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5C7208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7208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248833AF" w:rsidR="00396236" w:rsidRPr="005C7208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720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9085084" w14:textId="599F88C1" w:rsidR="00396236" w:rsidRPr="00922922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C72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21028" w:rsidRPr="009229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44EE" w:rsidRPr="005C720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221028" w:rsidRPr="009229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44EE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="00221028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21028" w:rsidRPr="00922922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F05AF2C" w14:textId="77777777" w:rsidR="00A16885" w:rsidRPr="00922922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922922" w:rsidRDefault="00DB4D95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922922" w:rsidRDefault="00A6632B" w:rsidP="00766914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922922">
        <w:rPr>
          <w:rFonts w:ascii="Angsana New" w:hAnsi="Angsana New"/>
        </w:rPr>
        <w:tab/>
        <w:t>1.1</w:t>
      </w:r>
      <w:r w:rsidR="009A1562" w:rsidRPr="00922922">
        <w:rPr>
          <w:rFonts w:ascii="Angsana New" w:hAnsi="Angsana New"/>
        </w:rPr>
        <w:t xml:space="preserve"> </w:t>
      </w:r>
      <w:r w:rsidR="00D53507" w:rsidRPr="00922922">
        <w:rPr>
          <w:rFonts w:ascii="Angsana New" w:hAnsi="Angsana New"/>
        </w:rPr>
        <w:tab/>
      </w:r>
      <w:r w:rsidRPr="005C7208">
        <w:rPr>
          <w:rFonts w:ascii="Angsana New" w:hAnsi="Angsana New"/>
          <w:cs/>
        </w:rPr>
        <w:t>สถานะของบริษัท</w:t>
      </w:r>
    </w:p>
    <w:p w14:paraId="2F125578" w14:textId="24A52819" w:rsidR="002108ED" w:rsidRPr="00922922" w:rsidRDefault="00244D28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922922">
        <w:rPr>
          <w:rFonts w:asciiTheme="majorBidi" w:hAnsiTheme="majorBidi" w:cstheme="majorBidi"/>
          <w:sz w:val="32"/>
          <w:szCs w:val="32"/>
        </w:rPr>
        <w:t>(</w:t>
      </w:r>
      <w:r w:rsidRPr="005C7208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22922">
        <w:rPr>
          <w:rFonts w:asciiTheme="majorBidi" w:hAnsiTheme="majorBidi" w:cstheme="majorBidi"/>
          <w:sz w:val="32"/>
          <w:szCs w:val="32"/>
        </w:rPr>
        <w:t>) (“</w:t>
      </w:r>
      <w:r w:rsidRPr="005C720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22922">
        <w:rPr>
          <w:rFonts w:asciiTheme="majorBidi" w:hAnsiTheme="majorBidi" w:cstheme="majorBidi"/>
          <w:sz w:val="32"/>
          <w:szCs w:val="32"/>
        </w:rPr>
        <w:t xml:space="preserve">”) </w:t>
      </w:r>
      <w:r w:rsidRPr="005C7208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5C720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5C7208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8 </w:t>
      </w:r>
      <w:r w:rsidR="00E83D90" w:rsidRPr="005C720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5C720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5C720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11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922922" w:rsidRDefault="00183651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C7208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5C7208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922922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5C7208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922922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922922" w:rsidRDefault="00A735BE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922922" w:rsidRDefault="002108ED" w:rsidP="00766914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922922">
        <w:rPr>
          <w:rFonts w:ascii="Angsana New" w:hAnsi="Angsana New"/>
        </w:rPr>
        <w:tab/>
        <w:t>1.</w:t>
      </w:r>
      <w:r w:rsidR="00A735BE" w:rsidRPr="00922922">
        <w:rPr>
          <w:rFonts w:ascii="Angsana New" w:hAnsi="Angsana New"/>
        </w:rPr>
        <w:t>2</w:t>
      </w:r>
      <w:r w:rsidRPr="00922922">
        <w:rPr>
          <w:rFonts w:ascii="Angsana New" w:hAnsi="Angsana New"/>
        </w:rPr>
        <w:tab/>
      </w:r>
      <w:r w:rsidR="00A735BE" w:rsidRPr="00922922">
        <w:rPr>
          <w:rFonts w:ascii="Angsana New" w:hAnsi="Angsana New"/>
        </w:rPr>
        <w:tab/>
      </w:r>
      <w:r w:rsidRPr="005C7208">
        <w:rPr>
          <w:rFonts w:ascii="Angsana New" w:hAnsi="Angsana New"/>
          <w:cs/>
        </w:rPr>
        <w:t>ลักษณะธุรกิจ</w:t>
      </w:r>
    </w:p>
    <w:p w14:paraId="2CCBBBEE" w14:textId="25729CAE" w:rsidR="00A6632B" w:rsidRPr="00922922" w:rsidRDefault="002108ED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5C7208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5C7208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5C7208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38F188B7" w14:textId="77777777" w:rsidR="00E83D90" w:rsidRPr="00922922" w:rsidRDefault="00E83D90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E6D434" w14:textId="77777777" w:rsidR="00E83D90" w:rsidRPr="005C7208" w:rsidRDefault="00E83D90" w:rsidP="00766914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22922">
        <w:rPr>
          <w:rFonts w:asciiTheme="majorBidi" w:hAnsiTheme="majorBidi"/>
          <w:b/>
          <w:bCs/>
          <w:sz w:val="32"/>
          <w:szCs w:val="32"/>
        </w:rPr>
        <w:t xml:space="preserve">. </w:t>
      </w:r>
      <w:r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6767AE59" w14:textId="77777777" w:rsidR="00E83D90" w:rsidRPr="00922922" w:rsidRDefault="00E83D90" w:rsidP="00766914">
      <w:pPr>
        <w:tabs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>2</w:t>
      </w:r>
      <w:r w:rsidRPr="00922922">
        <w:rPr>
          <w:rFonts w:asciiTheme="majorBidi" w:hAnsiTheme="majorBidi"/>
          <w:sz w:val="32"/>
          <w:szCs w:val="32"/>
        </w:rPr>
        <w:t>.</w:t>
      </w:r>
      <w:r w:rsidRPr="00922922">
        <w:rPr>
          <w:rFonts w:asciiTheme="majorBidi" w:hAnsiTheme="majorBidi" w:cstheme="majorBidi"/>
          <w:sz w:val="32"/>
          <w:szCs w:val="32"/>
        </w:rPr>
        <w:t>1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5C7208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5C7208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C7208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0F9875E9" w14:textId="77777777" w:rsidR="00E83D90" w:rsidRPr="00922922" w:rsidRDefault="00E83D90" w:rsidP="0076691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922922">
        <w:rPr>
          <w:rFonts w:ascii="Angsana New" w:hAnsi="Angsana New"/>
          <w:spacing w:val="-4"/>
          <w:sz w:val="32"/>
          <w:szCs w:val="32"/>
        </w:rPr>
        <w:t>2547</w:t>
      </w:r>
      <w:r w:rsidRPr="005C7208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Pr="005C7208">
        <w:rPr>
          <w:rFonts w:ascii="Angsana New" w:hAnsi="Angsana New"/>
          <w:spacing w:val="-4"/>
          <w:sz w:val="32"/>
          <w:szCs w:val="32"/>
          <w:cs/>
        </w:rPr>
        <w:br/>
      </w:r>
      <w:r w:rsidRPr="005C7208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922922">
        <w:rPr>
          <w:rFonts w:ascii="Angsana New" w:hAnsi="Angsana New"/>
          <w:sz w:val="32"/>
          <w:szCs w:val="32"/>
        </w:rPr>
        <w:t>2543</w:t>
      </w:r>
    </w:p>
    <w:p w14:paraId="66F01C7F" w14:textId="77777777" w:rsidR="00E83D90" w:rsidRPr="00922922" w:rsidRDefault="00E83D90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821E76" w14:textId="77777777" w:rsidR="00E83D90" w:rsidRPr="00922922" w:rsidRDefault="00E83D90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922922" w:rsidRDefault="00D75559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5C4366" w14:textId="77777777" w:rsidR="00E83D90" w:rsidRPr="005C7208" w:rsidRDefault="00E83D90" w:rsidP="00766914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22922">
        <w:rPr>
          <w:rFonts w:asciiTheme="majorBidi" w:hAnsiTheme="majorBidi" w:cstheme="majorBidi"/>
          <w:sz w:val="32"/>
          <w:szCs w:val="32"/>
        </w:rPr>
        <w:t>2</w:t>
      </w:r>
      <w:r w:rsidRPr="00922922">
        <w:rPr>
          <w:rFonts w:asciiTheme="majorBidi" w:hAnsiTheme="majorBidi"/>
          <w:sz w:val="32"/>
          <w:szCs w:val="32"/>
        </w:rPr>
        <w:t>.</w:t>
      </w:r>
      <w:r w:rsidRPr="00922922">
        <w:rPr>
          <w:rFonts w:asciiTheme="majorBidi" w:hAnsiTheme="majorBidi" w:cstheme="majorBidi"/>
          <w:sz w:val="32"/>
          <w:szCs w:val="32"/>
        </w:rPr>
        <w:t>2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5C7208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C720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77926416" w14:textId="77777777" w:rsidR="00E83D90" w:rsidRPr="005C7208" w:rsidRDefault="00E83D90" w:rsidP="00766914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 w:hint="cs"/>
          <w:sz w:val="32"/>
          <w:szCs w:val="32"/>
          <w:cs/>
        </w:rPr>
        <w:t xml:space="preserve">ก) </w:t>
      </w:r>
      <w:r w:rsidRPr="005C7208">
        <w:rPr>
          <w:rFonts w:ascii="Angsana New" w:hAnsi="Angsana New"/>
          <w:sz w:val="32"/>
          <w:szCs w:val="32"/>
          <w:cs/>
        </w:rPr>
        <w:tab/>
        <w:t>ง</w:t>
      </w:r>
      <w:r w:rsidRPr="005C7208">
        <w:rPr>
          <w:rFonts w:ascii="Angsana New" w:hAnsi="Angsana New" w:hint="cs"/>
          <w:sz w:val="32"/>
          <w:szCs w:val="32"/>
          <w:cs/>
        </w:rPr>
        <w:t>บ</w:t>
      </w:r>
      <w:r w:rsidRPr="005C7208">
        <w:rPr>
          <w:rFonts w:ascii="Angsana New" w:hAnsi="Angsana New"/>
          <w:sz w:val="32"/>
          <w:szCs w:val="32"/>
          <w:cs/>
        </w:rPr>
        <w:t>การเงินรวมของบริษัท ประกอบด้วย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 มีดังต่อไปนี้</w:t>
      </w:r>
    </w:p>
    <w:tbl>
      <w:tblPr>
        <w:tblW w:w="8329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23"/>
        <w:gridCol w:w="76"/>
        <w:gridCol w:w="3118"/>
        <w:gridCol w:w="76"/>
        <w:gridCol w:w="907"/>
        <w:gridCol w:w="76"/>
        <w:gridCol w:w="737"/>
        <w:gridCol w:w="76"/>
        <w:gridCol w:w="740"/>
      </w:tblGrid>
      <w:tr w:rsidR="00922922" w:rsidRPr="00922922" w14:paraId="2A5CDD2B" w14:textId="77777777" w:rsidTr="00766914">
        <w:tc>
          <w:tcPr>
            <w:tcW w:w="2523" w:type="dxa"/>
          </w:tcPr>
          <w:p w14:paraId="46169D7F" w14:textId="77777777" w:rsidR="00E83D90" w:rsidRPr="00922922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CA4F490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F4739F1" w14:textId="77777777" w:rsidR="00E83D90" w:rsidRPr="00922922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A868F51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734FC2D" w14:textId="77777777" w:rsidR="00E83D90" w:rsidRPr="005C7208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</w:p>
        </w:tc>
        <w:tc>
          <w:tcPr>
            <w:tcW w:w="76" w:type="dxa"/>
          </w:tcPr>
          <w:p w14:paraId="26BB3DD0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3" w:type="dxa"/>
            <w:gridSpan w:val="3"/>
            <w:tcBorders>
              <w:bottom w:val="single" w:sz="6" w:space="0" w:color="auto"/>
            </w:tcBorders>
          </w:tcPr>
          <w:p w14:paraId="783F2AE0" w14:textId="77777777" w:rsidR="00E83D90" w:rsidRPr="00766914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922922" w:rsidRPr="00922922" w14:paraId="0997930B" w14:textId="77777777" w:rsidTr="00766914">
        <w:tc>
          <w:tcPr>
            <w:tcW w:w="2523" w:type="dxa"/>
            <w:tcBorders>
              <w:bottom w:val="single" w:sz="6" w:space="0" w:color="auto"/>
            </w:tcBorders>
            <w:vAlign w:val="bottom"/>
          </w:tcPr>
          <w:p w14:paraId="479D95F5" w14:textId="77777777" w:rsidR="00E83D90" w:rsidRPr="00922922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038EC1F5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16B38157" w14:textId="77777777" w:rsidR="00E83D90" w:rsidRPr="00922922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</w:tcPr>
          <w:p w14:paraId="7F7595F5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5D06D06A" w14:textId="77777777" w:rsidR="00E83D90" w:rsidRPr="00922922" w:rsidRDefault="00E83D90" w:rsidP="008915D8">
            <w:pPr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76" w:type="dxa"/>
          </w:tcPr>
          <w:p w14:paraId="69764873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C64ABA" w14:textId="46F09FA8" w:rsidR="00E83D90" w:rsidRPr="005C7208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2DB170" w14:textId="77777777" w:rsidR="00E83D90" w:rsidRPr="00922922" w:rsidRDefault="00E83D90" w:rsidP="008915D8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CF6DF" w14:textId="1412FA21" w:rsidR="00E83D90" w:rsidRPr="00922922" w:rsidRDefault="00E83D90" w:rsidP="008915D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922922" w:rsidRPr="00922922" w14:paraId="7A20485B" w14:textId="77777777" w:rsidTr="00766914">
        <w:tc>
          <w:tcPr>
            <w:tcW w:w="2523" w:type="dxa"/>
            <w:tcBorders>
              <w:top w:val="single" w:sz="6" w:space="0" w:color="auto"/>
            </w:tcBorders>
            <w:vAlign w:val="center"/>
          </w:tcPr>
          <w:p w14:paraId="16F0D228" w14:textId="77777777" w:rsidR="00E83D90" w:rsidRPr="005C7208" w:rsidRDefault="00E83D90" w:rsidP="00E83D90">
            <w:pPr>
              <w:spacing w:line="24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  <w:vAlign w:val="center"/>
          </w:tcPr>
          <w:p w14:paraId="2FBB151C" w14:textId="77777777" w:rsidR="00E83D90" w:rsidRPr="00922922" w:rsidRDefault="00E83D90" w:rsidP="00E83D90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7259F13" w14:textId="77777777" w:rsidR="00E83D90" w:rsidRPr="00922922" w:rsidRDefault="00E83D90" w:rsidP="00E83D90">
            <w:pPr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76" w:type="dxa"/>
            <w:vAlign w:val="center"/>
          </w:tcPr>
          <w:p w14:paraId="395475D1" w14:textId="77777777" w:rsidR="00E83D90" w:rsidRPr="00922922" w:rsidRDefault="00E83D90" w:rsidP="00E83D90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838AB90" w14:textId="77777777" w:rsidR="00E83D90" w:rsidRPr="005C7208" w:rsidRDefault="00E83D90" w:rsidP="00E83D90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311AAEF2" w14:textId="77777777" w:rsidR="00E83D90" w:rsidRPr="00922922" w:rsidRDefault="00E83D90" w:rsidP="00E83D90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7B648A9" w14:textId="77777777" w:rsidR="00E83D90" w:rsidRPr="00922922" w:rsidRDefault="00E83D90" w:rsidP="00E83D90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76" w:type="dxa"/>
          </w:tcPr>
          <w:p w14:paraId="570E77ED" w14:textId="77777777" w:rsidR="00E83D90" w:rsidRPr="00922922" w:rsidRDefault="00E83D90" w:rsidP="00E83D90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11B9497" w14:textId="527374C8" w:rsidR="00E83D90" w:rsidRPr="00922922" w:rsidRDefault="00E83D90" w:rsidP="00E83D90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922922" w:rsidRPr="00922922" w14:paraId="604CB76F" w14:textId="77777777" w:rsidTr="00766914">
        <w:tc>
          <w:tcPr>
            <w:tcW w:w="2523" w:type="dxa"/>
          </w:tcPr>
          <w:p w14:paraId="4384D3A7" w14:textId="77777777" w:rsidR="00E83D90" w:rsidRPr="005C7208" w:rsidRDefault="00E83D90" w:rsidP="00E83D90">
            <w:pPr>
              <w:tabs>
                <w:tab w:val="clear" w:pos="227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59B88C9A" w14:textId="77777777" w:rsidR="00E83D90" w:rsidRPr="00922922" w:rsidRDefault="00E83D90" w:rsidP="00E83D90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17F6CF1B" w14:textId="77777777" w:rsidR="00E83D90" w:rsidRPr="005C7208" w:rsidRDefault="00E83D90" w:rsidP="00E83D90">
            <w:pPr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72740C82" w14:textId="77777777" w:rsidR="00E83D90" w:rsidRPr="00922922" w:rsidRDefault="00E83D90" w:rsidP="00E83D90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910BEED" w14:textId="77777777" w:rsidR="00E83D90" w:rsidRPr="005C7208" w:rsidRDefault="00E83D90" w:rsidP="00E83D90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427972EC" w14:textId="77777777" w:rsidR="00E83D90" w:rsidRPr="00922922" w:rsidRDefault="00E83D90" w:rsidP="00E83D90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83AA5FE" w14:textId="77777777" w:rsidR="00E83D90" w:rsidRPr="00922922" w:rsidRDefault="00E83D90" w:rsidP="00E83D90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CFEEE73" w14:textId="77777777" w:rsidR="00E83D90" w:rsidRPr="00922922" w:rsidRDefault="00E83D90" w:rsidP="00E83D90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B0E57D8" w14:textId="77777777" w:rsidR="00E83D90" w:rsidRPr="00922922" w:rsidRDefault="00E83D90" w:rsidP="00E83D90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3D90" w:rsidRPr="00922922" w14:paraId="13B52140" w14:textId="77777777" w:rsidTr="00766914">
        <w:tc>
          <w:tcPr>
            <w:tcW w:w="2523" w:type="dxa"/>
          </w:tcPr>
          <w:p w14:paraId="7A25FF7A" w14:textId="77777777" w:rsidR="00E83D90" w:rsidRPr="005C7208" w:rsidRDefault="00E83D90" w:rsidP="00E83D90">
            <w:pPr>
              <w:tabs>
                <w:tab w:val="clear" w:pos="227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76" w:type="dxa"/>
            <w:vAlign w:val="center"/>
          </w:tcPr>
          <w:p w14:paraId="1EC6E994" w14:textId="77777777" w:rsidR="00E83D90" w:rsidRPr="00922922" w:rsidRDefault="00E83D90" w:rsidP="00E83D90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FFB88CA" w14:textId="37032691" w:rsidR="00E83D90" w:rsidRPr="005C7208" w:rsidRDefault="00E83D90" w:rsidP="00E83D90">
            <w:pPr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76" w:type="dxa"/>
            <w:vAlign w:val="center"/>
          </w:tcPr>
          <w:p w14:paraId="7FBB85CB" w14:textId="77777777" w:rsidR="00E83D90" w:rsidRPr="00922922" w:rsidRDefault="00E83D90" w:rsidP="00E83D90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808C9D6" w14:textId="77777777" w:rsidR="00E83D90" w:rsidRPr="005C7208" w:rsidRDefault="00E83D90" w:rsidP="00E83D90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6433F1C7" w14:textId="77777777" w:rsidR="00E83D90" w:rsidRPr="00922922" w:rsidRDefault="00E83D90" w:rsidP="00E83D90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7CF53BB" w14:textId="77777777" w:rsidR="00E83D90" w:rsidRPr="00922922" w:rsidRDefault="00E83D90" w:rsidP="00E83D90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99.96</w:t>
            </w:r>
          </w:p>
        </w:tc>
        <w:tc>
          <w:tcPr>
            <w:tcW w:w="76" w:type="dxa"/>
          </w:tcPr>
          <w:p w14:paraId="27CC111D" w14:textId="77777777" w:rsidR="00E83D90" w:rsidRPr="00922922" w:rsidRDefault="00E83D90" w:rsidP="00E83D90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AB959C1" w14:textId="5DB08EF1" w:rsidR="00E83D90" w:rsidRPr="00922922" w:rsidRDefault="00E83D90" w:rsidP="00E83D90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99.96</w:t>
            </w:r>
          </w:p>
        </w:tc>
      </w:tr>
    </w:tbl>
    <w:p w14:paraId="72B2D9BF" w14:textId="7ABC3998" w:rsidR="006176B3" w:rsidRPr="00922922" w:rsidRDefault="006176B3" w:rsidP="00451A21">
      <w:pPr>
        <w:tabs>
          <w:tab w:val="left" w:pos="284"/>
          <w:tab w:val="left" w:pos="1985"/>
        </w:tabs>
        <w:spacing w:line="240" w:lineRule="exact"/>
        <w:ind w:left="1418" w:right="28" w:hanging="567"/>
        <w:jc w:val="thaiDistribute"/>
        <w:rPr>
          <w:rFonts w:ascii="Angsana New" w:hAnsi="Angsana New"/>
          <w:sz w:val="32"/>
          <w:szCs w:val="32"/>
        </w:rPr>
      </w:pPr>
    </w:p>
    <w:p w14:paraId="2EFAC345" w14:textId="77777777" w:rsidR="00766914" w:rsidRPr="00922922" w:rsidRDefault="00766914" w:rsidP="00766914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ข)</w:t>
      </w:r>
      <w:r w:rsidRPr="005C7208">
        <w:rPr>
          <w:rFonts w:ascii="Angsana New" w:hAnsi="Angsana New"/>
          <w:sz w:val="32"/>
          <w:szCs w:val="32"/>
          <w:cs/>
        </w:rPr>
        <w:tab/>
      </w:r>
      <w:r w:rsidRPr="005C7208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ในการจัดทำงบการเงินรวมถือหลักเกณฑ์การรวมเฉพาะบริษัทย่อย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pacing w:val="-4"/>
          <w:sz w:val="32"/>
          <w:szCs w:val="32"/>
          <w:cs/>
        </w:rPr>
        <w:t>ซึ่งบริษัท พรพรหมเม็ททอล</w:t>
      </w:r>
      <w:r w:rsidRPr="005C7208">
        <w:rPr>
          <w:rFonts w:ascii="Angsana New" w:hAnsi="Angsana New"/>
          <w:sz w:val="32"/>
          <w:szCs w:val="32"/>
          <w:cs/>
        </w:rPr>
        <w:t xml:space="preserve">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 </w:t>
      </w:r>
    </w:p>
    <w:p w14:paraId="04C7F88B" w14:textId="77777777" w:rsidR="00134A2E" w:rsidRPr="005C7208" w:rsidRDefault="00134A2E" w:rsidP="00E83D90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  <w:sectPr w:rsidR="00134A2E" w:rsidRPr="005C7208" w:rsidSect="00134A2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1134" w:footer="720" w:gutter="0"/>
          <w:pgNumType w:fmt="numberInDash" w:start="16" w:chapStyle="1"/>
          <w:cols w:space="720"/>
          <w:titlePg/>
          <w:docGrid w:linePitch="245"/>
        </w:sectPr>
      </w:pPr>
    </w:p>
    <w:p w14:paraId="7A4E26E5" w14:textId="77777777" w:rsidR="00E83D90" w:rsidRPr="00922922" w:rsidRDefault="00E83D90" w:rsidP="00766914">
      <w:pPr>
        <w:tabs>
          <w:tab w:val="left" w:pos="284"/>
          <w:tab w:val="left" w:pos="1418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>ค)</w:t>
      </w:r>
      <w:r w:rsidRPr="005C7208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23370D1D" w14:textId="77777777" w:rsidR="00E83D90" w:rsidRPr="00922922" w:rsidRDefault="00E83D90" w:rsidP="0076691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</w:p>
    <w:p w14:paraId="11FED6FF" w14:textId="6B59CC82" w:rsidR="00E83D90" w:rsidRPr="005C7208" w:rsidRDefault="00E83D90" w:rsidP="00766914">
      <w:pPr>
        <w:tabs>
          <w:tab w:val="left" w:pos="284"/>
          <w:tab w:val="left" w:pos="1418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ง)</w:t>
      </w:r>
      <w:r w:rsidRPr="005C7208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</w:t>
      </w:r>
      <w:r w:rsidR="006051A2" w:rsidRPr="005C7208">
        <w:rPr>
          <w:rFonts w:ascii="Angsana New" w:hAnsi="Angsana New"/>
          <w:sz w:val="32"/>
          <w:szCs w:val="32"/>
          <w:cs/>
        </w:rPr>
        <w:br/>
      </w:r>
      <w:r w:rsidRPr="005C7208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788AB6B8" w14:textId="77777777" w:rsidR="00E83D90" w:rsidRPr="00922922" w:rsidRDefault="00E83D90" w:rsidP="0076691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7C90B8FC" w14:textId="77777777" w:rsidR="00E83D90" w:rsidRPr="00922922" w:rsidRDefault="00E83D90" w:rsidP="0076691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5C7208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Pr="005C7208">
        <w:rPr>
          <w:rFonts w:ascii="Angsana New" w:hAnsi="Angsana New"/>
          <w:spacing w:val="-6"/>
          <w:sz w:val="32"/>
          <w:szCs w:val="32"/>
          <w:cs/>
        </w:rPr>
        <w:t>ลงทุนในบริษัทย่อย</w:t>
      </w:r>
      <w:r w:rsidRPr="005C7208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7159D66" w14:textId="77777777" w:rsidR="00E83D90" w:rsidRPr="00922922" w:rsidRDefault="00E83D90" w:rsidP="0076691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B5144F6" w14:textId="4E0308A6" w:rsidR="008334C5" w:rsidRPr="00922922" w:rsidRDefault="008334C5" w:rsidP="00766914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>2.3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 w:hint="cs"/>
          <w:sz w:val="32"/>
          <w:szCs w:val="32"/>
          <w:cs/>
        </w:rPr>
        <w:t xml:space="preserve">   </w:t>
      </w:r>
      <w:r w:rsidRPr="005C7208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Pr="005C7208">
        <w:rPr>
          <w:rFonts w:ascii="Angsana New" w:hAnsi="Angsana New" w:hint="cs"/>
          <w:sz w:val="32"/>
          <w:szCs w:val="32"/>
          <w:cs/>
        </w:rPr>
        <w:t>ปี</w:t>
      </w:r>
      <w:r w:rsidRPr="005C7208">
        <w:rPr>
          <w:rFonts w:ascii="Angsana New" w:hAnsi="Angsana New"/>
          <w:sz w:val="32"/>
          <w:szCs w:val="32"/>
          <w:cs/>
        </w:rPr>
        <w:t xml:space="preserve">ปัจจุบัน </w:t>
      </w:r>
    </w:p>
    <w:p w14:paraId="27CF752C" w14:textId="77777777" w:rsidR="008334C5" w:rsidRPr="00922922" w:rsidRDefault="008334C5" w:rsidP="0076691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ในระหว่างปี บริษัทและบริษัทย่อยได้นำมาตรฐานการรายงานทางการเงินฉบับปรับปรุง</w:t>
      </w:r>
      <w:r w:rsidRPr="005C7208">
        <w:rPr>
          <w:rFonts w:ascii="Angsana New" w:hAnsi="Angsana New" w:hint="cs"/>
          <w:sz w:val="32"/>
          <w:szCs w:val="32"/>
          <w:cs/>
        </w:rPr>
        <w:t>จำนวน</w:t>
      </w:r>
      <w:r w:rsidRPr="005C7208">
        <w:rPr>
          <w:rFonts w:ascii="Angsana New" w:hAnsi="Angsana New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22922">
        <w:rPr>
          <w:rFonts w:ascii="Angsana New" w:hAnsi="Angsana New"/>
          <w:sz w:val="32"/>
          <w:szCs w:val="32"/>
        </w:rPr>
        <w:t>1</w:t>
      </w:r>
      <w:r w:rsidRPr="005C72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การเปิดเผยข้อมูลในหมายเหตุประกอบงบการเงิน</w:t>
      </w:r>
      <w:r w:rsidRPr="005C7208">
        <w:rPr>
          <w:rFonts w:ascii="Angsana New" w:hAnsi="Angsana New" w:hint="cs"/>
          <w:sz w:val="32"/>
          <w:szCs w:val="32"/>
          <w:cs/>
        </w:rPr>
        <w:t>และ</w:t>
      </w:r>
      <w:r w:rsidRPr="005C720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5CCEF0B9" w14:textId="7AFA84B1" w:rsidR="008334C5" w:rsidRPr="00922922" w:rsidRDefault="008334C5" w:rsidP="0076691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721B61DD" w14:textId="77777777" w:rsidR="0095032C" w:rsidRPr="00922922" w:rsidRDefault="0095032C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C5CDA5" w14:textId="77777777" w:rsidR="008334C5" w:rsidRPr="00922922" w:rsidRDefault="008334C5" w:rsidP="00766914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eastAsia="Calibri" w:hAnsi="Angsana New"/>
          <w:sz w:val="32"/>
          <w:szCs w:val="32"/>
        </w:rPr>
      </w:pPr>
      <w:r w:rsidRPr="00922922">
        <w:rPr>
          <w:rFonts w:ascii="Angsana New" w:eastAsia="Calibri" w:hAnsi="Angsana New"/>
          <w:sz w:val="32"/>
          <w:szCs w:val="32"/>
        </w:rPr>
        <w:t>2.</w:t>
      </w:r>
      <w:r w:rsidRPr="00922922">
        <w:rPr>
          <w:rFonts w:ascii="Angsana New" w:eastAsia="Calibri" w:hAnsi="Angsana New" w:hint="cs"/>
          <w:sz w:val="32"/>
          <w:szCs w:val="32"/>
        </w:rPr>
        <w:t>4</w:t>
      </w:r>
      <w:r w:rsidRPr="00922922">
        <w:rPr>
          <w:rFonts w:ascii="Angsana New" w:eastAsia="Calibri" w:hAnsi="Angsana New"/>
          <w:sz w:val="32"/>
          <w:szCs w:val="32"/>
        </w:rPr>
        <w:t xml:space="preserve">   </w:t>
      </w:r>
      <w:r w:rsidRPr="00922922">
        <w:rPr>
          <w:rFonts w:ascii="Angsana New" w:eastAsia="Calibri" w:hAnsi="Angsana New"/>
          <w:sz w:val="32"/>
          <w:szCs w:val="32"/>
        </w:rPr>
        <w:tab/>
      </w:r>
      <w:r w:rsidRPr="005C7208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</w:t>
      </w:r>
      <w:r w:rsidRPr="005C7208">
        <w:rPr>
          <w:rFonts w:ascii="Angsana New" w:eastAsia="Calibri" w:hAnsi="Angsana New" w:hint="cs"/>
          <w:sz w:val="32"/>
          <w:szCs w:val="32"/>
          <w:cs/>
        </w:rPr>
        <w:t xml:space="preserve">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22922">
        <w:rPr>
          <w:rFonts w:ascii="Angsana New" w:eastAsia="Calibri" w:hAnsi="Angsana New" w:hint="cs"/>
          <w:sz w:val="32"/>
          <w:szCs w:val="32"/>
        </w:rPr>
        <w:t>1</w:t>
      </w:r>
      <w:r w:rsidRPr="005C7208">
        <w:rPr>
          <w:rFonts w:ascii="Angsana New" w:eastAsia="Calibri" w:hAnsi="Angsana New" w:hint="cs"/>
          <w:sz w:val="32"/>
          <w:szCs w:val="32"/>
          <w:cs/>
        </w:rPr>
        <w:t xml:space="preserve"> มกราคม </w:t>
      </w:r>
      <w:r w:rsidRPr="00922922">
        <w:rPr>
          <w:rFonts w:ascii="Angsana New" w:eastAsia="Calibri" w:hAnsi="Angsana New" w:hint="cs"/>
          <w:sz w:val="32"/>
          <w:szCs w:val="32"/>
        </w:rPr>
        <w:t>256</w:t>
      </w:r>
      <w:r w:rsidRPr="00922922">
        <w:rPr>
          <w:rFonts w:ascii="Angsana New" w:eastAsia="Calibri" w:hAnsi="Angsana New"/>
          <w:sz w:val="32"/>
          <w:szCs w:val="32"/>
        </w:rPr>
        <w:t>6</w:t>
      </w:r>
    </w:p>
    <w:p w14:paraId="526EF45A" w14:textId="77777777" w:rsidR="008334C5" w:rsidRPr="00922922" w:rsidRDefault="008334C5" w:rsidP="00766914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5C7208">
        <w:rPr>
          <w:rFonts w:ascii="Angsana New" w:hAnsi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5C7208">
        <w:rPr>
          <w:rFonts w:ascii="Angsana New" w:hAnsi="Angsana New" w:hint="cs"/>
          <w:sz w:val="32"/>
          <w:szCs w:val="32"/>
          <w:cs/>
        </w:rPr>
        <w:t>และ</w:t>
      </w:r>
      <w:r w:rsidRPr="005C7208">
        <w:rPr>
          <w:rFonts w:ascii="Angsana New" w:hAnsi="Angsana New"/>
          <w:sz w:val="32"/>
          <w:szCs w:val="32"/>
          <w:cs/>
        </w:rPr>
        <w:t xml:space="preserve">ได้ลงประกาศราชกิจจานุเบกษาแล้ว </w:t>
      </w:r>
      <w:r w:rsidRPr="005C7208">
        <w:rPr>
          <w:rFonts w:ascii="Angsana New" w:hAnsi="Angsana New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5C7208">
        <w:rPr>
          <w:rFonts w:ascii="Angsana New" w:hAnsi="Angsana New" w:hint="cs"/>
          <w:sz w:val="32"/>
          <w:szCs w:val="32"/>
          <w:shd w:val="clear" w:color="auto" w:fill="FFFFFF"/>
          <w:cs/>
        </w:rPr>
        <w:t>งบการเงินที่มี</w:t>
      </w:r>
      <w:r w:rsidRPr="005C7208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922922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5C7208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922922">
        <w:rPr>
          <w:rFonts w:ascii="Angsana New" w:hAnsi="Angsana New"/>
          <w:sz w:val="32"/>
          <w:szCs w:val="32"/>
          <w:shd w:val="clear" w:color="auto" w:fill="FFFFFF"/>
        </w:rPr>
        <w:t xml:space="preserve">2566 </w:t>
      </w:r>
      <w:r w:rsidRPr="005C7208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5C7208">
        <w:rPr>
          <w:rFonts w:ascii="Angsana New" w:hAnsi="Angsana New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5C7208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และ</w:t>
      </w:r>
      <w:r w:rsidRPr="005C7208">
        <w:rPr>
          <w:rFonts w:ascii="Angsana New" w:hAnsi="Angsana New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5C7208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922922">
        <w:rPr>
          <w:rFonts w:ascii="Angsana New" w:hAnsi="Angsana New"/>
          <w:sz w:val="32"/>
          <w:szCs w:val="32"/>
          <w:shd w:val="clear" w:color="auto" w:fill="FFFFFF"/>
        </w:rPr>
        <w:t>2566</w:t>
      </w:r>
    </w:p>
    <w:p w14:paraId="05A1107E" w14:textId="77777777" w:rsidR="008334C5" w:rsidRPr="00922922" w:rsidRDefault="008334C5" w:rsidP="00766914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</w:t>
      </w:r>
      <w:r w:rsidRPr="005C7208">
        <w:rPr>
          <w:rFonts w:hint="cs"/>
          <w:sz w:val="32"/>
          <w:szCs w:val="32"/>
          <w:cs/>
        </w:rPr>
        <w:t>เชื่อว่า การปรับปรุงมาตรฐานนี้จะ</w:t>
      </w:r>
      <w:r w:rsidRPr="005C7208">
        <w:rPr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0F02658D" w14:textId="77777777" w:rsidR="008334C5" w:rsidRPr="00922922" w:rsidRDefault="008334C5" w:rsidP="00766914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69FE9967" w14:textId="77777777" w:rsidR="008334C5" w:rsidRPr="00922922" w:rsidRDefault="008334C5" w:rsidP="00766914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="Angsana New" w:eastAsia="Calibri" w:hAnsi="Angsana New"/>
          <w:sz w:val="32"/>
          <w:szCs w:val="32"/>
        </w:rPr>
      </w:pPr>
      <w:r w:rsidRPr="00922922">
        <w:rPr>
          <w:rFonts w:ascii="Angsana New" w:eastAsia="Calibri" w:hAnsi="Angsana New"/>
          <w:sz w:val="32"/>
          <w:szCs w:val="32"/>
        </w:rPr>
        <w:t xml:space="preserve">2.5 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  มาตรฐานการรายงานทางการเงิน</w:t>
      </w:r>
      <w:r w:rsidRPr="005C7208">
        <w:rPr>
          <w:rFonts w:ascii="Angsana New" w:eastAsia="Calibri" w:hAnsi="Angsana New" w:hint="cs"/>
          <w:sz w:val="32"/>
          <w:szCs w:val="32"/>
          <w:cs/>
        </w:rPr>
        <w:t>ฉบับ</w:t>
      </w:r>
      <w:r w:rsidRPr="005C7208">
        <w:rPr>
          <w:rFonts w:ascii="Angsana New" w:eastAsia="Calibri" w:hAnsi="Angsana New"/>
          <w:sz w:val="32"/>
          <w:szCs w:val="32"/>
          <w:cs/>
        </w:rPr>
        <w:t>ใหม่</w:t>
      </w:r>
    </w:p>
    <w:p w14:paraId="674FF3AF" w14:textId="56F8DB49" w:rsidR="008334C5" w:rsidRPr="00922922" w:rsidRDefault="008334C5" w:rsidP="00766914">
      <w:pPr>
        <w:shd w:val="clear" w:color="auto" w:fill="FFFFFF"/>
        <w:tabs>
          <w:tab w:val="left" w:pos="851"/>
        </w:tabs>
        <w:spacing w:line="360" w:lineRule="exact"/>
        <w:ind w:left="851" w:hanging="131"/>
        <w:jc w:val="thaiDistribute"/>
        <w:rPr>
          <w:rFonts w:ascii="Angsana New" w:hAnsi="Angsana New"/>
          <w:spacing w:val="-2"/>
          <w:sz w:val="32"/>
          <w:szCs w:val="32"/>
        </w:rPr>
      </w:pPr>
      <w:r w:rsidRPr="00922922">
        <w:rPr>
          <w:rFonts w:ascii="Angsana New" w:hAnsi="Angsana New"/>
          <w:spacing w:val="-2"/>
          <w:sz w:val="32"/>
          <w:szCs w:val="32"/>
          <w:shd w:val="clear" w:color="auto" w:fill="FFFFFF"/>
        </w:rPr>
        <w:tab/>
      </w:r>
      <w:r w:rsidRPr="00922922">
        <w:rPr>
          <w:rFonts w:ascii="Angsana New" w:hAnsi="Angsana New"/>
          <w:spacing w:val="-2"/>
          <w:sz w:val="32"/>
          <w:szCs w:val="32"/>
          <w:shd w:val="clear" w:color="auto" w:fill="FFFFFF"/>
        </w:rPr>
        <w:tab/>
      </w:r>
      <w:r w:rsidRPr="00922922">
        <w:rPr>
          <w:rFonts w:ascii="Angsana New" w:hAnsi="Angsana New"/>
          <w:spacing w:val="-2"/>
          <w:sz w:val="32"/>
          <w:szCs w:val="32"/>
          <w:shd w:val="clear" w:color="auto" w:fill="FFFFFF"/>
        </w:rPr>
        <w:tab/>
      </w:r>
      <w:r w:rsidRPr="005C7208">
        <w:rPr>
          <w:rFonts w:ascii="Angsana New" w:hAnsi="Angsana New"/>
          <w:spacing w:val="-2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17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เรื่อง สัญญาประกันภัย 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และได้ลง</w:t>
      </w:r>
      <w:r w:rsidRPr="005C7208">
        <w:rPr>
          <w:rFonts w:ascii="Angsana New" w:hAnsi="Angsana New"/>
          <w:spacing w:val="-2"/>
          <w:sz w:val="32"/>
          <w:szCs w:val="32"/>
          <w:cs/>
        </w:rPr>
        <w:t>ประกาศราชกิจจานุเบกษาแล้ว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 มาตรฐานนี้กำหนด</w:t>
      </w:r>
      <w:r w:rsidRPr="005C7208">
        <w:rPr>
          <w:rFonts w:ascii="Angsana New" w:hAnsi="Angsana New"/>
          <w:spacing w:val="-2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  </w:t>
      </w:r>
      <w:r w:rsidRPr="005C7208">
        <w:rPr>
          <w:rFonts w:ascii="Angsana New" w:hAnsi="Angsana New"/>
          <w:spacing w:val="-2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1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Pr="00922922">
        <w:rPr>
          <w:rFonts w:ascii="Angsana New" w:hAnsi="Angsana New"/>
          <w:spacing w:val="-2"/>
          <w:sz w:val="32"/>
          <w:szCs w:val="32"/>
        </w:rPr>
        <w:t>2568</w:t>
      </w:r>
    </w:p>
    <w:p w14:paraId="444F4DD5" w14:textId="77777777" w:rsidR="00766914" w:rsidRDefault="00766914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5740E2E" w14:textId="5684EB9A" w:rsidR="00EB448E" w:rsidRPr="00922922" w:rsidRDefault="00EB448E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 </w:t>
      </w:r>
      <w:r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  <w:r w:rsidR="00F044EE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674A0CE6" w14:textId="43E775DB" w:rsidR="00F044EE" w:rsidRPr="00922922" w:rsidRDefault="00F044EE" w:rsidP="00766914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>3.1</w:t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1EDDCAFE" w14:textId="3D064FB0" w:rsidR="00F044EE" w:rsidRPr="00922922" w:rsidRDefault="00F044EE" w:rsidP="00766914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5C7208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5C7208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5C7208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</w:t>
      </w:r>
    </w:p>
    <w:p w14:paraId="3DC13A48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8E5A4FD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CF746AA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</w:p>
    <w:p w14:paraId="155ECFE9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รายได้จากการให้บริการตามสัญญารับรู้ตลอดช่วงระยะเวลาที่ให้บริการโดยพิจารณาถึงขั้นความสำเร็จของงาน โดยใช้วิธีปัจจัยนำเข้าในการวัดขั้นความสำเร็จของงาน ซึ่ง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บริการตามสัญญา</w:t>
      </w:r>
    </w:p>
    <w:p w14:paraId="715AE38D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รายได้ค่าบริการตามสัญญาที่ได้ให้บริการแล้วเสร็จแต่ยังไม่ได้เรียกชำระเแสดงไว้เป็น “สินทรัพย์ที่เกิดจากสัญญา” ในงบแสดงฐานะการเงิน และเงินที่เรียกเก็บตามงวดชำระตามสัญญา</w:t>
      </w:r>
      <w:r w:rsidRPr="005C7208">
        <w:rPr>
          <w:rFonts w:ascii="Angsana New" w:hAnsi="Angsana New"/>
          <w:sz w:val="32"/>
          <w:szCs w:val="32"/>
          <w:cs/>
        </w:rPr>
        <w:br/>
        <w:t>ที่ยังมิได้ส่งมอบบริการแก่ลูกค้าจนเสร็จสิ้นแสดงไว้เป็น "หนี้สินที่เกิดจากสัญญา" ในงบแสดงฐานะการเงิน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46D8841F" w14:textId="77777777" w:rsidR="00F044EE" w:rsidRPr="00922922" w:rsidRDefault="00F044EE" w:rsidP="00766914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B516250" w14:textId="77777777" w:rsidR="00F044EE" w:rsidRPr="00922922" w:rsidRDefault="00F044EE" w:rsidP="00766914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14:paraId="7C359B15" w14:textId="77777777" w:rsidR="00F044EE" w:rsidRPr="00922922" w:rsidRDefault="00F044EE" w:rsidP="00766914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2F8B76EE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45E5D82" w14:textId="7D4A81AA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  <w:t>3.2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0335FDED" w14:textId="77777777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922922">
        <w:rPr>
          <w:rFonts w:ascii="Angsana New" w:hAnsi="Angsana New"/>
          <w:spacing w:val="-4"/>
          <w:sz w:val="32"/>
          <w:szCs w:val="32"/>
        </w:rPr>
        <w:t xml:space="preserve"> 3 </w:t>
      </w:r>
      <w:r w:rsidRPr="005C7208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นับจากวันที่ได้มา</w:t>
      </w:r>
      <w:r w:rsidRPr="005C7208">
        <w:rPr>
          <w:rFonts w:ascii="Angsana New" w:hAnsi="Angsana New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14:paraId="5A68867D" w14:textId="76FC6065" w:rsidR="00F044EE" w:rsidRPr="00922922" w:rsidRDefault="00F044EE" w:rsidP="00766914">
      <w:pPr>
        <w:pStyle w:val="BodyText"/>
        <w:tabs>
          <w:tab w:val="clear" w:pos="227"/>
          <w:tab w:val="left" w:pos="850"/>
          <w:tab w:val="left" w:pos="1418"/>
          <w:tab w:val="left" w:pos="1985"/>
        </w:tabs>
        <w:spacing w:after="0" w:line="360" w:lineRule="exact"/>
        <w:ind w:left="850" w:firstLine="56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344221" w14:textId="4926787A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>3.3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 w:hint="cs"/>
          <w:sz w:val="32"/>
          <w:szCs w:val="32"/>
          <w:cs/>
        </w:rPr>
        <w:t xml:space="preserve">ลูกหนี้การค้า   </w:t>
      </w:r>
    </w:p>
    <w:p w14:paraId="3AD9C9F3" w14:textId="77777777" w:rsidR="00F044EE" w:rsidRPr="005C7208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0" w:firstLine="56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ลูกหนี้การค้า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 xml:space="preserve">รับรู้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5C7208">
        <w:rPr>
          <w:rFonts w:ascii="Angsana New" w:hAnsi="Angsana New"/>
          <w:spacing w:val="-4"/>
          <w:sz w:val="32"/>
          <w:szCs w:val="32"/>
          <w:cs/>
        </w:rPr>
        <w:t>ในกรณีที่มีส่วนประกอบด้านการจัดหาเงินที่มีนัยสำคัญจะรับรู้ด้วย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มูลค่าปัจจุบันของสิ่งตอบแทน</w:t>
      </w:r>
    </w:p>
    <w:p w14:paraId="50254093" w14:textId="4CFFD088" w:rsidR="00F044EE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5C7208">
        <w:rPr>
          <w:rFonts w:ascii="Angsana New" w:hAnsi="Angsana New"/>
          <w:spacing w:val="-4"/>
          <w:sz w:val="32"/>
          <w:szCs w:val="32"/>
          <w:cs/>
        </w:rPr>
        <w:t>ในหมายเหตุ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ประกอบงบการเงิน</w:t>
      </w:r>
      <w:r w:rsidRPr="005C7208">
        <w:rPr>
          <w:rFonts w:ascii="Angsana New" w:hAnsi="Angsana New"/>
          <w:spacing w:val="-4"/>
          <w:sz w:val="32"/>
          <w:szCs w:val="32"/>
          <w:cs/>
        </w:rPr>
        <w:t xml:space="preserve">ข้อ </w:t>
      </w:r>
      <w:r w:rsidRPr="00922922">
        <w:rPr>
          <w:rFonts w:ascii="Angsana New" w:hAnsi="Angsana New"/>
          <w:spacing w:val="-4"/>
          <w:sz w:val="32"/>
          <w:szCs w:val="32"/>
        </w:rPr>
        <w:t>3.20</w:t>
      </w:r>
    </w:p>
    <w:p w14:paraId="0CEFBDFD" w14:textId="77777777" w:rsidR="00766914" w:rsidRPr="00922922" w:rsidRDefault="00766914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1CF3E4" w14:textId="63E8B25D" w:rsidR="00F044EE" w:rsidRPr="00922922" w:rsidRDefault="00F044EE" w:rsidP="00766914">
      <w:pPr>
        <w:pStyle w:val="BodyText"/>
        <w:tabs>
          <w:tab w:val="left" w:pos="284"/>
          <w:tab w:val="left" w:pos="810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>3.4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3BC56212" w14:textId="3169CAE2" w:rsidR="00F044EE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42990629" w14:textId="038E265E" w:rsidR="00766914" w:rsidRDefault="00766914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F62A4F5" w14:textId="77777777" w:rsidR="00766914" w:rsidRPr="00922922" w:rsidRDefault="00766914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E502A20" w14:textId="77777777" w:rsidR="00F044EE" w:rsidRPr="00922922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>ต้นทุนสินค้า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ประกอบด้วย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ต้นทุน</w:t>
      </w:r>
      <w:r w:rsidRPr="005C7208">
        <w:rPr>
          <w:rFonts w:ascii="Angsana New" w:hAnsi="Angsana New" w:hint="cs"/>
          <w:sz w:val="32"/>
          <w:szCs w:val="32"/>
          <w:cs/>
        </w:rPr>
        <w:t>ทั้งหมดในการ</w:t>
      </w:r>
      <w:r w:rsidRPr="005C7208">
        <w:rPr>
          <w:rFonts w:ascii="Angsana New" w:hAnsi="Angsana New"/>
          <w:sz w:val="32"/>
          <w:szCs w:val="32"/>
          <w:cs/>
        </w:rPr>
        <w:t>ซื้อ ต้นทุน</w:t>
      </w:r>
      <w:r w:rsidRPr="005C7208">
        <w:rPr>
          <w:rFonts w:ascii="Angsana New" w:hAnsi="Angsana New" w:hint="cs"/>
          <w:sz w:val="32"/>
          <w:szCs w:val="32"/>
          <w:cs/>
        </w:rPr>
        <w:t>แปลงสภาพและ</w:t>
      </w:r>
      <w:r w:rsidRPr="005C7208">
        <w:rPr>
          <w:rFonts w:ascii="Angsana New" w:hAnsi="Angsana New"/>
          <w:sz w:val="32"/>
          <w:szCs w:val="32"/>
          <w:cs/>
        </w:rPr>
        <w:t>ต้นทุนอื่น</w:t>
      </w:r>
      <w:r w:rsidRPr="005C7208">
        <w:rPr>
          <w:rFonts w:ascii="Angsana New" w:hAnsi="Angsana New" w:hint="cs"/>
          <w:sz w:val="32"/>
          <w:szCs w:val="32"/>
          <w:cs/>
        </w:rPr>
        <w:t>ๆที่เกิดขึ้น</w:t>
      </w:r>
      <w:r w:rsidRPr="005C7208">
        <w:rPr>
          <w:rFonts w:ascii="Angsana New" w:hAnsi="Angsana New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46CE273" w14:textId="77777777" w:rsidR="00F044EE" w:rsidRPr="00922922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14:paraId="7F3EBB56" w14:textId="01A1965C" w:rsidR="00F044EE" w:rsidRPr="00922922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ต้นทุนขายในส่วนของกำไรหรือขาดทุน</w:t>
      </w:r>
    </w:p>
    <w:p w14:paraId="24A5CA21" w14:textId="77777777" w:rsidR="00F044EE" w:rsidRPr="00922922" w:rsidRDefault="00F044EE" w:rsidP="00E02502">
      <w:pPr>
        <w:tabs>
          <w:tab w:val="left" w:pos="284"/>
          <w:tab w:val="left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481F72" w14:textId="3891B0CC" w:rsidR="00F044EE" w:rsidRPr="005C7208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  <w:cs/>
        </w:rPr>
      </w:pPr>
      <w:r w:rsidRPr="00922922">
        <w:rPr>
          <w:rFonts w:ascii="Angsana New" w:hAnsi="Angsana New"/>
          <w:sz w:val="32"/>
          <w:szCs w:val="32"/>
        </w:rPr>
        <w:t>3.5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74EB0884" w14:textId="77777777" w:rsidR="00F044EE" w:rsidRPr="005C7208" w:rsidRDefault="00F044EE" w:rsidP="00E02502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บริษัทย่อย หมายถึง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</w:t>
      </w:r>
      <w:r w:rsidRPr="005C7208">
        <w:rPr>
          <w:rFonts w:ascii="Angsana New" w:hAnsi="Angsana New" w:hint="cs"/>
          <w:sz w:val="32"/>
          <w:szCs w:val="32"/>
          <w:cs/>
        </w:rPr>
        <w:t>จ</w:t>
      </w:r>
      <w:r w:rsidRPr="005C7208">
        <w:rPr>
          <w:rFonts w:ascii="Angsana New" w:hAnsi="Angsana New"/>
          <w:sz w:val="32"/>
          <w:szCs w:val="32"/>
          <w:cs/>
        </w:rPr>
        <w:t>ควบคุม</w:t>
      </w:r>
      <w:r w:rsidRPr="005C7208">
        <w:rPr>
          <w:rFonts w:ascii="Angsana New" w:hAnsi="Angsana New"/>
          <w:spacing w:val="-4"/>
          <w:sz w:val="32"/>
          <w:szCs w:val="32"/>
          <w:cs/>
        </w:rPr>
        <w:t>หมดไป</w:t>
      </w:r>
    </w:p>
    <w:p w14:paraId="77B2A151" w14:textId="77777777" w:rsidR="00F044EE" w:rsidRPr="00922922" w:rsidRDefault="00F044EE" w:rsidP="00E02502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เงินลงทุนในบริษัทย่อยในงบการเงินเฉพาะ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5C7208">
        <w:rPr>
          <w:rFonts w:ascii="Angsana New" w:hAnsi="Angsana New"/>
          <w:spacing w:val="-2"/>
          <w:sz w:val="32"/>
          <w:szCs w:val="32"/>
          <w:cs/>
        </w:rPr>
        <w:t>บันทึกโดยวิธีราคาทุนสุทธิจากการด้อยค่าเงินลงทุน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 (ถ้ามี)</w:t>
      </w:r>
    </w:p>
    <w:p w14:paraId="1AE399E3" w14:textId="77777777" w:rsidR="00F044EE" w:rsidRPr="00922922" w:rsidRDefault="00F044EE" w:rsidP="00E0250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8935DE0" w14:textId="763234A6" w:rsidR="00F044EE" w:rsidRPr="00922922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 xml:space="preserve">3.6 </w:t>
      </w: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B3AB531" w14:textId="37799A11" w:rsidR="00073C6C" w:rsidRPr="00073C6C" w:rsidRDefault="00073C6C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ผล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6460752" w14:textId="1ADC39A0" w:rsidR="00073C6C" w:rsidRPr="005C7208" w:rsidRDefault="00073C6C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802F6" w:rsidRPr="005C7208">
        <w:rPr>
          <w:rFonts w:ascii="Angsana New" w:hAnsi="Angsana New" w:hint="cs"/>
          <w:sz w:val="32"/>
          <w:szCs w:val="32"/>
          <w:cs/>
        </w:rPr>
        <w:t>บันทึก</w:t>
      </w:r>
      <w:r w:rsidRPr="005C7208">
        <w:rPr>
          <w:rFonts w:ascii="Angsana New" w:hAnsi="Angsana New" w:hint="cs"/>
          <w:sz w:val="32"/>
          <w:szCs w:val="32"/>
          <w:cs/>
        </w:rPr>
        <w:t>มูลค่าเมื่อเริ่มแรกด้วยราคาทุนและวัดมูลค่าในภายหลังด้วย</w:t>
      </w:r>
      <w:r w:rsidR="00F802F6" w:rsidRPr="005C7208">
        <w:rPr>
          <w:rFonts w:ascii="Angsana New" w:hAnsi="Angsana New" w:hint="cs"/>
          <w:sz w:val="32"/>
          <w:szCs w:val="32"/>
          <w:cs/>
        </w:rPr>
        <w:t>ราคาทุนหักด้วยค่าเสื่อมราคาสะสมและค่าเผื่อการด้อยค่า (ถ้ามี)</w:t>
      </w:r>
    </w:p>
    <w:p w14:paraId="68425E62" w14:textId="0F1F0331" w:rsidR="00F044EE" w:rsidRPr="005C7208" w:rsidRDefault="00F802F6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Theme="majorBidi" w:hAnsiTheme="majorBidi"/>
          <w:sz w:val="32"/>
          <w:szCs w:val="32"/>
          <w:cs/>
        </w:rPr>
        <w:t>ค่าเสื่อมราคา</w:t>
      </w:r>
      <w:r w:rsidRPr="005C7208">
        <w:rPr>
          <w:rFonts w:ascii="Angsana New" w:hAnsi="Angsana New" w:hint="cs"/>
          <w:sz w:val="32"/>
          <w:szCs w:val="32"/>
          <w:cs/>
        </w:rPr>
        <w:t>ของ</w:t>
      </w:r>
      <w:r w:rsidRPr="005C7208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5C7208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คำนวณจากราคาทุนโดยวิธีเส้นตรงตามอายุการใช้ประโยชน์ของสินทรัพย์เป็นเวลา </w:t>
      </w:r>
      <w:r>
        <w:rPr>
          <w:rFonts w:ascii="Angsana New" w:hAnsi="Angsana New"/>
          <w:sz w:val="32"/>
          <w:szCs w:val="32"/>
        </w:rPr>
        <w:t xml:space="preserve">10 - 20 </w:t>
      </w:r>
      <w:r w:rsidRPr="005C7208">
        <w:rPr>
          <w:rFonts w:ascii="Angsana New" w:hAnsi="Angsana New" w:hint="cs"/>
          <w:sz w:val="32"/>
          <w:szCs w:val="32"/>
          <w:cs/>
        </w:rPr>
        <w:t>ปี โดยไม่มีการ</w:t>
      </w:r>
      <w:r w:rsidRPr="005C7208">
        <w:rPr>
          <w:rFonts w:asciiTheme="majorBidi" w:hAnsiTheme="majorBidi" w:hint="cs"/>
          <w:sz w:val="32"/>
          <w:szCs w:val="32"/>
          <w:cs/>
        </w:rPr>
        <w:t>คิด</w:t>
      </w:r>
      <w:r w:rsidRPr="005C7208">
        <w:rPr>
          <w:rFonts w:asciiTheme="majorBidi" w:hAnsiTheme="majorBidi"/>
          <w:sz w:val="32"/>
          <w:szCs w:val="32"/>
          <w:cs/>
        </w:rPr>
        <w:t>ค่าเสื่อมราคา</w:t>
      </w:r>
      <w:r w:rsidRPr="005C7208">
        <w:rPr>
          <w:rFonts w:asciiTheme="majorBidi" w:hAnsiTheme="majorBidi" w:hint="cs"/>
          <w:sz w:val="32"/>
          <w:szCs w:val="32"/>
          <w:cs/>
        </w:rPr>
        <w:t>สำหรับที่ดิน</w:t>
      </w:r>
    </w:p>
    <w:p w14:paraId="7614775B" w14:textId="77777777" w:rsidR="00F802F6" w:rsidRPr="00F802F6" w:rsidRDefault="00F802F6" w:rsidP="00E0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52BD222" w14:textId="7F1AB465" w:rsidR="00F044EE" w:rsidRPr="00922922" w:rsidRDefault="00F044EE" w:rsidP="00E02502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 xml:space="preserve">3.7 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0D2937D9" w14:textId="77777777" w:rsidR="00F044EE" w:rsidRPr="00922922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ที่ดินแสดงมูลค่าตามราคาทุน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/>
          <w:sz w:val="32"/>
          <w:szCs w:val="32"/>
          <w:cs/>
        </w:rPr>
        <w:t>อาคารและอุปกรณ์แสดงตามราคาทุนหักด้วยค่าเสื่อมราค</w:t>
      </w:r>
      <w:r w:rsidRPr="005C7208">
        <w:rPr>
          <w:rFonts w:asciiTheme="majorBidi" w:hAnsiTheme="majorBidi" w:hint="cs"/>
          <w:sz w:val="32"/>
          <w:szCs w:val="32"/>
          <w:cs/>
        </w:rPr>
        <w:t>า</w:t>
      </w:r>
      <w:r w:rsidRPr="005C7208">
        <w:rPr>
          <w:rFonts w:asciiTheme="majorBidi" w:hAnsiTheme="majorBidi"/>
          <w:sz w:val="32"/>
          <w:szCs w:val="32"/>
          <w:cs/>
        </w:rPr>
        <w:t>สะสม และค่าเผื่อการด้อยค่า (ถ้ามี)</w:t>
      </w:r>
    </w:p>
    <w:p w14:paraId="01503CFA" w14:textId="77777777" w:rsidR="00F044EE" w:rsidRPr="00922922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5C7208">
        <w:rPr>
          <w:rFonts w:asciiTheme="majorBidi" w:hAnsiTheme="majorBidi"/>
          <w:sz w:val="32"/>
          <w:szCs w:val="32"/>
          <w:cs/>
        </w:rPr>
        <w:t>ที่เกี่ยวกับการจัดหาสินทรัพย์เพื่อให้สินทรัพย์อยู่ในสภาพพร้อมที่จะใช้ได้ตามวัตถุประสงค์ รวมทั้งต้นทุนในการ</w:t>
      </w:r>
      <w:r w:rsidRPr="005C7208">
        <w:rPr>
          <w:rFonts w:asciiTheme="majorBidi" w:hAnsiTheme="majorBidi"/>
          <w:sz w:val="32"/>
          <w:szCs w:val="32"/>
          <w:cs/>
        </w:rPr>
        <w:br/>
        <w:t>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E3FFEAF" w14:textId="77777777" w:rsidR="00F044EE" w:rsidRPr="00922922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</w:t>
      </w:r>
      <w:r w:rsidRPr="005C7208">
        <w:rPr>
          <w:rFonts w:asciiTheme="majorBidi" w:hAnsiTheme="majorBidi" w:hint="cs"/>
          <w:sz w:val="32"/>
          <w:szCs w:val="32"/>
          <w:cs/>
        </w:rPr>
        <w:t>า</w:t>
      </w:r>
      <w:r w:rsidRPr="005C7208">
        <w:rPr>
          <w:rFonts w:asciiTheme="majorBidi" w:hAnsiTheme="majorBidi"/>
          <w:sz w:val="32"/>
          <w:szCs w:val="32"/>
          <w:cs/>
        </w:rPr>
        <w:t>เปลี่ยนแทนในปัจจุบันของสินทรัพย์เพิ่มขึ้นอย่างเป็นสาระสำคัญจะรวมเป็นราคาทุนของสินทรัพย์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781A84CB" w14:textId="0EF14588" w:rsidR="00F044EE" w:rsidRPr="00922922" w:rsidRDefault="00F044EE" w:rsidP="00E02502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ค่าเสื่อมราคาของอาคารและอุปกรณ์คำนวณจากราคาทุนหักมูลค่าคงเหลือของสินทรัพย์</w:t>
      </w:r>
      <w:r w:rsidRPr="00922922">
        <w:rPr>
          <w:rFonts w:asciiTheme="majorBidi" w:hAnsiTheme="majorBidi" w:hint="cs"/>
          <w:sz w:val="32"/>
          <w:szCs w:val="32"/>
          <w:cs/>
        </w:rPr>
        <w:t xml:space="preserve"> </w:t>
      </w:r>
      <w:r w:rsidRPr="00922922">
        <w:rPr>
          <w:rFonts w:asciiTheme="majorBidi" w:hAnsiTheme="majorBidi"/>
          <w:sz w:val="32"/>
          <w:szCs w:val="32"/>
          <w:cs/>
        </w:rPr>
        <w:t>โด</w:t>
      </w:r>
      <w:r w:rsidRPr="00922922">
        <w:rPr>
          <w:rFonts w:asciiTheme="majorBidi" w:hAnsiTheme="majorBidi" w:hint="cs"/>
          <w:sz w:val="32"/>
          <w:szCs w:val="32"/>
          <w:cs/>
        </w:rPr>
        <w:t>ย</w:t>
      </w:r>
      <w:r w:rsidRPr="00922922">
        <w:rPr>
          <w:rFonts w:asciiTheme="majorBidi" w:hAnsiTheme="majorBidi"/>
          <w:sz w:val="32"/>
          <w:szCs w:val="32"/>
          <w:cs/>
        </w:rPr>
        <w:t>วิธีเส้นตรง</w:t>
      </w:r>
      <w:r w:rsidRPr="00922922">
        <w:rPr>
          <w:rFonts w:asciiTheme="majorBidi" w:hAnsiTheme="majorBidi" w:hint="cs"/>
          <w:sz w:val="32"/>
          <w:szCs w:val="32"/>
          <w:cs/>
        </w:rPr>
        <w:t>ตาม</w:t>
      </w:r>
      <w:r w:rsidRPr="00922922">
        <w:rPr>
          <w:rFonts w:asciiTheme="majorBidi" w:hAnsiTheme="majorBidi"/>
          <w:sz w:val="32"/>
          <w:szCs w:val="32"/>
          <w:cs/>
        </w:rPr>
        <w:t>อายุการใ</w:t>
      </w:r>
      <w:r w:rsidR="000B2B75" w:rsidRPr="00922922">
        <w:rPr>
          <w:rFonts w:asciiTheme="majorBidi" w:hAnsiTheme="majorBidi" w:hint="cs"/>
          <w:sz w:val="32"/>
          <w:szCs w:val="32"/>
          <w:cs/>
        </w:rPr>
        <w:t>ช้</w:t>
      </w:r>
      <w:r w:rsidRPr="00922922">
        <w:rPr>
          <w:rFonts w:asciiTheme="majorBidi" w:hAnsiTheme="majorBidi"/>
          <w:sz w:val="32"/>
          <w:szCs w:val="32"/>
          <w:cs/>
        </w:rPr>
        <w:t>ประโยชน์</w:t>
      </w:r>
      <w:r w:rsidRPr="00922922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Pr="00922922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7007" w:type="dxa"/>
        <w:tblInd w:w="2235" w:type="dxa"/>
        <w:tblLayout w:type="fixed"/>
        <w:tblLook w:val="0000" w:firstRow="0" w:lastRow="0" w:firstColumn="0" w:lastColumn="0" w:noHBand="0" w:noVBand="0"/>
      </w:tblPr>
      <w:tblGrid>
        <w:gridCol w:w="4139"/>
        <w:gridCol w:w="2868"/>
      </w:tblGrid>
      <w:tr w:rsidR="00922922" w:rsidRPr="00922922" w14:paraId="3AE1C31B" w14:textId="77777777" w:rsidTr="00F46184">
        <w:tc>
          <w:tcPr>
            <w:tcW w:w="4139" w:type="dxa"/>
          </w:tcPr>
          <w:p w14:paraId="2C6569D7" w14:textId="77777777" w:rsidR="00F044EE" w:rsidRPr="00922922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  <w:tcBorders>
              <w:bottom w:val="single" w:sz="6" w:space="0" w:color="auto"/>
            </w:tcBorders>
          </w:tcPr>
          <w:p w14:paraId="499A2DF4" w14:textId="48F22616" w:rsidR="00F044EE" w:rsidRPr="005C7208" w:rsidRDefault="000B2B75" w:rsidP="00F46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อายุการใช้ประโยชน์</w:t>
            </w:r>
            <w:r w:rsidRPr="005C720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5C720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(ปี)</w:t>
            </w:r>
          </w:p>
        </w:tc>
      </w:tr>
      <w:tr w:rsidR="00922922" w:rsidRPr="00922922" w14:paraId="2F3193FE" w14:textId="77777777" w:rsidTr="00F46184">
        <w:tc>
          <w:tcPr>
            <w:tcW w:w="4139" w:type="dxa"/>
          </w:tcPr>
          <w:p w14:paraId="0206B802" w14:textId="77777777" w:rsidR="00F044EE" w:rsidRPr="005C7208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68" w:type="dxa"/>
          </w:tcPr>
          <w:p w14:paraId="56CDC5FE" w14:textId="77777777" w:rsidR="00F044EE" w:rsidRPr="00922922" w:rsidRDefault="00F044EE" w:rsidP="00F46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 xml:space="preserve">5 - 20 </w:t>
            </w: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และอายุของสัญญาเช่า</w:t>
            </w:r>
            <w:r w:rsidRPr="009229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22922" w:rsidRPr="00922922" w14:paraId="44A34AEB" w14:textId="77777777" w:rsidTr="00F46184">
        <w:tc>
          <w:tcPr>
            <w:tcW w:w="4139" w:type="dxa"/>
          </w:tcPr>
          <w:p w14:paraId="1C074547" w14:textId="77777777" w:rsidR="00F044EE" w:rsidRPr="005C7208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868" w:type="dxa"/>
          </w:tcPr>
          <w:p w14:paraId="5DF96BA4" w14:textId="77777777" w:rsidR="00F044EE" w:rsidRPr="00922922" w:rsidRDefault="00F044EE" w:rsidP="00F46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 xml:space="preserve">10 - 20 </w:t>
            </w: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5C7208">
              <w:rPr>
                <w:rFonts w:ascii="Angsana New" w:hAnsi="Angsana New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922922" w:rsidRPr="00922922" w14:paraId="7F4C0DA2" w14:textId="77777777" w:rsidTr="00F46184">
        <w:tc>
          <w:tcPr>
            <w:tcW w:w="4139" w:type="dxa"/>
          </w:tcPr>
          <w:p w14:paraId="477DF921" w14:textId="77777777" w:rsidR="00F044EE" w:rsidRPr="005C7208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46CB4612" w14:textId="77777777" w:rsidR="00F044EE" w:rsidRPr="00922922" w:rsidRDefault="00F044EE" w:rsidP="00F46184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5 - 15</w:t>
            </w:r>
          </w:p>
        </w:tc>
      </w:tr>
      <w:tr w:rsidR="00922922" w:rsidRPr="00922922" w14:paraId="67D74B79" w14:textId="77777777" w:rsidTr="00F46184">
        <w:tc>
          <w:tcPr>
            <w:tcW w:w="4139" w:type="dxa"/>
          </w:tcPr>
          <w:p w14:paraId="23B3EBAD" w14:textId="77777777" w:rsidR="00F044EE" w:rsidRPr="00922922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7208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5C72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5C7208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68" w:type="dxa"/>
          </w:tcPr>
          <w:p w14:paraId="48650E02" w14:textId="77777777" w:rsidR="00F044EE" w:rsidRPr="005C7208" w:rsidRDefault="00F044EE" w:rsidP="00F46184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3 -</w:t>
            </w:r>
            <w:r w:rsidRPr="009229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229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22922" w:rsidRPr="00922922" w14:paraId="4C880AC8" w14:textId="77777777" w:rsidTr="00F46184">
        <w:tc>
          <w:tcPr>
            <w:tcW w:w="4139" w:type="dxa"/>
          </w:tcPr>
          <w:p w14:paraId="49775E9D" w14:textId="77777777" w:rsidR="00F044EE" w:rsidRPr="00922922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720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37577F8" w14:textId="77777777" w:rsidR="00F044EE" w:rsidRPr="00922922" w:rsidRDefault="00F044EE" w:rsidP="00F46184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B2B75" w:rsidRPr="00922922" w14:paraId="61842124" w14:textId="77777777" w:rsidTr="00F46184">
        <w:tc>
          <w:tcPr>
            <w:tcW w:w="4139" w:type="dxa"/>
          </w:tcPr>
          <w:p w14:paraId="1A128282" w14:textId="77777777" w:rsidR="00F044EE" w:rsidRPr="00922922" w:rsidRDefault="00F044EE" w:rsidP="00F46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868" w:type="dxa"/>
          </w:tcPr>
          <w:p w14:paraId="532585A0" w14:textId="77777777" w:rsidR="00F044EE" w:rsidRPr="00922922" w:rsidRDefault="00F044EE" w:rsidP="00F46184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</w:tr>
    </w:tbl>
    <w:p w14:paraId="24F85000" w14:textId="77777777" w:rsidR="00F044EE" w:rsidRPr="00922922" w:rsidRDefault="00F044EE" w:rsidP="00F044EE">
      <w:pPr>
        <w:tabs>
          <w:tab w:val="left" w:pos="284"/>
        </w:tabs>
        <w:spacing w:line="2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</w:p>
    <w:p w14:paraId="6521D562" w14:textId="77777777" w:rsidR="00F044EE" w:rsidRPr="00922922" w:rsidRDefault="00F044EE" w:rsidP="00F044EE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ไม่คิดค่าเสื่อมราคา สำหรับที่ดินและสินทรัพย์ที่อยู่ระหว่างก่อสร้าง</w:t>
      </w:r>
    </w:p>
    <w:p w14:paraId="5E03F215" w14:textId="0F111207" w:rsidR="00F044EE" w:rsidRPr="00922922" w:rsidRDefault="00F044EE" w:rsidP="00F044EE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</w:t>
      </w:r>
      <w:r w:rsidR="000B2B75" w:rsidRPr="005C7208">
        <w:rPr>
          <w:rFonts w:asciiTheme="majorBidi" w:hAnsiTheme="majorBidi" w:hint="cs"/>
          <w:sz w:val="32"/>
          <w:szCs w:val="32"/>
          <w:cs/>
        </w:rPr>
        <w:t>ช้</w:t>
      </w:r>
      <w:r w:rsidRPr="005C7208">
        <w:rPr>
          <w:rFonts w:asciiTheme="majorBidi" w:hAnsiTheme="majorBidi"/>
          <w:sz w:val="32"/>
          <w:szCs w:val="32"/>
          <w:cs/>
        </w:rPr>
        <w:t>ประโยชน์ทุกปี</w:t>
      </w:r>
    </w:p>
    <w:p w14:paraId="586AF588" w14:textId="77777777" w:rsidR="00F044EE" w:rsidRPr="00922922" w:rsidRDefault="00F044EE" w:rsidP="00F044EE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A5A3D72" w14:textId="77777777" w:rsidR="00F044EE" w:rsidRPr="00922922" w:rsidRDefault="00F044EE" w:rsidP="00F044EE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2F40C7E" w14:textId="77777777" w:rsidR="00F044EE" w:rsidRPr="00922922" w:rsidRDefault="00F044EE" w:rsidP="00F044EE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14:paraId="378FFB97" w14:textId="77777777" w:rsidR="00F044EE" w:rsidRPr="00922922" w:rsidRDefault="00F044EE" w:rsidP="00626DD5">
      <w:pPr>
        <w:tabs>
          <w:tab w:val="left" w:pos="284"/>
          <w:tab w:val="left" w:pos="709"/>
          <w:tab w:val="left" w:pos="851"/>
        </w:tabs>
        <w:spacing w:line="340" w:lineRule="exact"/>
        <w:jc w:val="both"/>
        <w:rPr>
          <w:rFonts w:asciiTheme="majorBidi" w:hAnsiTheme="majorBidi"/>
          <w:sz w:val="32"/>
          <w:szCs w:val="32"/>
        </w:rPr>
      </w:pPr>
    </w:p>
    <w:p w14:paraId="29B3A414" w14:textId="054A266B" w:rsidR="00F044EE" w:rsidRPr="00922922" w:rsidRDefault="00F044EE" w:rsidP="00F044E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>3.8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ต้นทุนการกู้ยืม</w:t>
      </w:r>
    </w:p>
    <w:p w14:paraId="6BAA4D08" w14:textId="77777777" w:rsidR="00F044EE" w:rsidRPr="00922922" w:rsidRDefault="00F044EE" w:rsidP="00F044EE">
      <w:pPr>
        <w:tabs>
          <w:tab w:val="left" w:pos="284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F5A2DD4" w14:textId="0EB0E72A" w:rsidR="00F044EE" w:rsidRDefault="00F044EE" w:rsidP="00626DD5">
      <w:pPr>
        <w:tabs>
          <w:tab w:val="left" w:pos="851"/>
          <w:tab w:val="left" w:pos="993"/>
        </w:tabs>
        <w:spacing w:line="320" w:lineRule="exact"/>
        <w:jc w:val="both"/>
        <w:rPr>
          <w:rFonts w:asciiTheme="majorBidi" w:hAnsiTheme="majorBidi"/>
          <w:sz w:val="32"/>
          <w:szCs w:val="32"/>
        </w:rPr>
      </w:pPr>
    </w:p>
    <w:p w14:paraId="18E4E077" w14:textId="08B0948A" w:rsidR="00F044EE" w:rsidRPr="00922922" w:rsidRDefault="00F044EE" w:rsidP="00F044E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 xml:space="preserve">3.9 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การด้อยค่า</w:t>
      </w:r>
      <w:r w:rsidRPr="005C7208">
        <w:rPr>
          <w:rFonts w:asciiTheme="majorBidi" w:hAnsiTheme="majorBidi" w:hint="cs"/>
          <w:sz w:val="32"/>
          <w:szCs w:val="32"/>
          <w:cs/>
        </w:rPr>
        <w:t>ของสินทรัพย์ที่ไม่ใช่สินทรัพย์ทางการเงิน</w:t>
      </w:r>
    </w:p>
    <w:p w14:paraId="1F83F958" w14:textId="190DC2B0" w:rsidR="00F044EE" w:rsidRDefault="00F044EE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ณ วันที่ในงบแสดงฐานะการเงิน 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>จะประเมินว่ามีข้อบ่งชี้ของสินทรัพย</w:t>
      </w:r>
      <w:r w:rsidRPr="005C7208">
        <w:rPr>
          <w:rFonts w:ascii="Angsana New" w:hAnsi="Angsana New" w:hint="cs"/>
          <w:sz w:val="32"/>
          <w:szCs w:val="32"/>
          <w:cs/>
        </w:rPr>
        <w:t>์</w:t>
      </w:r>
      <w:r w:rsidRPr="005C7208">
        <w:rPr>
          <w:rFonts w:ascii="Angsana New" w:hAnsi="Angsana New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>จะประมาณมูล</w:t>
      </w:r>
      <w:r w:rsidRPr="005C7208">
        <w:rPr>
          <w:rFonts w:ascii="Angsana New" w:hAnsi="Angsana New"/>
          <w:spacing w:val="-6"/>
          <w:sz w:val="32"/>
          <w:szCs w:val="32"/>
          <w:cs/>
        </w:rPr>
        <w:t>ค่าที่คาดว่าจะได้รับคืนของสินทรัพย์ หากมูลค่าตามบัญชีของสินทรัพย์สูงกว่ามูลค่าที่คาดว่าจะได้</w:t>
      </w:r>
      <w:r w:rsidRPr="005C7208">
        <w:rPr>
          <w:rFonts w:ascii="Angsana New" w:hAnsi="Angsana New"/>
          <w:spacing w:val="-6"/>
          <w:sz w:val="32"/>
          <w:szCs w:val="32"/>
          <w:cs/>
        </w:rPr>
        <w:br/>
        <w:t>รับคืน</w:t>
      </w:r>
      <w:r w:rsidRPr="005C7208">
        <w:rPr>
          <w:rFonts w:ascii="Angsana New" w:hAnsi="Angsana New"/>
          <w:sz w:val="32"/>
          <w:szCs w:val="32"/>
          <w:cs/>
        </w:rPr>
        <w:t xml:space="preserve"> 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14:paraId="3FF28B9E" w14:textId="56E2F048" w:rsidR="00D57451" w:rsidRDefault="00D57451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B28E9B9" w14:textId="4B9B49CE" w:rsidR="00D57451" w:rsidRDefault="00D57451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F6B3762" w14:textId="77777777" w:rsidR="00D57451" w:rsidRDefault="00D57451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04EB7B7" w14:textId="793F386A" w:rsidR="00F044EE" w:rsidRPr="00922922" w:rsidRDefault="00F044EE" w:rsidP="00626DD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lastRenderedPageBreak/>
        <w:t>3.10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สัญญาเช่า</w:t>
      </w:r>
    </w:p>
    <w:p w14:paraId="26EABC27" w14:textId="77777777" w:rsidR="00F044EE" w:rsidRPr="005C7208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pacing w:val="-2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</w:t>
      </w:r>
      <w:r w:rsidRPr="005C7208">
        <w:rPr>
          <w:rFonts w:ascii="Angsana New" w:hAnsi="Angsana New"/>
          <w:sz w:val="32"/>
          <w:szCs w:val="32"/>
          <w:cs/>
        </w:rPr>
        <w:t>นั้นเป็นการให้</w:t>
      </w:r>
      <w:r w:rsidRPr="005C7208">
        <w:rPr>
          <w:rFonts w:ascii="Angsana New" w:hAnsi="Angsana New"/>
          <w:spacing w:val="-4"/>
          <w:sz w:val="32"/>
          <w:szCs w:val="32"/>
          <w:cs/>
        </w:rPr>
        <w:t>สิทธิในการ</w:t>
      </w:r>
      <w:r w:rsidRPr="005C7208">
        <w:rPr>
          <w:rFonts w:asciiTheme="majorBidi" w:eastAsia="SimSun" w:hAnsiTheme="majorBidi"/>
          <w:spacing w:val="-4"/>
          <w:sz w:val="32"/>
          <w:szCs w:val="32"/>
          <w:cs/>
        </w:rPr>
        <w:t>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640E163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21355CD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4ACF7436" w14:textId="77777777" w:rsidR="00F044EE" w:rsidRPr="00922922" w:rsidRDefault="00F044EE" w:rsidP="00626DD5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 - ผู้เช่า</w:t>
      </w:r>
    </w:p>
    <w:p w14:paraId="13AA142F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ED51D5F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D4BE98" w14:textId="7B61E2CC" w:rsidR="00F044EE" w:rsidRPr="00922922" w:rsidRDefault="00F044EE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</w:t>
      </w:r>
      <w:r w:rsidR="000B2B75" w:rsidRPr="005C7208">
        <w:rPr>
          <w:rFonts w:asciiTheme="majorBidi" w:eastAsia="SimSun" w:hAnsiTheme="majorBidi" w:cstheme="majorBidi" w:hint="cs"/>
          <w:sz w:val="32"/>
          <w:szCs w:val="32"/>
          <w:cs/>
        </w:rPr>
        <w:t>ใช้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0CA0BB71" w14:textId="2ECC27AD" w:rsidR="00F044EE" w:rsidRDefault="00F044EE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</w:p>
    <w:p w14:paraId="6EF88F4F" w14:textId="15345A6A" w:rsidR="00F044EE" w:rsidRPr="005C7208" w:rsidRDefault="00D02B97" w:rsidP="00626DD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C720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F044EE" w:rsidRPr="0092292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F044EE" w:rsidRPr="005C7208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509EB884" w14:textId="2C7B3139" w:rsidR="00F044EE" w:rsidRDefault="00F044EE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D1C118E" w14:textId="08DA30C2" w:rsidR="00766914" w:rsidRDefault="00766914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58D307C" w14:textId="0489CCC2" w:rsidR="00766914" w:rsidRDefault="00766914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580DB6F" w14:textId="77777777" w:rsidR="00766914" w:rsidRPr="00922922" w:rsidRDefault="00766914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41992AA" w14:textId="77777777" w:rsidR="00F044EE" w:rsidRPr="00922922" w:rsidRDefault="00F044EE" w:rsidP="00626DD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C7208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41C877C" w14:textId="77777777" w:rsidR="00F044EE" w:rsidRPr="00922922" w:rsidRDefault="00F044EE" w:rsidP="00626DD5">
      <w:pPr>
        <w:spacing w:line="260" w:lineRule="exact"/>
        <w:ind w:left="544" w:firstLine="873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586601D" w14:textId="28084026" w:rsidR="00F044EE" w:rsidRPr="00922922" w:rsidRDefault="00F044EE" w:rsidP="00F044EE">
      <w:pPr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922922">
        <w:rPr>
          <w:rFonts w:asciiTheme="majorBidi" w:eastAsia="SimSun" w:hAnsiTheme="majorBidi" w:cstheme="majorBidi"/>
          <w:sz w:val="32"/>
          <w:szCs w:val="32"/>
        </w:rPr>
        <w:tab/>
      </w:r>
      <w:r w:rsidR="00D02B97" w:rsidRPr="005C7208">
        <w:rPr>
          <w:rFonts w:asciiTheme="majorBidi" w:eastAsia="SimSun" w:hAnsiTheme="majorBidi" w:cstheme="majorBidi"/>
          <w:sz w:val="32"/>
          <w:szCs w:val="32"/>
        </w:rPr>
        <w:tab/>
      </w:r>
      <w:r w:rsidR="00D02B97" w:rsidRPr="005C7208">
        <w:rPr>
          <w:rFonts w:asciiTheme="majorBidi" w:eastAsia="SimSun" w:hAnsiTheme="majorBidi" w:cstheme="majorBidi"/>
          <w:sz w:val="32"/>
          <w:szCs w:val="32"/>
        </w:rPr>
        <w:tab/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21F7A0" w14:textId="77777777" w:rsidR="00F044EE" w:rsidRPr="00922922" w:rsidRDefault="00F044EE" w:rsidP="00F044EE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C7208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บริษัทและบริษัทย่อยเลือกใช้ข้อยกเว้นในการรับรู้รายการสำหรับสัญญาเช่าระยะสั้น (สัญญาเช่า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 xml:space="preserve">ที่มีอายุสัญญาเช่า </w:t>
      </w:r>
      <w:r w:rsidRPr="00922922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5C7208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5258CB7" w14:textId="77777777" w:rsidR="00F044EE" w:rsidRPr="00922922" w:rsidRDefault="00F044EE" w:rsidP="00C86C88">
      <w:pPr>
        <w:tabs>
          <w:tab w:val="left" w:pos="709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C942F48" w14:textId="5F91B29E" w:rsidR="00F044EE" w:rsidRPr="00922922" w:rsidRDefault="00F044EE" w:rsidP="00F044E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>3.11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สินทรัพย์ไม่มีตัวตน</w:t>
      </w:r>
    </w:p>
    <w:p w14:paraId="6BE6BF16" w14:textId="737E35CE" w:rsidR="00F044EE" w:rsidRPr="00922922" w:rsidRDefault="00F044EE" w:rsidP="00F044EE">
      <w:pPr>
        <w:tabs>
          <w:tab w:val="left" w:pos="284"/>
          <w:tab w:val="left" w:pos="709"/>
          <w:tab w:val="left" w:pos="851"/>
          <w:tab w:val="left" w:pos="1418"/>
          <w:tab w:val="left" w:pos="1985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pacing w:val="-2"/>
          <w:sz w:val="32"/>
          <w:szCs w:val="32"/>
        </w:rPr>
        <w:tab/>
      </w:r>
      <w:r w:rsidRPr="00922922">
        <w:rPr>
          <w:rFonts w:ascii="Angsana New" w:hAnsi="Angsana New"/>
          <w:spacing w:val="-2"/>
          <w:sz w:val="32"/>
          <w:szCs w:val="32"/>
        </w:rPr>
        <w:tab/>
      </w:r>
      <w:r w:rsidR="00D02B97" w:rsidRPr="005C7208">
        <w:rPr>
          <w:rFonts w:ascii="Angsana New" w:hAnsi="Angsana New"/>
          <w:spacing w:val="-2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สินทรัพย์ไม่มีตัวตนที่มีอายุการใช้งานจำกัด ซึ่งได้แก่ โปรแกรมสำเร็จรูปคอมพิวเตอร์ แสดง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 xml:space="preserve">ในราคาทุนหลังหักค่าตัดจำหน่ายสะสมและค่าเผื่อการด้อยค่า (ถ้ามี) </w:t>
      </w:r>
    </w:p>
    <w:p w14:paraId="0E3D9858" w14:textId="200BCB30" w:rsidR="00F044EE" w:rsidRPr="00922922" w:rsidRDefault="00F044EE" w:rsidP="00F044E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ค่าตัดจำหน่า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ย</w:t>
      </w:r>
      <w:r w:rsidRPr="005C7208">
        <w:rPr>
          <w:rFonts w:ascii="Angsana New" w:hAnsi="Angsana New"/>
          <w:spacing w:val="-2"/>
          <w:sz w:val="32"/>
          <w:szCs w:val="32"/>
          <w:cs/>
        </w:rPr>
        <w:t>คำนวณ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จากราคาทุน </w:t>
      </w:r>
      <w:r w:rsidRPr="005C7208">
        <w:rPr>
          <w:rFonts w:ascii="Angsana New" w:hAnsi="Angsana New"/>
          <w:spacing w:val="-2"/>
          <w:sz w:val="32"/>
          <w:szCs w:val="32"/>
          <w:cs/>
        </w:rPr>
        <w:t>โดยวิธีเส้นตรงตามเกณฑ์อายุการใ</w:t>
      </w:r>
      <w:r w:rsidR="000B2B75" w:rsidRPr="005C7208">
        <w:rPr>
          <w:rFonts w:ascii="Angsana New" w:hAnsi="Angsana New" w:hint="cs"/>
          <w:spacing w:val="-2"/>
          <w:sz w:val="32"/>
          <w:szCs w:val="32"/>
          <w:cs/>
        </w:rPr>
        <w:t>ช้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ประโยชน์โดยประมาณของโปรแกรมสำเร็จรูปคอมพิวเตอร์เป็นเวลา </w:t>
      </w:r>
      <w:r w:rsidRPr="00922922">
        <w:rPr>
          <w:rFonts w:ascii="Angsana New" w:hAnsi="Angsana New"/>
          <w:spacing w:val="-2"/>
          <w:sz w:val="32"/>
          <w:szCs w:val="32"/>
        </w:rPr>
        <w:t>5-10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ปี (นับแต่วันที่สามารถใช้งานได้)</w:t>
      </w:r>
    </w:p>
    <w:p w14:paraId="6C0A2A6E" w14:textId="77777777" w:rsidR="00F044EE" w:rsidRPr="00922922" w:rsidRDefault="00F044EE" w:rsidP="00626DD5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5D0A9C38" w14:textId="2D7897F9" w:rsidR="00F044EE" w:rsidRPr="005C7208" w:rsidRDefault="00F044EE" w:rsidP="00F044E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  <w:cs/>
        </w:rPr>
      </w:pPr>
      <w:r w:rsidRPr="00922922">
        <w:rPr>
          <w:rFonts w:asciiTheme="majorBidi" w:hAnsiTheme="majorBidi"/>
          <w:sz w:val="32"/>
          <w:szCs w:val="32"/>
        </w:rPr>
        <w:t xml:space="preserve">3.12 </w:t>
      </w: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รายการบัญชีที่เป็นเงินตราต่างประเทศ</w:t>
      </w:r>
    </w:p>
    <w:p w14:paraId="7B17FDA9" w14:textId="77777777" w:rsidR="00F044EE" w:rsidRPr="00922922" w:rsidRDefault="00F044EE" w:rsidP="00F044EE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626B3D1F" w14:textId="6894D607" w:rsidR="00F044EE" w:rsidRPr="00922922" w:rsidRDefault="00F044EE" w:rsidP="00F044EE">
      <w:pPr>
        <w:tabs>
          <w:tab w:val="left" w:pos="993"/>
          <w:tab w:val="left" w:pos="1418"/>
        </w:tabs>
        <w:spacing w:line="380" w:lineRule="exact"/>
        <w:ind w:left="851" w:hanging="540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วันที่ในงบแสดงฐาน</w:t>
      </w:r>
      <w:r w:rsidRPr="005C7208">
        <w:rPr>
          <w:rFonts w:ascii="Angsana New" w:hAnsi="Angsana New" w:hint="cs"/>
          <w:sz w:val="32"/>
          <w:szCs w:val="32"/>
          <w:cs/>
        </w:rPr>
        <w:t>ะ</w:t>
      </w:r>
      <w:r w:rsidRPr="005C7208">
        <w:rPr>
          <w:rFonts w:ascii="Angsana New" w:hAnsi="Angsana New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14:paraId="4714AA80" w14:textId="545FB59C" w:rsidR="00F044EE" w:rsidRPr="00922922" w:rsidRDefault="00F044EE" w:rsidP="00F044EE">
      <w:pPr>
        <w:tabs>
          <w:tab w:val="left" w:pos="993"/>
          <w:tab w:val="left" w:pos="1418"/>
        </w:tabs>
        <w:spacing w:line="36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7EDDBAFA" w14:textId="77777777" w:rsidR="00F044EE" w:rsidRPr="00922922" w:rsidRDefault="00F044EE" w:rsidP="00626DD5">
      <w:pPr>
        <w:tabs>
          <w:tab w:val="left" w:pos="993"/>
          <w:tab w:val="left" w:pos="1418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1B5AF7CB" w14:textId="76C6FD62" w:rsidR="00F044EE" w:rsidRPr="00922922" w:rsidRDefault="00F044EE" w:rsidP="00F044E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>3.13</w:t>
      </w:r>
      <w:r w:rsidRPr="00922922">
        <w:rPr>
          <w:rFonts w:asciiTheme="majorBidi" w:hAnsiTheme="majorBidi" w:hint="cs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D77E188" w14:textId="77777777" w:rsidR="00D02B97" w:rsidRPr="00922922" w:rsidRDefault="00F044EE" w:rsidP="00D02B97">
      <w:pPr>
        <w:tabs>
          <w:tab w:val="left" w:pos="851"/>
          <w:tab w:val="left" w:pos="1418"/>
        </w:tabs>
        <w:spacing w:line="360" w:lineRule="exact"/>
        <w:ind w:left="851" w:hanging="489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="00D02B97" w:rsidRPr="005C7208">
        <w:rPr>
          <w:rFonts w:asciiTheme="majorBidi" w:hAnsiTheme="majorBidi" w:cstheme="majorBidi"/>
          <w:sz w:val="32"/>
          <w:szCs w:val="32"/>
        </w:rPr>
        <w:tab/>
      </w:r>
      <w:r w:rsidR="00D02B97" w:rsidRPr="005C7208">
        <w:rPr>
          <w:rFonts w:asciiTheme="majorBidi" w:hAnsiTheme="majorBidi" w:cstheme="majorBidi"/>
          <w:sz w:val="32"/>
          <w:szCs w:val="32"/>
        </w:rPr>
        <w:tab/>
      </w:r>
      <w:r w:rsidR="00D02B97" w:rsidRPr="005C7208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 อย่างไรก็ตาม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4C31CD9A" w14:textId="7ED25FD6" w:rsidR="00F044EE" w:rsidRPr="00922922" w:rsidRDefault="00D02B97" w:rsidP="00626DD5">
      <w:pPr>
        <w:tabs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C7208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</w:rPr>
        <w:tab/>
      </w:r>
      <w:r w:rsidR="00F044EE" w:rsidRPr="005C7208">
        <w:rPr>
          <w:rFonts w:asciiTheme="majorBidi" w:hAnsiTheme="majorBidi" w:cstheme="majorBidi" w:hint="cs"/>
          <w:sz w:val="32"/>
          <w:szCs w:val="32"/>
          <w:cs/>
        </w:rPr>
        <w:t xml:space="preserve"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 กำไรหรือขาดทุนจากการวัดมูลค่ายุติธรรมจะรับรู้เป็นรายการกำไรหรือขาดทุนในงบกำไรขาดทุนเบ็ดเสร็จ  </w:t>
      </w:r>
    </w:p>
    <w:p w14:paraId="2DA973F9" w14:textId="77777777" w:rsidR="00F044EE" w:rsidRPr="00922922" w:rsidRDefault="00F044EE" w:rsidP="00626DD5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8D2E7EE" w14:textId="67B38B0D" w:rsidR="00F044EE" w:rsidRPr="00922922" w:rsidRDefault="00F044EE" w:rsidP="00626DD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 w:hint="cs"/>
          <w:sz w:val="32"/>
          <w:szCs w:val="32"/>
        </w:rPr>
        <w:t>3.</w:t>
      </w:r>
      <w:r w:rsidRPr="00922922">
        <w:rPr>
          <w:rFonts w:asciiTheme="majorBidi" w:hAnsiTheme="majorBidi"/>
          <w:sz w:val="32"/>
          <w:szCs w:val="32"/>
        </w:rPr>
        <w:t>14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ผลประโยชน์พนักงาน</w:t>
      </w:r>
    </w:p>
    <w:p w14:paraId="2E187273" w14:textId="77777777" w:rsidR="00F044EE" w:rsidRPr="00922922" w:rsidRDefault="00F044EE" w:rsidP="00626DD5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5C7208">
        <w:rPr>
          <w:rFonts w:ascii="Angsana New" w:hAnsi="Angsana New"/>
          <w:spacing w:val="4"/>
          <w:sz w:val="32"/>
          <w:szCs w:val="32"/>
          <w:cs/>
        </w:rPr>
        <w:t>ผลประโยชน์ระยะสั้น</w:t>
      </w:r>
    </w:p>
    <w:p w14:paraId="7AEB6936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343028BD" w14:textId="77777777" w:rsidR="00F044EE" w:rsidRPr="00922922" w:rsidRDefault="00F044EE" w:rsidP="00626D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335"/>
        <w:jc w:val="both"/>
        <w:rPr>
          <w:rFonts w:ascii="Angsana New" w:hAnsi="Angsana New"/>
          <w:sz w:val="32"/>
          <w:szCs w:val="32"/>
        </w:rPr>
      </w:pPr>
    </w:p>
    <w:p w14:paraId="3697B8B2" w14:textId="77777777" w:rsidR="00F044EE" w:rsidRPr="00922922" w:rsidRDefault="00F044EE" w:rsidP="00626DD5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5C7208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5955CED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C7208">
        <w:rPr>
          <w:rFonts w:ascii="Angsana New" w:hAnsi="Angsana New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E1AEF3F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A594D87" w14:textId="77777777" w:rsidR="00F044EE" w:rsidRPr="00922922" w:rsidRDefault="00F044EE" w:rsidP="00626DD5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5C7208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7F0027CE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403FC07" w14:textId="77777777" w:rsidR="00F044EE" w:rsidRPr="00922922" w:rsidRDefault="00F044EE" w:rsidP="00626DD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22922">
        <w:rPr>
          <w:rFonts w:ascii="Angsana New" w:hAnsi="Angsana New"/>
          <w:sz w:val="32"/>
          <w:szCs w:val="32"/>
        </w:rPr>
        <w:t>Projected Unit Credit Method)</w:t>
      </w:r>
      <w:r w:rsidRPr="005C720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7E86B7D" w14:textId="6F387261" w:rsidR="00F044EE" w:rsidRPr="005C7208" w:rsidRDefault="00F044EE" w:rsidP="00626DD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22922">
        <w:rPr>
          <w:rFonts w:ascii="Angsana New" w:hAnsi="Angsana New"/>
          <w:sz w:val="32"/>
          <w:szCs w:val="32"/>
        </w:rPr>
        <w:t xml:space="preserve">Actuarial gains and losses) </w:t>
      </w:r>
      <w:r w:rsidRPr="005C7208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5C7208">
        <w:rPr>
          <w:rFonts w:ascii="Angsana New" w:hAnsi="Angsana New" w:hint="cs"/>
          <w:sz w:val="32"/>
          <w:szCs w:val="32"/>
          <w:cs/>
        </w:rPr>
        <w:t xml:space="preserve">เบ็ดเสร็จอื่น </w:t>
      </w:r>
    </w:p>
    <w:p w14:paraId="5A70772C" w14:textId="77777777" w:rsidR="00F044EE" w:rsidRPr="00922922" w:rsidRDefault="00F044EE" w:rsidP="00626D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66D34DD" w14:textId="6DEA6ABB" w:rsidR="00F044EE" w:rsidRPr="005C7208" w:rsidRDefault="00F044EE" w:rsidP="00073C6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  <w:cs/>
        </w:rPr>
      </w:pPr>
      <w:r w:rsidRPr="00922922">
        <w:rPr>
          <w:rFonts w:asciiTheme="majorBidi" w:hAnsiTheme="majorBidi"/>
          <w:sz w:val="32"/>
          <w:szCs w:val="32"/>
        </w:rPr>
        <w:t>3.15</w:t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ประมาณการหนี้สิน</w:t>
      </w:r>
    </w:p>
    <w:p w14:paraId="4691B8C2" w14:textId="77777777" w:rsidR="00F044EE" w:rsidRPr="00922922" w:rsidRDefault="00F044EE" w:rsidP="00073C6C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5C7208">
        <w:rPr>
          <w:rFonts w:ascii="Angsana New" w:hAnsi="Angsana New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5C7208">
        <w:rPr>
          <w:rFonts w:ascii="Angsana New" w:hAnsi="Angsana New"/>
          <w:spacing w:val="-2"/>
          <w:sz w:val="32"/>
          <w:szCs w:val="32"/>
          <w:cs/>
        </w:rPr>
        <w:t>ผลกระทบดังกล่าวเป็นนัยสำคัญ</w:t>
      </w:r>
    </w:p>
    <w:p w14:paraId="7F6F4399" w14:textId="2B6F0A91" w:rsidR="00D02B97" w:rsidRDefault="00D02B97" w:rsidP="00073C6C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DF51CF6" w14:textId="77777777" w:rsidR="00766914" w:rsidRPr="00922922" w:rsidRDefault="00766914" w:rsidP="00073C6C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7EAC59A" w14:textId="476CC28B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lastRenderedPageBreak/>
        <w:t>3.16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ส่วนเกินมูลค่าหุ้น</w:t>
      </w:r>
    </w:p>
    <w:p w14:paraId="04ABA886" w14:textId="77777777" w:rsidR="00F044EE" w:rsidRPr="00922922" w:rsidRDefault="00F044EE" w:rsidP="00766914">
      <w:pPr>
        <w:tabs>
          <w:tab w:val="left" w:pos="1701"/>
        </w:tabs>
        <w:spacing w:line="360" w:lineRule="exact"/>
        <w:ind w:left="850" w:firstLine="562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Pr="00922922">
        <w:rPr>
          <w:rFonts w:ascii="Angsana New" w:hAnsi="Angsana New"/>
          <w:sz w:val="32"/>
          <w:szCs w:val="32"/>
        </w:rPr>
        <w:t>2535</w:t>
      </w:r>
      <w:r w:rsidRPr="005C7208">
        <w:rPr>
          <w:rFonts w:ascii="Angsana New" w:hAnsi="Angsana New"/>
          <w:sz w:val="32"/>
          <w:szCs w:val="32"/>
          <w:cs/>
        </w:rPr>
        <w:t xml:space="preserve"> มาตรา </w:t>
      </w:r>
      <w:r w:rsidRPr="00922922">
        <w:rPr>
          <w:rFonts w:ascii="Angsana New" w:hAnsi="Angsana New"/>
          <w:sz w:val="32"/>
          <w:szCs w:val="32"/>
        </w:rPr>
        <w:t>51</w:t>
      </w:r>
      <w:r w:rsidRPr="005C7208">
        <w:rPr>
          <w:rFonts w:ascii="Angsana New" w:hAnsi="Angsana New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486CCEA8" w14:textId="77777777" w:rsidR="00F044EE" w:rsidRPr="00922922" w:rsidRDefault="00F044EE" w:rsidP="0076691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140E2CB" w14:textId="32702C3C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 w:hint="cs"/>
          <w:sz w:val="32"/>
          <w:szCs w:val="32"/>
        </w:rPr>
        <w:t>3.</w:t>
      </w:r>
      <w:r w:rsidRPr="00922922">
        <w:rPr>
          <w:rFonts w:asciiTheme="majorBidi" w:hAnsiTheme="majorBidi"/>
          <w:sz w:val="32"/>
          <w:szCs w:val="32"/>
        </w:rPr>
        <w:t>17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</w:p>
    <w:p w14:paraId="01493E79" w14:textId="77777777" w:rsidR="00F044EE" w:rsidRPr="00922922" w:rsidRDefault="00F044EE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1EE4853" w14:textId="77777777" w:rsidR="00F044EE" w:rsidRPr="00922922" w:rsidRDefault="00F044EE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D5983F9" w14:textId="77777777" w:rsidR="00F044EE" w:rsidRPr="00922922" w:rsidRDefault="00F044EE" w:rsidP="0076691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E28DB85" w14:textId="145DB631" w:rsidR="00F044EE" w:rsidRPr="00922922" w:rsidRDefault="00F044EE" w:rsidP="0076691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>3.18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ภาษีเงินได้</w:t>
      </w:r>
    </w:p>
    <w:p w14:paraId="107A6505" w14:textId="77777777" w:rsidR="00F044EE" w:rsidRPr="00922922" w:rsidRDefault="00F044EE" w:rsidP="00766914">
      <w:pPr>
        <w:spacing w:line="36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42823347" w14:textId="77777777" w:rsidR="00F044EE" w:rsidRPr="00922922" w:rsidRDefault="00F044EE" w:rsidP="00766914">
      <w:pPr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5C7208">
        <w:rPr>
          <w:rFonts w:ascii="Angsana New" w:hAnsi="Angsana New"/>
          <w:spacing w:val="4"/>
          <w:sz w:val="32"/>
          <w:szCs w:val="32"/>
          <w:cs/>
        </w:rPr>
        <w:t>ภาษีเงินได้ปัจจุบัน</w:t>
      </w:r>
    </w:p>
    <w:p w14:paraId="17F6090E" w14:textId="77777777" w:rsidR="00F044EE" w:rsidRPr="00922922" w:rsidRDefault="00F044EE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922922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5C7208">
        <w:rPr>
          <w:rFonts w:ascii="Angsana New" w:hAnsi="Angsana New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54C624E4" w14:textId="77777777" w:rsidR="00F044EE" w:rsidRPr="00922922" w:rsidRDefault="00F044EE" w:rsidP="00766914">
      <w:pPr>
        <w:spacing w:line="360" w:lineRule="exact"/>
        <w:ind w:left="902" w:hanging="539"/>
        <w:jc w:val="thaiDistribute"/>
        <w:rPr>
          <w:rFonts w:ascii="Angsana New" w:hAnsi="Angsana New"/>
          <w:sz w:val="32"/>
          <w:szCs w:val="32"/>
        </w:rPr>
      </w:pPr>
    </w:p>
    <w:p w14:paraId="5082319E" w14:textId="0C8B961A" w:rsidR="00F044EE" w:rsidRPr="00922922" w:rsidRDefault="00F044EE" w:rsidP="00766914">
      <w:pPr>
        <w:tabs>
          <w:tab w:val="left" w:pos="851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922922">
        <w:rPr>
          <w:rFonts w:ascii="Angsana New" w:hAnsi="Angsana New"/>
          <w:spacing w:val="4"/>
          <w:sz w:val="32"/>
          <w:szCs w:val="32"/>
        </w:rPr>
        <w:tab/>
      </w:r>
      <w:r w:rsidR="00D02B97" w:rsidRPr="005C7208">
        <w:rPr>
          <w:rFonts w:ascii="Angsana New" w:hAnsi="Angsana New"/>
          <w:spacing w:val="4"/>
          <w:sz w:val="32"/>
          <w:szCs w:val="32"/>
        </w:rPr>
        <w:tab/>
      </w:r>
      <w:r w:rsidR="00D02B97" w:rsidRPr="005C7208">
        <w:rPr>
          <w:rFonts w:ascii="Angsana New" w:hAnsi="Angsana New"/>
          <w:spacing w:val="4"/>
          <w:sz w:val="32"/>
          <w:szCs w:val="32"/>
        </w:rPr>
        <w:tab/>
      </w:r>
      <w:r w:rsidR="00D02B97" w:rsidRPr="005C7208">
        <w:rPr>
          <w:rFonts w:ascii="Angsana New" w:hAnsi="Angsana New"/>
          <w:spacing w:val="4"/>
          <w:sz w:val="32"/>
          <w:szCs w:val="32"/>
        </w:rPr>
        <w:tab/>
      </w:r>
      <w:r w:rsidRPr="005C7208">
        <w:rPr>
          <w:rFonts w:ascii="Angsana New" w:hAnsi="Angsana New"/>
          <w:spacing w:val="4"/>
          <w:sz w:val="32"/>
          <w:szCs w:val="32"/>
          <w:cs/>
        </w:rPr>
        <w:t>ภาษีเงินได้รอการตัดบัญชี</w:t>
      </w:r>
    </w:p>
    <w:p w14:paraId="2DB65EBB" w14:textId="77777777" w:rsidR="00F044EE" w:rsidRPr="00922922" w:rsidRDefault="00F044EE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85CE7BA" w14:textId="1ED74862" w:rsidR="00F044EE" w:rsidRDefault="00F044EE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4400A920" w14:textId="6864FC13" w:rsidR="00766914" w:rsidRDefault="00766914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2761BD" w14:textId="77777777" w:rsidR="00766914" w:rsidRPr="00922922" w:rsidRDefault="00766914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F32A276" w14:textId="77777777" w:rsidR="00F044EE" w:rsidRPr="00922922" w:rsidRDefault="00F044EE" w:rsidP="00766914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448F652E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5C7208">
        <w:rPr>
          <w:rFonts w:ascii="Angsana New" w:hAnsi="Angsana New"/>
          <w:spacing w:val="-8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C296728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>สิ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6B675460" w14:textId="77777777" w:rsidR="00F044EE" w:rsidRPr="00922922" w:rsidRDefault="00F044EE" w:rsidP="00626DD5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61CE7D3" w14:textId="2213A25C" w:rsidR="00F044EE" w:rsidRPr="00922922" w:rsidRDefault="00F044EE" w:rsidP="00626DD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>3.19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กำไรต่อหุ้นขั้นพื้นฐาน</w:t>
      </w:r>
    </w:p>
    <w:p w14:paraId="4DF67AB8" w14:textId="42C90B18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กำไ</w:t>
      </w:r>
      <w:r w:rsidR="007A015B" w:rsidRPr="005C7208">
        <w:rPr>
          <w:rFonts w:ascii="Angsana New" w:hAnsi="Angsana New" w:hint="cs"/>
          <w:sz w:val="32"/>
          <w:szCs w:val="32"/>
          <w:cs/>
        </w:rPr>
        <w:t>ร</w:t>
      </w:r>
      <w:r w:rsidRPr="005C7208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</w:t>
      </w:r>
      <w:r w:rsidR="007A015B" w:rsidRPr="005C7208">
        <w:rPr>
          <w:rFonts w:ascii="Angsana New" w:hAnsi="Angsana New" w:hint="cs"/>
          <w:sz w:val="32"/>
          <w:szCs w:val="32"/>
          <w:cs/>
        </w:rPr>
        <w:t>ร</w:t>
      </w:r>
      <w:r w:rsidRPr="005C7208">
        <w:rPr>
          <w:rFonts w:ascii="Angsana New" w:hAnsi="Angsana New"/>
          <w:sz w:val="32"/>
          <w:szCs w:val="32"/>
          <w:cs/>
        </w:rPr>
        <w:t>สำหรับปีด้วยจำนวนถัวเฉลี่ยถ่วงน้ำหนักของหุ้นสามัญที่ออกและได้รับชำระแล้วระหว่างปี</w:t>
      </w:r>
    </w:p>
    <w:p w14:paraId="03CEC26F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E05CAC8" w14:textId="3671E0AD" w:rsidR="00F044EE" w:rsidRPr="00922922" w:rsidRDefault="00F044EE" w:rsidP="00626DD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>3.20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เครื่องมือทางการเงิน</w:t>
      </w:r>
    </w:p>
    <w:p w14:paraId="2F4125D0" w14:textId="77777777" w:rsidR="00F044EE" w:rsidRPr="00922922" w:rsidRDefault="00F044EE" w:rsidP="00626DD5">
      <w:pPr>
        <w:spacing w:line="380" w:lineRule="exact"/>
        <w:ind w:left="851" w:hanging="567"/>
        <w:jc w:val="thaiDistribute"/>
        <w:rPr>
          <w:rFonts w:hAnsi="Angsana New"/>
          <w:sz w:val="32"/>
          <w:szCs w:val="32"/>
        </w:rPr>
      </w:pPr>
      <w:r w:rsidRPr="005C7208">
        <w:rPr>
          <w:rFonts w:hAnsi="Angsana New" w:hint="cs"/>
          <w:sz w:val="32"/>
          <w:szCs w:val="32"/>
          <w:cs/>
        </w:rPr>
        <w:t xml:space="preserve">          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1545727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5C7208">
        <w:rPr>
          <w:rFonts w:ascii="Angsana New" w:hAnsi="Angsana New" w:hint="cs"/>
          <w:sz w:val="32"/>
          <w:szCs w:val="32"/>
          <w:cs/>
        </w:rPr>
        <w:t>นั้น</w:t>
      </w:r>
    </w:p>
    <w:p w14:paraId="4BA07505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65B61269" w14:textId="42CA189E" w:rsidR="00F044EE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922922">
        <w:rPr>
          <w:rFonts w:ascii="Angsana New" w:eastAsia="Arial Unicode MS" w:hAnsi="Angsana New"/>
          <w:sz w:val="32"/>
          <w:szCs w:val="32"/>
        </w:rPr>
        <w:t xml:space="preserve"> </w:t>
      </w:r>
      <w:r w:rsidRPr="005C7208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5C7208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7E9D1F69" w14:textId="77777777" w:rsidR="00F044EE" w:rsidRPr="005C7208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5C7208">
        <w:rPr>
          <w:rFonts w:ascii="Angsana New" w:eastAsia="Arial Unicode MS" w:hAnsi="Angsana New"/>
          <w:spacing w:val="-4"/>
          <w:sz w:val="32"/>
          <w:szCs w:val="32"/>
          <w:cs/>
        </w:rPr>
        <w:t>การวัดมูลค่า</w:t>
      </w:r>
      <w:r w:rsidRPr="005C7208">
        <w:rPr>
          <w:rFonts w:ascii="Angsana New" w:eastAsia="Arial Unicode MS" w:hAnsi="Angsana New" w:hint="cs"/>
          <w:spacing w:val="-4"/>
          <w:sz w:val="32"/>
          <w:szCs w:val="32"/>
          <w:cs/>
        </w:rPr>
        <w:t>ใน</w:t>
      </w:r>
      <w:r w:rsidRPr="005C7208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ภายหลังของตราสารหนี้ทำได้ </w:t>
      </w:r>
      <w:r w:rsidRPr="00922922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5C7208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</w:t>
      </w:r>
      <w:r w:rsidRPr="005C7208">
        <w:rPr>
          <w:rFonts w:ascii="Angsana New" w:eastAsia="Arial Unicode MS" w:hAnsi="Angsana New" w:hint="cs"/>
          <w:spacing w:val="-4"/>
          <w:sz w:val="32"/>
          <w:szCs w:val="32"/>
          <w:cs/>
        </w:rPr>
        <w:t>หนี้นั้น</w:t>
      </w:r>
    </w:p>
    <w:p w14:paraId="6CCB0291" w14:textId="77777777" w:rsidR="00F044EE" w:rsidRPr="00922922" w:rsidRDefault="00F044EE" w:rsidP="00626D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5C720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5C7208">
        <w:rPr>
          <w:rFonts w:ascii="Angsana New" w:eastAsia="Arial Unicode MS" w:hAnsi="Angsana New"/>
          <w:sz w:val="32"/>
          <w:szCs w:val="32"/>
          <w:cs/>
        </w:rPr>
        <w:t>วัดมูลค่าด้วยราคาทุนตัดจำหน่าย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5C7208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5C7208">
        <w:rPr>
          <w:rFonts w:ascii="Angsana New" w:eastAsia="Arial Unicode MS" w:hAnsi="Angsana New"/>
          <w:sz w:val="32"/>
          <w:szCs w:val="32"/>
          <w:cs/>
        </w:rPr>
        <w:t>ให้เกิดกระแสเงินสดซึ่งเป็นการ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5C7208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5C7208">
        <w:rPr>
          <w:rFonts w:ascii="Angsana New" w:eastAsia="Arial Unicode MS" w:hAnsi="Angsana New"/>
          <w:sz w:val="32"/>
          <w:szCs w:val="32"/>
          <w:cs/>
        </w:rPr>
        <w:t>ไว้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5C7208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และต้องมีการประเมินการด้อยค่า</w:t>
      </w:r>
      <w:r w:rsidRPr="005C7208">
        <w:rPr>
          <w:rFonts w:ascii="Angsana New" w:eastAsia="Arial Unicode MS" w:hAnsi="Angsana New"/>
          <w:sz w:val="32"/>
          <w:szCs w:val="32"/>
          <w:cs/>
        </w:rPr>
        <w:t xml:space="preserve"> กำไรหรือขาดทุนที่เกิดขึ้นจากการตัดรายการ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5C7208">
        <w:rPr>
          <w:rFonts w:ascii="Angsana New" w:eastAsia="Arial Unicode MS" w:hAnsi="Angsana New"/>
          <w:sz w:val="32"/>
          <w:szCs w:val="32"/>
          <w:cs/>
        </w:rPr>
        <w:t>จะรับรู้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ในส่วนของ</w:t>
      </w:r>
      <w:r w:rsidRPr="005C7208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</w:p>
    <w:p w14:paraId="432E6598" w14:textId="77777777" w:rsidR="00F044EE" w:rsidRPr="00922922" w:rsidRDefault="00F044EE" w:rsidP="00626D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5C7208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สินทรัพย์ทางการเงิ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นที่</w:t>
      </w:r>
      <w:r w:rsidRPr="005C7208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eastAsia="Arial Unicode MS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5C7208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5C7208">
        <w:rPr>
          <w:rFonts w:ascii="Angsana New" w:eastAsia="Arial Unicode MS" w:hAnsi="Angsana New"/>
          <w:sz w:val="32"/>
          <w:szCs w:val="32"/>
          <w:cs/>
        </w:rPr>
        <w:t>ให้เกิดกระแสเงินสด ซึ่งเป็นการ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5C7208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5C7208">
        <w:rPr>
          <w:rFonts w:ascii="Angsana New" w:eastAsia="Arial Unicode MS" w:hAnsi="Angsana New"/>
          <w:sz w:val="32"/>
          <w:szCs w:val="32"/>
          <w:cs/>
        </w:rPr>
        <w:t>ไว้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5C7208">
        <w:rPr>
          <w:rFonts w:ascii="Angsana New" w:eastAsia="Arial Unicode MS" w:hAnsi="Angsana New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</w:t>
      </w:r>
      <w:r w:rsidRPr="005C7208">
        <w:rPr>
          <w:rFonts w:ascii="Angsana New" w:eastAsia="Arial Unicode MS" w:hAnsi="Angsana New"/>
          <w:spacing w:val="-4"/>
          <w:sz w:val="32"/>
          <w:szCs w:val="32"/>
          <w:cs/>
        </w:rPr>
        <w:t>ยกเว้น รายการขาดทุนจากการด้อยค่า รายได้ดอกเบี้ย และกำไรขาดทุนจากอัตรา</w:t>
      </w:r>
      <w:r w:rsidRPr="005C7208">
        <w:rPr>
          <w:rFonts w:ascii="Angsana New" w:eastAsia="Arial Unicode MS" w:hAnsi="Angsana New"/>
          <w:sz w:val="32"/>
          <w:szCs w:val="32"/>
          <w:cs/>
        </w:rPr>
        <w:t>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ง</w:t>
      </w:r>
      <w:r w:rsidRPr="005C7208">
        <w:rPr>
          <w:rFonts w:ascii="Angsana New" w:eastAsia="Arial Unicode MS" w:hAnsi="Angsana New"/>
          <w:sz w:val="32"/>
          <w:szCs w:val="32"/>
          <w:cs/>
        </w:rPr>
        <w:t>คำนวณโดยใช้วิธีอัตราดอกเบี้ยที่แท้จริง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เช่นเดียวกับ</w:t>
      </w:r>
      <w:r w:rsidRPr="005C7208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สินทรัพย์ทางการเงินที่วัดมูลค่าด้วยราคาทุนตัดจำหน่าย</w:t>
      </w:r>
    </w:p>
    <w:p w14:paraId="65FC47DE" w14:textId="77777777" w:rsidR="00F044EE" w:rsidRPr="00922922" w:rsidRDefault="00F044EE" w:rsidP="00626D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5C7208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Pr="005C7208">
        <w:rPr>
          <w:rFonts w:ascii="Angsana New" w:eastAsia="Arial Unicode MS" w:hAnsi="Angsana New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5C720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5C7208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5C7208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5C720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5C7208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5C7208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Pr="005C7208">
        <w:rPr>
          <w:rFonts w:ascii="Angsana New" w:eastAsia="Arial Unicode MS" w:hAnsi="Angsana New"/>
          <w:sz w:val="32"/>
          <w:szCs w:val="32"/>
          <w:cs/>
        </w:rPr>
        <w:tab/>
      </w:r>
    </w:p>
    <w:p w14:paraId="1A5DECB6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5C7208">
        <w:rPr>
          <w:rFonts w:ascii="Angsana New" w:eastAsia="Arial Unicode MS" w:hAnsi="Angsana New"/>
          <w:sz w:val="32"/>
          <w:szCs w:val="32"/>
          <w:cs/>
        </w:rPr>
        <w:t>การวัดมูลค่าในภายหลังของตราสาร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5C7208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</w:t>
      </w:r>
      <w:r w:rsidRPr="005C7208">
        <w:rPr>
          <w:rFonts w:ascii="Angsana New" w:eastAsia="Arial Unicode MS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204ECC86" w14:textId="77777777" w:rsidR="00F044EE" w:rsidRPr="00922922" w:rsidRDefault="00F044EE" w:rsidP="00626DD5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A08F252" w14:textId="77777777" w:rsidR="00F044EE" w:rsidRPr="00922922" w:rsidRDefault="00F044EE" w:rsidP="00626DD5">
      <w:pPr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  <w:r w:rsidRPr="005C7208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444EBC3" w14:textId="77777777" w:rsidR="00F044EE" w:rsidRPr="00922922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5C7208">
        <w:rPr>
          <w:rFonts w:ascii="Angsana New" w:hAnsi="Angsana New" w:hint="cs"/>
          <w:sz w:val="32"/>
          <w:szCs w:val="32"/>
          <w:cs/>
        </w:rPr>
        <w:t>ของ</w:t>
      </w:r>
      <w:r w:rsidRPr="005C7208">
        <w:rPr>
          <w:rFonts w:ascii="Angsana New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หักต้นทุนการทำรายการ และจัดประเภทหนี้สินทางการเงินเป็นหนี้สินทางการเงินที่วัดมูลค่าในภายหลัง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ด้วยราคาทุนตัดจำหน่าย โดยใช้วิธีดอกเบี้ยที่แท้จริง </w:t>
      </w:r>
      <w:r w:rsidRPr="005C7208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5C7208">
        <w:rPr>
          <w:rFonts w:ascii="Angsana New" w:hAnsi="Angsana New"/>
          <w:spacing w:val="-2"/>
          <w:sz w:val="32"/>
          <w:szCs w:val="32"/>
          <w:cs/>
        </w:rPr>
        <w:t>การคำนวณมูลค่าราคาทุนตัดจำหน่าย</w:t>
      </w:r>
      <w:r w:rsidRPr="005C7208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C7208">
        <w:rPr>
          <w:rFonts w:ascii="Angsana New" w:hAnsi="Angsana New"/>
          <w:sz w:val="32"/>
          <w:szCs w:val="32"/>
          <w:cs/>
        </w:rPr>
        <w:tab/>
      </w:r>
    </w:p>
    <w:p w14:paraId="40D3DC11" w14:textId="77777777" w:rsidR="00073C6C" w:rsidRPr="00922922" w:rsidRDefault="00073C6C" w:rsidP="00626DD5">
      <w:pPr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56E826B4" w14:textId="77777777" w:rsidR="00F044EE" w:rsidRPr="00922922" w:rsidRDefault="00F044EE" w:rsidP="00626DD5">
      <w:pPr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  <w:r w:rsidRPr="005C7208">
        <w:rPr>
          <w:rFonts w:hAnsi="Angsana New"/>
          <w:sz w:val="32"/>
          <w:szCs w:val="32"/>
          <w:cs/>
        </w:rPr>
        <w:t>การตัดรายการ</w:t>
      </w:r>
      <w:r w:rsidRPr="005C7208">
        <w:rPr>
          <w:rFonts w:hAnsi="Angsana New" w:hint="cs"/>
          <w:sz w:val="32"/>
          <w:szCs w:val="32"/>
          <w:cs/>
        </w:rPr>
        <w:t>ของ</w:t>
      </w:r>
      <w:r w:rsidRPr="005C7208">
        <w:rPr>
          <w:rFonts w:hAnsi="Angsana New"/>
          <w:sz w:val="32"/>
          <w:szCs w:val="32"/>
          <w:cs/>
        </w:rPr>
        <w:t>เครื่องมือทางการเงิน</w:t>
      </w:r>
    </w:p>
    <w:p w14:paraId="2321AC19" w14:textId="52DD344D" w:rsidR="00F044EE" w:rsidRDefault="00F044EE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5C7208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5C7208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0B2C40FF" w14:textId="3BC63401" w:rsidR="00766914" w:rsidRDefault="00766914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DC5DB23" w14:textId="77777777" w:rsidR="00766914" w:rsidRPr="00922922" w:rsidRDefault="00766914" w:rsidP="00626DD5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DD3F35A" w14:textId="77777777" w:rsidR="00F044EE" w:rsidRPr="00922922" w:rsidRDefault="00F044EE" w:rsidP="000D607C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>หนี้สินทางการเงิน</w:t>
      </w:r>
      <w:r w:rsidRPr="005C7208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5C7208">
        <w:rPr>
          <w:rFonts w:ascii="Angsana New" w:hAnsi="Angsana New"/>
          <w:sz w:val="32"/>
          <w:szCs w:val="32"/>
          <w:cs/>
        </w:rPr>
        <w:t>ออกจากบัญชี</w:t>
      </w:r>
      <w:r w:rsidRPr="005C7208">
        <w:rPr>
          <w:rFonts w:ascii="Angsana New" w:hAnsi="Angsana New" w:hint="cs"/>
          <w:sz w:val="32"/>
          <w:szCs w:val="32"/>
          <w:cs/>
        </w:rPr>
        <w:t>ก็ต่อ</w:t>
      </w:r>
      <w:r w:rsidRPr="005C7208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5C7208">
        <w:rPr>
          <w:rFonts w:ascii="Angsana New" w:hAnsi="Angsana New" w:hint="cs"/>
          <w:sz w:val="32"/>
          <w:szCs w:val="32"/>
          <w:cs/>
        </w:rPr>
        <w:t>ดทุน</w:t>
      </w:r>
    </w:p>
    <w:p w14:paraId="272BAD59" w14:textId="77777777" w:rsidR="00F044EE" w:rsidRPr="00922922" w:rsidRDefault="00F044EE" w:rsidP="000D607C">
      <w:pPr>
        <w:spacing w:line="360" w:lineRule="exact"/>
        <w:ind w:firstLine="680"/>
        <w:jc w:val="thaiDistribute"/>
        <w:rPr>
          <w:rFonts w:hAnsi="Angsana New"/>
          <w:sz w:val="32"/>
          <w:szCs w:val="32"/>
        </w:rPr>
      </w:pPr>
    </w:p>
    <w:p w14:paraId="51A5E727" w14:textId="77777777" w:rsidR="00F044EE" w:rsidRPr="00922922" w:rsidRDefault="00F044EE" w:rsidP="000D607C">
      <w:pPr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5C7208">
        <w:rPr>
          <w:rFonts w:hAnsi="Angsana New"/>
          <w:sz w:val="32"/>
          <w:szCs w:val="32"/>
          <w:cs/>
        </w:rPr>
        <w:t>การด้อยค่า</w:t>
      </w:r>
      <w:r w:rsidRPr="005C7208">
        <w:rPr>
          <w:rFonts w:hAnsi="Angsana New" w:hint="cs"/>
          <w:sz w:val="32"/>
          <w:szCs w:val="32"/>
          <w:cs/>
        </w:rPr>
        <w:t>ของสินทรัพย์ทางการเงิน</w:t>
      </w:r>
    </w:p>
    <w:p w14:paraId="64A1A95E" w14:textId="77777777" w:rsidR="00F044EE" w:rsidRPr="00922922" w:rsidRDefault="00F044EE" w:rsidP="000D607C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5C7208">
        <w:rPr>
          <w:rFonts w:ascii="Angsana New" w:hAnsi="Angsana New" w:hint="cs"/>
          <w:sz w:val="32"/>
          <w:szCs w:val="32"/>
          <w:cs/>
        </w:rPr>
        <w:t>สำหรับ</w:t>
      </w:r>
      <w:r w:rsidRPr="005C7208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5C7208">
        <w:rPr>
          <w:rFonts w:ascii="Angsana New" w:hAnsi="Angsana New" w:hint="cs"/>
          <w:sz w:val="32"/>
          <w:szCs w:val="32"/>
          <w:cs/>
        </w:rPr>
        <w:t>ประเมิน</w:t>
      </w:r>
      <w:r w:rsidRPr="005C7208">
        <w:rPr>
          <w:rFonts w:ascii="Angsana New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</w:t>
      </w:r>
      <w:r w:rsidRPr="005C72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pacing w:val="-4"/>
          <w:sz w:val="32"/>
          <w:szCs w:val="32"/>
          <w:cs/>
        </w:rPr>
        <w:t>ใช้วิธีทั่วไปในการพิจารณาค่าเผื่อผลขาดทุนจากการด้อยค่า สำหรับลูกหนี้การค้า บริษัท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ใช้วิธีการอย่างง่ายในการคำนวณค่าเผื่อผลขาดทุนด้านเครดิตที่คาดว่าจะเกิดขึ้น บริษัท</w:t>
      </w:r>
      <w:r w:rsidRPr="005C7208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922922">
        <w:rPr>
          <w:rFonts w:ascii="Angsana New" w:hAnsi="Angsana New"/>
          <w:sz w:val="32"/>
          <w:szCs w:val="32"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8EB7210" w14:textId="77777777" w:rsidR="00F044EE" w:rsidRPr="00922922" w:rsidRDefault="00F044EE" w:rsidP="000D607C">
      <w:pPr>
        <w:spacing w:line="360" w:lineRule="exact"/>
        <w:jc w:val="thaiDistribute"/>
        <w:rPr>
          <w:rFonts w:hAnsi="Angsana New"/>
          <w:sz w:val="32"/>
          <w:szCs w:val="32"/>
        </w:rPr>
      </w:pPr>
    </w:p>
    <w:p w14:paraId="6B838D67" w14:textId="77777777" w:rsidR="00F044EE" w:rsidRPr="00922922" w:rsidRDefault="00F044EE" w:rsidP="000D607C">
      <w:pPr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5C7208">
        <w:rPr>
          <w:rFonts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30D48E19" w14:textId="77777777" w:rsidR="00F044EE" w:rsidRPr="00922922" w:rsidRDefault="00F044EE" w:rsidP="000D607C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55C1B4A" w14:textId="2821DFB8" w:rsidR="00F044EE" w:rsidRDefault="00F044EE" w:rsidP="000D607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3CBF59A" w14:textId="7FB452C6" w:rsidR="000D607C" w:rsidRPr="00922922" w:rsidRDefault="000D607C" w:rsidP="000D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67" w:hanging="567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="Angsana New" w:hAnsi="Angsana New" w:hint="cs"/>
          <w:spacing w:val="-4"/>
          <w:sz w:val="32"/>
          <w:szCs w:val="32"/>
        </w:rPr>
        <w:t>3.21</w:t>
      </w:r>
      <w:r w:rsidRPr="00922922">
        <w:rPr>
          <w:rFonts w:ascii="Angsana New" w:hAnsi="Angsana New"/>
          <w:spacing w:val="-4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5C7208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5C7208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2299FA7A" w14:textId="1AAE4C53" w:rsidR="000D607C" w:rsidRDefault="000D607C" w:rsidP="000D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67" w:firstLine="567"/>
        <w:jc w:val="thaiDistribute"/>
        <w:rPr>
          <w:rFonts w:ascii="Angsana New" w:eastAsia="Cordia New" w:hAnsi="Angsana New"/>
          <w:spacing w:val="-2"/>
          <w:sz w:val="32"/>
          <w:szCs w:val="32"/>
          <w:lang w:eastAsia="x-none"/>
        </w:rPr>
      </w:pPr>
      <w:r w:rsidRPr="005C7208">
        <w:rPr>
          <w:rFonts w:ascii="Angsana New" w:eastAsia="Cordia New" w:hAnsi="Angsana New"/>
          <w:spacing w:val="-2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82AD285" w14:textId="77777777" w:rsidR="000D607C" w:rsidRPr="00922922" w:rsidRDefault="000D607C" w:rsidP="000D607C">
      <w:pPr>
        <w:tabs>
          <w:tab w:val="clear" w:pos="907"/>
        </w:tabs>
        <w:spacing w:line="360" w:lineRule="exact"/>
        <w:ind w:left="1134"/>
        <w:jc w:val="thaiDistribute"/>
        <w:rPr>
          <w:rFonts w:ascii="Angsana New" w:hAnsi="Angsana New"/>
          <w:sz w:val="32"/>
          <w:szCs w:val="32"/>
          <w:u w:val="single"/>
        </w:rPr>
      </w:pPr>
      <w:r w:rsidRPr="005C7208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DDAF4A2" w14:textId="77777777" w:rsidR="000D607C" w:rsidRPr="00922922" w:rsidRDefault="000D607C" w:rsidP="000D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127" w:hanging="993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22922">
        <w:rPr>
          <w:rFonts w:ascii="Angsana New" w:hAnsi="Angsana New"/>
          <w:sz w:val="32"/>
          <w:szCs w:val="32"/>
        </w:rPr>
        <w:t>1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 xml:space="preserve">ใช้ข้อมูลราคาเสนอซื้อขาย </w:t>
      </w:r>
      <w:r w:rsidRPr="00922922">
        <w:rPr>
          <w:rFonts w:ascii="Angsana New" w:hAnsi="Angsana New"/>
          <w:sz w:val="32"/>
          <w:szCs w:val="32"/>
        </w:rPr>
        <w:t>(</w:t>
      </w:r>
      <w:r w:rsidRPr="005C7208">
        <w:rPr>
          <w:rFonts w:ascii="Angsana New" w:hAnsi="Angsana New"/>
          <w:sz w:val="32"/>
          <w:szCs w:val="32"/>
          <w:cs/>
        </w:rPr>
        <w:t>ไม่ต้องปรับปรุง</w:t>
      </w:r>
      <w:r w:rsidRPr="00922922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3E7CD29" w14:textId="77777777" w:rsidR="000D607C" w:rsidRPr="00922922" w:rsidRDefault="000D607C" w:rsidP="000D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127" w:hanging="993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22922">
        <w:rPr>
          <w:rFonts w:ascii="Angsana New" w:hAnsi="Angsana New"/>
          <w:sz w:val="32"/>
          <w:szCs w:val="32"/>
        </w:rPr>
        <w:t>2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22922">
        <w:rPr>
          <w:rFonts w:ascii="Angsana New" w:hAnsi="Angsana New"/>
          <w:sz w:val="32"/>
          <w:szCs w:val="32"/>
        </w:rPr>
        <w:t xml:space="preserve">1 </w:t>
      </w:r>
      <w:r w:rsidRPr="005C7208">
        <w:rPr>
          <w:rFonts w:ascii="Angsana New" w:hAnsi="Angsana New"/>
          <w:sz w:val="32"/>
          <w:szCs w:val="32"/>
          <w:cs/>
        </w:rPr>
        <w:t xml:space="preserve">ที่สามารถสังเกตได้  โดยตรง </w:t>
      </w:r>
      <w:r w:rsidRPr="00922922">
        <w:rPr>
          <w:rFonts w:ascii="Angsana New" w:hAnsi="Angsana New"/>
          <w:sz w:val="32"/>
          <w:szCs w:val="32"/>
        </w:rPr>
        <w:t>(</w:t>
      </w:r>
      <w:r w:rsidRPr="005C7208">
        <w:rPr>
          <w:rFonts w:ascii="Angsana New" w:hAnsi="Angsana New"/>
          <w:sz w:val="32"/>
          <w:szCs w:val="32"/>
          <w:cs/>
        </w:rPr>
        <w:t>ได้แก่ ข้อมูลราคาตลาด</w:t>
      </w:r>
      <w:r w:rsidRPr="00922922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 xml:space="preserve">หรือโดยอ้อม </w:t>
      </w:r>
      <w:r w:rsidRPr="00922922">
        <w:rPr>
          <w:rFonts w:ascii="Angsana New" w:hAnsi="Angsana New"/>
          <w:sz w:val="32"/>
          <w:szCs w:val="32"/>
        </w:rPr>
        <w:t>(</w:t>
      </w:r>
      <w:r w:rsidRPr="005C7208">
        <w:rPr>
          <w:rFonts w:ascii="Angsana New" w:hAnsi="Angsana New"/>
          <w:sz w:val="32"/>
          <w:szCs w:val="32"/>
          <w:cs/>
        </w:rPr>
        <w:t>ได้แก่ ข้อมูลที่คำนวณมาจาก</w:t>
      </w:r>
      <w:r w:rsidRPr="005C7208">
        <w:rPr>
          <w:rFonts w:ascii="Angsana New" w:hAnsi="Angsana New"/>
          <w:sz w:val="32"/>
          <w:szCs w:val="32"/>
          <w:cs/>
        </w:rPr>
        <w:br/>
        <w:t>ราคา ตลาด</w:t>
      </w:r>
      <w:r w:rsidRPr="00922922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 xml:space="preserve">สำหรับสินทรัพย์หรือหนี้สินนั้น </w:t>
      </w:r>
    </w:p>
    <w:p w14:paraId="6EB65D5B" w14:textId="3664EFEC" w:rsidR="000D607C" w:rsidRDefault="000D607C" w:rsidP="000D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127" w:hanging="993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22922">
        <w:rPr>
          <w:rFonts w:ascii="Angsana New" w:hAnsi="Angsana New"/>
          <w:sz w:val="32"/>
          <w:szCs w:val="32"/>
        </w:rPr>
        <w:t>3</w:t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22922">
        <w:rPr>
          <w:rFonts w:ascii="Angsana New" w:hAnsi="Angsana New"/>
          <w:sz w:val="32"/>
          <w:szCs w:val="32"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198FC74B" w14:textId="180C3A36" w:rsidR="00F044EE" w:rsidRPr="005C7208" w:rsidRDefault="00F044EE" w:rsidP="00D57451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  <w:cs/>
        </w:rPr>
      </w:pPr>
      <w:r w:rsidRPr="00922922">
        <w:rPr>
          <w:rFonts w:asciiTheme="majorBidi" w:hAnsiTheme="majorBidi"/>
          <w:sz w:val="32"/>
          <w:szCs w:val="32"/>
        </w:rPr>
        <w:lastRenderedPageBreak/>
        <w:t>3.</w:t>
      </w:r>
      <w:r w:rsidR="000D607C">
        <w:rPr>
          <w:rFonts w:asciiTheme="majorBidi" w:hAnsiTheme="majorBidi"/>
          <w:sz w:val="32"/>
          <w:szCs w:val="32"/>
        </w:rPr>
        <w:t>22</w:t>
      </w:r>
      <w:r w:rsidRPr="00922922">
        <w:rPr>
          <w:rFonts w:asciiTheme="majorBidi" w:hAnsiTheme="majorBidi"/>
          <w:sz w:val="32"/>
          <w:szCs w:val="32"/>
        </w:rPr>
        <w:tab/>
      </w:r>
      <w:r w:rsidR="00D02B97" w:rsidRPr="005C7208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BDD40D1" w14:textId="46F72E47" w:rsidR="00F044EE" w:rsidRPr="00922922" w:rsidRDefault="00F044EE" w:rsidP="00D57451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20C7116" w14:textId="77777777" w:rsidR="00F044EE" w:rsidRPr="00922922" w:rsidRDefault="00F044EE" w:rsidP="00D57451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14:paraId="225B26B2" w14:textId="21FCD5E2" w:rsidR="00F044EE" w:rsidRPr="00922922" w:rsidRDefault="00F044EE" w:rsidP="00D57451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1DE83C01" w14:textId="2A03A776" w:rsidR="00F044EE" w:rsidRDefault="00F044EE" w:rsidP="00D57451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pacing w:val="-2"/>
          <w:sz w:val="32"/>
          <w:szCs w:val="32"/>
        </w:rPr>
      </w:pPr>
      <w:r w:rsidRPr="00922922">
        <w:rPr>
          <w:rFonts w:ascii="Angsana New" w:hAnsi="Angsana New"/>
          <w:spacing w:val="-4"/>
          <w:sz w:val="32"/>
          <w:szCs w:val="32"/>
        </w:rPr>
        <w:tab/>
      </w:r>
      <w:r w:rsidRPr="00922922">
        <w:rPr>
          <w:rFonts w:ascii="Angsana New" w:hAnsi="Angsana New" w:hint="cs"/>
          <w:spacing w:val="-4"/>
          <w:sz w:val="32"/>
          <w:szCs w:val="32"/>
        </w:rPr>
        <w:tab/>
      </w:r>
      <w:r w:rsidR="00D02B97" w:rsidRPr="005C7208">
        <w:rPr>
          <w:rFonts w:ascii="Angsana New" w:hAnsi="Angsana New"/>
          <w:spacing w:val="-4"/>
          <w:sz w:val="32"/>
          <w:szCs w:val="32"/>
        </w:rPr>
        <w:tab/>
      </w:r>
      <w:r w:rsidR="00D02B97" w:rsidRPr="005C7208">
        <w:rPr>
          <w:rFonts w:ascii="Angsana New" w:hAnsi="Angsana New"/>
          <w:spacing w:val="-4"/>
          <w:sz w:val="32"/>
          <w:szCs w:val="32"/>
        </w:rPr>
        <w:tab/>
      </w:r>
      <w:r w:rsidR="00D02B97" w:rsidRPr="005C7208">
        <w:rPr>
          <w:rFonts w:ascii="Angsana New" w:hAnsi="Angsana New"/>
          <w:spacing w:val="-4"/>
          <w:sz w:val="32"/>
          <w:szCs w:val="32"/>
        </w:rPr>
        <w:tab/>
      </w:r>
      <w:r w:rsidR="00D02B97" w:rsidRPr="005C7208">
        <w:rPr>
          <w:rFonts w:ascii="Angsana New" w:hAnsi="Angsana New"/>
          <w:spacing w:val="-4"/>
          <w:sz w:val="32"/>
          <w:szCs w:val="32"/>
        </w:rPr>
        <w:tab/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</w:t>
      </w:r>
      <w:r w:rsidRPr="005C7208">
        <w:rPr>
          <w:rFonts w:ascii="Angsana New" w:hAnsi="Angsana New"/>
          <w:spacing w:val="-4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เป็นต้น</w:t>
      </w:r>
    </w:p>
    <w:p w14:paraId="693C271E" w14:textId="77777777" w:rsidR="004A1DE7" w:rsidRPr="00922922" w:rsidRDefault="004A1DE7" w:rsidP="00D57451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CEFE0EA" w14:textId="77777777" w:rsidR="00F044EE" w:rsidRPr="00922922" w:rsidRDefault="00F044EE" w:rsidP="00D57451">
      <w:pPr>
        <w:tabs>
          <w:tab w:val="left" w:pos="1440"/>
        </w:tabs>
        <w:spacing w:line="360" w:lineRule="exact"/>
        <w:ind w:left="851" w:firstLine="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>ค่</w:t>
      </w:r>
      <w:r w:rsidRPr="005C7208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922922">
        <w:rPr>
          <w:rFonts w:ascii="Angsana New" w:hAnsi="Angsana New"/>
          <w:sz w:val="32"/>
          <w:szCs w:val="32"/>
        </w:rPr>
        <w:t xml:space="preserve"> </w:t>
      </w:r>
    </w:p>
    <w:p w14:paraId="699437F6" w14:textId="6388F3E3" w:rsidR="00F044EE" w:rsidRPr="00922922" w:rsidRDefault="00F044EE" w:rsidP="00D57451">
      <w:pPr>
        <w:tabs>
          <w:tab w:val="left" w:pos="1440"/>
        </w:tabs>
        <w:spacing w:line="360" w:lineRule="exact"/>
        <w:ind w:left="851" w:hanging="850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922922">
        <w:rPr>
          <w:rFonts w:ascii="Angsana New" w:hAnsi="Angsana New"/>
          <w:sz w:val="32"/>
          <w:szCs w:val="32"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5C7208">
        <w:rPr>
          <w:rFonts w:ascii="Angsana New" w:hAnsi="Angsana New"/>
          <w:spacing w:val="-2"/>
          <w:sz w:val="32"/>
          <w:szCs w:val="32"/>
          <w:cs/>
        </w:rPr>
        <w:t>นั้น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 </w:t>
      </w:r>
      <w:r w:rsidRPr="005C7208">
        <w:rPr>
          <w:rFonts w:ascii="Angsana New" w:hAnsi="Angsana New"/>
          <w:spacing w:val="-2"/>
          <w:sz w:val="32"/>
          <w:szCs w:val="32"/>
          <w:cs/>
        </w:rPr>
        <w:t>และค่าเผื่อสำหรับสินค้าเก่าล้าสมัย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 </w:t>
      </w:r>
      <w:r w:rsidRPr="005C7208">
        <w:rPr>
          <w:rFonts w:ascii="Angsana New" w:hAnsi="Angsana New"/>
          <w:spacing w:val="-2"/>
          <w:sz w:val="32"/>
          <w:szCs w:val="32"/>
          <w:cs/>
        </w:rPr>
        <w:t>เคลื่อนไหวช้าหรือเสื่อมคุณภาพพิจารณาจากอายุ</w:t>
      </w:r>
      <w:r w:rsidRPr="005C7208">
        <w:rPr>
          <w:rFonts w:ascii="Angsana New" w:hAnsi="Angsana New"/>
          <w:sz w:val="32"/>
          <w:szCs w:val="32"/>
          <w:cs/>
        </w:rPr>
        <w:t>โดยประมาณของสินค้าแต่ละชนิด</w:t>
      </w:r>
      <w:r w:rsidRPr="00922922">
        <w:rPr>
          <w:rFonts w:ascii="Angsana New" w:hAnsi="Angsana New"/>
          <w:sz w:val="32"/>
          <w:szCs w:val="32"/>
        </w:rPr>
        <w:t xml:space="preserve"> </w:t>
      </w:r>
    </w:p>
    <w:p w14:paraId="11E4DF76" w14:textId="77777777" w:rsidR="00073C6C" w:rsidRPr="00922922" w:rsidRDefault="00073C6C" w:rsidP="00D5745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E1C49CE" w14:textId="77777777" w:rsidR="00F044EE" w:rsidRPr="00922922" w:rsidRDefault="00F044EE" w:rsidP="00D57451">
      <w:pPr>
        <w:tabs>
          <w:tab w:val="left" w:pos="1440"/>
        </w:tabs>
        <w:spacing w:line="3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E4846D1" w14:textId="77777777" w:rsidR="00F044EE" w:rsidRPr="00922922" w:rsidRDefault="00F044EE" w:rsidP="00D57451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FC5BEA2" w14:textId="77777777" w:rsidR="00766914" w:rsidRDefault="00766914" w:rsidP="00D57451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B7295E" w14:textId="77777777" w:rsidR="00F044EE" w:rsidRPr="005C7208" w:rsidRDefault="00F044EE" w:rsidP="00D57451">
      <w:pPr>
        <w:spacing w:line="360" w:lineRule="exact"/>
        <w:ind w:left="455" w:firstLine="39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อัตราดอกเบี้ยเงินกู้ยืมส่วนเพิ่ม</w:t>
      </w:r>
      <w:r w:rsidRPr="00922922">
        <w:rPr>
          <w:rFonts w:asciiTheme="majorBidi" w:hAnsiTheme="majorBidi" w:cstheme="majorBidi"/>
          <w:sz w:val="32"/>
          <w:szCs w:val="32"/>
        </w:rPr>
        <w:t xml:space="preserve"> -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ผู้เช่า</w:t>
      </w:r>
    </w:p>
    <w:p w14:paraId="21BAD0B8" w14:textId="77777777" w:rsidR="00F044EE" w:rsidRPr="00922922" w:rsidRDefault="00F044EE" w:rsidP="00D5745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C7208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C7208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C7208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</w:p>
    <w:p w14:paraId="31DE0838" w14:textId="3CB8AE48" w:rsidR="00F044EE" w:rsidRPr="005C7208" w:rsidRDefault="00F044EE" w:rsidP="00134A2E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922922">
        <w:rPr>
          <w:rFonts w:ascii="Angsana New" w:hAnsi="Angsana New" w:hint="cs"/>
          <w:sz w:val="32"/>
          <w:szCs w:val="32"/>
        </w:rPr>
        <w:lastRenderedPageBreak/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2DEE0990" w14:textId="38E6ECBD" w:rsidR="00F044EE" w:rsidRPr="00922922" w:rsidRDefault="00F044EE" w:rsidP="00134A2E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</w:t>
      </w:r>
      <w:r w:rsidR="000B2B75" w:rsidRPr="005C7208">
        <w:rPr>
          <w:rFonts w:ascii="Angsana New" w:hAnsi="Angsana New" w:hint="cs"/>
          <w:sz w:val="32"/>
          <w:szCs w:val="32"/>
          <w:cs/>
        </w:rPr>
        <w:t>ช้</w:t>
      </w:r>
      <w:r w:rsidRPr="005C7208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ประโยชน์และมูลค่าคงเหลือเมื่อเลิกใช้งานของอสังหาริมทรัพย์เพื่อการลงทุน และต้องทบทวนอายุการใ</w:t>
      </w:r>
      <w:r w:rsidR="000B2B75" w:rsidRPr="005C7208">
        <w:rPr>
          <w:rFonts w:ascii="Angsana New" w:hAnsi="Angsana New" w:hint="cs"/>
          <w:sz w:val="32"/>
          <w:szCs w:val="32"/>
          <w:cs/>
        </w:rPr>
        <w:t>ช้</w:t>
      </w:r>
      <w:r w:rsidRPr="005C7208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FF19C27" w14:textId="69697851" w:rsidR="00F044EE" w:rsidRPr="00922922" w:rsidRDefault="00F044EE" w:rsidP="00134A2E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6BD3F1" w14:textId="77777777" w:rsidR="004A1DE7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</w:p>
    <w:p w14:paraId="527D051D" w14:textId="3F8362A3" w:rsidR="00F044EE" w:rsidRPr="00922922" w:rsidRDefault="00F044EE" w:rsidP="004A1DE7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Pr="005C7208">
        <w:rPr>
          <w:rFonts w:ascii="Angsana New" w:hAnsi="Angsana New"/>
          <w:sz w:val="32"/>
          <w:szCs w:val="32"/>
          <w:cs/>
        </w:rPr>
        <w:t>ที่ดิน อาคารและอุปกรณ์และ</w:t>
      </w:r>
      <w:r w:rsidRPr="005C7208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22922">
        <w:rPr>
          <w:rFonts w:ascii="Angsana New" w:hAnsi="Angsana New"/>
          <w:sz w:val="32"/>
          <w:szCs w:val="32"/>
        </w:rPr>
        <w:t xml:space="preserve"> </w:t>
      </w:r>
      <w:r w:rsidRPr="005C7208">
        <w:rPr>
          <w:rFonts w:ascii="Angsana New" w:hAnsi="Angsana New" w:hint="cs"/>
          <w:sz w:val="32"/>
          <w:szCs w:val="32"/>
          <w:cs/>
        </w:rPr>
        <w:t>และค่าตัดจำหน่ายของ</w:t>
      </w:r>
      <w:r w:rsidRPr="005C7208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2139FC42" w14:textId="2C57D275" w:rsidR="00F044EE" w:rsidRPr="00922922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5C7208">
        <w:rPr>
          <w:rFonts w:ascii="Angsana New" w:hAnsi="Angsana New" w:hint="cs"/>
          <w:sz w:val="32"/>
          <w:szCs w:val="32"/>
          <w:cs/>
        </w:rPr>
        <w:t xml:space="preserve">ตลอดจนสินทรัพย์สิทธิการใช้และค่าตัดจำหน่ายของสินทรัพย์ไม่มีตัวตน </w:t>
      </w:r>
      <w:r w:rsidRPr="005C7208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</w:t>
      </w:r>
      <w:r w:rsidR="000B2B75" w:rsidRPr="005C7208">
        <w:rPr>
          <w:rFonts w:ascii="Angsana New" w:hAnsi="Angsana New" w:hint="cs"/>
          <w:sz w:val="32"/>
          <w:szCs w:val="32"/>
          <w:cs/>
        </w:rPr>
        <w:t>ช้</w:t>
      </w:r>
      <w:r w:rsidRPr="005C7208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0B2B75" w:rsidRPr="005C7208">
        <w:rPr>
          <w:rFonts w:ascii="Angsana New" w:hAnsi="Angsana New" w:hint="cs"/>
          <w:sz w:val="32"/>
          <w:szCs w:val="32"/>
          <w:cs/>
        </w:rPr>
        <w:t>ช้</w:t>
      </w:r>
      <w:r w:rsidRPr="005C7208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88F37D5" w14:textId="1AD4AD82" w:rsidR="00F044EE" w:rsidRPr="00922922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Pr="005C7208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 </w:t>
      </w:r>
      <w:r w:rsidRPr="005C7208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5DC7A3" w14:textId="77777777" w:rsidR="00F044EE" w:rsidRPr="00922922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</w:p>
    <w:p w14:paraId="5DC08936" w14:textId="2E7672CC" w:rsidR="00F044EE" w:rsidRPr="00922922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922922">
        <w:rPr>
          <w:rFonts w:ascii="Angsana New" w:hAnsi="Angsana New"/>
          <w:sz w:val="32"/>
          <w:szCs w:val="32"/>
        </w:rPr>
        <w:t xml:space="preserve">  </w:t>
      </w:r>
    </w:p>
    <w:p w14:paraId="3E5CC405" w14:textId="3D36A687" w:rsidR="00F044EE" w:rsidRPr="00922922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5C7208">
        <w:rPr>
          <w:rFonts w:ascii="Angsana New" w:hAnsi="Angsana New" w:hint="cs"/>
          <w:sz w:val="32"/>
          <w:szCs w:val="32"/>
          <w:cs/>
        </w:rPr>
        <w:t>รับรู้</w:t>
      </w:r>
      <w:r w:rsidRPr="005C7208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D8C0C6" w14:textId="03B9BFEF" w:rsidR="00F044EE" w:rsidRDefault="00F044EE" w:rsidP="008370FC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1680DF3" w14:textId="3647CE06" w:rsidR="00F044EE" w:rsidRPr="00922922" w:rsidRDefault="00F044EE" w:rsidP="004A1DE7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Pr="005C7208">
        <w:rPr>
          <w:rFonts w:ascii="Angsana New" w:hAnsi="Angsana New" w:hint="cs"/>
          <w:sz w:val="32"/>
          <w:szCs w:val="32"/>
          <w:cs/>
        </w:rPr>
        <w:t xml:space="preserve"> (</w:t>
      </w:r>
      <w:r w:rsidRPr="005C7208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Pr="005C7208">
        <w:rPr>
          <w:rFonts w:ascii="Angsana New" w:hAnsi="Angsana New" w:hint="cs"/>
          <w:sz w:val="32"/>
          <w:szCs w:val="32"/>
          <w:cs/>
        </w:rPr>
        <w:t>)</w:t>
      </w:r>
    </w:p>
    <w:p w14:paraId="2FEBE896" w14:textId="6BFCB800" w:rsidR="00F044EE" w:rsidRPr="00922922" w:rsidRDefault="00F044EE" w:rsidP="004A1DE7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 w:hint="cs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="00D02B97" w:rsidRPr="005C7208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6212008" w14:textId="77777777" w:rsidR="00E74D11" w:rsidRPr="00922922" w:rsidRDefault="00E74D11" w:rsidP="004A1DE7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394C5A1" w14:textId="77777777" w:rsidR="00F044EE" w:rsidRPr="005C7208" w:rsidRDefault="00F044EE" w:rsidP="004A1DE7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C7208">
        <w:rPr>
          <w:rFonts w:asciiTheme="majorBidi" w:eastAsia="SimSun" w:hAnsiTheme="majorBidi" w:cstheme="majorBidi" w:hint="cs"/>
          <w:sz w:val="32"/>
          <w:szCs w:val="32"/>
          <w:cs/>
        </w:rPr>
        <w:t>มูลค่ายุติธรรมของสินทรัพย์ทางการเงินและตราสารอนุพันธ์</w:t>
      </w:r>
    </w:p>
    <w:p w14:paraId="1D6E8316" w14:textId="77777777" w:rsidR="00F044EE" w:rsidRPr="00922922" w:rsidRDefault="00F044EE" w:rsidP="004A1DE7">
      <w:pPr>
        <w:tabs>
          <w:tab w:val="clear" w:pos="907"/>
          <w:tab w:val="left" w:pos="851"/>
          <w:tab w:val="left" w:pos="900"/>
          <w:tab w:val="left" w:pos="1418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1AB976BE" w14:textId="77777777" w:rsidR="00E11D0D" w:rsidRPr="00922922" w:rsidRDefault="00546028" w:rsidP="004A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2DE0" w:rsidRPr="00922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20727BC" w14:textId="27DB1B93" w:rsidR="00D02B97" w:rsidRPr="00922922" w:rsidRDefault="00E11D0D" w:rsidP="004A1DE7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5C7208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5C7208">
        <w:rPr>
          <w:rFonts w:asciiTheme="majorBidi" w:hAnsiTheme="majorBidi"/>
          <w:sz w:val="32"/>
          <w:szCs w:val="32"/>
          <w:cs/>
        </w:rPr>
        <w:t>ควบคุม</w:t>
      </w:r>
      <w:r w:rsidRPr="005C7208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5C7208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922922" w:rsidRDefault="00E11D0D" w:rsidP="004A1DE7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42"/>
        <w:gridCol w:w="3118"/>
        <w:gridCol w:w="134"/>
        <w:gridCol w:w="1928"/>
      </w:tblGrid>
      <w:tr w:rsidR="00922922" w:rsidRPr="00922922" w14:paraId="4F039CDA" w14:textId="77777777" w:rsidTr="00766914">
        <w:tc>
          <w:tcPr>
            <w:tcW w:w="3061" w:type="dxa"/>
            <w:tcBorders>
              <w:bottom w:val="single" w:sz="6" w:space="0" w:color="auto"/>
            </w:tcBorders>
          </w:tcPr>
          <w:p w14:paraId="19BE5F2C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5C7208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72E6CAA3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922922" w:rsidRDefault="00E11D0D" w:rsidP="004A1DE7">
            <w:pPr>
              <w:spacing w:line="32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56D546A2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22922" w:rsidRPr="00922922" w14:paraId="5362A4B9" w14:textId="77777777" w:rsidTr="00766914">
        <w:tc>
          <w:tcPr>
            <w:tcW w:w="3061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922922" w:rsidRDefault="00E11D0D" w:rsidP="004A1DE7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13E7030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22922" w:rsidRPr="00922922" w14:paraId="273ECB25" w14:textId="77777777" w:rsidTr="00766914">
        <w:tc>
          <w:tcPr>
            <w:tcW w:w="3061" w:type="dxa"/>
          </w:tcPr>
          <w:p w14:paraId="0A562B66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5C720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9ECDB2A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right="-11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922922" w:rsidRDefault="00E11D0D" w:rsidP="004A1DE7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3AECBDEC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22922" w:rsidRPr="00922922" w14:paraId="74B9AFBC" w14:textId="77777777" w:rsidTr="00766914">
        <w:tc>
          <w:tcPr>
            <w:tcW w:w="3061" w:type="dxa"/>
          </w:tcPr>
          <w:p w14:paraId="7262C687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บริษัท พรพรหม</w:t>
            </w:r>
            <w:r w:rsidRPr="009229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922922" w:rsidRDefault="00E11D0D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5B723E86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922922" w:rsidRDefault="00E11D0D" w:rsidP="004A1DE7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440E5402" w14:textId="77777777" w:rsidR="00E11D0D" w:rsidRPr="005C7208" w:rsidRDefault="00E11D0D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922922" w:rsidRPr="00922922" w14:paraId="5A6DB85B" w14:textId="77777777" w:rsidTr="00766914">
        <w:tc>
          <w:tcPr>
            <w:tcW w:w="3061" w:type="dxa"/>
            <w:vAlign w:val="center"/>
          </w:tcPr>
          <w:p w14:paraId="30348F93" w14:textId="4FAB5B04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922922" w:rsidRDefault="00112D57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A55B355" w14:textId="77141723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922922" w:rsidRDefault="00112D57" w:rsidP="004A1DE7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2447329F" w14:textId="7E0AB622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922922" w:rsidRPr="00922922" w14:paraId="491B024D" w14:textId="77777777" w:rsidTr="00766914">
        <w:tc>
          <w:tcPr>
            <w:tcW w:w="3061" w:type="dxa"/>
            <w:vAlign w:val="center"/>
          </w:tcPr>
          <w:p w14:paraId="1297A56D" w14:textId="259A9F0F" w:rsidR="00112D57" w:rsidRPr="005C7208" w:rsidRDefault="00E74D11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112D57" w:rsidRPr="005C7208">
              <w:rPr>
                <w:rFonts w:ascii="Angsana New" w:hAnsi="Angsana New" w:hint="cs"/>
                <w:sz w:val="26"/>
                <w:szCs w:val="26"/>
                <w:cs/>
              </w:rPr>
              <w:t>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922922" w:rsidRDefault="00112D57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026564B" w14:textId="3C5A5023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922922" w:rsidRDefault="00112D57" w:rsidP="004A1DE7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0CEBB212" w14:textId="77777777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F140E1" w:rsidRPr="00922922" w14:paraId="52B97C5F" w14:textId="77777777" w:rsidTr="00766914">
        <w:tc>
          <w:tcPr>
            <w:tcW w:w="3061" w:type="dxa"/>
            <w:vAlign w:val="center"/>
          </w:tcPr>
          <w:p w14:paraId="2C3432CB" w14:textId="77777777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922922" w:rsidRDefault="00112D57" w:rsidP="004A1DE7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FF65692" w14:textId="6FC12195" w:rsidR="00112D57" w:rsidRPr="005C7208" w:rsidRDefault="00112D57" w:rsidP="004A1DE7">
            <w:pPr>
              <w:tabs>
                <w:tab w:val="left" w:pos="6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922922" w:rsidRDefault="00112D57" w:rsidP="004A1DE7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8" w:type="dxa"/>
          </w:tcPr>
          <w:p w14:paraId="10CAE4D5" w14:textId="77777777" w:rsidR="00112D57" w:rsidRPr="00922922" w:rsidRDefault="00112D57" w:rsidP="004A1DE7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922922" w:rsidRDefault="00E11D0D" w:rsidP="008370FC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0F484F86" w:rsidR="00E11D0D" w:rsidRPr="00922922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922922" w:rsidRPr="00922922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208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922922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20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22922" w:rsidRPr="00922922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5C720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922922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FD12DB" w:rsidRPr="005C7208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922922" w:rsidRPr="00922922" w14:paraId="21632C95" w14:textId="77777777" w:rsidTr="00C23441">
        <w:tc>
          <w:tcPr>
            <w:tcW w:w="4309" w:type="dxa"/>
          </w:tcPr>
          <w:p w14:paraId="50D4F52B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5C720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7B0B7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22922" w:rsidRPr="00922922" w14:paraId="12C4279F" w14:textId="77777777" w:rsidTr="00C23441">
        <w:tc>
          <w:tcPr>
            <w:tcW w:w="4309" w:type="dxa"/>
          </w:tcPr>
          <w:p w14:paraId="74B20A45" w14:textId="62234096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  <w:r w:rsidR="005C7208" w:rsidRPr="005C72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4D11" w:rsidRPr="005C72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5C720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  <w:r w:rsidR="00E74D11" w:rsidRPr="005C72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D40F778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62A0EA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22922" w:rsidRPr="00922922" w14:paraId="66EDD6C1" w14:textId="77777777" w:rsidTr="00C23441">
        <w:tc>
          <w:tcPr>
            <w:tcW w:w="4309" w:type="dxa"/>
          </w:tcPr>
          <w:p w14:paraId="0A30C6EC" w14:textId="77777777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A14B197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22922" w:rsidRPr="00922922" w14:paraId="07560E31" w14:textId="77777777" w:rsidTr="00C23441">
        <w:tc>
          <w:tcPr>
            <w:tcW w:w="4309" w:type="dxa"/>
          </w:tcPr>
          <w:p w14:paraId="4D548F57" w14:textId="77777777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762AD6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922922" w:rsidRPr="00922922" w14:paraId="65E5F8BB" w14:textId="77777777" w:rsidTr="00C23441">
        <w:tc>
          <w:tcPr>
            <w:tcW w:w="4309" w:type="dxa"/>
          </w:tcPr>
          <w:p w14:paraId="0B6B14FE" w14:textId="77777777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60428C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922922" w:rsidRPr="00922922" w14:paraId="457409D7" w14:textId="77777777" w:rsidTr="00C23441">
        <w:tc>
          <w:tcPr>
            <w:tcW w:w="4309" w:type="dxa"/>
          </w:tcPr>
          <w:p w14:paraId="42841226" w14:textId="77777777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EADED9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F140E1" w:rsidRPr="00922922" w14:paraId="56C75F94" w14:textId="77777777" w:rsidTr="00C23441">
        <w:tc>
          <w:tcPr>
            <w:tcW w:w="4309" w:type="dxa"/>
          </w:tcPr>
          <w:p w14:paraId="0FAA633C" w14:textId="77777777" w:rsidR="00E11D0D" w:rsidRPr="005C7208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922922" w:rsidRDefault="00E11D0D" w:rsidP="004A1DE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26D50F4" w14:textId="77777777" w:rsidR="00E11D0D" w:rsidRPr="005C7208" w:rsidRDefault="00E11D0D" w:rsidP="004A1DE7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7208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585CB467" w14:textId="77777777" w:rsidR="00E74D11" w:rsidRDefault="00E74D11" w:rsidP="00D02B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E6CA21" w14:textId="195E7935" w:rsidR="00D02B97" w:rsidRPr="00922922" w:rsidRDefault="00D02B97" w:rsidP="00D02B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รายการบัญชีกับบุคคลและกิจการที่เกี่ยวข้องกันที่มีสาระสำคัญสำหรับปีสิ้นสุดวันที่</w:t>
      </w:r>
      <w:r w:rsidRPr="00922922">
        <w:rPr>
          <w:rFonts w:asciiTheme="majorBidi" w:hAnsiTheme="majorBidi"/>
          <w:sz w:val="32"/>
          <w:szCs w:val="32"/>
        </w:rPr>
        <w:t xml:space="preserve"> 31</w:t>
      </w:r>
      <w:r w:rsidRPr="005C720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922922">
        <w:rPr>
          <w:rFonts w:asciiTheme="majorBidi" w:hAnsiTheme="majorBidi"/>
          <w:sz w:val="32"/>
          <w:szCs w:val="32"/>
        </w:rPr>
        <w:t>256</w:t>
      </w:r>
      <w:r w:rsidRPr="005C7208">
        <w:rPr>
          <w:rFonts w:asciiTheme="majorBidi" w:hAnsiTheme="majorBidi" w:hint="cs"/>
          <w:sz w:val="32"/>
          <w:szCs w:val="32"/>
        </w:rPr>
        <w:t>5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22922">
        <w:rPr>
          <w:rFonts w:asciiTheme="majorBidi" w:hAnsiTheme="majorBidi" w:cstheme="majorBidi"/>
          <w:sz w:val="32"/>
          <w:szCs w:val="32"/>
        </w:rPr>
        <w:t>256</w:t>
      </w:r>
      <w:r w:rsidR="00F140E1" w:rsidRPr="00922922">
        <w:rPr>
          <w:rFonts w:asciiTheme="majorBidi" w:hAnsiTheme="majorBidi" w:cstheme="majorBidi"/>
          <w:sz w:val="32"/>
          <w:szCs w:val="32"/>
        </w:rPr>
        <w:t>4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7"/>
        <w:gridCol w:w="134"/>
        <w:gridCol w:w="1247"/>
        <w:gridCol w:w="140"/>
        <w:gridCol w:w="1247"/>
        <w:gridCol w:w="134"/>
        <w:gridCol w:w="1243"/>
      </w:tblGrid>
      <w:tr w:rsidR="00922922" w:rsidRPr="00922922" w14:paraId="3118090D" w14:textId="77777777" w:rsidTr="00F46184">
        <w:tc>
          <w:tcPr>
            <w:tcW w:w="3005" w:type="dxa"/>
          </w:tcPr>
          <w:p w14:paraId="07FFE524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2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7F0655D7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77F8D77A" w14:textId="77777777" w:rsidTr="00F46184">
        <w:tc>
          <w:tcPr>
            <w:tcW w:w="3005" w:type="dxa"/>
          </w:tcPr>
          <w:p w14:paraId="021FF997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B6BC5F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06549ED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1E989" w14:textId="77777777" w:rsidR="00E5624F" w:rsidRPr="005C7208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922922" w14:paraId="485974BD" w14:textId="77777777" w:rsidTr="00F46184">
        <w:tc>
          <w:tcPr>
            <w:tcW w:w="3005" w:type="dxa"/>
          </w:tcPr>
          <w:p w14:paraId="206F51B1" w14:textId="77777777" w:rsidR="00E5624F" w:rsidRPr="005C7208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99DBC34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Pr="005C7208">
              <w:rPr>
                <w:rFonts w:asciiTheme="majorBidi" w:eastAsia="MS Mincho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4A0CFA" w14:textId="77777777" w:rsidR="00E5624F" w:rsidRPr="005C7208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AE0B6DA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9D38F7B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423B3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Pr="005C7208">
              <w:rPr>
                <w:rFonts w:asciiTheme="majorBidi" w:eastAsia="MS Mincho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4A3E7A" w14:textId="77777777" w:rsidR="00E5624F" w:rsidRPr="005C7208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BADDA" w14:textId="77777777" w:rsidR="00E5624F" w:rsidRPr="00922922" w:rsidRDefault="00E5624F" w:rsidP="00F4618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922922" w14:paraId="5D46DE06" w14:textId="77777777" w:rsidTr="00F46184">
        <w:tc>
          <w:tcPr>
            <w:tcW w:w="3005" w:type="dxa"/>
          </w:tcPr>
          <w:p w14:paraId="2AE049C2" w14:textId="77777777" w:rsidR="00E5624F" w:rsidRPr="005C7208" w:rsidRDefault="00E5624F" w:rsidP="00C93411">
            <w:pPr>
              <w:spacing w:line="280" w:lineRule="exact"/>
              <w:ind w:left="-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97A5BCF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6210736" w14:textId="77777777" w:rsidR="00E5624F" w:rsidRPr="005C7208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1C1E9BEE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D50AFDB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B775FD0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DA3A70C" w14:textId="77777777" w:rsidR="00E5624F" w:rsidRPr="005C7208" w:rsidRDefault="00E5624F" w:rsidP="00F46184">
            <w:pPr>
              <w:spacing w:line="28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A4C5431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45ADF1E0" w14:textId="77777777" w:rsidTr="00F46184">
        <w:tc>
          <w:tcPr>
            <w:tcW w:w="3005" w:type="dxa"/>
          </w:tcPr>
          <w:p w14:paraId="02C080B2" w14:textId="77777777" w:rsidR="00F140E1" w:rsidRPr="005C7208" w:rsidRDefault="00F140E1" w:rsidP="00C93411">
            <w:pPr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2E15F173" w14:textId="5361C676" w:rsidR="00F140E1" w:rsidRPr="00922922" w:rsidRDefault="00F140E1" w:rsidP="00F140E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ADC98E1" w14:textId="77777777" w:rsidR="00F140E1" w:rsidRPr="005C7208" w:rsidRDefault="00F140E1" w:rsidP="00F140E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1BE1C0E3" w14:textId="77777777" w:rsidR="00F140E1" w:rsidRPr="00922922" w:rsidRDefault="00F140E1" w:rsidP="00F140E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EB19371" w14:textId="77777777" w:rsidR="00F140E1" w:rsidRPr="00922922" w:rsidRDefault="00F140E1" w:rsidP="00F140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D721AC3" w14:textId="5037B11B" w:rsidR="00F140E1" w:rsidRPr="00922922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267,759,938.37</w:t>
            </w:r>
          </w:p>
        </w:tc>
        <w:tc>
          <w:tcPr>
            <w:tcW w:w="134" w:type="dxa"/>
            <w:vAlign w:val="bottom"/>
          </w:tcPr>
          <w:p w14:paraId="5D7973F8" w14:textId="77777777" w:rsidR="00F140E1" w:rsidRPr="005C7208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762D5BA" w14:textId="77777777" w:rsidR="00F140E1" w:rsidRPr="00922922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252,418,309.77</w:t>
            </w:r>
          </w:p>
        </w:tc>
      </w:tr>
      <w:tr w:rsidR="00922922" w:rsidRPr="00922922" w14:paraId="2BD5237D" w14:textId="77777777" w:rsidTr="00F46184">
        <w:tc>
          <w:tcPr>
            <w:tcW w:w="3005" w:type="dxa"/>
          </w:tcPr>
          <w:p w14:paraId="3D24E5C8" w14:textId="77777777" w:rsidR="00F140E1" w:rsidRPr="005C7208" w:rsidRDefault="00F140E1" w:rsidP="00C93411">
            <w:pPr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 - ดอกเบี้ยรับ</w:t>
            </w:r>
          </w:p>
        </w:tc>
        <w:tc>
          <w:tcPr>
            <w:tcW w:w="1247" w:type="dxa"/>
            <w:vAlign w:val="bottom"/>
          </w:tcPr>
          <w:p w14:paraId="4B900777" w14:textId="69077F19" w:rsidR="00F140E1" w:rsidRPr="00922922" w:rsidRDefault="00F140E1" w:rsidP="00F140E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F7B49F4" w14:textId="77777777" w:rsidR="00F140E1" w:rsidRPr="005C7208" w:rsidRDefault="00F140E1" w:rsidP="00F140E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67D0FACB" w14:textId="77777777" w:rsidR="00F140E1" w:rsidRPr="00922922" w:rsidRDefault="00F140E1" w:rsidP="00F140E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7321FFA" w14:textId="77777777" w:rsidR="00F140E1" w:rsidRPr="00922922" w:rsidRDefault="00F140E1" w:rsidP="00F140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90198AE" w14:textId="3CAF4234" w:rsidR="00F140E1" w:rsidRPr="00922922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9,890,657.52</w:t>
            </w:r>
          </w:p>
        </w:tc>
        <w:tc>
          <w:tcPr>
            <w:tcW w:w="134" w:type="dxa"/>
            <w:vAlign w:val="bottom"/>
          </w:tcPr>
          <w:p w14:paraId="0D4B2368" w14:textId="77777777" w:rsidR="00F140E1" w:rsidRPr="005C7208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699F83E" w14:textId="77777777" w:rsidR="00F140E1" w:rsidRPr="00922922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10,797,102.72</w:t>
            </w:r>
          </w:p>
        </w:tc>
      </w:tr>
      <w:tr w:rsidR="00922922" w:rsidRPr="00922922" w14:paraId="42C5D853" w14:textId="77777777" w:rsidTr="00F46184">
        <w:tc>
          <w:tcPr>
            <w:tcW w:w="3005" w:type="dxa"/>
          </w:tcPr>
          <w:p w14:paraId="2ABF3865" w14:textId="77777777" w:rsidR="00F140E1" w:rsidRPr="005C7208" w:rsidRDefault="00F140E1" w:rsidP="00C93411">
            <w:pPr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14:paraId="04E34732" w14:textId="5FA3C0F1" w:rsidR="00F140E1" w:rsidRPr="00922922" w:rsidRDefault="00F140E1" w:rsidP="00F140E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E2F0E1A" w14:textId="77777777" w:rsidR="00F140E1" w:rsidRPr="005C7208" w:rsidRDefault="00F140E1" w:rsidP="00F140E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0E3CB31F" w14:textId="77777777" w:rsidR="00F140E1" w:rsidRPr="00922922" w:rsidRDefault="00F140E1" w:rsidP="00F140E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9B05E2A" w14:textId="77777777" w:rsidR="00F140E1" w:rsidRPr="00922922" w:rsidRDefault="00F140E1" w:rsidP="00F140E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E194A0D" w14:textId="663EA84A" w:rsidR="00F140E1" w:rsidRPr="00922922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22,228,900.00</w:t>
            </w:r>
          </w:p>
        </w:tc>
        <w:tc>
          <w:tcPr>
            <w:tcW w:w="134" w:type="dxa"/>
            <w:vAlign w:val="bottom"/>
          </w:tcPr>
          <w:p w14:paraId="7B3A9190" w14:textId="77777777" w:rsidR="00F140E1" w:rsidRPr="005C7208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0EF2E09" w14:textId="77777777" w:rsidR="00F140E1" w:rsidRPr="00922922" w:rsidRDefault="00F140E1" w:rsidP="00F140E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6,725,800.00</w:t>
            </w:r>
          </w:p>
        </w:tc>
      </w:tr>
      <w:tr w:rsidR="00922922" w:rsidRPr="00922922" w14:paraId="000ADCDC" w14:textId="77777777" w:rsidTr="00F46184">
        <w:tc>
          <w:tcPr>
            <w:tcW w:w="3005" w:type="dxa"/>
          </w:tcPr>
          <w:p w14:paraId="3B08C5D0" w14:textId="77777777" w:rsidR="00E5624F" w:rsidRPr="005C7208" w:rsidRDefault="00E5624F" w:rsidP="00C93411">
            <w:pPr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5A999859" w14:textId="5B7DC0AF" w:rsidR="00E5624F" w:rsidRPr="00922922" w:rsidRDefault="00E90FEA" w:rsidP="00E90FEA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1767BBA" w14:textId="77777777" w:rsidR="00E5624F" w:rsidRPr="005C7208" w:rsidRDefault="00E5624F" w:rsidP="00F46184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9756FE7" w14:textId="77777777" w:rsidR="00E5624F" w:rsidRPr="00922922" w:rsidRDefault="00E5624F" w:rsidP="00F4618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417,900.00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952C8E2" w14:textId="77777777" w:rsidR="00E5624F" w:rsidRPr="00922922" w:rsidRDefault="00E5624F" w:rsidP="00F4618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F16962" w14:textId="39511B88" w:rsidR="00E5624F" w:rsidRPr="00922922" w:rsidRDefault="00F140E1" w:rsidP="00F4618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36,000.00</w:t>
            </w:r>
          </w:p>
        </w:tc>
        <w:tc>
          <w:tcPr>
            <w:tcW w:w="134" w:type="dxa"/>
            <w:vAlign w:val="bottom"/>
          </w:tcPr>
          <w:p w14:paraId="4364A1ED" w14:textId="77777777" w:rsidR="00E5624F" w:rsidRPr="005C7208" w:rsidRDefault="00E5624F" w:rsidP="00F4618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06A4EC53" w14:textId="77777777" w:rsidR="00E5624F" w:rsidRPr="00922922" w:rsidRDefault="00E5624F" w:rsidP="00F4618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8,000.00</w:t>
            </w:r>
          </w:p>
        </w:tc>
      </w:tr>
      <w:tr w:rsidR="00922922" w:rsidRPr="00922922" w14:paraId="70482F75" w14:textId="77777777" w:rsidTr="00F46184">
        <w:tc>
          <w:tcPr>
            <w:tcW w:w="3005" w:type="dxa"/>
          </w:tcPr>
          <w:p w14:paraId="3BC799F2" w14:textId="77777777" w:rsidR="005133F3" w:rsidRPr="005C7208" w:rsidRDefault="005133F3" w:rsidP="00C93411">
            <w:pPr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369B154" w14:textId="78C10238" w:rsidR="005133F3" w:rsidRPr="00922922" w:rsidRDefault="005133F3" w:rsidP="005133F3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8C4D7E1" w14:textId="77777777" w:rsidR="005133F3" w:rsidRPr="005C7208" w:rsidRDefault="005133F3" w:rsidP="005133F3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729AB005" w14:textId="77777777" w:rsidR="005133F3" w:rsidRPr="00922922" w:rsidRDefault="005133F3" w:rsidP="005133F3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35FB57D" w14:textId="77777777" w:rsidR="005133F3" w:rsidRPr="00922922" w:rsidRDefault="005133F3" w:rsidP="005133F3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9C2580B" w14:textId="356E58EC" w:rsidR="005133F3" w:rsidRPr="00922922" w:rsidRDefault="005133F3" w:rsidP="005133F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2,500.00</w:t>
            </w:r>
          </w:p>
        </w:tc>
        <w:tc>
          <w:tcPr>
            <w:tcW w:w="134" w:type="dxa"/>
            <w:vAlign w:val="bottom"/>
          </w:tcPr>
          <w:p w14:paraId="2FB8A3D2" w14:textId="77777777" w:rsidR="005133F3" w:rsidRPr="005C7208" w:rsidRDefault="005133F3" w:rsidP="005133F3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97172A6" w14:textId="77777777" w:rsidR="005133F3" w:rsidRPr="00922922" w:rsidRDefault="005133F3" w:rsidP="005133F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222,771.03</w:t>
            </w:r>
          </w:p>
        </w:tc>
      </w:tr>
      <w:tr w:rsidR="00922922" w:rsidRPr="00922922" w14:paraId="1D20A558" w14:textId="77777777" w:rsidTr="00F46184">
        <w:tc>
          <w:tcPr>
            <w:tcW w:w="3005" w:type="dxa"/>
          </w:tcPr>
          <w:p w14:paraId="1C517D96" w14:textId="77777777" w:rsidR="005133F3" w:rsidRPr="005C7208" w:rsidRDefault="005133F3" w:rsidP="00C93411">
            <w:pPr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D4BB47C" w14:textId="1F7F2418" w:rsidR="005133F3" w:rsidRPr="00922922" w:rsidRDefault="005133F3" w:rsidP="00C42F13">
            <w:pPr>
              <w:tabs>
                <w:tab w:val="clear" w:pos="680"/>
              </w:tabs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C5806CF" w14:textId="77777777" w:rsidR="005133F3" w:rsidRPr="005C7208" w:rsidRDefault="005133F3" w:rsidP="005133F3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380A2684" w14:textId="77777777" w:rsidR="005133F3" w:rsidRPr="00922922" w:rsidRDefault="005133F3" w:rsidP="005133F3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8745E55" w14:textId="77777777" w:rsidR="005133F3" w:rsidRPr="00922922" w:rsidRDefault="005133F3" w:rsidP="005133F3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53CE8E" w14:textId="5DA725B7" w:rsidR="005133F3" w:rsidRPr="00922922" w:rsidRDefault="005133F3" w:rsidP="005133F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3,680.00</w:t>
            </w:r>
          </w:p>
        </w:tc>
        <w:tc>
          <w:tcPr>
            <w:tcW w:w="134" w:type="dxa"/>
            <w:vAlign w:val="bottom"/>
          </w:tcPr>
          <w:p w14:paraId="6127D1CF" w14:textId="77777777" w:rsidR="005133F3" w:rsidRPr="005C7208" w:rsidRDefault="005133F3" w:rsidP="005133F3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FA8E331" w14:textId="77777777" w:rsidR="005133F3" w:rsidRPr="00922922" w:rsidRDefault="005133F3" w:rsidP="005133F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4,760.00</w:t>
            </w:r>
          </w:p>
        </w:tc>
      </w:tr>
    </w:tbl>
    <w:p w14:paraId="7781BE90" w14:textId="77777777" w:rsidR="00E74D11" w:rsidRDefault="00E74D11"/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7"/>
        <w:gridCol w:w="134"/>
        <w:gridCol w:w="1247"/>
        <w:gridCol w:w="140"/>
        <w:gridCol w:w="1247"/>
        <w:gridCol w:w="134"/>
        <w:gridCol w:w="1243"/>
      </w:tblGrid>
      <w:tr w:rsidR="00E74D11" w:rsidRPr="00922922" w14:paraId="26869A26" w14:textId="77777777" w:rsidTr="00411435">
        <w:tc>
          <w:tcPr>
            <w:tcW w:w="3005" w:type="dxa"/>
          </w:tcPr>
          <w:p w14:paraId="11647014" w14:textId="77777777" w:rsidR="00E74D11" w:rsidRPr="00922922" w:rsidRDefault="00E74D11" w:rsidP="00411435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2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552C7B64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E74D11" w:rsidRPr="00922922" w14:paraId="6FC3FF9D" w14:textId="77777777" w:rsidTr="00411435">
        <w:tc>
          <w:tcPr>
            <w:tcW w:w="3005" w:type="dxa"/>
          </w:tcPr>
          <w:p w14:paraId="14D47016" w14:textId="77777777" w:rsidR="00E74D11" w:rsidRPr="00922922" w:rsidRDefault="00E74D11" w:rsidP="00411435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4DCAC06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0C02638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6E31F" w14:textId="77777777" w:rsidR="00E74D11" w:rsidRPr="005C7208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4D11" w:rsidRPr="00922922" w14:paraId="20A50CAC" w14:textId="77777777" w:rsidTr="00411435">
        <w:tc>
          <w:tcPr>
            <w:tcW w:w="3005" w:type="dxa"/>
          </w:tcPr>
          <w:p w14:paraId="4D3224B1" w14:textId="77777777" w:rsidR="00E74D11" w:rsidRPr="005C7208" w:rsidRDefault="00E74D11" w:rsidP="00411435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B6817B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Pr="005C7208">
              <w:rPr>
                <w:rFonts w:asciiTheme="majorBidi" w:eastAsia="MS Mincho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F9203BB" w14:textId="77777777" w:rsidR="00E74D11" w:rsidRPr="005C7208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FA5F1AE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C356466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95BC4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Pr="005C7208">
              <w:rPr>
                <w:rFonts w:asciiTheme="majorBidi" w:eastAsia="MS Mincho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A226FAE" w14:textId="77777777" w:rsidR="00E74D11" w:rsidRPr="005C7208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233B41" w14:textId="77777777" w:rsidR="00E74D11" w:rsidRPr="00922922" w:rsidRDefault="00E74D11" w:rsidP="00411435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922922" w14:paraId="5F76E7D6" w14:textId="77777777" w:rsidTr="00F46184">
        <w:tc>
          <w:tcPr>
            <w:tcW w:w="3005" w:type="dxa"/>
          </w:tcPr>
          <w:p w14:paraId="0873F2F2" w14:textId="77777777" w:rsidR="00E5624F" w:rsidRPr="005C7208" w:rsidRDefault="00E5624F" w:rsidP="00C93411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633BD673" w14:textId="77777777" w:rsidR="00E5624F" w:rsidRPr="00922922" w:rsidRDefault="00E5624F" w:rsidP="00F46184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99EDDE3" w14:textId="77777777" w:rsidR="00E5624F" w:rsidRPr="005C7208" w:rsidRDefault="00E5624F" w:rsidP="00F46184">
            <w:pPr>
              <w:spacing w:line="28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EB2F45B" w14:textId="77777777" w:rsidR="00E5624F" w:rsidRPr="00922922" w:rsidRDefault="00E5624F" w:rsidP="001D6492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25504F4" w14:textId="77777777" w:rsidR="00E5624F" w:rsidRPr="00922922" w:rsidRDefault="00E5624F" w:rsidP="00F46184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2ABB977" w14:textId="77777777" w:rsidR="00E5624F" w:rsidRPr="00922922" w:rsidRDefault="00E5624F" w:rsidP="00F4618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0F6E63F" w14:textId="77777777" w:rsidR="00E5624F" w:rsidRPr="005C7208" w:rsidRDefault="00E5624F" w:rsidP="00F4618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AEBB477" w14:textId="77777777" w:rsidR="00E5624F" w:rsidRPr="00922922" w:rsidRDefault="00E5624F" w:rsidP="00F4618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5BF0D0DB" w14:textId="77777777" w:rsidTr="00F46184">
        <w:tc>
          <w:tcPr>
            <w:tcW w:w="3005" w:type="dxa"/>
          </w:tcPr>
          <w:p w14:paraId="6FA8E155" w14:textId="77777777" w:rsidR="001D6492" w:rsidRPr="005C7208" w:rsidRDefault="001D6492" w:rsidP="00C93411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3CD96148" w14:textId="6B70EEFD" w:rsidR="001D6492" w:rsidRPr="00922922" w:rsidRDefault="00921CF6" w:rsidP="00921CF6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816,028.50</w:t>
            </w:r>
          </w:p>
        </w:tc>
        <w:tc>
          <w:tcPr>
            <w:tcW w:w="134" w:type="dxa"/>
            <w:vAlign w:val="bottom"/>
          </w:tcPr>
          <w:p w14:paraId="7A75D41B" w14:textId="77777777" w:rsidR="001D6492" w:rsidRPr="005C7208" w:rsidRDefault="001D6492" w:rsidP="001D6492">
            <w:pPr>
              <w:spacing w:line="28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1556FE8E" w14:textId="6C5B0DC6" w:rsidR="001D6492" w:rsidRPr="00922922" w:rsidRDefault="001D6492" w:rsidP="001D6492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570530B" w14:textId="77777777" w:rsidR="001D6492" w:rsidRPr="00922922" w:rsidRDefault="001D6492" w:rsidP="001D6492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12EB573" w14:textId="71DD055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816,028.50</w:t>
            </w:r>
          </w:p>
        </w:tc>
        <w:tc>
          <w:tcPr>
            <w:tcW w:w="134" w:type="dxa"/>
            <w:vAlign w:val="bottom"/>
          </w:tcPr>
          <w:p w14:paraId="77F3B831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BEE3194" w14:textId="029F2939" w:rsidR="001D6492" w:rsidRPr="00922922" w:rsidRDefault="001D6492" w:rsidP="001D6492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2922" w:rsidRPr="00922922" w14:paraId="3AB9C267" w14:textId="77777777" w:rsidTr="00F46184">
        <w:tc>
          <w:tcPr>
            <w:tcW w:w="3005" w:type="dxa"/>
          </w:tcPr>
          <w:p w14:paraId="40895672" w14:textId="77777777" w:rsidR="001D6492" w:rsidRPr="005C7208" w:rsidRDefault="001D6492" w:rsidP="00C93411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6FC63B0A" w14:textId="06E61FD5" w:rsidR="001D6492" w:rsidRPr="00922922" w:rsidRDefault="001677D3" w:rsidP="001677D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953F9" w:rsidRPr="009229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53F9" w:rsidRPr="009229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00.00</w:t>
            </w:r>
          </w:p>
        </w:tc>
        <w:tc>
          <w:tcPr>
            <w:tcW w:w="134" w:type="dxa"/>
            <w:vAlign w:val="bottom"/>
          </w:tcPr>
          <w:p w14:paraId="22D3D07E" w14:textId="77777777" w:rsidR="001D6492" w:rsidRPr="005C7208" w:rsidRDefault="001D6492" w:rsidP="001D6492">
            <w:pPr>
              <w:spacing w:line="28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32F22DF1" w14:textId="6759346E" w:rsidR="001D6492" w:rsidRPr="00922922" w:rsidRDefault="001D6492" w:rsidP="001D6492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FD94AEC" w14:textId="77777777" w:rsidR="001D6492" w:rsidRPr="00922922" w:rsidRDefault="001D6492" w:rsidP="001D6492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E1C0771" w14:textId="4B987276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110,000.00</w:t>
            </w:r>
          </w:p>
        </w:tc>
        <w:tc>
          <w:tcPr>
            <w:tcW w:w="134" w:type="dxa"/>
            <w:vAlign w:val="bottom"/>
          </w:tcPr>
          <w:p w14:paraId="34564D5F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6DE30EC0" w14:textId="4CC539CB" w:rsidR="001D6492" w:rsidRPr="00922922" w:rsidRDefault="001D6492" w:rsidP="001D6492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2922" w:rsidRPr="00922922" w14:paraId="18337A62" w14:textId="77777777" w:rsidTr="00F46184">
        <w:tc>
          <w:tcPr>
            <w:tcW w:w="3005" w:type="dxa"/>
          </w:tcPr>
          <w:p w14:paraId="73D927C5" w14:textId="77777777" w:rsidR="001D6492" w:rsidRPr="005C7208" w:rsidRDefault="001D6492" w:rsidP="00C93411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14:paraId="6CD79A70" w14:textId="5CA3CDB7" w:rsidR="001D6492" w:rsidRPr="00922922" w:rsidRDefault="00093908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264CADDB" w14:textId="77777777" w:rsidR="001D6492" w:rsidRPr="005C7208" w:rsidRDefault="001D6492" w:rsidP="001D6492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66B66513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E5084C8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202E8A9" w14:textId="2759E07A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74A48CE8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67BEA7AD" w14:textId="77777777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</w:tr>
      <w:tr w:rsidR="00922922" w:rsidRPr="00922922" w14:paraId="2789B601" w14:textId="77777777" w:rsidTr="00F46184">
        <w:tc>
          <w:tcPr>
            <w:tcW w:w="3005" w:type="dxa"/>
          </w:tcPr>
          <w:p w14:paraId="09EAAF9C" w14:textId="77777777" w:rsidR="001D6492" w:rsidRPr="005C7208" w:rsidRDefault="001D6492" w:rsidP="00C93411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14:paraId="0B5FBB62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A44B8E" w14:textId="77777777" w:rsidR="001D6492" w:rsidRPr="005C7208" w:rsidRDefault="001D6492" w:rsidP="001D6492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3F38631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06FC62A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B121438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9E95D1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1E634EF" w14:textId="77777777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30DA937A" w14:textId="77777777" w:rsidTr="00C42F13">
        <w:tc>
          <w:tcPr>
            <w:tcW w:w="3005" w:type="dxa"/>
          </w:tcPr>
          <w:p w14:paraId="6917FD88" w14:textId="77777777" w:rsidR="001D6492" w:rsidRPr="005C7208" w:rsidRDefault="001D6492" w:rsidP="00C93411">
            <w:pPr>
              <w:tabs>
                <w:tab w:val="left" w:pos="0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  <w:shd w:val="clear" w:color="auto" w:fill="auto"/>
          </w:tcPr>
          <w:p w14:paraId="58663AF3" w14:textId="7EB82042" w:rsidR="001D6492" w:rsidRPr="00922922" w:rsidRDefault="001F7549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13,041,245.00</w:t>
            </w:r>
          </w:p>
        </w:tc>
        <w:tc>
          <w:tcPr>
            <w:tcW w:w="134" w:type="dxa"/>
            <w:vAlign w:val="bottom"/>
          </w:tcPr>
          <w:p w14:paraId="64F04F5F" w14:textId="77777777" w:rsidR="001D6492" w:rsidRPr="005C7208" w:rsidRDefault="001D6492" w:rsidP="001D6492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7221DA35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13,571,699.00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7BD1646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C0C2803" w14:textId="58BBB794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9,960,345.00 </w:t>
            </w:r>
          </w:p>
        </w:tc>
        <w:tc>
          <w:tcPr>
            <w:tcW w:w="134" w:type="dxa"/>
            <w:vAlign w:val="bottom"/>
          </w:tcPr>
          <w:p w14:paraId="0967D7DB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6FD09B16" w14:textId="77777777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10,449,026.00 </w:t>
            </w:r>
          </w:p>
        </w:tc>
      </w:tr>
      <w:tr w:rsidR="00922922" w:rsidRPr="00922922" w14:paraId="5A750839" w14:textId="77777777" w:rsidTr="00C42F13">
        <w:tc>
          <w:tcPr>
            <w:tcW w:w="3005" w:type="dxa"/>
          </w:tcPr>
          <w:p w14:paraId="4C588C28" w14:textId="77777777" w:rsidR="001D6492" w:rsidRPr="005C7208" w:rsidRDefault="001D6492" w:rsidP="00C93411">
            <w:pPr>
              <w:tabs>
                <w:tab w:val="left" w:pos="0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C05B664" w14:textId="26B68EE5" w:rsidR="001D6492" w:rsidRPr="00922922" w:rsidRDefault="001F7549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770,321.00</w:t>
            </w:r>
          </w:p>
        </w:tc>
        <w:tc>
          <w:tcPr>
            <w:tcW w:w="134" w:type="dxa"/>
            <w:vAlign w:val="bottom"/>
          </w:tcPr>
          <w:p w14:paraId="02330EB2" w14:textId="77777777" w:rsidR="001D6492" w:rsidRPr="005C7208" w:rsidRDefault="001D6492" w:rsidP="001D6492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C77995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717,606.00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E904ECE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2C012F" w14:textId="347E88D3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614,379.00 </w:t>
            </w:r>
          </w:p>
        </w:tc>
        <w:tc>
          <w:tcPr>
            <w:tcW w:w="134" w:type="dxa"/>
            <w:vAlign w:val="bottom"/>
          </w:tcPr>
          <w:p w14:paraId="40366BCC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2D2578A" w14:textId="77777777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661,341.00 </w:t>
            </w:r>
          </w:p>
        </w:tc>
      </w:tr>
      <w:tr w:rsidR="001D6492" w:rsidRPr="00922922" w14:paraId="35A10737" w14:textId="77777777" w:rsidTr="00C42F13">
        <w:tc>
          <w:tcPr>
            <w:tcW w:w="3005" w:type="dxa"/>
          </w:tcPr>
          <w:p w14:paraId="56C94A4D" w14:textId="77777777" w:rsidR="001D6492" w:rsidRPr="005C7208" w:rsidRDefault="001D6492" w:rsidP="001D6492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4436B" w14:textId="242D257F" w:rsidR="001D6492" w:rsidRPr="00922922" w:rsidRDefault="001F7549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13,811,566.00</w:t>
            </w:r>
          </w:p>
        </w:tc>
        <w:tc>
          <w:tcPr>
            <w:tcW w:w="134" w:type="dxa"/>
            <w:vAlign w:val="bottom"/>
          </w:tcPr>
          <w:p w14:paraId="070B1260" w14:textId="77777777" w:rsidR="001D6492" w:rsidRPr="005C7208" w:rsidRDefault="001D6492" w:rsidP="001D6492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ECCB0B0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14,289,305.00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DA3292C" w14:textId="77777777" w:rsidR="001D6492" w:rsidRPr="00922922" w:rsidRDefault="001D6492" w:rsidP="001D6492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76F2DFE" w14:textId="7553DB3E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10,574,724.00 </w:t>
            </w:r>
          </w:p>
        </w:tc>
        <w:tc>
          <w:tcPr>
            <w:tcW w:w="134" w:type="dxa"/>
            <w:vAlign w:val="bottom"/>
          </w:tcPr>
          <w:p w14:paraId="1F4414CF" w14:textId="77777777" w:rsidR="001D6492" w:rsidRPr="005C7208" w:rsidRDefault="001D6492" w:rsidP="001D6492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1DF1122" w14:textId="77777777" w:rsidR="001D6492" w:rsidRPr="00922922" w:rsidRDefault="001D6492" w:rsidP="001D64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11,110,367.00 </w:t>
            </w:r>
          </w:p>
        </w:tc>
      </w:tr>
    </w:tbl>
    <w:p w14:paraId="059A6598" w14:textId="77777777" w:rsidR="00766914" w:rsidRDefault="00766914" w:rsidP="00A17749">
      <w:pPr>
        <w:spacing w:line="350" w:lineRule="exact"/>
        <w:ind w:left="284" w:firstLine="567"/>
        <w:rPr>
          <w:rFonts w:asciiTheme="majorBidi" w:hAnsiTheme="majorBidi" w:cstheme="majorBidi"/>
          <w:sz w:val="32"/>
          <w:szCs w:val="32"/>
        </w:rPr>
      </w:pPr>
    </w:p>
    <w:p w14:paraId="073D4706" w14:textId="458B21BF" w:rsidR="00A17749" w:rsidRPr="00922922" w:rsidRDefault="00A17749" w:rsidP="00A17749">
      <w:pPr>
        <w:spacing w:line="350" w:lineRule="exact"/>
        <w:ind w:left="284" w:firstLine="567"/>
        <w:rPr>
          <w:rFonts w:asciiTheme="majorBidi" w:hAnsiTheme="majorBidi" w:cstheme="majorBidi"/>
          <w:b/>
          <w:bCs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 xml:space="preserve">31 </w:t>
      </w:r>
      <w:r w:rsidRPr="005C720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256</w:t>
      </w:r>
      <w:r w:rsidRPr="005C7208">
        <w:rPr>
          <w:rFonts w:asciiTheme="majorBidi" w:hAnsiTheme="majorBidi" w:cstheme="majorBidi" w:hint="cs"/>
          <w:sz w:val="32"/>
          <w:szCs w:val="32"/>
        </w:rPr>
        <w:t>5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>และ</w:t>
      </w:r>
      <w:r w:rsidRPr="00922922">
        <w:rPr>
          <w:rFonts w:asciiTheme="majorBidi" w:hAnsiTheme="majorBidi" w:cstheme="majorBidi"/>
          <w:sz w:val="32"/>
          <w:szCs w:val="32"/>
        </w:rPr>
        <w:t xml:space="preserve"> 2564</w:t>
      </w:r>
      <w:r w:rsidRPr="00922922">
        <w:rPr>
          <w:rFonts w:asciiTheme="majorBidi" w:hAnsiTheme="majorBidi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399"/>
        <w:gridCol w:w="55"/>
        <w:gridCol w:w="793"/>
        <w:gridCol w:w="142"/>
        <w:gridCol w:w="1249"/>
        <w:gridCol w:w="142"/>
        <w:gridCol w:w="1247"/>
        <w:gridCol w:w="143"/>
        <w:gridCol w:w="1247"/>
      </w:tblGrid>
      <w:tr w:rsidR="00922922" w:rsidRPr="00073C6C" w14:paraId="6F7A5051" w14:textId="77777777" w:rsidTr="00073C6C">
        <w:trPr>
          <w:trHeight w:val="62"/>
        </w:trPr>
        <w:tc>
          <w:tcPr>
            <w:tcW w:w="3003" w:type="dxa"/>
          </w:tcPr>
          <w:p w14:paraId="1D4565B4" w14:textId="77777777" w:rsidR="00A17749" w:rsidRPr="00073C6C" w:rsidRDefault="00A17749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17" w:type="dxa"/>
            <w:gridSpan w:val="9"/>
            <w:tcBorders>
              <w:bottom w:val="single" w:sz="6" w:space="0" w:color="auto"/>
            </w:tcBorders>
          </w:tcPr>
          <w:p w14:paraId="0A5B6690" w14:textId="77777777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073C6C" w14:paraId="600CF50B" w14:textId="77777777" w:rsidTr="00073C6C">
        <w:trPr>
          <w:trHeight w:val="62"/>
        </w:trPr>
        <w:tc>
          <w:tcPr>
            <w:tcW w:w="3003" w:type="dxa"/>
          </w:tcPr>
          <w:p w14:paraId="4268217F" w14:textId="77777777" w:rsidR="00A17749" w:rsidRPr="00073C6C" w:rsidRDefault="00A17749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D9D889" w14:textId="77777777" w:rsidR="00A17749" w:rsidRPr="00073C6C" w:rsidRDefault="00A17749" w:rsidP="00073C6C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54B99D" w14:textId="77777777" w:rsidR="00A17749" w:rsidRPr="00073C6C" w:rsidRDefault="00A17749" w:rsidP="00073C6C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19E90" w14:textId="77777777" w:rsidR="00A17749" w:rsidRPr="00073C6C" w:rsidRDefault="00A17749" w:rsidP="00073C6C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073C6C" w14:paraId="4E5992F0" w14:textId="77777777" w:rsidTr="00073C6C">
        <w:trPr>
          <w:trHeight w:val="62"/>
        </w:trPr>
        <w:tc>
          <w:tcPr>
            <w:tcW w:w="3003" w:type="dxa"/>
          </w:tcPr>
          <w:p w14:paraId="6C219537" w14:textId="77777777" w:rsidR="00A17749" w:rsidRPr="005C7208" w:rsidRDefault="00A17749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6403C" w14:textId="3E9CE2EC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eastAsia="MS Mincho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0BB354E" w14:textId="77777777" w:rsidR="00A17749" w:rsidRPr="005C7208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F8E6AC" w14:textId="2EC9DA69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vAlign w:val="bottom"/>
          </w:tcPr>
          <w:p w14:paraId="5FB63FB5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B6D9D1" w14:textId="24F5E992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eastAsia="MS Mincho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1ACF29AE" w14:textId="77777777" w:rsidR="00A17749" w:rsidRPr="005C7208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EAA57" w14:textId="19B0F0C6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073C6C" w14:paraId="247383EB" w14:textId="77777777" w:rsidTr="00073C6C">
        <w:trPr>
          <w:trHeight w:val="62"/>
        </w:trPr>
        <w:tc>
          <w:tcPr>
            <w:tcW w:w="3003" w:type="dxa"/>
          </w:tcPr>
          <w:p w14:paraId="5D66D807" w14:textId="77777777" w:rsidR="00A17749" w:rsidRPr="005C7208" w:rsidRDefault="00A17749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14:paraId="4D7A7263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D8324BE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5B2572A0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6AB49A7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4356A3B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003915C1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04490F" w14:textId="77777777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073C6C" w14:paraId="11C760AD" w14:textId="77777777" w:rsidTr="00073C6C">
        <w:trPr>
          <w:trHeight w:val="62"/>
        </w:trPr>
        <w:tc>
          <w:tcPr>
            <w:tcW w:w="3003" w:type="dxa"/>
          </w:tcPr>
          <w:p w14:paraId="7E988A76" w14:textId="77777777" w:rsidR="00A17749" w:rsidRPr="00073C6C" w:rsidRDefault="00A17749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3"/>
          </w:tcPr>
          <w:p w14:paraId="3D04C4A2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AF846C0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21BF3408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3BC92F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3A1E557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24E82F92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A75BC57" w14:textId="77777777" w:rsidR="00A17749" w:rsidRPr="00073C6C" w:rsidRDefault="00A17749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073C6C" w14:paraId="71703697" w14:textId="77777777" w:rsidTr="00073C6C">
        <w:trPr>
          <w:trHeight w:val="62"/>
        </w:trPr>
        <w:tc>
          <w:tcPr>
            <w:tcW w:w="3457" w:type="dxa"/>
            <w:gridSpan w:val="3"/>
          </w:tcPr>
          <w:p w14:paraId="28D4851F" w14:textId="77777777" w:rsidR="005133F3" w:rsidRPr="005C7208" w:rsidRDefault="005133F3" w:rsidP="00073C6C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</w:tcPr>
          <w:p w14:paraId="7C03B98B" w14:textId="5FFBE34C" w:rsidR="005133F3" w:rsidRPr="00073C6C" w:rsidRDefault="008F3F98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F20E0C" w14:textId="77777777" w:rsidR="005133F3" w:rsidRPr="00073C6C" w:rsidRDefault="005133F3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2211A246" w14:textId="574D9192" w:rsidR="005133F3" w:rsidRPr="00073C6C" w:rsidRDefault="005133F3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8B2EF3" w14:textId="77777777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B94D9C0" w14:textId="38BA4FCB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20,087,282.57 </w:t>
            </w:r>
          </w:p>
        </w:tc>
        <w:tc>
          <w:tcPr>
            <w:tcW w:w="143" w:type="dxa"/>
          </w:tcPr>
          <w:p w14:paraId="68725A70" w14:textId="77777777" w:rsidR="005133F3" w:rsidRPr="00073C6C" w:rsidRDefault="005133F3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0463AA" w14:textId="4C613F3B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14,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732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797.32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22922" w:rsidRPr="00073C6C" w14:paraId="257DDDCE" w14:textId="77777777" w:rsidTr="00073C6C">
        <w:trPr>
          <w:trHeight w:val="62"/>
        </w:trPr>
        <w:tc>
          <w:tcPr>
            <w:tcW w:w="3003" w:type="dxa"/>
          </w:tcPr>
          <w:p w14:paraId="78EB23C8" w14:textId="77777777" w:rsidR="005133F3" w:rsidRPr="005C7208" w:rsidRDefault="005133F3" w:rsidP="00073C6C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14:paraId="6FC8A345" w14:textId="5D4BB978" w:rsidR="005133F3" w:rsidRPr="00073C6C" w:rsidRDefault="008F3F98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2C7264" w14:textId="77777777" w:rsidR="005133F3" w:rsidRPr="00073C6C" w:rsidRDefault="005133F3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420" w:right="45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72D6EEC" w14:textId="55D67D88" w:rsidR="005133F3" w:rsidRPr="00073C6C" w:rsidRDefault="005133F3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0532AB" w14:textId="77777777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375A948" w14:textId="5E93F390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289,923,527.75 </w:t>
            </w:r>
          </w:p>
        </w:tc>
        <w:tc>
          <w:tcPr>
            <w:tcW w:w="143" w:type="dxa"/>
          </w:tcPr>
          <w:p w14:paraId="13EBFCDC" w14:textId="77777777" w:rsidR="005133F3" w:rsidRPr="00073C6C" w:rsidRDefault="005133F3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F504542" w14:textId="6DCD3234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199,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311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447.36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22922" w:rsidRPr="00073C6C" w14:paraId="3BCB27CF" w14:textId="77777777" w:rsidTr="00073C6C">
        <w:trPr>
          <w:trHeight w:val="62"/>
        </w:trPr>
        <w:tc>
          <w:tcPr>
            <w:tcW w:w="3003" w:type="dxa"/>
          </w:tcPr>
          <w:p w14:paraId="68B2DFBB" w14:textId="77777777" w:rsidR="005133F3" w:rsidRPr="005C7208" w:rsidRDefault="005133F3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3DF61B" w14:textId="3D1708C9" w:rsidR="005133F3" w:rsidRPr="00073C6C" w:rsidRDefault="008F3F98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17363D" w14:textId="77777777" w:rsidR="005133F3" w:rsidRPr="00073C6C" w:rsidRDefault="005133F3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62888020" w14:textId="4082E444" w:rsidR="005133F3" w:rsidRPr="00073C6C" w:rsidRDefault="005133F3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A82DC8" w14:textId="77777777" w:rsidR="005133F3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1298C" w14:textId="6217583F" w:rsidR="005133F3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310,010,810.32</w:t>
            </w:r>
          </w:p>
        </w:tc>
        <w:tc>
          <w:tcPr>
            <w:tcW w:w="143" w:type="dxa"/>
          </w:tcPr>
          <w:p w14:paraId="45D3BC2C" w14:textId="77777777" w:rsidR="005133F3" w:rsidRPr="00073C6C" w:rsidRDefault="005133F3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6E6B56E" w14:textId="0770865E" w:rsidR="005133F3" w:rsidRPr="005C7208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21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044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244.68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22922" w:rsidRPr="00073C6C" w14:paraId="6E987587" w14:textId="77777777" w:rsidTr="00073C6C">
        <w:trPr>
          <w:trHeight w:val="62"/>
        </w:trPr>
        <w:tc>
          <w:tcPr>
            <w:tcW w:w="3003" w:type="dxa"/>
          </w:tcPr>
          <w:p w14:paraId="7BC30AC9" w14:textId="77777777" w:rsidR="00A17749" w:rsidRPr="00073C6C" w:rsidRDefault="00A17749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14:paraId="0481B204" w14:textId="77777777" w:rsidR="00A17749" w:rsidRPr="00073C6C" w:rsidRDefault="00A17749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E96F3A1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00D5FD4" w14:textId="44CA3883" w:rsidR="00A17749" w:rsidRPr="00073C6C" w:rsidRDefault="00A17749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C21F0B4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D1BF511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14958630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749A053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073C6C" w14:paraId="5A1BE6E9" w14:textId="77777777" w:rsidTr="00073C6C">
        <w:trPr>
          <w:trHeight w:val="60"/>
        </w:trPr>
        <w:tc>
          <w:tcPr>
            <w:tcW w:w="3003" w:type="dxa"/>
          </w:tcPr>
          <w:p w14:paraId="69E1B307" w14:textId="77777777" w:rsidR="00A17749" w:rsidRPr="00073C6C" w:rsidRDefault="00A17749" w:rsidP="00073C6C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14:paraId="129DFE78" w14:textId="767C493A" w:rsidR="00A17749" w:rsidRPr="00073C6C" w:rsidRDefault="008F3F98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815,728.50</w:t>
            </w:r>
          </w:p>
        </w:tc>
        <w:tc>
          <w:tcPr>
            <w:tcW w:w="142" w:type="dxa"/>
          </w:tcPr>
          <w:p w14:paraId="5237FCC9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48E997E4" w14:textId="6F37E2CD" w:rsidR="00A17749" w:rsidRPr="00073C6C" w:rsidRDefault="00A17749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74DCBF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4559D6" w14:textId="47E76095" w:rsidR="00A17749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815,728.50</w:t>
            </w:r>
          </w:p>
        </w:tc>
        <w:tc>
          <w:tcPr>
            <w:tcW w:w="143" w:type="dxa"/>
          </w:tcPr>
          <w:p w14:paraId="49944766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883FA08" w14:textId="796A9162" w:rsidR="00A17749" w:rsidRPr="00073C6C" w:rsidRDefault="00A17749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22922" w:rsidRPr="00073C6C" w14:paraId="1D32EFF0" w14:textId="77777777" w:rsidTr="00073C6C">
        <w:trPr>
          <w:trHeight w:val="62"/>
        </w:trPr>
        <w:tc>
          <w:tcPr>
            <w:tcW w:w="3003" w:type="dxa"/>
          </w:tcPr>
          <w:p w14:paraId="7B7668F5" w14:textId="77777777" w:rsidR="00A17749" w:rsidRPr="00073C6C" w:rsidRDefault="00A17749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14:paraId="08A589ED" w14:textId="6B3B676B" w:rsidR="00A17749" w:rsidRPr="00073C6C" w:rsidRDefault="008F3F98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815,728.50</w:t>
            </w:r>
          </w:p>
        </w:tc>
        <w:tc>
          <w:tcPr>
            <w:tcW w:w="142" w:type="dxa"/>
          </w:tcPr>
          <w:p w14:paraId="51A8F395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59957498" w14:textId="4E04C9FC" w:rsidR="00A17749" w:rsidRPr="00073C6C" w:rsidRDefault="00A17749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A6C069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9306A23" w14:textId="7D2E5843" w:rsidR="00A17749" w:rsidRPr="00073C6C" w:rsidRDefault="005133F3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310,826,538.82</w:t>
            </w:r>
          </w:p>
        </w:tc>
        <w:tc>
          <w:tcPr>
            <w:tcW w:w="143" w:type="dxa"/>
          </w:tcPr>
          <w:p w14:paraId="5164B36E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446066" w14:textId="6D0FFD94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044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3C6C">
              <w:rPr>
                <w:rFonts w:asciiTheme="majorBidi" w:hAnsiTheme="majorBidi" w:cstheme="majorBidi" w:hint="cs"/>
                <w:sz w:val="24"/>
                <w:szCs w:val="24"/>
              </w:rPr>
              <w:t>244.68</w:t>
            </w: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22922" w:rsidRPr="00073C6C" w14:paraId="60CB60A7" w14:textId="77777777" w:rsidTr="00073C6C">
        <w:trPr>
          <w:trHeight w:val="62"/>
        </w:trPr>
        <w:tc>
          <w:tcPr>
            <w:tcW w:w="3402" w:type="dxa"/>
            <w:gridSpan w:val="2"/>
          </w:tcPr>
          <w:p w14:paraId="5A10F189" w14:textId="7FA8A87E" w:rsidR="005F0E00" w:rsidRPr="00073C6C" w:rsidRDefault="002B6CCA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48" w:type="dxa"/>
            <w:gridSpan w:val="2"/>
            <w:tcBorders>
              <w:bottom w:val="single" w:sz="6" w:space="0" w:color="auto"/>
            </w:tcBorders>
          </w:tcPr>
          <w:p w14:paraId="570F0516" w14:textId="5E4E2748" w:rsidR="005F0E00" w:rsidRPr="00073C6C" w:rsidRDefault="00B93D49" w:rsidP="00073C6C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73C6C">
              <w:rPr>
                <w:rFonts w:ascii="Angsana New" w:hAnsi="Angsana New"/>
                <w:bCs/>
                <w:sz w:val="24"/>
                <w:szCs w:val="24"/>
              </w:rPr>
              <w:t>(2,255.44)</w:t>
            </w:r>
          </w:p>
        </w:tc>
        <w:tc>
          <w:tcPr>
            <w:tcW w:w="142" w:type="dxa"/>
          </w:tcPr>
          <w:p w14:paraId="7643018B" w14:textId="77777777" w:rsidR="005F0E00" w:rsidRPr="00073C6C" w:rsidRDefault="005F0E00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39F2890" w14:textId="32D05368" w:rsidR="005F0E00" w:rsidRPr="00073C6C" w:rsidRDefault="005F0E00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E3C18E" w14:textId="77777777" w:rsidR="005F0E00" w:rsidRPr="00073C6C" w:rsidRDefault="005F0E00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B8522A1" w14:textId="50226188" w:rsidR="005F0E00" w:rsidRPr="00073C6C" w:rsidRDefault="00AE245F" w:rsidP="00073C6C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73C6C">
              <w:rPr>
                <w:rFonts w:ascii="Angsana New" w:hAnsi="Angsana New"/>
                <w:bCs/>
                <w:sz w:val="24"/>
                <w:szCs w:val="24"/>
              </w:rPr>
              <w:t>(188,053.64)</w:t>
            </w:r>
          </w:p>
        </w:tc>
        <w:tc>
          <w:tcPr>
            <w:tcW w:w="143" w:type="dxa"/>
          </w:tcPr>
          <w:p w14:paraId="7D8E3D3F" w14:textId="77777777" w:rsidR="005F0E00" w:rsidRPr="00073C6C" w:rsidRDefault="005F0E00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4D09405" w14:textId="07E9AAEC" w:rsidR="005F0E00" w:rsidRPr="00073C6C" w:rsidRDefault="005662F7" w:rsidP="00073C6C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73C6C">
              <w:rPr>
                <w:rFonts w:ascii="Angsana New" w:hAnsi="Angsana New"/>
                <w:bCs/>
                <w:sz w:val="24"/>
                <w:szCs w:val="24"/>
              </w:rPr>
              <w:t>(810,635.36)</w:t>
            </w:r>
          </w:p>
        </w:tc>
      </w:tr>
      <w:tr w:rsidR="00922922" w:rsidRPr="00073C6C" w14:paraId="299E4CA8" w14:textId="77777777" w:rsidTr="00073C6C">
        <w:trPr>
          <w:trHeight w:val="62"/>
        </w:trPr>
        <w:tc>
          <w:tcPr>
            <w:tcW w:w="3003" w:type="dxa"/>
          </w:tcPr>
          <w:p w14:paraId="6AE47610" w14:textId="11104FD7" w:rsidR="005F0E00" w:rsidRPr="00073C6C" w:rsidRDefault="00EB55B5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923D6B" w14:textId="3CC130EB" w:rsidR="005F0E00" w:rsidRPr="00073C6C" w:rsidRDefault="00B93D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813,473.06</w:t>
            </w:r>
          </w:p>
        </w:tc>
        <w:tc>
          <w:tcPr>
            <w:tcW w:w="142" w:type="dxa"/>
          </w:tcPr>
          <w:p w14:paraId="5A4B2A94" w14:textId="77777777" w:rsidR="005F0E00" w:rsidRPr="00073C6C" w:rsidRDefault="005F0E00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10AD6183" w14:textId="5A7E6AA8" w:rsidR="005F0E00" w:rsidRPr="00073C6C" w:rsidRDefault="00B93D49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8287B9" w14:textId="77777777" w:rsidR="005F0E00" w:rsidRPr="00073C6C" w:rsidRDefault="005F0E00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9DB9B2" w14:textId="7A034B1A" w:rsidR="005F0E00" w:rsidRPr="00073C6C" w:rsidRDefault="00AE245F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310,638,485.18</w:t>
            </w:r>
          </w:p>
        </w:tc>
        <w:tc>
          <w:tcPr>
            <w:tcW w:w="143" w:type="dxa"/>
          </w:tcPr>
          <w:p w14:paraId="15E9B450" w14:textId="77777777" w:rsidR="005F0E00" w:rsidRPr="00073C6C" w:rsidRDefault="005F0E00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1B721F3" w14:textId="42F4E3B9" w:rsidR="005F0E00" w:rsidRPr="00073C6C" w:rsidRDefault="00AE245F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213,233,609.32</w:t>
            </w:r>
          </w:p>
        </w:tc>
      </w:tr>
      <w:tr w:rsidR="00922922" w:rsidRPr="00073C6C" w14:paraId="121CA25E" w14:textId="77777777" w:rsidTr="00073C6C">
        <w:tc>
          <w:tcPr>
            <w:tcW w:w="3003" w:type="dxa"/>
          </w:tcPr>
          <w:p w14:paraId="462B9D95" w14:textId="6C1F6191" w:rsidR="00A17749" w:rsidRPr="005C7208" w:rsidRDefault="00A17749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</w:t>
            </w:r>
            <w:r w:rsidR="00073C6C" w:rsidRPr="005C72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สั้นและระยะ</w:t>
            </w:r>
            <w:r w:rsidRPr="005C7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ยาว</w:t>
            </w:r>
          </w:p>
        </w:tc>
        <w:tc>
          <w:tcPr>
            <w:tcW w:w="1247" w:type="dxa"/>
            <w:gridSpan w:val="3"/>
          </w:tcPr>
          <w:p w14:paraId="12493D57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C2EEC6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74EF64D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4BAFAD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19F7988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6E062FA5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E5EB397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073C6C" w14:paraId="115C4E2E" w14:textId="77777777" w:rsidTr="00073C6C">
        <w:tc>
          <w:tcPr>
            <w:tcW w:w="3003" w:type="dxa"/>
          </w:tcPr>
          <w:p w14:paraId="6F8DA306" w14:textId="77777777" w:rsidR="00A17749" w:rsidRPr="005C7208" w:rsidRDefault="00A17749" w:rsidP="00073C6C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3"/>
          </w:tcPr>
          <w:p w14:paraId="27B403D5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03D686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E49ABD8" w14:textId="77777777" w:rsidR="00A17749" w:rsidRPr="00073C6C" w:rsidRDefault="00A17749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525D28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1CC795C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5C58903E" w14:textId="77777777" w:rsidR="00A17749" w:rsidRPr="00073C6C" w:rsidRDefault="00A17749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CA281D9" w14:textId="77777777" w:rsidR="00A17749" w:rsidRPr="00073C6C" w:rsidRDefault="00A17749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073C6C" w14:paraId="220BE117" w14:textId="77777777" w:rsidTr="00073C6C">
        <w:tc>
          <w:tcPr>
            <w:tcW w:w="3457" w:type="dxa"/>
            <w:gridSpan w:val="3"/>
          </w:tcPr>
          <w:p w14:paraId="1D300737" w14:textId="77777777" w:rsidR="009F12EC" w:rsidRPr="005C7208" w:rsidRDefault="009F12EC" w:rsidP="00073C6C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</w:tcPr>
          <w:p w14:paraId="56918DEA" w14:textId="55A1FB2F" w:rsidR="009F12EC" w:rsidRPr="00073C6C" w:rsidRDefault="00B26C70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FE280B" w14:textId="77777777" w:rsidR="009F12EC" w:rsidRPr="00073C6C" w:rsidRDefault="009F12EC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39530643" w14:textId="778F1E7F" w:rsidR="009F12EC" w:rsidRPr="00073C6C" w:rsidRDefault="009F12EC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241121" w14:textId="77777777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FB20232" w14:textId="0797BB8A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49,123,236.03 </w:t>
            </w:r>
          </w:p>
        </w:tc>
        <w:tc>
          <w:tcPr>
            <w:tcW w:w="143" w:type="dxa"/>
          </w:tcPr>
          <w:p w14:paraId="0B0AFE86" w14:textId="77777777" w:rsidR="009F12EC" w:rsidRPr="00073C6C" w:rsidRDefault="009F12EC" w:rsidP="00073C6C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FD323A9" w14:textId="36896CE3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89,837,694.99 </w:t>
            </w:r>
          </w:p>
        </w:tc>
      </w:tr>
      <w:tr w:rsidR="00922922" w:rsidRPr="00073C6C" w14:paraId="52F4DA01" w14:textId="77777777" w:rsidTr="00073C6C">
        <w:tc>
          <w:tcPr>
            <w:tcW w:w="3003" w:type="dxa"/>
          </w:tcPr>
          <w:p w14:paraId="3CC6E8E7" w14:textId="77777777" w:rsidR="009F12EC" w:rsidRPr="005C7208" w:rsidRDefault="009F12EC" w:rsidP="00073C6C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14:paraId="35E1AC94" w14:textId="422E2226" w:rsidR="009F12EC" w:rsidRPr="00073C6C" w:rsidRDefault="00B26C70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A66842" w14:textId="77777777" w:rsidR="009F12EC" w:rsidRPr="00073C6C" w:rsidRDefault="009F12EC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420" w:right="45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3FA722F" w14:textId="4891F622" w:rsidR="009F12EC" w:rsidRPr="00073C6C" w:rsidRDefault="009F12EC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FB567C" w14:textId="77777777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A318B9E" w14:textId="630252C8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147,968,456.15 </w:t>
            </w:r>
          </w:p>
        </w:tc>
        <w:tc>
          <w:tcPr>
            <w:tcW w:w="143" w:type="dxa"/>
          </w:tcPr>
          <w:p w14:paraId="39C60B8F" w14:textId="77777777" w:rsidR="009F12EC" w:rsidRPr="00073C6C" w:rsidRDefault="009F12EC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B63AA5" w14:textId="4BA38946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161,414,338.20 </w:t>
            </w:r>
          </w:p>
        </w:tc>
      </w:tr>
      <w:tr w:rsidR="00922922" w:rsidRPr="00073C6C" w14:paraId="597001AC" w14:textId="77777777" w:rsidTr="00073C6C">
        <w:trPr>
          <w:trHeight w:val="57"/>
        </w:trPr>
        <w:tc>
          <w:tcPr>
            <w:tcW w:w="3003" w:type="dxa"/>
          </w:tcPr>
          <w:p w14:paraId="165C4131" w14:textId="77777777" w:rsidR="009F12EC" w:rsidRPr="005C7208" w:rsidRDefault="009F12EC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6C3DACB2" w14:textId="7EE0F11B" w:rsidR="009F12EC" w:rsidRPr="00073C6C" w:rsidRDefault="00B26C70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1715D6" w14:textId="77777777" w:rsidR="009F12EC" w:rsidRPr="00073C6C" w:rsidRDefault="009F12EC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6" w:space="0" w:color="auto"/>
            </w:tcBorders>
          </w:tcPr>
          <w:p w14:paraId="31AD7F3F" w14:textId="5FE5CEAE" w:rsidR="009F12EC" w:rsidRPr="00073C6C" w:rsidRDefault="009F12EC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F758D2" w14:textId="77777777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7174E54" w14:textId="6B2E9E97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 197,091,692.18 </w:t>
            </w:r>
          </w:p>
        </w:tc>
        <w:tc>
          <w:tcPr>
            <w:tcW w:w="143" w:type="dxa"/>
          </w:tcPr>
          <w:p w14:paraId="74249E6A" w14:textId="77777777" w:rsidR="009F12EC" w:rsidRPr="00073C6C" w:rsidRDefault="009F12EC" w:rsidP="00073C6C">
            <w:pPr>
              <w:tabs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DE47A9" w14:textId="4071AFF4" w:rsidR="009F12EC" w:rsidRPr="00073C6C" w:rsidRDefault="009F12EC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251,252,033.19</w:t>
            </w:r>
          </w:p>
        </w:tc>
      </w:tr>
      <w:tr w:rsidR="00922922" w:rsidRPr="00073C6C" w14:paraId="2DCB43E5" w14:textId="77777777" w:rsidTr="00073C6C">
        <w:tc>
          <w:tcPr>
            <w:tcW w:w="3003" w:type="dxa"/>
          </w:tcPr>
          <w:p w14:paraId="5A567EBC" w14:textId="77777777" w:rsidR="003025B1" w:rsidRPr="005C7208" w:rsidRDefault="003025B1" w:rsidP="00073C6C">
            <w:pPr>
              <w:tabs>
                <w:tab w:val="left" w:pos="540"/>
              </w:tabs>
              <w:spacing w:line="300" w:lineRule="exact"/>
              <w:ind w:left="-57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7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4348D667" w14:textId="77777777" w:rsidR="003025B1" w:rsidRPr="00073C6C" w:rsidRDefault="003025B1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55FAAB" w14:textId="77777777" w:rsidR="003025B1" w:rsidRPr="00073C6C" w:rsidRDefault="003025B1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double" w:sz="6" w:space="0" w:color="auto"/>
            </w:tcBorders>
            <w:shd w:val="clear" w:color="auto" w:fill="auto"/>
          </w:tcPr>
          <w:p w14:paraId="697E565F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C47C10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42D84DD3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F2E7396" w14:textId="77777777" w:rsidR="003025B1" w:rsidRPr="00073C6C" w:rsidRDefault="003025B1" w:rsidP="00073C6C">
            <w:pPr>
              <w:tabs>
                <w:tab w:val="clear" w:pos="907"/>
                <w:tab w:val="decimal" w:pos="882"/>
              </w:tabs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34153CD3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22922" w:rsidRPr="00073C6C" w14:paraId="7A153265" w14:textId="77777777" w:rsidTr="00073C6C">
        <w:tc>
          <w:tcPr>
            <w:tcW w:w="3003" w:type="dxa"/>
          </w:tcPr>
          <w:p w14:paraId="69F8687A" w14:textId="77777777" w:rsidR="003025B1" w:rsidRPr="005C7208" w:rsidRDefault="003025B1" w:rsidP="00073C6C">
            <w:pPr>
              <w:tabs>
                <w:tab w:val="left" w:pos="540"/>
              </w:tabs>
              <w:spacing w:line="300" w:lineRule="exact"/>
              <w:ind w:left="-5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gridSpan w:val="3"/>
            <w:shd w:val="clear" w:color="auto" w:fill="auto"/>
          </w:tcPr>
          <w:p w14:paraId="79CD0AAD" w14:textId="77777777" w:rsidR="003025B1" w:rsidRPr="00073C6C" w:rsidRDefault="003025B1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A1F8070" w14:textId="77777777" w:rsidR="003025B1" w:rsidRPr="00073C6C" w:rsidRDefault="003025B1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358F309D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48CE67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1231750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6A42465B" w14:textId="77777777" w:rsidR="003025B1" w:rsidRPr="00073C6C" w:rsidRDefault="003025B1" w:rsidP="00073C6C">
            <w:pPr>
              <w:tabs>
                <w:tab w:val="clear" w:pos="907"/>
                <w:tab w:val="decimal" w:pos="882"/>
              </w:tabs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91F94A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22922" w:rsidRPr="00073C6C" w14:paraId="33BF4A72" w14:textId="77777777" w:rsidTr="00073C6C">
        <w:tc>
          <w:tcPr>
            <w:tcW w:w="3003" w:type="dxa"/>
          </w:tcPr>
          <w:p w14:paraId="1A3B3478" w14:textId="284C8B0B" w:rsidR="003025B1" w:rsidRPr="005C7208" w:rsidRDefault="003025B1" w:rsidP="00073C6C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E74D11"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นาย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ชำนาญ พรพิไลลักษณ์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58A919" w14:textId="6CF7CE3A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5C0531" w14:textId="77777777" w:rsidR="003025B1" w:rsidRPr="00073C6C" w:rsidRDefault="003025B1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053FEBDE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2,500,000.00</w:t>
            </w:r>
          </w:p>
        </w:tc>
        <w:tc>
          <w:tcPr>
            <w:tcW w:w="142" w:type="dxa"/>
            <w:shd w:val="clear" w:color="auto" w:fill="auto"/>
          </w:tcPr>
          <w:p w14:paraId="00484692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FC7F4E0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650A2B29" w14:textId="77777777" w:rsidR="003025B1" w:rsidRPr="00073C6C" w:rsidRDefault="003025B1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5226C0CD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22922" w:rsidRPr="00073C6C" w14:paraId="34186ABA" w14:textId="77777777" w:rsidTr="00073C6C">
        <w:tc>
          <w:tcPr>
            <w:tcW w:w="3003" w:type="dxa"/>
          </w:tcPr>
          <w:p w14:paraId="4C97C650" w14:textId="77777777" w:rsidR="003025B1" w:rsidRPr="005C7208" w:rsidRDefault="003025B1" w:rsidP="00073C6C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FCF2A" w14:textId="79AF847F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DB71E0" w14:textId="77777777" w:rsidR="003025B1" w:rsidRPr="00073C6C" w:rsidRDefault="003025B1" w:rsidP="00073C6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AC5C58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sz w:val="24"/>
                <w:szCs w:val="24"/>
              </w:rPr>
              <w:t>2,500,000.00</w:t>
            </w:r>
          </w:p>
        </w:tc>
        <w:tc>
          <w:tcPr>
            <w:tcW w:w="142" w:type="dxa"/>
            <w:shd w:val="clear" w:color="auto" w:fill="auto"/>
          </w:tcPr>
          <w:p w14:paraId="565F57C3" w14:textId="77777777" w:rsidR="003025B1" w:rsidRPr="00073C6C" w:rsidRDefault="003025B1" w:rsidP="00073C6C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2B6ABBC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4E7013F" w14:textId="77777777" w:rsidR="003025B1" w:rsidRPr="00073C6C" w:rsidRDefault="003025B1" w:rsidP="00073C6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D279F56" w14:textId="77777777" w:rsidR="003025B1" w:rsidRPr="00073C6C" w:rsidRDefault="003025B1" w:rsidP="00073C6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3C6C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14:paraId="26CB7C86" w14:textId="1B7EFA7E" w:rsidR="00073C6C" w:rsidRDefault="00073C6C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15C70EA" w14:textId="0264A33E" w:rsidR="00E74D11" w:rsidRDefault="00E74D11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9D73A18" w14:textId="00DC89E2" w:rsidR="00E74D11" w:rsidRDefault="00E74D11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7A26172" w14:textId="1B810AB0" w:rsidR="00E74D11" w:rsidRDefault="00E74D11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083D0BA" w14:textId="1BEB360B" w:rsidR="00E74D11" w:rsidRDefault="00E74D11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9850449" w14:textId="77777777" w:rsidR="00E74D11" w:rsidRDefault="00E74D11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133ECE0" w14:textId="77777777" w:rsidR="00E74D11" w:rsidRDefault="00E74D11" w:rsidP="00A9772A">
      <w:pPr>
        <w:tabs>
          <w:tab w:val="left" w:pos="567"/>
          <w:tab w:val="left" w:pos="7560"/>
          <w:tab w:val="left" w:pos="8364"/>
        </w:tabs>
        <w:spacing w:line="350" w:lineRule="exact"/>
        <w:ind w:right="-1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ADF5A5B" w14:textId="5742CA04" w:rsidR="00000719" w:rsidRPr="00922922" w:rsidRDefault="00000719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Pr="009229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 xml:space="preserve">31 </w:t>
      </w:r>
      <w:r w:rsidRPr="005C720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 xml:space="preserve">2565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22922">
        <w:rPr>
          <w:rFonts w:asciiTheme="majorBidi" w:hAnsiTheme="majorBidi" w:cstheme="majorBidi"/>
          <w:sz w:val="32"/>
          <w:szCs w:val="32"/>
        </w:rPr>
        <w:t xml:space="preserve">2564 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922922">
        <w:rPr>
          <w:rFonts w:asciiTheme="majorBidi" w:hAnsiTheme="majorBidi" w:cstheme="majorBidi"/>
          <w:sz w:val="32"/>
          <w:szCs w:val="32"/>
          <w:cs/>
        </w:rPr>
        <w:t>เงินให้กู้ยืมและ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22922">
        <w:rPr>
          <w:rFonts w:asciiTheme="majorBidi" w:hAnsiTheme="majorBidi" w:cstheme="majorBidi"/>
          <w:sz w:val="32"/>
          <w:szCs w:val="32"/>
          <w:cs/>
        </w:rPr>
        <w:t>เงินกู้ยืมจากบุคคลและกิจการที่เกี่ยวข้องกัน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42" w:type="dxa"/>
        <w:tblInd w:w="90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7"/>
        <w:gridCol w:w="256"/>
        <w:gridCol w:w="991"/>
        <w:gridCol w:w="134"/>
        <w:gridCol w:w="1247"/>
        <w:gridCol w:w="134"/>
        <w:gridCol w:w="1247"/>
        <w:gridCol w:w="134"/>
        <w:gridCol w:w="1252"/>
      </w:tblGrid>
      <w:tr w:rsidR="00922922" w:rsidRPr="00732E41" w14:paraId="0B6FF34F" w14:textId="77777777" w:rsidTr="00F46184">
        <w:tc>
          <w:tcPr>
            <w:tcW w:w="2947" w:type="dxa"/>
          </w:tcPr>
          <w:p w14:paraId="46A8ADFA" w14:textId="77777777" w:rsidR="00000719" w:rsidRPr="00732E41" w:rsidRDefault="00000719" w:rsidP="00F46184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bookmarkStart w:id="0" w:name="_Hlk119932838"/>
          </w:p>
        </w:tc>
        <w:tc>
          <w:tcPr>
            <w:tcW w:w="5395" w:type="dxa"/>
            <w:gridSpan w:val="8"/>
            <w:tcBorders>
              <w:bottom w:val="single" w:sz="6" w:space="0" w:color="auto"/>
            </w:tcBorders>
            <w:vAlign w:val="bottom"/>
          </w:tcPr>
          <w:p w14:paraId="502736D9" w14:textId="77777777" w:rsidR="00000719" w:rsidRPr="00732E41" w:rsidRDefault="00000719" w:rsidP="00F4618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732E41" w14:paraId="409084EF" w14:textId="77777777" w:rsidTr="000C1C44">
        <w:tc>
          <w:tcPr>
            <w:tcW w:w="2947" w:type="dxa"/>
          </w:tcPr>
          <w:p w14:paraId="60D5D452" w14:textId="77777777" w:rsidR="00000719" w:rsidRPr="00732E41" w:rsidRDefault="00000719" w:rsidP="00F46184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F3797" w14:textId="77777777" w:rsidR="00000719" w:rsidRPr="00732E41" w:rsidRDefault="00000719" w:rsidP="00F4618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244619D" w14:textId="77777777" w:rsidR="00000719" w:rsidRPr="00732E41" w:rsidRDefault="00000719" w:rsidP="00F4618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61A1FF" w14:textId="77777777" w:rsidR="00000719" w:rsidRPr="00732E41" w:rsidRDefault="00000719" w:rsidP="00F4618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732E41" w14:paraId="3D330754" w14:textId="77777777" w:rsidTr="000C1C44">
        <w:tc>
          <w:tcPr>
            <w:tcW w:w="2947" w:type="dxa"/>
          </w:tcPr>
          <w:p w14:paraId="0348A1BD" w14:textId="77777777" w:rsidR="00000719" w:rsidRPr="005C7208" w:rsidRDefault="00000719" w:rsidP="00F46184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14718C21" w14:textId="7D43C120" w:rsidR="00000719" w:rsidRPr="00732E41" w:rsidRDefault="00000719" w:rsidP="00F46184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1997DE" w14:textId="77777777" w:rsidR="00000719" w:rsidRPr="00732E41" w:rsidRDefault="00000719" w:rsidP="00F46184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7E4143C" w14:textId="62F586A3" w:rsidR="00000719" w:rsidRPr="00732E41" w:rsidRDefault="00000719" w:rsidP="00F4618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33E933EA" w14:textId="77777777" w:rsidR="00000719" w:rsidRPr="005C7208" w:rsidRDefault="00000719" w:rsidP="00F4618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vAlign w:val="bottom"/>
          </w:tcPr>
          <w:p w14:paraId="147963FD" w14:textId="76C791EE" w:rsidR="00000719" w:rsidRPr="00732E41" w:rsidRDefault="00000719" w:rsidP="00F46184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0FFD9B6F" w14:textId="77777777" w:rsidR="00000719" w:rsidRPr="00732E41" w:rsidRDefault="00000719" w:rsidP="00F4618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vAlign w:val="bottom"/>
          </w:tcPr>
          <w:p w14:paraId="0F409F7C" w14:textId="71A6E272" w:rsidR="00000719" w:rsidRPr="00732E41" w:rsidRDefault="00000719" w:rsidP="00F46184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732E41" w14:paraId="0A02B1CD" w14:textId="77777777" w:rsidTr="000C1C44">
        <w:tc>
          <w:tcPr>
            <w:tcW w:w="2947" w:type="dxa"/>
          </w:tcPr>
          <w:p w14:paraId="69ACEC97" w14:textId="77777777" w:rsidR="00000719" w:rsidRPr="005C7208" w:rsidRDefault="00000719" w:rsidP="00F46184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29FD5D36" w14:textId="77777777" w:rsidR="00000719" w:rsidRPr="00732E41" w:rsidRDefault="00000719" w:rsidP="00F46184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ED99DC" w14:textId="77777777" w:rsidR="00000719" w:rsidRPr="00732E41" w:rsidRDefault="00000719" w:rsidP="00F46184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34846E" w14:textId="77777777" w:rsidR="00000719" w:rsidRPr="00732E41" w:rsidRDefault="00000719" w:rsidP="00F46184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96561" w14:textId="77777777" w:rsidR="00000719" w:rsidRPr="005C7208" w:rsidRDefault="00000719" w:rsidP="00F4618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7742DFA0" w14:textId="77777777" w:rsidR="00000719" w:rsidRPr="00732E41" w:rsidRDefault="00000719" w:rsidP="00F46184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89EF77" w14:textId="77777777" w:rsidR="00000719" w:rsidRPr="00732E41" w:rsidRDefault="00000719" w:rsidP="00F4618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</w:tcPr>
          <w:p w14:paraId="55B48943" w14:textId="77777777" w:rsidR="00000719" w:rsidRPr="00732E41" w:rsidRDefault="00000719" w:rsidP="00F46184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732E41" w14:paraId="27151AD0" w14:textId="77777777" w:rsidTr="000C1C44">
        <w:tc>
          <w:tcPr>
            <w:tcW w:w="2947" w:type="dxa"/>
          </w:tcPr>
          <w:p w14:paraId="246BAC83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47" w:type="dxa"/>
            <w:gridSpan w:val="2"/>
          </w:tcPr>
          <w:p w14:paraId="51C5E96B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9880D1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92AEAF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446AD5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26C33F81" w14:textId="72E7AE29" w:rsidR="009F12EC" w:rsidRPr="00732E41" w:rsidRDefault="00840A0A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254,500,000.00</w:t>
            </w:r>
          </w:p>
        </w:tc>
        <w:tc>
          <w:tcPr>
            <w:tcW w:w="134" w:type="dxa"/>
          </w:tcPr>
          <w:p w14:paraId="2B67EE56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4D2F351B" w14:textId="7985807B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231,500,000.00</w:t>
            </w:r>
          </w:p>
        </w:tc>
      </w:tr>
      <w:tr w:rsidR="00922922" w:rsidRPr="00732E41" w14:paraId="477350C5" w14:textId="77777777" w:rsidTr="000C1C44">
        <w:tc>
          <w:tcPr>
            <w:tcW w:w="2947" w:type="dxa"/>
          </w:tcPr>
          <w:p w14:paraId="6FB25468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ดอกเบี้ยรับรอตัดบัญชี</w:t>
            </w:r>
            <w:r w:rsidRPr="00732E41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Pr="00732E41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247" w:type="dxa"/>
            <w:gridSpan w:val="2"/>
          </w:tcPr>
          <w:p w14:paraId="275D187D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812CE2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A399CB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4FC35C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15066642" w14:textId="5042D7E5" w:rsidR="009F12EC" w:rsidRPr="00732E41" w:rsidRDefault="009F12EC" w:rsidP="009F12EC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 w:hint="cs"/>
                <w:bCs/>
                <w:sz w:val="24"/>
                <w:szCs w:val="24"/>
              </w:rPr>
              <w:t>(</w:t>
            </w:r>
            <w:r w:rsidRPr="00732E41">
              <w:rPr>
                <w:rFonts w:ascii="Angsana New" w:hAnsi="Angsana New"/>
                <w:bCs/>
                <w:sz w:val="24"/>
                <w:szCs w:val="24"/>
              </w:rPr>
              <w:t>1,330,885.04</w:t>
            </w:r>
            <w:r w:rsidRPr="00732E41">
              <w:rPr>
                <w:rFonts w:ascii="Angsana New" w:hAnsi="Angsana New" w:hint="cs"/>
                <w:bCs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18DB08B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23BA91AD" w14:textId="427B3F31" w:rsidR="009F12EC" w:rsidRPr="00732E41" w:rsidRDefault="009F12EC" w:rsidP="009F12EC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 w:hint="cs"/>
                <w:bCs/>
                <w:sz w:val="24"/>
                <w:szCs w:val="24"/>
              </w:rPr>
              <w:t>(</w:t>
            </w: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1,330,885.04</w:t>
            </w:r>
            <w:r w:rsidRPr="00732E41">
              <w:rPr>
                <w:rFonts w:asciiTheme="majorBidi" w:hAnsiTheme="majorBidi" w:cstheme="majorBidi" w:hint="cs"/>
                <w:bCs/>
                <w:sz w:val="24"/>
                <w:szCs w:val="24"/>
              </w:rPr>
              <w:t>)</w:t>
            </w:r>
          </w:p>
        </w:tc>
      </w:tr>
      <w:tr w:rsidR="00922922" w:rsidRPr="00732E41" w14:paraId="44A41C12" w14:textId="77777777" w:rsidTr="000C1C44">
        <w:tc>
          <w:tcPr>
            <w:tcW w:w="2947" w:type="dxa"/>
          </w:tcPr>
          <w:p w14:paraId="2DEE74E0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บวก</w:t>
            </w: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30069103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F5FF8D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59876F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AD848A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2C28C75" w14:textId="49E6ABBA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1,211,606.95</w:t>
            </w:r>
          </w:p>
        </w:tc>
        <w:tc>
          <w:tcPr>
            <w:tcW w:w="134" w:type="dxa"/>
          </w:tcPr>
          <w:p w14:paraId="3C9334AD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7658B852" w14:textId="0D34256D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939,526.72</w:t>
            </w:r>
          </w:p>
        </w:tc>
      </w:tr>
      <w:tr w:rsidR="00922922" w:rsidRPr="00732E41" w14:paraId="1807A425" w14:textId="77777777" w:rsidTr="000C1C44">
        <w:tc>
          <w:tcPr>
            <w:tcW w:w="2947" w:type="dxa"/>
          </w:tcPr>
          <w:p w14:paraId="66D5C929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329315F1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BD958B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71ECAEA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5B4F8C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1076DD9" w14:textId="2B2BFB5D" w:rsidR="009F12EC" w:rsidRPr="00732E41" w:rsidRDefault="00840A0A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254,380,721.91</w:t>
            </w:r>
          </w:p>
        </w:tc>
        <w:tc>
          <w:tcPr>
            <w:tcW w:w="134" w:type="dxa"/>
          </w:tcPr>
          <w:p w14:paraId="250DFC52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</w:tcPr>
          <w:p w14:paraId="24958B24" w14:textId="45DD269B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231,108,641.68</w:t>
            </w:r>
          </w:p>
        </w:tc>
      </w:tr>
      <w:tr w:rsidR="00922922" w:rsidRPr="00732E41" w14:paraId="3ABC9509" w14:textId="77777777" w:rsidTr="000C1C44">
        <w:tc>
          <w:tcPr>
            <w:tcW w:w="2947" w:type="dxa"/>
          </w:tcPr>
          <w:p w14:paraId="7830DE87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gridSpan w:val="2"/>
          </w:tcPr>
          <w:p w14:paraId="05D5DF00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D8C383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D1617E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95DDA4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5D649F43" w14:textId="6D6E863A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3EC080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1A6BF5AC" w14:textId="4B412433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 xml:space="preserve"> 34,000,000.00 </w:t>
            </w:r>
          </w:p>
        </w:tc>
      </w:tr>
      <w:tr w:rsidR="00922922" w:rsidRPr="00732E41" w14:paraId="46192464" w14:textId="77777777" w:rsidTr="000C1C44">
        <w:tc>
          <w:tcPr>
            <w:tcW w:w="2947" w:type="dxa"/>
          </w:tcPr>
          <w:p w14:paraId="6FAE5408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0DDAA7FA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86AD90C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6154FD0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A3D015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727039" w14:textId="6F7F1B4C" w:rsidR="009F12EC" w:rsidRPr="00732E41" w:rsidRDefault="009F12EC" w:rsidP="009F12EC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(56,000,000.00)</w:t>
            </w:r>
          </w:p>
        </w:tc>
        <w:tc>
          <w:tcPr>
            <w:tcW w:w="134" w:type="dxa"/>
          </w:tcPr>
          <w:p w14:paraId="46481632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6884DAF" w14:textId="09470BCD" w:rsidR="009F12EC" w:rsidRPr="00732E41" w:rsidRDefault="009F12EC" w:rsidP="009F12EC">
            <w:pPr>
              <w:spacing w:line="300" w:lineRule="exact"/>
              <w:ind w:left="-4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 xml:space="preserve"> (11,</w:t>
            </w:r>
            <w:r w:rsidRPr="00732E4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732E41">
              <w:rPr>
                <w:rFonts w:ascii="Angsana New" w:hAnsi="Angsana New"/>
                <w:sz w:val="24"/>
                <w:szCs w:val="24"/>
              </w:rPr>
              <w:t>,000.00)</w:t>
            </w:r>
          </w:p>
        </w:tc>
      </w:tr>
      <w:tr w:rsidR="00922922" w:rsidRPr="00732E41" w14:paraId="0E3F28C1" w14:textId="77777777" w:rsidTr="000C1C44">
        <w:tc>
          <w:tcPr>
            <w:tcW w:w="2947" w:type="dxa"/>
          </w:tcPr>
          <w:p w14:paraId="4D95E6CB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0AC3EB1E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1F8A8F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134D50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89ED34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5D9007" w14:textId="7F03B83D" w:rsidR="009F12EC" w:rsidRPr="00732E41" w:rsidRDefault="00840A0A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198,380,721.91</w:t>
            </w:r>
          </w:p>
        </w:tc>
        <w:tc>
          <w:tcPr>
            <w:tcW w:w="134" w:type="dxa"/>
          </w:tcPr>
          <w:p w14:paraId="576B0F7F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13E4DE5" w14:textId="35999D5B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254,108,641.68</w:t>
            </w:r>
          </w:p>
        </w:tc>
      </w:tr>
      <w:tr w:rsidR="00922922" w:rsidRPr="00732E41" w14:paraId="4DC6FE88" w14:textId="77777777" w:rsidTr="000C1C44">
        <w:tc>
          <w:tcPr>
            <w:tcW w:w="3203" w:type="dxa"/>
            <w:gridSpan w:val="2"/>
          </w:tcPr>
          <w:p w14:paraId="280B306F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C7208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504DCE44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EEEC88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FF4F17B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E0A784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8756C2" w14:textId="51E70E36" w:rsidR="009F12EC" w:rsidRPr="00732E41" w:rsidRDefault="000C1C44" w:rsidP="000C1C44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(1,289,029.73)</w:t>
            </w:r>
          </w:p>
        </w:tc>
        <w:tc>
          <w:tcPr>
            <w:tcW w:w="134" w:type="dxa"/>
          </w:tcPr>
          <w:p w14:paraId="46182838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27CBBAB8" w14:textId="01F28ECB" w:rsidR="009F12EC" w:rsidRPr="00732E41" w:rsidRDefault="009F12EC" w:rsidP="000C1C44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32E41">
              <w:rPr>
                <w:rFonts w:ascii="Angsana New" w:hAnsi="Angsana New"/>
                <w:bCs/>
                <w:sz w:val="24"/>
                <w:szCs w:val="24"/>
              </w:rPr>
              <w:t>(2,856,608.49)</w:t>
            </w:r>
          </w:p>
        </w:tc>
      </w:tr>
      <w:tr w:rsidR="00922922" w:rsidRPr="00732E41" w14:paraId="61D46937" w14:textId="77777777" w:rsidTr="000C1C44">
        <w:tc>
          <w:tcPr>
            <w:tcW w:w="2947" w:type="dxa"/>
          </w:tcPr>
          <w:p w14:paraId="661F9181" w14:textId="77777777" w:rsidR="009F12EC" w:rsidRPr="005C7208" w:rsidRDefault="009F12EC" w:rsidP="009F12EC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641DE37E" w14:textId="77777777" w:rsidR="009F12EC" w:rsidRPr="00732E41" w:rsidRDefault="009F12EC" w:rsidP="009F12EC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AD4C9C" w14:textId="77777777" w:rsidR="009F12EC" w:rsidRPr="00732E41" w:rsidRDefault="009F12EC" w:rsidP="009F12EC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60F5D5" w14:textId="77777777" w:rsidR="009F12EC" w:rsidRPr="00732E41" w:rsidRDefault="009F12EC" w:rsidP="009F12E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C3BB33" w14:textId="77777777" w:rsidR="009F12EC" w:rsidRPr="005C7208" w:rsidRDefault="009F12EC" w:rsidP="009F12EC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1F19707" w14:textId="0B54E8DA" w:rsidR="009F12EC" w:rsidRPr="00732E41" w:rsidRDefault="000C1C44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197,091,692.18</w:t>
            </w:r>
          </w:p>
        </w:tc>
        <w:tc>
          <w:tcPr>
            <w:tcW w:w="134" w:type="dxa"/>
          </w:tcPr>
          <w:p w14:paraId="6C3BB8FD" w14:textId="77777777" w:rsidR="009F12EC" w:rsidRPr="00732E41" w:rsidRDefault="009F12EC" w:rsidP="009F12E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A34ACC2" w14:textId="44D6C137" w:rsidR="009F12EC" w:rsidRPr="00732E41" w:rsidRDefault="009F12EC" w:rsidP="009F12EC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251,252,033.19</w:t>
            </w:r>
          </w:p>
        </w:tc>
      </w:tr>
      <w:tr w:rsidR="00922922" w:rsidRPr="00732E41" w14:paraId="004DF1F0" w14:textId="77777777" w:rsidTr="000C1C44">
        <w:tc>
          <w:tcPr>
            <w:tcW w:w="2947" w:type="dxa"/>
          </w:tcPr>
          <w:p w14:paraId="2CD53B8C" w14:textId="77777777" w:rsidR="000C1C44" w:rsidRPr="005C7208" w:rsidRDefault="000C1C44" w:rsidP="000C1C44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  <w:r w:rsidRPr="005C7208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hint="cs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  <w:gridSpan w:val="2"/>
          </w:tcPr>
          <w:p w14:paraId="0B5A382A" w14:textId="77777777" w:rsidR="000C1C44" w:rsidRPr="00732E41" w:rsidRDefault="000C1C44" w:rsidP="000C1C44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294F9E" w14:textId="77777777" w:rsidR="000C1C44" w:rsidRPr="00732E41" w:rsidRDefault="000C1C44" w:rsidP="000C1C44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EE02842" w14:textId="77777777" w:rsidR="000C1C44" w:rsidRPr="00732E41" w:rsidRDefault="000C1C44" w:rsidP="000C1C44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7526DF" w14:textId="77777777" w:rsidR="000C1C44" w:rsidRPr="005C7208" w:rsidRDefault="000C1C44" w:rsidP="000C1C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51610A02" w14:textId="1BD73272" w:rsidR="000C1C44" w:rsidRPr="00732E41" w:rsidRDefault="000C1C44" w:rsidP="000C1C44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C9D621" w14:textId="77777777" w:rsidR="000C1C44" w:rsidRPr="00732E41" w:rsidRDefault="000C1C44" w:rsidP="000C1C4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64287CF0" w14:textId="2CC73D8A" w:rsidR="000C1C44" w:rsidRPr="00732E41" w:rsidRDefault="000C1C44" w:rsidP="000C1C44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(56,000,000.00)</w:t>
            </w:r>
          </w:p>
        </w:tc>
      </w:tr>
      <w:tr w:rsidR="00922922" w:rsidRPr="00732E41" w14:paraId="470B3F42" w14:textId="77777777" w:rsidTr="000C1C44">
        <w:tc>
          <w:tcPr>
            <w:tcW w:w="2947" w:type="dxa"/>
          </w:tcPr>
          <w:p w14:paraId="49472322" w14:textId="77777777" w:rsidR="000C1C44" w:rsidRPr="005C7208" w:rsidRDefault="000C1C44" w:rsidP="000C1C44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5C7208">
              <w:rPr>
                <w:rFonts w:ascii="Angsana New" w:hAnsi="Angsana New" w:hint="cs"/>
                <w:b/>
                <w:sz w:val="24"/>
                <w:szCs w:val="24"/>
                <w:cs/>
              </w:rPr>
              <w:t>สิ้นปี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1BA9DE" w14:textId="77777777" w:rsidR="000C1C44" w:rsidRPr="00732E41" w:rsidRDefault="000C1C44" w:rsidP="000C1C44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507BB2" w14:textId="77777777" w:rsidR="000C1C44" w:rsidRPr="00732E41" w:rsidRDefault="000C1C44" w:rsidP="000C1C44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BA63188" w14:textId="77777777" w:rsidR="000C1C44" w:rsidRPr="00732E41" w:rsidRDefault="000C1C44" w:rsidP="000C1C44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E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C70E63" w14:textId="77777777" w:rsidR="000C1C44" w:rsidRPr="005C7208" w:rsidRDefault="000C1C44" w:rsidP="000C1C4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FDFF3" w14:textId="09413217" w:rsidR="000C1C44" w:rsidRPr="00732E41" w:rsidRDefault="000C1C44" w:rsidP="000C1C44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197,091,692.18</w:t>
            </w:r>
          </w:p>
        </w:tc>
        <w:tc>
          <w:tcPr>
            <w:tcW w:w="134" w:type="dxa"/>
          </w:tcPr>
          <w:p w14:paraId="50BF745F" w14:textId="77777777" w:rsidR="000C1C44" w:rsidRPr="00732E41" w:rsidRDefault="000C1C44" w:rsidP="000C1C44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E04D88" w14:textId="3021FD53" w:rsidR="000C1C44" w:rsidRPr="00732E41" w:rsidRDefault="000C1C44" w:rsidP="000C1C44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E41">
              <w:rPr>
                <w:rFonts w:asciiTheme="majorBidi" w:hAnsiTheme="majorBidi" w:cstheme="majorBidi"/>
                <w:bCs/>
                <w:sz w:val="24"/>
                <w:szCs w:val="24"/>
              </w:rPr>
              <w:t>195,252,033.19</w:t>
            </w:r>
          </w:p>
        </w:tc>
      </w:tr>
      <w:bookmarkEnd w:id="0"/>
    </w:tbl>
    <w:p w14:paraId="60115D94" w14:textId="77777777" w:rsidR="008E3A01" w:rsidRPr="00922922" w:rsidRDefault="008E3A01" w:rsidP="00000719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bCs/>
          <w:sz w:val="24"/>
          <w:szCs w:val="24"/>
          <w:vertAlign w:val="superscript"/>
        </w:rPr>
      </w:pPr>
    </w:p>
    <w:p w14:paraId="5A9688EE" w14:textId="3866EFFC" w:rsidR="00000719" w:rsidRPr="00922922" w:rsidRDefault="00000719" w:rsidP="00000719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bCs/>
          <w:sz w:val="24"/>
          <w:szCs w:val="24"/>
          <w:vertAlign w:val="superscript"/>
        </w:rPr>
        <w:t>(*)</w:t>
      </w:r>
      <w:r w:rsidRPr="005C7208">
        <w:rPr>
          <w:rFonts w:ascii="Angsana New" w:hAnsi="Angsana New" w:hint="cs"/>
          <w:b/>
          <w:sz w:val="24"/>
          <w:szCs w:val="24"/>
          <w:cs/>
        </w:rPr>
        <w:t xml:space="preserve"> บริษัทมีเงินให้กู้ยืมแก่บริษัทย่อ</w:t>
      </w:r>
      <w:r w:rsidRPr="005C7208">
        <w:rPr>
          <w:rFonts w:ascii="Angsana New" w:hAnsi="Angsana New"/>
          <w:b/>
          <w:sz w:val="24"/>
          <w:szCs w:val="24"/>
          <w:cs/>
        </w:rPr>
        <w:t>ย ซึ่งคิดอัตราดอกเบี้ยต่ำกว่าราคาตลาด บริษัทจึงได้รับรู้ผลต่างระหว่างจำนวนเงิน</w:t>
      </w:r>
      <w:r w:rsidRPr="005C7208">
        <w:rPr>
          <w:rFonts w:ascii="Angsana New" w:hAnsi="Angsana New"/>
          <w:b/>
          <w:sz w:val="24"/>
          <w:szCs w:val="24"/>
          <w:cs/>
        </w:rPr>
        <w:br/>
        <w:t>ที่ให้กู้ยืมกับมูลค่ายุติธรรมของเงินให้กู้ยืมดังกล่าว</w:t>
      </w:r>
    </w:p>
    <w:p w14:paraId="6AE8EC22" w14:textId="04B7BE9B" w:rsidR="00000719" w:rsidRPr="00922922" w:rsidRDefault="00000719" w:rsidP="00000719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70AD4A5" w14:textId="77777777" w:rsidR="0096024C" w:rsidRPr="00922922" w:rsidRDefault="0096024C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C72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58CAB43" w14:textId="38F064D3" w:rsidR="00887FDA" w:rsidRPr="00922922" w:rsidRDefault="00B639F3" w:rsidP="009A0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="005944AB" w:rsidRPr="00922922">
        <w:rPr>
          <w:rFonts w:asciiTheme="majorBidi" w:hAnsiTheme="majorBidi"/>
          <w:sz w:val="32"/>
          <w:szCs w:val="32"/>
        </w:rPr>
        <w:t>3</w:t>
      </w:r>
      <w:r w:rsidRPr="005C7208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922922">
        <w:rPr>
          <w:rFonts w:asciiTheme="majorBidi" w:hAnsiTheme="majorBidi"/>
          <w:sz w:val="32"/>
          <w:szCs w:val="32"/>
        </w:rPr>
        <w:t xml:space="preserve">1 </w:t>
      </w:r>
      <w:r w:rsidRPr="005C7208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5944AB" w:rsidRPr="00922922">
        <w:rPr>
          <w:rFonts w:asciiTheme="majorBidi" w:hAnsiTheme="majorBidi"/>
          <w:sz w:val="32"/>
          <w:szCs w:val="32"/>
        </w:rPr>
        <w:t>2566</w:t>
      </w:r>
      <w:r w:rsidRPr="005C7208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5944AB" w:rsidRPr="00922922">
        <w:rPr>
          <w:rFonts w:asciiTheme="majorBidi" w:hAnsiTheme="majorBidi"/>
          <w:sz w:val="32"/>
          <w:szCs w:val="32"/>
        </w:rPr>
        <w:t>95,000.00</w:t>
      </w:r>
      <w:r w:rsidRPr="005C7208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5D9862C2" w14:textId="53BF049B" w:rsidR="008E3A01" w:rsidRDefault="008E3A01" w:rsidP="009A0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</w:p>
    <w:p w14:paraId="61886CEB" w14:textId="77777777" w:rsidR="000358BC" w:rsidRPr="00922922" w:rsidRDefault="00D44797" w:rsidP="009A0268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922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014EB720" w:rsidR="00A37A35" w:rsidRPr="00922922" w:rsidRDefault="00A37A35" w:rsidP="009A026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922922" w:rsidRPr="00922922" w14:paraId="127ACE79" w14:textId="77777777" w:rsidTr="00F46184">
        <w:tc>
          <w:tcPr>
            <w:tcW w:w="2891" w:type="dxa"/>
          </w:tcPr>
          <w:p w14:paraId="5F1985B1" w14:textId="77777777" w:rsidR="00105A8D" w:rsidRPr="00922922" w:rsidRDefault="00105A8D" w:rsidP="00B859B7">
            <w:pPr>
              <w:tabs>
                <w:tab w:val="left" w:pos="540"/>
              </w:tabs>
              <w:spacing w:line="34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14:paraId="712AD002" w14:textId="77777777" w:rsidR="00105A8D" w:rsidRPr="005C7208" w:rsidRDefault="00105A8D" w:rsidP="00B859B7">
            <w:pPr>
              <w:tabs>
                <w:tab w:val="left" w:pos="1152"/>
              </w:tabs>
              <w:spacing w:line="34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43468323" w14:textId="77777777" w:rsidTr="00F46184">
        <w:tc>
          <w:tcPr>
            <w:tcW w:w="2891" w:type="dxa"/>
          </w:tcPr>
          <w:p w14:paraId="0C4FA13F" w14:textId="77777777" w:rsidR="00105A8D" w:rsidRPr="00922922" w:rsidRDefault="00105A8D" w:rsidP="00B859B7">
            <w:pPr>
              <w:tabs>
                <w:tab w:val="left" w:pos="540"/>
              </w:tabs>
              <w:spacing w:line="34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E9A495" w14:textId="77777777" w:rsidR="00105A8D" w:rsidRPr="00922922" w:rsidRDefault="00105A8D" w:rsidP="00B859B7">
            <w:pPr>
              <w:tabs>
                <w:tab w:val="left" w:pos="1152"/>
              </w:tabs>
              <w:spacing w:line="34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5BD8E5" w14:textId="77777777" w:rsidR="00105A8D" w:rsidRPr="00922922" w:rsidRDefault="00105A8D" w:rsidP="00B859B7">
            <w:pPr>
              <w:tabs>
                <w:tab w:val="left" w:pos="1152"/>
              </w:tabs>
              <w:spacing w:line="34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9CB132" w14:textId="77777777" w:rsidR="00105A8D" w:rsidRPr="00922922" w:rsidRDefault="00105A8D" w:rsidP="00B859B7">
            <w:pPr>
              <w:tabs>
                <w:tab w:val="left" w:pos="1152"/>
              </w:tabs>
              <w:spacing w:line="34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103A03C3" w14:textId="77777777" w:rsidTr="00F46184">
        <w:tc>
          <w:tcPr>
            <w:tcW w:w="2891" w:type="dxa"/>
          </w:tcPr>
          <w:p w14:paraId="0321A37F" w14:textId="77777777" w:rsidR="00105A8D" w:rsidRPr="00922922" w:rsidRDefault="00105A8D" w:rsidP="00B859B7">
            <w:pPr>
              <w:tabs>
                <w:tab w:val="left" w:pos="540"/>
              </w:tabs>
              <w:spacing w:line="34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89E114" w14:textId="40B5CB78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8CA0FA" w14:textId="77777777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E083FBA" w14:textId="6D3C3056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" w:type="dxa"/>
          </w:tcPr>
          <w:p w14:paraId="1D81C985" w14:textId="77777777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71CAC0A" w14:textId="47D2E8FF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200C25E" w14:textId="77777777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22D559C" w14:textId="1D557C39" w:rsidR="00105A8D" w:rsidRPr="00922922" w:rsidRDefault="00105A8D" w:rsidP="00B859B7">
            <w:pPr>
              <w:spacing w:line="34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22922" w:rsidRPr="00922922" w14:paraId="226A9F38" w14:textId="77777777" w:rsidTr="00F46184">
        <w:tc>
          <w:tcPr>
            <w:tcW w:w="2891" w:type="dxa"/>
          </w:tcPr>
          <w:p w14:paraId="1CAF0B43" w14:textId="77777777" w:rsidR="005D462E" w:rsidRPr="005C7208" w:rsidRDefault="005D462E" w:rsidP="00B859B7">
            <w:pPr>
              <w:spacing w:line="34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FBE65" w14:textId="7DCAC48D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553,719.00 </w:t>
            </w:r>
          </w:p>
        </w:tc>
        <w:tc>
          <w:tcPr>
            <w:tcW w:w="141" w:type="dxa"/>
          </w:tcPr>
          <w:p w14:paraId="4847CCE2" w14:textId="77777777" w:rsidR="005D462E" w:rsidRPr="00922922" w:rsidRDefault="005D462E" w:rsidP="00B859B7">
            <w:pPr>
              <w:tabs>
                <w:tab w:val="left" w:pos="342"/>
                <w:tab w:val="left" w:pos="774"/>
                <w:tab w:val="left" w:pos="972"/>
              </w:tabs>
              <w:spacing w:line="34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058BC9AF" w14:textId="4DFD58C4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443,538.42</w:t>
            </w:r>
          </w:p>
        </w:tc>
        <w:tc>
          <w:tcPr>
            <w:tcW w:w="139" w:type="dxa"/>
          </w:tcPr>
          <w:p w14:paraId="5EC4DEF1" w14:textId="77777777" w:rsidR="005D462E" w:rsidRPr="005C7208" w:rsidRDefault="005D462E" w:rsidP="00B859B7">
            <w:pPr>
              <w:pStyle w:val="a0"/>
              <w:tabs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14:paraId="41A9AF5F" w14:textId="1F63181A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370,095.75 </w:t>
            </w:r>
          </w:p>
        </w:tc>
        <w:tc>
          <w:tcPr>
            <w:tcW w:w="134" w:type="dxa"/>
          </w:tcPr>
          <w:p w14:paraId="25B9B7F7" w14:textId="77777777" w:rsidR="005D462E" w:rsidRPr="00922922" w:rsidRDefault="005D462E" w:rsidP="00B859B7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60D33A26" w14:textId="415382A0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328,421.25 </w:t>
            </w:r>
          </w:p>
        </w:tc>
      </w:tr>
      <w:tr w:rsidR="00922922" w:rsidRPr="00922922" w14:paraId="3835CF71" w14:textId="77777777" w:rsidTr="00F46184">
        <w:tc>
          <w:tcPr>
            <w:tcW w:w="2891" w:type="dxa"/>
          </w:tcPr>
          <w:p w14:paraId="6F6AF1E5" w14:textId="77777777" w:rsidR="005D462E" w:rsidRPr="00922922" w:rsidRDefault="005D462E" w:rsidP="00B859B7">
            <w:pPr>
              <w:spacing w:line="34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</w:tcPr>
          <w:p w14:paraId="74CED420" w14:textId="66E36023" w:rsidR="005D462E" w:rsidRPr="005C7208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23,768,938.57 </w:t>
            </w:r>
          </w:p>
        </w:tc>
        <w:tc>
          <w:tcPr>
            <w:tcW w:w="141" w:type="dxa"/>
          </w:tcPr>
          <w:p w14:paraId="3DACCC3B" w14:textId="77777777" w:rsidR="005D462E" w:rsidRPr="00922922" w:rsidRDefault="005D462E" w:rsidP="00B859B7">
            <w:pPr>
              <w:tabs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14:paraId="2923CFF9" w14:textId="2B9DA618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21,957,111.72 </w:t>
            </w:r>
          </w:p>
        </w:tc>
        <w:tc>
          <w:tcPr>
            <w:tcW w:w="139" w:type="dxa"/>
          </w:tcPr>
          <w:p w14:paraId="5DEE4372" w14:textId="77777777" w:rsidR="005D462E" w:rsidRPr="005C7208" w:rsidRDefault="005D462E" w:rsidP="00B859B7">
            <w:pPr>
              <w:pStyle w:val="a0"/>
              <w:tabs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89E4AE7" w14:textId="37A05ABD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6,390,480.21 </w:t>
            </w:r>
          </w:p>
        </w:tc>
        <w:tc>
          <w:tcPr>
            <w:tcW w:w="134" w:type="dxa"/>
          </w:tcPr>
          <w:p w14:paraId="0BAC3545" w14:textId="77777777" w:rsidR="005D462E" w:rsidRPr="00922922" w:rsidRDefault="005D462E" w:rsidP="00B859B7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8845821" w14:textId="5FA6006F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17,438,264.60 </w:t>
            </w:r>
          </w:p>
        </w:tc>
      </w:tr>
      <w:tr w:rsidR="00922922" w:rsidRPr="00922922" w14:paraId="4321F115" w14:textId="77777777" w:rsidTr="00F46184">
        <w:tc>
          <w:tcPr>
            <w:tcW w:w="2891" w:type="dxa"/>
          </w:tcPr>
          <w:p w14:paraId="0363F9A5" w14:textId="77777777" w:rsidR="005D462E" w:rsidRPr="00922922" w:rsidRDefault="005D462E" w:rsidP="00B859B7">
            <w:pPr>
              <w:spacing w:line="34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</w:tcPr>
          <w:p w14:paraId="2D6CEF62" w14:textId="0025B811" w:rsidR="005D462E" w:rsidRPr="00922922" w:rsidRDefault="00874A4D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19,609,927.09</w:t>
            </w:r>
          </w:p>
        </w:tc>
        <w:tc>
          <w:tcPr>
            <w:tcW w:w="141" w:type="dxa"/>
          </w:tcPr>
          <w:p w14:paraId="47283E2B" w14:textId="77777777" w:rsidR="005D462E" w:rsidRPr="00922922" w:rsidRDefault="005D462E" w:rsidP="00B859B7">
            <w:pPr>
              <w:tabs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14:paraId="6DE5E0F8" w14:textId="58975695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17,846,188.35 </w:t>
            </w:r>
          </w:p>
        </w:tc>
        <w:tc>
          <w:tcPr>
            <w:tcW w:w="139" w:type="dxa"/>
          </w:tcPr>
          <w:p w14:paraId="26F472C5" w14:textId="77777777" w:rsidR="005D462E" w:rsidRPr="005C7208" w:rsidRDefault="005D462E" w:rsidP="00B859B7">
            <w:pPr>
              <w:pStyle w:val="a0"/>
              <w:tabs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0AE3BFF8" w14:textId="1DC5CE78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713,810.95 </w:t>
            </w:r>
          </w:p>
        </w:tc>
        <w:tc>
          <w:tcPr>
            <w:tcW w:w="134" w:type="dxa"/>
          </w:tcPr>
          <w:p w14:paraId="5E483CBF" w14:textId="77777777" w:rsidR="005D462E" w:rsidRPr="00922922" w:rsidRDefault="005D462E" w:rsidP="00B859B7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44F594F" w14:textId="7EC04F52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3,019,719.78 </w:t>
            </w:r>
          </w:p>
        </w:tc>
      </w:tr>
      <w:tr w:rsidR="00922922" w:rsidRPr="00922922" w14:paraId="0D5A3B7A" w14:textId="77777777" w:rsidTr="00F46184">
        <w:tc>
          <w:tcPr>
            <w:tcW w:w="2891" w:type="dxa"/>
          </w:tcPr>
          <w:p w14:paraId="082A941D" w14:textId="77777777" w:rsidR="005D462E" w:rsidRPr="005C7208" w:rsidRDefault="005D462E" w:rsidP="00B859B7">
            <w:pPr>
              <w:tabs>
                <w:tab w:val="left" w:pos="568"/>
              </w:tabs>
              <w:spacing w:line="34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80DC13" w14:textId="6B11FE8F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3,897,964.85 </w:t>
            </w:r>
          </w:p>
        </w:tc>
        <w:tc>
          <w:tcPr>
            <w:tcW w:w="141" w:type="dxa"/>
          </w:tcPr>
          <w:p w14:paraId="3E879FF1" w14:textId="77777777" w:rsidR="005D462E" w:rsidRPr="00922922" w:rsidRDefault="005D462E" w:rsidP="00B859B7">
            <w:pPr>
              <w:tabs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40FAEA0" w14:textId="26A99038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5,250,371.10 </w:t>
            </w:r>
          </w:p>
        </w:tc>
        <w:tc>
          <w:tcPr>
            <w:tcW w:w="139" w:type="dxa"/>
          </w:tcPr>
          <w:p w14:paraId="18AB144F" w14:textId="77777777" w:rsidR="005D462E" w:rsidRPr="005C7208" w:rsidRDefault="005D462E" w:rsidP="00B859B7">
            <w:pPr>
              <w:pStyle w:val="a0"/>
              <w:tabs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7636C8A1" w14:textId="488E81D9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3,897,964.85 </w:t>
            </w:r>
          </w:p>
        </w:tc>
        <w:tc>
          <w:tcPr>
            <w:tcW w:w="134" w:type="dxa"/>
          </w:tcPr>
          <w:p w14:paraId="2EBBAF97" w14:textId="77777777" w:rsidR="005D462E" w:rsidRPr="00922922" w:rsidRDefault="005D462E" w:rsidP="00B859B7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4C0B4B" w14:textId="22EB80A5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4,556,758.95 </w:t>
            </w:r>
          </w:p>
        </w:tc>
      </w:tr>
      <w:tr w:rsidR="005D462E" w:rsidRPr="00922922" w14:paraId="6A15A15E" w14:textId="77777777" w:rsidTr="00F46184">
        <w:tc>
          <w:tcPr>
            <w:tcW w:w="2891" w:type="dxa"/>
          </w:tcPr>
          <w:p w14:paraId="59A87B47" w14:textId="77777777" w:rsidR="005D462E" w:rsidRPr="005C7208" w:rsidRDefault="005D462E" w:rsidP="00B859B7">
            <w:pPr>
              <w:tabs>
                <w:tab w:val="left" w:pos="568"/>
              </w:tabs>
              <w:spacing w:line="34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8E4955" w14:textId="763B0846" w:rsidR="005D462E" w:rsidRPr="00922922" w:rsidRDefault="00874A4D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47,830,549.51</w:t>
            </w:r>
          </w:p>
        </w:tc>
        <w:tc>
          <w:tcPr>
            <w:tcW w:w="141" w:type="dxa"/>
          </w:tcPr>
          <w:p w14:paraId="00A002FF" w14:textId="77777777" w:rsidR="005D462E" w:rsidRPr="00922922" w:rsidRDefault="005D462E" w:rsidP="00B859B7">
            <w:pPr>
              <w:tabs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59F9E32" w14:textId="11692A28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45,497,209.59 </w:t>
            </w:r>
          </w:p>
        </w:tc>
        <w:tc>
          <w:tcPr>
            <w:tcW w:w="139" w:type="dxa"/>
          </w:tcPr>
          <w:p w14:paraId="2784A86D" w14:textId="77777777" w:rsidR="005D462E" w:rsidRPr="005C7208" w:rsidRDefault="005D462E" w:rsidP="00B859B7">
            <w:pPr>
              <w:pStyle w:val="a0"/>
              <w:tabs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E2EC9" w14:textId="1E183AC6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11,372,351.76 </w:t>
            </w:r>
          </w:p>
        </w:tc>
        <w:tc>
          <w:tcPr>
            <w:tcW w:w="134" w:type="dxa"/>
          </w:tcPr>
          <w:p w14:paraId="1795944D" w14:textId="77777777" w:rsidR="005D462E" w:rsidRPr="00922922" w:rsidRDefault="005D462E" w:rsidP="00B859B7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6FD70" w14:textId="51F6E941" w:rsidR="005D462E" w:rsidRPr="00922922" w:rsidRDefault="005D462E" w:rsidP="00B859B7">
            <w:pPr>
              <w:tabs>
                <w:tab w:val="left" w:pos="34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25,343,164.58 </w:t>
            </w:r>
          </w:p>
        </w:tc>
      </w:tr>
    </w:tbl>
    <w:p w14:paraId="67E2BE82" w14:textId="77777777" w:rsidR="00F1746E" w:rsidRPr="005C7208" w:rsidRDefault="00F1746E" w:rsidP="009A026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="Angsana New" w:hAnsi="Angsana New"/>
          <w:sz w:val="32"/>
          <w:szCs w:val="32"/>
          <w:cs/>
        </w:rPr>
      </w:pPr>
    </w:p>
    <w:p w14:paraId="43D40437" w14:textId="4F1F1251" w:rsidR="00105A8D" w:rsidRPr="00922922" w:rsidRDefault="00F1746E" w:rsidP="001C2639">
      <w:pPr>
        <w:tabs>
          <w:tab w:val="clear" w:pos="227"/>
          <w:tab w:val="left" w:pos="284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922922">
        <w:rPr>
          <w:rFonts w:asciiTheme="majorBidi" w:hAnsiTheme="majorBidi"/>
          <w:sz w:val="32"/>
          <w:szCs w:val="32"/>
        </w:rPr>
        <w:tab/>
      </w:r>
      <w:r w:rsidRPr="005C7208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22922">
        <w:rPr>
          <w:rFonts w:asciiTheme="majorBidi" w:hAnsiTheme="majorBidi"/>
          <w:sz w:val="32"/>
          <w:szCs w:val="32"/>
        </w:rPr>
        <w:t>31</w:t>
      </w:r>
      <w:r w:rsidRPr="005C720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922922">
        <w:rPr>
          <w:rFonts w:asciiTheme="majorBidi" w:hAnsiTheme="majorBidi"/>
          <w:sz w:val="32"/>
          <w:szCs w:val="32"/>
        </w:rPr>
        <w:t>2565</w:t>
      </w:r>
      <w:r w:rsidRPr="005C7208">
        <w:rPr>
          <w:rFonts w:asciiTheme="majorBidi" w:hAnsiTheme="majorBidi"/>
          <w:sz w:val="32"/>
          <w:szCs w:val="32"/>
          <w:cs/>
        </w:rPr>
        <w:t xml:space="preserve"> และ </w:t>
      </w:r>
      <w:r w:rsidRPr="00922922">
        <w:rPr>
          <w:rFonts w:asciiTheme="majorBidi" w:hAnsiTheme="majorBidi"/>
          <w:sz w:val="32"/>
          <w:szCs w:val="32"/>
        </w:rPr>
        <w:t xml:space="preserve">2564 </w:t>
      </w:r>
      <w:r w:rsidRPr="005C7208">
        <w:rPr>
          <w:rFonts w:asciiTheme="majorBidi" w:hAnsiTheme="majorBidi"/>
          <w:sz w:val="32"/>
          <w:szCs w:val="32"/>
          <w:cs/>
        </w:rPr>
        <w:t>เงินฝากธนาคารมีอัตราดอกเบี้ยร้อยล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ะ </w:t>
      </w:r>
      <w:r w:rsidR="002A0769" w:rsidRPr="00922922">
        <w:rPr>
          <w:rFonts w:asciiTheme="majorBidi" w:hAnsiTheme="majorBidi"/>
          <w:sz w:val="32"/>
          <w:szCs w:val="32"/>
        </w:rPr>
        <w:t xml:space="preserve">0.15 </w:t>
      </w:r>
      <w:r w:rsidR="00406119" w:rsidRPr="00922922">
        <w:rPr>
          <w:rFonts w:asciiTheme="majorBidi" w:hAnsiTheme="majorBidi"/>
          <w:sz w:val="32"/>
          <w:szCs w:val="32"/>
        </w:rPr>
        <w:t>-</w:t>
      </w:r>
      <w:r w:rsidR="002A0769" w:rsidRPr="00922922">
        <w:rPr>
          <w:rFonts w:asciiTheme="majorBidi" w:hAnsiTheme="majorBidi"/>
          <w:sz w:val="32"/>
          <w:szCs w:val="32"/>
        </w:rPr>
        <w:t xml:space="preserve"> 0.35</w:t>
      </w:r>
      <w:r w:rsidRPr="005C7208">
        <w:rPr>
          <w:rFonts w:asciiTheme="majorBidi" w:hAnsiTheme="majorBidi"/>
          <w:sz w:val="32"/>
          <w:szCs w:val="32"/>
          <w:cs/>
        </w:rPr>
        <w:t xml:space="preserve"> ต่อปี และร้อยละ </w:t>
      </w:r>
      <w:r w:rsidRPr="00922922">
        <w:rPr>
          <w:rFonts w:asciiTheme="majorBidi" w:hAnsiTheme="majorBidi"/>
          <w:sz w:val="32"/>
          <w:szCs w:val="32"/>
        </w:rPr>
        <w:t xml:space="preserve">0.05 </w:t>
      </w:r>
      <w:r w:rsidRPr="00922922">
        <w:rPr>
          <w:rFonts w:asciiTheme="majorBidi" w:hAnsiTheme="majorBidi" w:hint="cs"/>
          <w:sz w:val="32"/>
          <w:szCs w:val="32"/>
        </w:rPr>
        <w:t>-</w:t>
      </w:r>
      <w:r w:rsidRPr="00922922">
        <w:rPr>
          <w:rFonts w:asciiTheme="majorBidi" w:hAnsiTheme="majorBidi"/>
          <w:sz w:val="32"/>
          <w:szCs w:val="32"/>
        </w:rPr>
        <w:t xml:space="preserve"> 0.15</w:t>
      </w:r>
      <w:r w:rsidRPr="005C7208">
        <w:rPr>
          <w:rFonts w:asciiTheme="majorBidi" w:hAnsiTheme="majorBidi"/>
          <w:sz w:val="32"/>
          <w:szCs w:val="32"/>
          <w:cs/>
        </w:rPr>
        <w:t xml:space="preserve"> ต่อปี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ตามลำดับ</w:t>
      </w:r>
    </w:p>
    <w:p w14:paraId="54E93B35" w14:textId="274284E0" w:rsidR="009A5552" w:rsidRPr="00922922" w:rsidRDefault="009A5552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C61C607" w14:textId="4287412A" w:rsidR="00B43E5F" w:rsidRPr="00922922" w:rsidRDefault="001C2639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2292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E5F" w:rsidRPr="00922922">
        <w:rPr>
          <w:rFonts w:ascii="Angsana New" w:hAnsi="Angsana New"/>
          <w:b/>
          <w:bCs/>
          <w:sz w:val="32"/>
          <w:szCs w:val="32"/>
        </w:rPr>
        <w:t>.</w:t>
      </w:r>
      <w:r w:rsidR="00B43E5F" w:rsidRPr="00922922">
        <w:rPr>
          <w:rFonts w:ascii="Angsana New" w:hAnsi="Angsana New"/>
          <w:b/>
          <w:bCs/>
          <w:sz w:val="32"/>
          <w:szCs w:val="32"/>
        </w:rPr>
        <w:tab/>
      </w:r>
      <w:r w:rsidR="006B73E2" w:rsidRPr="005C720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922922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89"/>
        <w:gridCol w:w="135"/>
        <w:gridCol w:w="1134"/>
        <w:gridCol w:w="134"/>
        <w:gridCol w:w="1134"/>
        <w:gridCol w:w="134"/>
        <w:gridCol w:w="1139"/>
      </w:tblGrid>
      <w:tr w:rsidR="00922922" w:rsidRPr="00922922" w14:paraId="6761CE39" w14:textId="77777777" w:rsidTr="00073C6C">
        <w:trPr>
          <w:trHeight w:val="62"/>
        </w:trPr>
        <w:tc>
          <w:tcPr>
            <w:tcW w:w="3402" w:type="dxa"/>
          </w:tcPr>
          <w:p w14:paraId="016F3819" w14:textId="77777777" w:rsidR="000D4E37" w:rsidRPr="00922922" w:rsidRDefault="000D4E37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99" w:type="dxa"/>
            <w:gridSpan w:val="7"/>
            <w:tcBorders>
              <w:bottom w:val="single" w:sz="6" w:space="0" w:color="auto"/>
            </w:tcBorders>
          </w:tcPr>
          <w:p w14:paraId="22C7D5CD" w14:textId="2D4F301C" w:rsidR="000D4E37" w:rsidRPr="005C7208" w:rsidRDefault="000D4E37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6F74E29E" w14:textId="77777777" w:rsidTr="00073C6C">
        <w:trPr>
          <w:trHeight w:val="62"/>
        </w:trPr>
        <w:tc>
          <w:tcPr>
            <w:tcW w:w="3402" w:type="dxa"/>
          </w:tcPr>
          <w:p w14:paraId="2E314141" w14:textId="77777777" w:rsidR="000D4E37" w:rsidRPr="00922922" w:rsidRDefault="000D4E37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5C7208" w:rsidRDefault="000D4E37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922922" w:rsidRDefault="000D4E37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5C7208" w:rsidRDefault="000D4E37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922922" w14:paraId="1A938962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350A7DE6" w14:textId="77777777" w:rsidR="00221028" w:rsidRPr="00922922" w:rsidRDefault="00221028" w:rsidP="00073C6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6E8CC1E2" w14:textId="13661B95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8F6F96F" w14:textId="77777777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9FDB98" w14:textId="4F3CDF4C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AB812D5" w14:textId="77777777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6D4F3AFA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4617A09" w14:textId="139676E5" w:rsidR="00221028" w:rsidRPr="00922922" w:rsidRDefault="00221028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922922" w14:paraId="11D7FED0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761C59C0" w14:textId="3A2C0C4F" w:rsidR="00221028" w:rsidRPr="005C7208" w:rsidRDefault="00221028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38AC206C" w14:textId="77777777" w:rsidR="00221028" w:rsidRPr="00922922" w:rsidRDefault="00221028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64AADF" w14:textId="77777777" w:rsidR="00221028" w:rsidRPr="00922922" w:rsidRDefault="00221028" w:rsidP="00073C6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221028" w:rsidRPr="005C7208" w:rsidRDefault="00221028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77412A" w14:textId="77777777" w:rsidR="00221028" w:rsidRPr="00922922" w:rsidRDefault="00221028" w:rsidP="00073C6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221028" w:rsidRPr="00922922" w:rsidRDefault="00221028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7D2D11" w14:textId="77777777" w:rsidR="00221028" w:rsidRPr="00922922" w:rsidRDefault="00221028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221028" w:rsidRPr="00922922" w:rsidRDefault="00221028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34B51B93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26571F1F" w14:textId="77777777" w:rsidR="00221028" w:rsidRPr="00922922" w:rsidRDefault="00221028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89" w:type="dxa"/>
            <w:shd w:val="clear" w:color="auto" w:fill="auto"/>
          </w:tcPr>
          <w:p w14:paraId="7751AC85" w14:textId="65AB8B11" w:rsidR="00221028" w:rsidRPr="00922922" w:rsidRDefault="007E0F8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181,235.00</w:t>
            </w:r>
          </w:p>
        </w:tc>
        <w:tc>
          <w:tcPr>
            <w:tcW w:w="135" w:type="dxa"/>
          </w:tcPr>
          <w:p w14:paraId="1354565E" w14:textId="77777777" w:rsidR="00221028" w:rsidRPr="00922922" w:rsidRDefault="00221028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28793989" w:rsidR="00221028" w:rsidRPr="00922922" w:rsidRDefault="00221028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03DB75" w14:textId="77777777" w:rsidR="00221028" w:rsidRPr="00922922" w:rsidRDefault="00221028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23A1C73F" w:rsidR="00221028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287,425,646.77</w:t>
            </w:r>
          </w:p>
        </w:tc>
        <w:tc>
          <w:tcPr>
            <w:tcW w:w="134" w:type="dxa"/>
          </w:tcPr>
          <w:p w14:paraId="79D11A6C" w14:textId="77777777" w:rsidR="00221028" w:rsidRPr="00922922" w:rsidRDefault="00221028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5DB56D9E" w:rsidR="00221028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206,094,464.08</w:t>
            </w:r>
          </w:p>
        </w:tc>
      </w:tr>
      <w:tr w:rsidR="00922922" w:rsidRPr="00922922" w14:paraId="4A1A7E0D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22EFA12F" w14:textId="77777777" w:rsidR="00221028" w:rsidRPr="00922922" w:rsidRDefault="00221028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89" w:type="dxa"/>
            <w:shd w:val="clear" w:color="auto" w:fill="auto"/>
          </w:tcPr>
          <w:p w14:paraId="5E074630" w14:textId="77777777" w:rsidR="00221028" w:rsidRPr="00922922" w:rsidRDefault="00221028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81C8F87" w14:textId="77777777" w:rsidR="00221028" w:rsidRPr="00922922" w:rsidRDefault="00221028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221028" w:rsidRPr="00922922" w:rsidRDefault="00221028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630A25" w14:textId="77777777" w:rsidR="00221028" w:rsidRPr="00922922" w:rsidRDefault="00221028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221028" w:rsidRPr="00922922" w:rsidRDefault="00221028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58BF42" w14:textId="77777777" w:rsidR="00221028" w:rsidRPr="00922922" w:rsidRDefault="00221028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221028" w:rsidRPr="00922922" w:rsidRDefault="00221028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21C4DD97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7538986B" w14:textId="34A6439F" w:rsidR="00F9317D" w:rsidRPr="005C7208" w:rsidRDefault="00F9317D" w:rsidP="00073C6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  0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89" w:type="dxa"/>
            <w:shd w:val="clear" w:color="auto" w:fill="auto"/>
          </w:tcPr>
          <w:p w14:paraId="173C2833" w14:textId="487AF67C" w:rsidR="00F9317D" w:rsidRPr="00922922" w:rsidRDefault="007E0F8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634,493.50</w:t>
            </w:r>
          </w:p>
        </w:tc>
        <w:tc>
          <w:tcPr>
            <w:tcW w:w="135" w:type="dxa"/>
          </w:tcPr>
          <w:p w14:paraId="79DEF295" w14:textId="77777777" w:rsidR="00F9317D" w:rsidRPr="00922922" w:rsidRDefault="00F9317D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2CA456F" w:rsidR="00F9317D" w:rsidRPr="00922922" w:rsidRDefault="00F9317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28BFB2" w14:textId="77777777" w:rsidR="00F9317D" w:rsidRPr="00922922" w:rsidRDefault="00F9317D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64EED033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8,737,354.12 </w:t>
            </w:r>
          </w:p>
        </w:tc>
        <w:tc>
          <w:tcPr>
            <w:tcW w:w="134" w:type="dxa"/>
          </w:tcPr>
          <w:p w14:paraId="2C69EDAE" w14:textId="77777777" w:rsidR="00F9317D" w:rsidRPr="00922922" w:rsidRDefault="00F9317D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4FB9EFFA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6,062,292.28</w:t>
            </w:r>
          </w:p>
        </w:tc>
      </w:tr>
      <w:tr w:rsidR="00922922" w:rsidRPr="00922922" w14:paraId="13D44007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1875BE9A" w14:textId="12317694" w:rsidR="00F9317D" w:rsidRPr="005C7208" w:rsidRDefault="00F9317D" w:rsidP="00073C6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  3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481A9789" w:rsidR="00F9317D" w:rsidRPr="00922922" w:rsidRDefault="007E0F8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CDF7D11" w14:textId="77777777" w:rsidR="00F9317D" w:rsidRPr="00922922" w:rsidRDefault="00F9317D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72603F0D" w:rsidR="00F9317D" w:rsidRPr="00922922" w:rsidRDefault="00F9317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BF5BCC" w14:textId="77777777" w:rsidR="00F9317D" w:rsidRPr="00922922" w:rsidRDefault="00F9317D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7D0B" w14:textId="38B61869" w:rsidR="00F9317D" w:rsidRPr="00922922" w:rsidRDefault="00F9317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13970A55" w14:textId="77777777" w:rsidR="00F9317D" w:rsidRPr="00922922" w:rsidRDefault="00F9317D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0426691D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1,722,613.98</w:t>
            </w:r>
          </w:p>
        </w:tc>
      </w:tr>
      <w:tr w:rsidR="00922922" w:rsidRPr="00922922" w14:paraId="3117FC02" w14:textId="77777777" w:rsidTr="00073C6C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02" w:type="dxa"/>
          </w:tcPr>
          <w:p w14:paraId="50A9026A" w14:textId="7B54FC9B" w:rsidR="00F9317D" w:rsidRPr="005C7208" w:rsidRDefault="00F9317D" w:rsidP="00073C6C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7ECE8D59" w14:textId="1888E59F" w:rsidR="00F9317D" w:rsidRPr="00922922" w:rsidRDefault="007E0F8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815,728.50</w:t>
            </w:r>
          </w:p>
        </w:tc>
        <w:tc>
          <w:tcPr>
            <w:tcW w:w="135" w:type="dxa"/>
          </w:tcPr>
          <w:p w14:paraId="55117E4D" w14:textId="77777777" w:rsidR="00F9317D" w:rsidRPr="00922922" w:rsidRDefault="00F9317D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05792D05" w:rsidR="00F9317D" w:rsidRPr="00922922" w:rsidRDefault="00F9317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8D2175" w14:textId="77777777" w:rsidR="00F9317D" w:rsidRPr="00922922" w:rsidRDefault="00F9317D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480C8FB0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296,163,000.89 </w:t>
            </w:r>
          </w:p>
        </w:tc>
        <w:tc>
          <w:tcPr>
            <w:tcW w:w="134" w:type="dxa"/>
          </w:tcPr>
          <w:p w14:paraId="40D56DE1" w14:textId="77777777" w:rsidR="00F9317D" w:rsidRPr="00922922" w:rsidRDefault="00F9317D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7516EFC4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213,879,370.34 </w:t>
            </w:r>
          </w:p>
        </w:tc>
      </w:tr>
      <w:tr w:rsidR="00922922" w:rsidRPr="00922922" w14:paraId="0BDA70D8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002B9E7D" w14:textId="77777777" w:rsidR="00F9317D" w:rsidRPr="00922922" w:rsidRDefault="00F9317D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246BD902" w14:textId="2339628D" w:rsidR="00F9317D" w:rsidRPr="00922922" w:rsidRDefault="00D730FD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(2,255.44)</w:t>
            </w:r>
          </w:p>
        </w:tc>
        <w:tc>
          <w:tcPr>
            <w:tcW w:w="135" w:type="dxa"/>
          </w:tcPr>
          <w:p w14:paraId="5870F306" w14:textId="77777777" w:rsidR="00F9317D" w:rsidRPr="00922922" w:rsidRDefault="00F9317D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4375AA67" w:rsidR="00F9317D" w:rsidRPr="00922922" w:rsidRDefault="00F9317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D3FDE5C" w14:textId="77777777" w:rsidR="00F9317D" w:rsidRPr="00922922" w:rsidRDefault="00F9317D" w:rsidP="00073C6C">
            <w:pPr>
              <w:spacing w:line="30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54F716BE" w:rsidR="00F9317D" w:rsidRPr="00922922" w:rsidRDefault="00F9317D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(180,369.56)</w:t>
            </w:r>
          </w:p>
        </w:tc>
        <w:tc>
          <w:tcPr>
            <w:tcW w:w="134" w:type="dxa"/>
          </w:tcPr>
          <w:p w14:paraId="22055455" w14:textId="77777777" w:rsidR="00F9317D" w:rsidRPr="00922922" w:rsidRDefault="00F9317D" w:rsidP="00073C6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555F141E" w:rsidR="00F9317D" w:rsidRPr="005C7208" w:rsidRDefault="00F9317D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(810,635.36)</w:t>
            </w:r>
          </w:p>
        </w:tc>
      </w:tr>
      <w:tr w:rsidR="00922922" w:rsidRPr="00922922" w14:paraId="1CBE1A8A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5627D2A7" w14:textId="6EBFABF0" w:rsidR="00F9317D" w:rsidRPr="00922922" w:rsidRDefault="00F9317D" w:rsidP="00073C6C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- กิจการที่เกี่ยวข้องกัน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041E1EB0" w:rsidR="00F9317D" w:rsidRPr="00922922" w:rsidRDefault="00D730F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813,473.06</w:t>
            </w:r>
          </w:p>
        </w:tc>
        <w:tc>
          <w:tcPr>
            <w:tcW w:w="135" w:type="dxa"/>
          </w:tcPr>
          <w:p w14:paraId="521FBB80" w14:textId="77777777" w:rsidR="00F9317D" w:rsidRPr="00922922" w:rsidRDefault="00F9317D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08E11E0" w:rsidR="00F9317D" w:rsidRPr="00922922" w:rsidRDefault="00F9317D" w:rsidP="00073C6C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2D9E8E" w14:textId="77777777" w:rsidR="00F9317D" w:rsidRPr="00922922" w:rsidRDefault="00F9317D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307F93B8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295,982,631.33 </w:t>
            </w:r>
          </w:p>
        </w:tc>
        <w:tc>
          <w:tcPr>
            <w:tcW w:w="134" w:type="dxa"/>
          </w:tcPr>
          <w:p w14:paraId="3516FB53" w14:textId="77777777" w:rsidR="00F9317D" w:rsidRPr="00922922" w:rsidRDefault="00F9317D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3F8D48C7" w:rsidR="00F9317D" w:rsidRPr="00922922" w:rsidRDefault="00F9317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213,068,734.98 </w:t>
            </w:r>
          </w:p>
        </w:tc>
      </w:tr>
      <w:tr w:rsidR="00922922" w:rsidRPr="00922922" w14:paraId="40D21746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44169E55" w14:textId="77777777" w:rsidR="00103A06" w:rsidRPr="005C7208" w:rsidRDefault="00103A06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32C508A2" w14:textId="77777777" w:rsidR="00103A06" w:rsidRPr="00922922" w:rsidRDefault="00103A06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BE8FBF4" w14:textId="77777777" w:rsidR="00103A06" w:rsidRPr="00922922" w:rsidRDefault="00103A06" w:rsidP="00073C6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1695F5" w14:textId="77777777" w:rsidR="00103A06" w:rsidRPr="005C7208" w:rsidRDefault="00103A06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183BB6F" w14:textId="77777777" w:rsidR="00103A06" w:rsidRPr="00922922" w:rsidRDefault="00103A06" w:rsidP="00073C6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BA6C97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E49978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BE08EC7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0FE5EF59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56D3ADFF" w14:textId="77777777" w:rsidR="00103A06" w:rsidRPr="00922922" w:rsidRDefault="00103A06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89" w:type="dxa"/>
            <w:shd w:val="clear" w:color="auto" w:fill="auto"/>
          </w:tcPr>
          <w:p w14:paraId="11C6FA1D" w14:textId="73044C14" w:rsidR="00103A06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260,122,907</w:t>
            </w:r>
            <w:r w:rsidR="001F7549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35" w:type="dxa"/>
          </w:tcPr>
          <w:p w14:paraId="1975E249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76C364" w14:textId="1E1062ED" w:rsidR="00103A06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263,648,324.99</w:t>
            </w:r>
          </w:p>
        </w:tc>
        <w:tc>
          <w:tcPr>
            <w:tcW w:w="134" w:type="dxa"/>
          </w:tcPr>
          <w:p w14:paraId="1932A800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63C537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232,109,829.17</w:t>
            </w:r>
          </w:p>
        </w:tc>
        <w:tc>
          <w:tcPr>
            <w:tcW w:w="134" w:type="dxa"/>
          </w:tcPr>
          <w:p w14:paraId="5991B82E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6539773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233,333,080.92</w:t>
            </w:r>
          </w:p>
        </w:tc>
      </w:tr>
      <w:tr w:rsidR="00922922" w:rsidRPr="00922922" w14:paraId="64964A05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031BD146" w14:textId="77777777" w:rsidR="00103A06" w:rsidRPr="00922922" w:rsidRDefault="00103A06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89" w:type="dxa"/>
            <w:shd w:val="clear" w:color="auto" w:fill="auto"/>
          </w:tcPr>
          <w:p w14:paraId="5D3816C9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BCF0B3E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EF1B6B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FBC62A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EE217D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875EED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E516B83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0D956096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74A27BF4" w14:textId="77777777" w:rsidR="00103A06" w:rsidRPr="00922922" w:rsidRDefault="00103A06" w:rsidP="00073C6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89" w:type="dxa"/>
            <w:shd w:val="clear" w:color="auto" w:fill="auto"/>
          </w:tcPr>
          <w:p w14:paraId="187A2D30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74,931,489.64 </w:t>
            </w:r>
          </w:p>
        </w:tc>
        <w:tc>
          <w:tcPr>
            <w:tcW w:w="135" w:type="dxa"/>
          </w:tcPr>
          <w:p w14:paraId="2224537F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A3E66F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103,046,538.76 </w:t>
            </w:r>
          </w:p>
        </w:tc>
        <w:tc>
          <w:tcPr>
            <w:tcW w:w="134" w:type="dxa"/>
          </w:tcPr>
          <w:p w14:paraId="38CC0C1D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97B92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58,460,809.30 </w:t>
            </w:r>
          </w:p>
        </w:tc>
        <w:tc>
          <w:tcPr>
            <w:tcW w:w="134" w:type="dxa"/>
          </w:tcPr>
          <w:p w14:paraId="2C064B02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87863B2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77,970,686.51</w:t>
            </w:r>
          </w:p>
        </w:tc>
      </w:tr>
      <w:tr w:rsidR="00922922" w:rsidRPr="00922922" w14:paraId="3F81E528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36A70175" w14:textId="77777777" w:rsidR="00103A06" w:rsidRPr="00922922" w:rsidRDefault="00103A06" w:rsidP="00073C6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89" w:type="dxa"/>
            <w:shd w:val="clear" w:color="auto" w:fill="auto"/>
          </w:tcPr>
          <w:p w14:paraId="3FEFAA5D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13,164,215.41 </w:t>
            </w:r>
          </w:p>
        </w:tc>
        <w:tc>
          <w:tcPr>
            <w:tcW w:w="135" w:type="dxa"/>
          </w:tcPr>
          <w:p w14:paraId="686788DA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F9EF94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2,067,813.63 </w:t>
            </w:r>
          </w:p>
        </w:tc>
        <w:tc>
          <w:tcPr>
            <w:tcW w:w="134" w:type="dxa"/>
          </w:tcPr>
          <w:p w14:paraId="1D68FF8C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5E39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13,086,105.41 </w:t>
            </w:r>
          </w:p>
        </w:tc>
        <w:tc>
          <w:tcPr>
            <w:tcW w:w="134" w:type="dxa"/>
          </w:tcPr>
          <w:p w14:paraId="54CB8BAB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FBA0C98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1,546,438.90</w:t>
            </w:r>
          </w:p>
        </w:tc>
      </w:tr>
      <w:tr w:rsidR="00922922" w:rsidRPr="00922922" w14:paraId="280281A8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75410360" w14:textId="77777777" w:rsidR="00103A06" w:rsidRPr="005C7208" w:rsidRDefault="00103A06" w:rsidP="00073C6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89" w:type="dxa"/>
            <w:shd w:val="clear" w:color="auto" w:fill="auto"/>
          </w:tcPr>
          <w:p w14:paraId="5A2B5D87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3,005,224.39 </w:t>
            </w:r>
          </w:p>
        </w:tc>
        <w:tc>
          <w:tcPr>
            <w:tcW w:w="135" w:type="dxa"/>
          </w:tcPr>
          <w:p w14:paraId="4CAFF45C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3E51FB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425,846.67 </w:t>
            </w:r>
          </w:p>
        </w:tc>
        <w:tc>
          <w:tcPr>
            <w:tcW w:w="134" w:type="dxa"/>
          </w:tcPr>
          <w:p w14:paraId="12DBB485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91DD9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2,092,874.61 </w:t>
            </w:r>
          </w:p>
        </w:tc>
        <w:tc>
          <w:tcPr>
            <w:tcW w:w="134" w:type="dxa"/>
          </w:tcPr>
          <w:p w14:paraId="1FEAC4E8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C90BF2B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425,846.67</w:t>
            </w:r>
          </w:p>
        </w:tc>
      </w:tr>
      <w:tr w:rsidR="00922922" w:rsidRPr="00922922" w14:paraId="7F147C79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0334C3E1" w14:textId="77777777" w:rsidR="00103A06" w:rsidRPr="005C7208" w:rsidRDefault="00103A06" w:rsidP="00073C6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922922">
              <w:rPr>
                <w:rFonts w:ascii="Angsana New" w:hAnsi="Angsana New"/>
                <w:sz w:val="24"/>
                <w:szCs w:val="24"/>
              </w:rPr>
              <w:t>12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1A4B4AE9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17,708,274.48 </w:t>
            </w:r>
          </w:p>
        </w:tc>
        <w:tc>
          <w:tcPr>
            <w:tcW w:w="135" w:type="dxa"/>
          </w:tcPr>
          <w:p w14:paraId="55857AA7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F3760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12,111,287.76 </w:t>
            </w:r>
          </w:p>
        </w:tc>
        <w:tc>
          <w:tcPr>
            <w:tcW w:w="134" w:type="dxa"/>
          </w:tcPr>
          <w:p w14:paraId="4EBC4E7E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C11EA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10,164,141.26 </w:t>
            </w:r>
          </w:p>
        </w:tc>
        <w:tc>
          <w:tcPr>
            <w:tcW w:w="134" w:type="dxa"/>
          </w:tcPr>
          <w:p w14:paraId="34E80531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41BF1B5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9,560,704.77</w:t>
            </w:r>
          </w:p>
        </w:tc>
      </w:tr>
      <w:tr w:rsidR="00922922" w:rsidRPr="00922922" w14:paraId="091DBAA5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4FF83859" w14:textId="77777777" w:rsidR="00103A06" w:rsidRPr="005C7208" w:rsidRDefault="00103A06" w:rsidP="00073C6C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0969B0F" w14:textId="6B55EAFD" w:rsidR="00103A06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368,932,111.84</w:t>
            </w:r>
          </w:p>
        </w:tc>
        <w:tc>
          <w:tcPr>
            <w:tcW w:w="135" w:type="dxa"/>
          </w:tcPr>
          <w:p w14:paraId="2CC73111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22FDE" w14:textId="5353C116" w:rsidR="00103A06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381,299,811.81</w:t>
            </w:r>
          </w:p>
        </w:tc>
        <w:tc>
          <w:tcPr>
            <w:tcW w:w="134" w:type="dxa"/>
          </w:tcPr>
          <w:p w14:paraId="7EE3430E" w14:textId="77777777" w:rsidR="00103A06" w:rsidRPr="00922922" w:rsidRDefault="00103A06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906BCA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315,913,759.75 </w:t>
            </w:r>
          </w:p>
        </w:tc>
        <w:tc>
          <w:tcPr>
            <w:tcW w:w="134" w:type="dxa"/>
          </w:tcPr>
          <w:p w14:paraId="12842064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1DB677A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322,836,757.77</w:t>
            </w:r>
          </w:p>
        </w:tc>
      </w:tr>
      <w:tr w:rsidR="00922922" w:rsidRPr="00922922" w14:paraId="74C619BC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548E0137" w14:textId="77777777" w:rsidR="00605C11" w:rsidRPr="00922922" w:rsidRDefault="00605C11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6D17A70" w14:textId="19B43904" w:rsidR="00605C11" w:rsidRPr="00922922" w:rsidRDefault="00605C11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(22,161,178.41) </w:t>
            </w:r>
          </w:p>
        </w:tc>
        <w:tc>
          <w:tcPr>
            <w:tcW w:w="135" w:type="dxa"/>
          </w:tcPr>
          <w:p w14:paraId="0D530444" w14:textId="77777777" w:rsidR="00605C11" w:rsidRPr="00922922" w:rsidRDefault="00605C11" w:rsidP="00073C6C">
            <w:pPr>
              <w:spacing w:line="30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D7558E" w14:textId="77777777" w:rsidR="00605C11" w:rsidRPr="00922922" w:rsidRDefault="00605C11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(14,476,646.27)</w:t>
            </w:r>
          </w:p>
        </w:tc>
        <w:tc>
          <w:tcPr>
            <w:tcW w:w="134" w:type="dxa"/>
          </w:tcPr>
          <w:p w14:paraId="13FA12EA" w14:textId="77777777" w:rsidR="00605C11" w:rsidRPr="00922922" w:rsidRDefault="00605C11" w:rsidP="00073C6C">
            <w:pPr>
              <w:spacing w:line="30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B444D1" w14:textId="293BF544" w:rsidR="00605C11" w:rsidRPr="00922922" w:rsidRDefault="00605C11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(13,447,311.72)</w:t>
            </w:r>
          </w:p>
        </w:tc>
        <w:tc>
          <w:tcPr>
            <w:tcW w:w="134" w:type="dxa"/>
          </w:tcPr>
          <w:p w14:paraId="4DC0ED67" w14:textId="77777777" w:rsidR="00605C11" w:rsidRPr="00922922" w:rsidRDefault="00605C11" w:rsidP="00073C6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D605C69" w14:textId="77777777" w:rsidR="00605C11" w:rsidRPr="005C7208" w:rsidRDefault="00605C11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 xml:space="preserve"> (10</w:t>
            </w:r>
            <w:r w:rsidRPr="00922922">
              <w:rPr>
                <w:rFonts w:ascii="Angsana New" w:hAnsi="Angsana New"/>
                <w:sz w:val="24"/>
                <w:szCs w:val="24"/>
              </w:rPr>
              <w:t>,087,843.03</w:t>
            </w:r>
            <w:r w:rsidRPr="005C720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922" w:rsidRPr="00922922" w14:paraId="201F8C82" w14:textId="77777777" w:rsidTr="00073C6C">
        <w:tblPrEx>
          <w:tblLook w:val="0000" w:firstRow="0" w:lastRow="0" w:firstColumn="0" w:lastColumn="0" w:noHBand="0" w:noVBand="0"/>
        </w:tblPrEx>
        <w:tc>
          <w:tcPr>
            <w:tcW w:w="3402" w:type="dxa"/>
          </w:tcPr>
          <w:p w14:paraId="6ED62938" w14:textId="77777777" w:rsidR="00605C11" w:rsidRPr="00922922" w:rsidRDefault="00605C11" w:rsidP="00073C6C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- กิจการที่ไม่เกี่ยวข้องกัน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</w:tcPr>
          <w:p w14:paraId="28F84726" w14:textId="4DB6113D" w:rsidR="00605C11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346,770,933.43</w:t>
            </w:r>
          </w:p>
        </w:tc>
        <w:tc>
          <w:tcPr>
            <w:tcW w:w="135" w:type="dxa"/>
          </w:tcPr>
          <w:p w14:paraId="57CE55BE" w14:textId="77777777" w:rsidR="00605C11" w:rsidRPr="00922922" w:rsidRDefault="00605C11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BC4B2B" w14:textId="5EF13739" w:rsidR="00605C11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366,823,165.54</w:t>
            </w:r>
          </w:p>
        </w:tc>
        <w:tc>
          <w:tcPr>
            <w:tcW w:w="134" w:type="dxa"/>
          </w:tcPr>
          <w:p w14:paraId="4F9C6EBC" w14:textId="77777777" w:rsidR="00605C11" w:rsidRPr="00922922" w:rsidRDefault="00605C11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511264" w14:textId="4BB75344" w:rsidR="00605C11" w:rsidRPr="00922922" w:rsidRDefault="00605C11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302,466,448.03</w:t>
            </w:r>
          </w:p>
        </w:tc>
        <w:tc>
          <w:tcPr>
            <w:tcW w:w="134" w:type="dxa"/>
          </w:tcPr>
          <w:p w14:paraId="243B55FB" w14:textId="77777777" w:rsidR="00605C11" w:rsidRPr="00922922" w:rsidRDefault="00605C11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35E34E2" w14:textId="77777777" w:rsidR="00605C11" w:rsidRPr="00922922" w:rsidRDefault="00605C11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312,748,914.74</w:t>
            </w:r>
          </w:p>
        </w:tc>
      </w:tr>
      <w:tr w:rsidR="00103A06" w:rsidRPr="00922922" w14:paraId="1375C7B9" w14:textId="77777777" w:rsidTr="00073C6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755E18DC" w14:textId="77777777" w:rsidR="00103A06" w:rsidRPr="005C7208" w:rsidRDefault="00103A06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</w:tcPr>
          <w:p w14:paraId="35ECB49F" w14:textId="6513CE30" w:rsidR="00103A06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347,584,406.49</w:t>
            </w:r>
          </w:p>
        </w:tc>
        <w:tc>
          <w:tcPr>
            <w:tcW w:w="135" w:type="dxa"/>
          </w:tcPr>
          <w:p w14:paraId="54DA059C" w14:textId="77777777" w:rsidR="00103A06" w:rsidRPr="00922922" w:rsidRDefault="00103A06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16274F" w14:textId="50AF185A" w:rsidR="00103A06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366,823,165.54</w:t>
            </w:r>
          </w:p>
        </w:tc>
        <w:tc>
          <w:tcPr>
            <w:tcW w:w="134" w:type="dxa"/>
          </w:tcPr>
          <w:p w14:paraId="2BEEE249" w14:textId="77777777" w:rsidR="00103A06" w:rsidRPr="00922922" w:rsidRDefault="00103A06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6BC32B" w14:textId="1478C716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598,</w:t>
            </w:r>
            <w:r w:rsidR="00D33CD1" w:rsidRPr="00922922">
              <w:rPr>
                <w:rFonts w:ascii="Angsana New" w:hAnsi="Angsana New"/>
                <w:sz w:val="24"/>
                <w:szCs w:val="24"/>
              </w:rPr>
              <w:t>449,079.3</w:t>
            </w:r>
            <w:r w:rsidR="00967827" w:rsidRPr="0092292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F2B0862" w14:textId="77777777" w:rsidR="00103A06" w:rsidRPr="00922922" w:rsidRDefault="00103A06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0ED878B" w14:textId="77777777" w:rsidR="00103A06" w:rsidRPr="00922922" w:rsidRDefault="00103A06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525,817,649.72</w:t>
            </w:r>
          </w:p>
        </w:tc>
      </w:tr>
      <w:tr w:rsidR="00922922" w:rsidRPr="00922922" w14:paraId="71865339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7EB1E259" w14:textId="77777777" w:rsidR="00E158B0" w:rsidRPr="005C7208" w:rsidRDefault="00E158B0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94560E1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5A2449F" w14:textId="77777777" w:rsidR="00E158B0" w:rsidRPr="00922922" w:rsidRDefault="00E158B0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2F5A08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9DCFAE" w14:textId="77777777" w:rsidR="00E158B0" w:rsidRPr="00922922" w:rsidRDefault="00E158B0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3519E7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2FAF00" w14:textId="77777777" w:rsidR="00E158B0" w:rsidRPr="00922922" w:rsidRDefault="00E158B0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559650C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3F7C884E" w14:textId="77777777" w:rsidTr="00596134">
        <w:tblPrEx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3402" w:type="dxa"/>
          </w:tcPr>
          <w:p w14:paraId="4933B80E" w14:textId="77777777" w:rsidR="00E158B0" w:rsidRPr="005C7208" w:rsidRDefault="00E158B0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189" w:type="dxa"/>
          </w:tcPr>
          <w:p w14:paraId="6028BEC9" w14:textId="77777777" w:rsidR="00E158B0" w:rsidRPr="00922922" w:rsidRDefault="00E158B0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4,011,301.95</w:t>
            </w:r>
          </w:p>
        </w:tc>
        <w:tc>
          <w:tcPr>
            <w:tcW w:w="135" w:type="dxa"/>
          </w:tcPr>
          <w:p w14:paraId="162C0CB9" w14:textId="77777777" w:rsidR="00E158B0" w:rsidRPr="00922922" w:rsidRDefault="00E158B0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0D7AB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4,415,029.02</w:t>
            </w:r>
          </w:p>
        </w:tc>
        <w:tc>
          <w:tcPr>
            <w:tcW w:w="134" w:type="dxa"/>
          </w:tcPr>
          <w:p w14:paraId="5C8E9961" w14:textId="77777777" w:rsidR="00E158B0" w:rsidRPr="00922922" w:rsidRDefault="00E158B0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9F0B68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974,477.60 </w:t>
            </w:r>
          </w:p>
        </w:tc>
        <w:tc>
          <w:tcPr>
            <w:tcW w:w="134" w:type="dxa"/>
          </w:tcPr>
          <w:p w14:paraId="21858793" w14:textId="77777777" w:rsidR="00E158B0" w:rsidRPr="00922922" w:rsidRDefault="00E158B0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AAED05F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1,497,362.20</w:t>
            </w:r>
          </w:p>
        </w:tc>
      </w:tr>
      <w:tr w:rsidR="00922922" w:rsidRPr="00922922" w14:paraId="78D693D9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2785F03B" w14:textId="77777777" w:rsidR="00E158B0" w:rsidRPr="005C7208" w:rsidRDefault="00E158B0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189" w:type="dxa"/>
          </w:tcPr>
          <w:p w14:paraId="585DBD61" w14:textId="77777777" w:rsidR="00E158B0" w:rsidRPr="00922922" w:rsidRDefault="00E158B0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46,401,062.78</w:t>
            </w:r>
          </w:p>
        </w:tc>
        <w:tc>
          <w:tcPr>
            <w:tcW w:w="135" w:type="dxa"/>
          </w:tcPr>
          <w:p w14:paraId="1F372A0D" w14:textId="77777777" w:rsidR="00E158B0" w:rsidRPr="00922922" w:rsidRDefault="00E158B0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4F936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6,645,496.99  </w:t>
            </w:r>
          </w:p>
        </w:tc>
        <w:tc>
          <w:tcPr>
            <w:tcW w:w="134" w:type="dxa"/>
          </w:tcPr>
          <w:p w14:paraId="30E940D8" w14:textId="77777777" w:rsidR="00E158B0" w:rsidRPr="00922922" w:rsidRDefault="00E158B0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696918" w14:textId="77777777" w:rsidR="00E158B0" w:rsidRPr="00922922" w:rsidRDefault="00E158B0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4,883,521.85 </w:t>
            </w:r>
          </w:p>
        </w:tc>
        <w:tc>
          <w:tcPr>
            <w:tcW w:w="134" w:type="dxa"/>
          </w:tcPr>
          <w:p w14:paraId="09F1BAA1" w14:textId="77777777" w:rsidR="00E158B0" w:rsidRPr="00922922" w:rsidRDefault="00E158B0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9915E2D" w14:textId="77777777" w:rsidR="00E158B0" w:rsidRPr="00922922" w:rsidRDefault="00E158B0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6,645,496.99</w:t>
            </w:r>
          </w:p>
        </w:tc>
      </w:tr>
      <w:tr w:rsidR="00922922" w:rsidRPr="00922922" w14:paraId="56EB1681" w14:textId="77777777" w:rsidTr="00AA52E3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5AF2F22D" w14:textId="3A86918A" w:rsidR="00122479" w:rsidRPr="005C7208" w:rsidRDefault="00122479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เงินชดเชยค้างรับ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311A4FD9" w14:textId="3E5D118E" w:rsidR="00122479" w:rsidRPr="00922922" w:rsidRDefault="00122479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29,102,502.71</w:t>
            </w:r>
            <w:r w:rsidRPr="00922922">
              <w:rPr>
                <w:rFonts w:ascii="Angsana New" w:hAnsi="Angsana New"/>
                <w:sz w:val="24"/>
                <w:szCs w:val="24"/>
                <w:vertAlign w:val="superscript"/>
              </w:rPr>
              <w:t>(***)</w:t>
            </w:r>
          </w:p>
        </w:tc>
        <w:tc>
          <w:tcPr>
            <w:tcW w:w="1134" w:type="dxa"/>
            <w:shd w:val="clear" w:color="auto" w:fill="auto"/>
          </w:tcPr>
          <w:p w14:paraId="5975FA4B" w14:textId="17AF9B37" w:rsidR="00122479" w:rsidRPr="00922922" w:rsidRDefault="00122479" w:rsidP="00073C6C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19,260,000.00</w:t>
            </w:r>
            <w:r w:rsidRPr="00922922">
              <w:rPr>
                <w:rFonts w:ascii="Angsana New" w:hAnsi="Angsana New"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34" w:type="dxa"/>
          </w:tcPr>
          <w:p w14:paraId="1E0FED82" w14:textId="77777777" w:rsidR="00122479" w:rsidRPr="00922922" w:rsidRDefault="00122479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14:paraId="6F0C34B2" w14:textId="08BB51DA" w:rsidR="00122479" w:rsidRPr="00922922" w:rsidRDefault="00122479" w:rsidP="00073C6C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14,400,000.00</w:t>
            </w:r>
            <w:r w:rsidRPr="00922922">
              <w:rPr>
                <w:rFonts w:ascii="Angsana New" w:hAnsi="Angsana New"/>
                <w:sz w:val="24"/>
                <w:szCs w:val="24"/>
                <w:vertAlign w:val="superscript"/>
              </w:rPr>
              <w:t>(**)</w:t>
            </w:r>
          </w:p>
        </w:tc>
        <w:tc>
          <w:tcPr>
            <w:tcW w:w="1139" w:type="dxa"/>
          </w:tcPr>
          <w:p w14:paraId="424E74FE" w14:textId="5D01B690" w:rsidR="00122479" w:rsidRPr="00922922" w:rsidRDefault="00122479" w:rsidP="00073C6C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19,260,000.00</w:t>
            </w:r>
            <w:r w:rsidR="00925B3F" w:rsidRPr="00922922">
              <w:rPr>
                <w:rFonts w:ascii="Angsana New" w:hAnsi="Angsana New"/>
                <w:sz w:val="24"/>
                <w:szCs w:val="24"/>
                <w:vertAlign w:val="superscript"/>
              </w:rPr>
              <w:t>(*)</w:t>
            </w:r>
          </w:p>
        </w:tc>
      </w:tr>
      <w:tr w:rsidR="00922922" w:rsidRPr="00922922" w14:paraId="309EB413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1DDD1291" w14:textId="77777777" w:rsidR="00E158B0" w:rsidRPr="005C7208" w:rsidRDefault="00E158B0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89" w:type="dxa"/>
            <w:shd w:val="clear" w:color="auto" w:fill="auto"/>
          </w:tcPr>
          <w:p w14:paraId="451E0D22" w14:textId="632251F7" w:rsidR="00E158B0" w:rsidRPr="005C7208" w:rsidRDefault="001137CE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10,534,303.69</w:t>
            </w:r>
          </w:p>
        </w:tc>
        <w:tc>
          <w:tcPr>
            <w:tcW w:w="135" w:type="dxa"/>
          </w:tcPr>
          <w:p w14:paraId="2CEA9DA1" w14:textId="77777777" w:rsidR="00E158B0" w:rsidRPr="00922922" w:rsidRDefault="00E158B0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ADFFE2" w14:textId="77777777" w:rsidR="00E158B0" w:rsidRPr="005C7208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4,482,732.95</w:t>
            </w:r>
          </w:p>
        </w:tc>
        <w:tc>
          <w:tcPr>
            <w:tcW w:w="134" w:type="dxa"/>
          </w:tcPr>
          <w:p w14:paraId="113E4524" w14:textId="77777777" w:rsidR="00E158B0" w:rsidRPr="00922922" w:rsidRDefault="00E158B0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F26DC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7,967,537.93 </w:t>
            </w:r>
          </w:p>
        </w:tc>
        <w:tc>
          <w:tcPr>
            <w:tcW w:w="134" w:type="dxa"/>
          </w:tcPr>
          <w:p w14:paraId="1DB282EA" w14:textId="77777777" w:rsidR="00E158B0" w:rsidRPr="00922922" w:rsidRDefault="00E158B0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4551F4D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2,090,874.34</w:t>
            </w:r>
          </w:p>
        </w:tc>
      </w:tr>
      <w:tr w:rsidR="00922922" w:rsidRPr="00922922" w14:paraId="03D5F898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536F1458" w14:textId="77777777" w:rsidR="00E158B0" w:rsidRPr="005C7208" w:rsidRDefault="00E158B0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676C4CD5" w14:textId="77777777" w:rsidR="00E158B0" w:rsidRPr="005C7208" w:rsidRDefault="00E158B0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142,060.29 </w:t>
            </w:r>
          </w:p>
        </w:tc>
        <w:tc>
          <w:tcPr>
            <w:tcW w:w="135" w:type="dxa"/>
          </w:tcPr>
          <w:p w14:paraId="40CC718D" w14:textId="77777777" w:rsidR="00E158B0" w:rsidRPr="00922922" w:rsidRDefault="00E158B0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2D16D2" w14:textId="77777777" w:rsidR="00E158B0" w:rsidRPr="005C7208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715,868.66</w:t>
            </w:r>
          </w:p>
        </w:tc>
        <w:tc>
          <w:tcPr>
            <w:tcW w:w="134" w:type="dxa"/>
          </w:tcPr>
          <w:p w14:paraId="22D16602" w14:textId="77777777" w:rsidR="00E158B0" w:rsidRPr="00922922" w:rsidRDefault="00E158B0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432DF9" w14:textId="77777777" w:rsidR="00E158B0" w:rsidRPr="005C7208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58,983.29 </w:t>
            </w:r>
          </w:p>
        </w:tc>
        <w:tc>
          <w:tcPr>
            <w:tcW w:w="134" w:type="dxa"/>
          </w:tcPr>
          <w:p w14:paraId="6A477BBA" w14:textId="77777777" w:rsidR="00E158B0" w:rsidRPr="00922922" w:rsidRDefault="00E158B0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3627958" w14:textId="77777777" w:rsidR="00E158B0" w:rsidRPr="00922922" w:rsidRDefault="00E158B0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127,746.86</w:t>
            </w:r>
          </w:p>
        </w:tc>
      </w:tr>
      <w:tr w:rsidR="00922922" w:rsidRPr="00922922" w14:paraId="21C85C4B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42AE879B" w14:textId="77777777" w:rsidR="001137CE" w:rsidRPr="00922922" w:rsidRDefault="001137CE" w:rsidP="00073C6C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</w:tcPr>
          <w:p w14:paraId="3C951B7A" w14:textId="5C56AF9A" w:rsidR="001137CE" w:rsidRPr="005C7208" w:rsidRDefault="001137CE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90,191,231.42 </w:t>
            </w:r>
          </w:p>
        </w:tc>
        <w:tc>
          <w:tcPr>
            <w:tcW w:w="135" w:type="dxa"/>
          </w:tcPr>
          <w:p w14:paraId="3F4BECD0" w14:textId="77777777" w:rsidR="001137CE" w:rsidRPr="00922922" w:rsidRDefault="001137CE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C8CB11" w14:textId="77777777" w:rsidR="001137CE" w:rsidRPr="005C7208" w:rsidRDefault="001137CE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35,519,127.62</w:t>
            </w:r>
          </w:p>
        </w:tc>
        <w:tc>
          <w:tcPr>
            <w:tcW w:w="134" w:type="dxa"/>
          </w:tcPr>
          <w:p w14:paraId="58232D68" w14:textId="77777777" w:rsidR="001137CE" w:rsidRPr="00922922" w:rsidRDefault="001137CE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91CDA4" w14:textId="77777777" w:rsidR="001137CE" w:rsidRPr="00922922" w:rsidRDefault="001137CE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28</w:t>
            </w:r>
            <w:r w:rsidRPr="00922922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284</w:t>
            </w:r>
            <w:r w:rsidRPr="00922922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520.67</w:t>
            </w:r>
          </w:p>
        </w:tc>
        <w:tc>
          <w:tcPr>
            <w:tcW w:w="134" w:type="dxa"/>
          </w:tcPr>
          <w:p w14:paraId="6C8AE4C4" w14:textId="77777777" w:rsidR="001137CE" w:rsidRPr="00922922" w:rsidRDefault="001137CE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7772B64" w14:textId="77777777" w:rsidR="001137CE" w:rsidRPr="00922922" w:rsidRDefault="001137CE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29,621,480.39</w:t>
            </w:r>
          </w:p>
        </w:tc>
      </w:tr>
      <w:tr w:rsidR="00922922" w:rsidRPr="00922922" w14:paraId="2D9CE4D6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1E896F3B" w14:textId="77777777" w:rsidR="001137CE" w:rsidRPr="00922922" w:rsidRDefault="001137CE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197CF6F0" w14:textId="5F71509E" w:rsidR="001137CE" w:rsidRPr="005C7208" w:rsidRDefault="001137CE" w:rsidP="00073C6C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(5,426,549.95)</w:t>
            </w:r>
          </w:p>
        </w:tc>
        <w:tc>
          <w:tcPr>
            <w:tcW w:w="135" w:type="dxa"/>
          </w:tcPr>
          <w:p w14:paraId="6A1A1A1F" w14:textId="77777777" w:rsidR="001137CE" w:rsidRPr="00922922" w:rsidRDefault="001137CE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68F54D" w14:textId="77777777" w:rsidR="001137CE" w:rsidRPr="00922922" w:rsidRDefault="001137CE" w:rsidP="00073C6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(365,194.92)</w:t>
            </w:r>
          </w:p>
        </w:tc>
        <w:tc>
          <w:tcPr>
            <w:tcW w:w="134" w:type="dxa"/>
          </w:tcPr>
          <w:p w14:paraId="03973CE1" w14:textId="77777777" w:rsidR="001137CE" w:rsidRPr="00922922" w:rsidRDefault="001137CE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07362A" w14:textId="77777777" w:rsidR="001137CE" w:rsidRPr="00922922" w:rsidRDefault="001137CE" w:rsidP="00073C6C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bCs/>
                <w:sz w:val="24"/>
                <w:szCs w:val="24"/>
              </w:rPr>
              <w:t>(36,612.22)</w:t>
            </w:r>
          </w:p>
        </w:tc>
        <w:tc>
          <w:tcPr>
            <w:tcW w:w="134" w:type="dxa"/>
          </w:tcPr>
          <w:p w14:paraId="1BB5CC77" w14:textId="77777777" w:rsidR="001137CE" w:rsidRPr="00922922" w:rsidRDefault="001137CE" w:rsidP="00073C6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871B797" w14:textId="77777777" w:rsidR="001137CE" w:rsidRPr="00922922" w:rsidRDefault="001137CE" w:rsidP="00073C6C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bCs/>
                <w:sz w:val="24"/>
                <w:szCs w:val="24"/>
              </w:rPr>
              <w:t>(192,631.52)</w:t>
            </w:r>
          </w:p>
        </w:tc>
      </w:tr>
      <w:tr w:rsidR="00922922" w:rsidRPr="00922922" w14:paraId="0930DF97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7703BC6E" w14:textId="77777777" w:rsidR="001137CE" w:rsidRPr="005C7208" w:rsidRDefault="001137CE" w:rsidP="00073C6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60CE3B" w14:textId="2D6C79D0" w:rsidR="001137CE" w:rsidRPr="00922922" w:rsidRDefault="001137CE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84,764,681.47 </w:t>
            </w:r>
          </w:p>
        </w:tc>
        <w:tc>
          <w:tcPr>
            <w:tcW w:w="135" w:type="dxa"/>
          </w:tcPr>
          <w:p w14:paraId="4DD49A74" w14:textId="77777777" w:rsidR="001137CE" w:rsidRPr="00922922" w:rsidRDefault="001137CE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3638FE" w14:textId="77777777" w:rsidR="001137CE" w:rsidRPr="00922922" w:rsidRDefault="001137CE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35,153,932.70</w:t>
            </w:r>
          </w:p>
        </w:tc>
        <w:tc>
          <w:tcPr>
            <w:tcW w:w="134" w:type="dxa"/>
          </w:tcPr>
          <w:p w14:paraId="6B3554D8" w14:textId="77777777" w:rsidR="001137CE" w:rsidRPr="00922922" w:rsidRDefault="001137CE" w:rsidP="00073C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04C3F3" w14:textId="77777777" w:rsidR="001137CE" w:rsidRPr="00922922" w:rsidRDefault="001137CE" w:rsidP="00073C6C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28,247,908.45</w:t>
            </w:r>
          </w:p>
        </w:tc>
        <w:tc>
          <w:tcPr>
            <w:tcW w:w="134" w:type="dxa"/>
          </w:tcPr>
          <w:p w14:paraId="69DE2741" w14:textId="77777777" w:rsidR="001137CE" w:rsidRPr="00922922" w:rsidRDefault="001137CE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0A94CAB3" w14:textId="77777777" w:rsidR="001137CE" w:rsidRPr="00922922" w:rsidRDefault="001137CE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29,428,848.87</w:t>
            </w:r>
          </w:p>
        </w:tc>
      </w:tr>
      <w:tr w:rsidR="00922922" w:rsidRPr="00922922" w14:paraId="7DB83ADE" w14:textId="77777777" w:rsidTr="0059613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02" w:type="dxa"/>
          </w:tcPr>
          <w:p w14:paraId="32FE5DED" w14:textId="77777777" w:rsidR="001137CE" w:rsidRPr="00922922" w:rsidRDefault="001137CE" w:rsidP="00073C6C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661E2B" w14:textId="471B435F" w:rsidR="001137CE" w:rsidRPr="00922922" w:rsidRDefault="00874A4D" w:rsidP="00073C6C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432,349,087.96</w:t>
            </w:r>
          </w:p>
        </w:tc>
        <w:tc>
          <w:tcPr>
            <w:tcW w:w="135" w:type="dxa"/>
          </w:tcPr>
          <w:p w14:paraId="5FA045FD" w14:textId="77777777" w:rsidR="001137CE" w:rsidRPr="00922922" w:rsidRDefault="001137CE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9EA1B" w14:textId="4211C974" w:rsidR="001137CE" w:rsidRPr="00922922" w:rsidRDefault="00874A4D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401,977,098.24</w:t>
            </w:r>
          </w:p>
        </w:tc>
        <w:tc>
          <w:tcPr>
            <w:tcW w:w="134" w:type="dxa"/>
          </w:tcPr>
          <w:p w14:paraId="6B86D690" w14:textId="77777777" w:rsidR="001137CE" w:rsidRPr="00922922" w:rsidRDefault="001137CE" w:rsidP="00073C6C">
            <w:pPr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E23A77" w14:textId="77777777" w:rsidR="001137CE" w:rsidRPr="005C7208" w:rsidRDefault="001137CE" w:rsidP="00073C6C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626,696,987.81</w:t>
            </w:r>
          </w:p>
        </w:tc>
        <w:tc>
          <w:tcPr>
            <w:tcW w:w="134" w:type="dxa"/>
          </w:tcPr>
          <w:p w14:paraId="37E9AD4A" w14:textId="77777777" w:rsidR="001137CE" w:rsidRPr="00922922" w:rsidRDefault="001137CE" w:rsidP="00073C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A9C35B" w14:textId="77777777" w:rsidR="001137CE" w:rsidRPr="00922922" w:rsidRDefault="001137CE" w:rsidP="00073C6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555,246,498.59</w:t>
            </w:r>
          </w:p>
        </w:tc>
      </w:tr>
    </w:tbl>
    <w:p w14:paraId="1029E937" w14:textId="77777777" w:rsidR="00073C6C" w:rsidRDefault="00073C6C" w:rsidP="00073C6C">
      <w:pPr>
        <w:tabs>
          <w:tab w:val="clear" w:pos="227"/>
          <w:tab w:val="clear" w:pos="454"/>
          <w:tab w:val="clear" w:pos="680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D4009" w14:textId="4A06F8DF" w:rsidR="00336FAC" w:rsidRPr="00922922" w:rsidRDefault="00336FAC" w:rsidP="00073C6C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DB719A" w:rsidRPr="00922922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922922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922922" w:rsidRPr="00922922" w14:paraId="0922D8A5" w14:textId="77777777" w:rsidTr="00B33C5E">
        <w:tc>
          <w:tcPr>
            <w:tcW w:w="3005" w:type="dxa"/>
          </w:tcPr>
          <w:p w14:paraId="6A42345D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08DFB4AC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2C7B8B64" w14:textId="77777777" w:rsidTr="00B33C5E">
        <w:tc>
          <w:tcPr>
            <w:tcW w:w="3005" w:type="dxa"/>
          </w:tcPr>
          <w:p w14:paraId="18DDE139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1612CA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DB8302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DC357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0EB6DDAD" w14:textId="77777777" w:rsidTr="00B33C5E">
        <w:tc>
          <w:tcPr>
            <w:tcW w:w="3005" w:type="dxa"/>
          </w:tcPr>
          <w:p w14:paraId="1A9F4A4E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BF2570B" w14:textId="09AC57BC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02307D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0B100A" w14:textId="2C273F9C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973274C" w14:textId="77777777" w:rsidR="006251E4" w:rsidRPr="005C7208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B77C61" w14:textId="47C86E2E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072B7321" w14:textId="77777777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8EC5CF5" w14:textId="37AA192E" w:rsidR="006251E4" w:rsidRPr="00922922" w:rsidRDefault="006251E4" w:rsidP="00D27BB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22922" w:rsidRPr="00922922" w14:paraId="43FA2E44" w14:textId="77777777" w:rsidTr="00B33C5E">
        <w:tc>
          <w:tcPr>
            <w:tcW w:w="3005" w:type="dxa"/>
          </w:tcPr>
          <w:p w14:paraId="1862F1F1" w14:textId="77777777" w:rsidR="006251E4" w:rsidRPr="005C7208" w:rsidRDefault="006251E4" w:rsidP="00D27BBE">
            <w:pPr>
              <w:spacing w:line="300" w:lineRule="exact"/>
              <w:ind w:left="108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6E877F4" w14:textId="0F0C6971" w:rsidR="006251E4" w:rsidRPr="00922922" w:rsidRDefault="00393D1B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14,841,841.19</w:t>
            </w:r>
          </w:p>
        </w:tc>
        <w:tc>
          <w:tcPr>
            <w:tcW w:w="134" w:type="dxa"/>
          </w:tcPr>
          <w:p w14:paraId="3F4E9778" w14:textId="77777777" w:rsidR="006251E4" w:rsidRPr="00922922" w:rsidRDefault="006251E4" w:rsidP="00D27B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515A98A" w14:textId="7D0AFE54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12,326,409.67</w:t>
            </w:r>
          </w:p>
        </w:tc>
        <w:tc>
          <w:tcPr>
            <w:tcW w:w="134" w:type="dxa"/>
          </w:tcPr>
          <w:p w14:paraId="6B15EFE4" w14:textId="77777777" w:rsidR="006251E4" w:rsidRPr="00922922" w:rsidRDefault="006251E4" w:rsidP="00D27BBE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3A0F916" w14:textId="57809777" w:rsidR="006251E4" w:rsidRPr="005C7208" w:rsidRDefault="00D0611E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11,091,109.91</w:t>
            </w:r>
          </w:p>
        </w:tc>
        <w:tc>
          <w:tcPr>
            <w:tcW w:w="134" w:type="dxa"/>
          </w:tcPr>
          <w:p w14:paraId="11809331" w14:textId="77777777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C9B7C3F" w14:textId="50A40CF6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10,067,717.64</w:t>
            </w:r>
          </w:p>
        </w:tc>
      </w:tr>
      <w:tr w:rsidR="00922922" w:rsidRPr="00922922" w14:paraId="29027B15" w14:textId="77777777" w:rsidTr="00B33C5E">
        <w:tc>
          <w:tcPr>
            <w:tcW w:w="3005" w:type="dxa"/>
          </w:tcPr>
          <w:p w14:paraId="6FCDB513" w14:textId="7AE6B238" w:rsidR="006251E4" w:rsidRPr="00922922" w:rsidRDefault="006251E4" w:rsidP="00D27BBE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47" w:type="dxa"/>
          </w:tcPr>
          <w:p w14:paraId="41A899F4" w14:textId="2A3CB3A5" w:rsidR="006251E4" w:rsidRPr="00922922" w:rsidRDefault="00AC64B5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12,748,142.61</w:t>
            </w:r>
          </w:p>
        </w:tc>
        <w:tc>
          <w:tcPr>
            <w:tcW w:w="134" w:type="dxa"/>
          </w:tcPr>
          <w:p w14:paraId="7C270FD0" w14:textId="77777777" w:rsidR="006251E4" w:rsidRPr="00922922" w:rsidRDefault="006251E4" w:rsidP="00D27B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96872B" w14:textId="0B35E3BC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2,515,431.52</w:t>
            </w:r>
          </w:p>
        </w:tc>
        <w:tc>
          <w:tcPr>
            <w:tcW w:w="134" w:type="dxa"/>
          </w:tcPr>
          <w:p w14:paraId="06CC1F9E" w14:textId="77777777" w:rsidR="006251E4" w:rsidRPr="00922922" w:rsidRDefault="006251E4" w:rsidP="00D27BBE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FE59D35" w14:textId="3A248BA5" w:rsidR="006251E4" w:rsidRPr="00922922" w:rsidRDefault="00D0611E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2,573,183.59</w:t>
            </w:r>
          </w:p>
        </w:tc>
        <w:tc>
          <w:tcPr>
            <w:tcW w:w="134" w:type="dxa"/>
          </w:tcPr>
          <w:p w14:paraId="06CCD110" w14:textId="77777777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A7D03AA" w14:textId="4061D9A2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1,023,392.27</w:t>
            </w:r>
          </w:p>
        </w:tc>
      </w:tr>
      <w:tr w:rsidR="00922922" w:rsidRPr="00922922" w14:paraId="59C2E5BB" w14:textId="77777777" w:rsidTr="00B33C5E">
        <w:tc>
          <w:tcPr>
            <w:tcW w:w="3005" w:type="dxa"/>
          </w:tcPr>
          <w:p w14:paraId="7250E5ED" w14:textId="77777777" w:rsidR="006251E4" w:rsidRPr="00922922" w:rsidRDefault="006251E4" w:rsidP="00D27BBE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4919C0D" w14:textId="62828A7C" w:rsidR="006251E4" w:rsidRPr="00922922" w:rsidRDefault="00AC64B5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27,589,983.80</w:t>
            </w:r>
          </w:p>
        </w:tc>
        <w:tc>
          <w:tcPr>
            <w:tcW w:w="134" w:type="dxa"/>
          </w:tcPr>
          <w:p w14:paraId="011C6862" w14:textId="77777777" w:rsidR="006251E4" w:rsidRPr="00922922" w:rsidRDefault="006251E4" w:rsidP="00D27B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9DD19EB" w14:textId="1ACAD80A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14,841,841.19</w:t>
            </w:r>
          </w:p>
        </w:tc>
        <w:tc>
          <w:tcPr>
            <w:tcW w:w="134" w:type="dxa"/>
          </w:tcPr>
          <w:p w14:paraId="72382D8D" w14:textId="77777777" w:rsidR="006251E4" w:rsidRPr="00922922" w:rsidRDefault="006251E4" w:rsidP="00D27BBE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87614" w14:textId="5FD1D7F6" w:rsidR="006251E4" w:rsidRPr="00922922" w:rsidRDefault="00063822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</w:rPr>
              <w:t>13</w:t>
            </w:r>
            <w:r w:rsidRPr="00922922">
              <w:rPr>
                <w:rFonts w:ascii="Angsana New" w:hAnsi="Angsana New"/>
                <w:sz w:val="26"/>
                <w:szCs w:val="26"/>
              </w:rPr>
              <w:t>,</w:t>
            </w:r>
            <w:r w:rsidRPr="005C7208">
              <w:rPr>
                <w:rFonts w:ascii="Angsana New" w:hAnsi="Angsana New"/>
                <w:sz w:val="26"/>
                <w:szCs w:val="26"/>
              </w:rPr>
              <w:t>664</w:t>
            </w:r>
            <w:r w:rsidRPr="00922922">
              <w:rPr>
                <w:rFonts w:ascii="Angsana New" w:hAnsi="Angsana New"/>
                <w:sz w:val="26"/>
                <w:szCs w:val="26"/>
              </w:rPr>
              <w:t>,</w:t>
            </w:r>
            <w:r w:rsidRPr="005C7208">
              <w:rPr>
                <w:rFonts w:ascii="Angsana New" w:hAnsi="Angsana New"/>
                <w:sz w:val="26"/>
                <w:szCs w:val="26"/>
              </w:rPr>
              <w:t>293.50</w:t>
            </w:r>
          </w:p>
        </w:tc>
        <w:tc>
          <w:tcPr>
            <w:tcW w:w="134" w:type="dxa"/>
          </w:tcPr>
          <w:p w14:paraId="4116C0D8" w14:textId="77777777" w:rsidR="006251E4" w:rsidRPr="00922922" w:rsidRDefault="006251E4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107BF" w14:textId="438D9B86" w:rsidR="006251E4" w:rsidRPr="00922922" w:rsidRDefault="00D0611E" w:rsidP="00D27BBE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11,091,109.91</w:t>
            </w:r>
          </w:p>
        </w:tc>
      </w:tr>
    </w:tbl>
    <w:p w14:paraId="405E3E17" w14:textId="38F0228D" w:rsidR="00943258" w:rsidRPr="008F5C03" w:rsidRDefault="00FE40B3" w:rsidP="00D27BBE">
      <w:pPr>
        <w:tabs>
          <w:tab w:val="clear" w:pos="680"/>
          <w:tab w:val="left" w:pos="284"/>
          <w:tab w:val="left" w:pos="851"/>
        </w:tabs>
        <w:spacing w:line="360" w:lineRule="exact"/>
        <w:ind w:left="284" w:firstLine="340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 w:hint="cs"/>
          <w:sz w:val="32"/>
          <w:szCs w:val="32"/>
          <w:vertAlign w:val="superscript"/>
        </w:rPr>
        <w:lastRenderedPageBreak/>
        <w:t>(</w:t>
      </w:r>
      <w:r w:rsidR="009E0DC3" w:rsidRPr="00922922">
        <w:rPr>
          <w:rFonts w:asciiTheme="majorBidi" w:hAnsiTheme="majorBidi" w:cstheme="majorBidi"/>
          <w:sz w:val="32"/>
          <w:szCs w:val="32"/>
          <w:vertAlign w:val="superscript"/>
        </w:rPr>
        <w:t>*)</w:t>
      </w:r>
      <w:r w:rsidR="009E0DC3" w:rsidRPr="005C7208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บริษัทได้มีการเจรจาทำข้อตกลงกับบริษั</w:t>
      </w:r>
      <w:r w:rsidR="009E0DC3" w:rsidRPr="005C7208">
        <w:rPr>
          <w:rFonts w:asciiTheme="majorBidi" w:hAnsiTheme="majorBidi" w:cstheme="majorBidi"/>
          <w:sz w:val="32"/>
          <w:szCs w:val="32"/>
          <w:cs/>
        </w:rPr>
        <w:t>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โลตัสลิงคส์ จำกัด สำหรับเงินชดเชยพิเศษจากการใช้ประโยชน์ในพื้นที่โครงการเดอะศาลายาตั้งแต่เดือนมิถุนายน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30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2564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เงินชดเชยกรณีพิเศษคิดเป็นจำนวนเงิน</w:t>
      </w:r>
      <w:r w:rsidR="005D340F" w:rsidRPr="00922922">
        <w:rPr>
          <w:rFonts w:asciiTheme="majorBidi" w:hAnsiTheme="majorBidi" w:cstheme="majorBidi"/>
          <w:sz w:val="32"/>
          <w:szCs w:val="32"/>
        </w:rPr>
        <w:t xml:space="preserve"> 25.68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ล้านบาท (รวมภาษีมูลค่าเพิ่ม) โดยผ่อนชำระ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 xml:space="preserve">ภายใน </w:t>
      </w:r>
      <w:r w:rsidR="00732E41">
        <w:rPr>
          <w:rFonts w:asciiTheme="majorBidi" w:hAnsiTheme="majorBidi" w:cstheme="majorBidi"/>
          <w:sz w:val="32"/>
          <w:szCs w:val="32"/>
        </w:rPr>
        <w:t>9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 xml:space="preserve"> งวดเดือน สิ้นสุด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8F5C0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0381C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5C0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จำนวนเงินผ่อนชำระตามตารางการชำระที่ตกลงกัน</w:t>
      </w:r>
      <w:bookmarkStart w:id="1" w:name="_Hlk118903333"/>
      <w:r w:rsidR="00732E41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 </w:t>
      </w:r>
      <w:r w:rsidR="00732E41" w:rsidRPr="008F5C0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32E41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732E41" w:rsidRPr="008F5C03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="00732E41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คงเหลือ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32E41" w:rsidRPr="008F5C03">
        <w:rPr>
          <w:rFonts w:asciiTheme="majorBidi" w:hAnsiTheme="majorBidi" w:cstheme="majorBidi"/>
          <w:sz w:val="32"/>
          <w:szCs w:val="32"/>
        </w:rPr>
        <w:t xml:space="preserve">19.26 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>ล้านบาทและ</w:t>
      </w:r>
      <w:r w:rsidR="00943258" w:rsidRPr="005C7208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1480" w:rsidRPr="008F5C03">
        <w:rPr>
          <w:rFonts w:asciiTheme="majorBidi" w:hAnsiTheme="majorBidi" w:cstheme="majorBidi"/>
          <w:sz w:val="32"/>
          <w:szCs w:val="32"/>
        </w:rPr>
        <w:t xml:space="preserve">2565 </w:t>
      </w:r>
      <w:r w:rsidR="00645954" w:rsidRPr="005C7208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ริษัทได้รับชำระเงินชดเชย</w:t>
      </w:r>
      <w:r w:rsidR="00492FC8" w:rsidRPr="005C720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5D340F" w:rsidRPr="005C7208">
        <w:rPr>
          <w:rFonts w:asciiTheme="majorBidi" w:hAnsiTheme="majorBidi" w:cstheme="majorBidi" w:hint="cs"/>
          <w:sz w:val="32"/>
          <w:szCs w:val="32"/>
          <w:cs/>
        </w:rPr>
        <w:t>ครบทั้งจำนวนแล้ว</w:t>
      </w:r>
    </w:p>
    <w:p w14:paraId="02596253" w14:textId="5E337ED8" w:rsidR="00943258" w:rsidRPr="00922922" w:rsidRDefault="00943258" w:rsidP="00D27BBE">
      <w:pPr>
        <w:tabs>
          <w:tab w:val="clear" w:pos="680"/>
          <w:tab w:val="left" w:pos="284"/>
          <w:tab w:val="left" w:pos="851"/>
        </w:tabs>
        <w:spacing w:line="36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 w:hint="cs"/>
          <w:sz w:val="32"/>
          <w:szCs w:val="32"/>
          <w:vertAlign w:val="superscript"/>
        </w:rPr>
        <w:t>(</w:t>
      </w:r>
      <w:r w:rsidRPr="00922922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="00E509DA" w:rsidRPr="00922922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922922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บริษัทได้ทำข้อตกลงกับบริษั</w:t>
      </w:r>
      <w:r w:rsidRPr="005C7208">
        <w:rPr>
          <w:rFonts w:asciiTheme="majorBidi" w:hAnsiTheme="majorBidi" w:cstheme="majorBidi"/>
          <w:sz w:val="32"/>
          <w:szCs w:val="32"/>
          <w:cs/>
        </w:rPr>
        <w:t>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โซลาร์ พีพีเอ็ม จำกัด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สำหรับ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>การคิด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="00790CFE" w:rsidRPr="005C7208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ช่า </w:t>
      </w:r>
      <w:r w:rsidR="00AA7EA4" w:rsidRPr="005C7208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การใช้พื้นที่ส่วนเพิ่มของโรงงาน 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พื้นที่ส่วน</w:t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จัดเก็บสินค้าและสำนักงาน</w:t>
      </w:r>
      <w:r w:rsidR="00790CFE" w:rsidRPr="005C7208">
        <w:rPr>
          <w:rFonts w:asciiTheme="majorBidi" w:hAnsiTheme="majorBidi" w:cstheme="majorBidi" w:hint="cs"/>
          <w:sz w:val="32"/>
          <w:szCs w:val="32"/>
          <w:cs/>
        </w:rPr>
        <w:t>ที่ทำการแบบพร้อมใช้งาน</w:t>
      </w:r>
      <w:r w:rsidR="00732E41" w:rsidRPr="005C7208">
        <w:rPr>
          <w:rFonts w:asciiTheme="majorBidi" w:hAnsiTheme="majorBidi" w:cstheme="majorBidi"/>
          <w:sz w:val="32"/>
          <w:szCs w:val="32"/>
          <w:cs/>
        </w:rPr>
        <w:br/>
      </w:r>
      <w:r w:rsidR="00732E41" w:rsidRPr="005C7208">
        <w:rPr>
          <w:rFonts w:asciiTheme="majorBidi" w:hAnsiTheme="majorBidi" w:cstheme="majorBidi" w:hint="cs"/>
          <w:sz w:val="32"/>
          <w:szCs w:val="32"/>
          <w:cs/>
        </w:rPr>
        <w:t>โดยคิดค่าเช่าเพิ่ม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22922">
        <w:rPr>
          <w:rFonts w:asciiTheme="majorBidi" w:hAnsiTheme="majorBidi" w:cstheme="majorBidi"/>
          <w:sz w:val="32"/>
          <w:szCs w:val="32"/>
        </w:rPr>
        <w:t xml:space="preserve">2564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922922">
        <w:rPr>
          <w:rFonts w:asciiTheme="majorBidi" w:hAnsiTheme="majorBidi" w:cstheme="majorBidi"/>
          <w:sz w:val="32"/>
          <w:szCs w:val="32"/>
        </w:rPr>
        <w:t xml:space="preserve">31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22922">
        <w:rPr>
          <w:rFonts w:asciiTheme="majorBidi" w:hAnsiTheme="majorBidi" w:cstheme="majorBidi"/>
          <w:sz w:val="32"/>
          <w:szCs w:val="32"/>
        </w:rPr>
        <w:t>2565</w:t>
      </w:r>
      <w:r w:rsidR="005D1480" w:rsidRPr="00922922">
        <w:rPr>
          <w:rFonts w:asciiTheme="majorBidi" w:hAnsiTheme="majorBidi" w:cstheme="majorBidi"/>
          <w:sz w:val="32"/>
          <w:szCs w:val="32"/>
        </w:rPr>
        <w:t xml:space="preserve"> (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5D1480" w:rsidRPr="00922922">
        <w:rPr>
          <w:rFonts w:asciiTheme="majorBidi" w:hAnsiTheme="majorBidi" w:cstheme="majorBidi"/>
          <w:sz w:val="32"/>
          <w:szCs w:val="32"/>
        </w:rPr>
        <w:t xml:space="preserve">20 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 xml:space="preserve">งวดเดือน) เดือนละ </w:t>
      </w:r>
      <w:r w:rsidR="00845908">
        <w:rPr>
          <w:rFonts w:asciiTheme="majorBidi" w:hAnsiTheme="majorBidi" w:cstheme="majorBidi"/>
          <w:sz w:val="32"/>
          <w:szCs w:val="32"/>
        </w:rPr>
        <w:br/>
      </w:r>
      <w:r w:rsidR="005D1480" w:rsidRPr="00922922">
        <w:rPr>
          <w:rFonts w:asciiTheme="majorBidi" w:hAnsiTheme="majorBidi" w:cstheme="majorBidi"/>
          <w:sz w:val="32"/>
          <w:szCs w:val="32"/>
        </w:rPr>
        <w:t xml:space="preserve">0.72 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90CFE" w:rsidRPr="005C7208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Pr="00922922">
        <w:rPr>
          <w:rFonts w:asciiTheme="majorBidi" w:hAnsiTheme="majorBidi" w:cstheme="majorBidi"/>
          <w:sz w:val="32"/>
          <w:szCs w:val="32"/>
        </w:rPr>
        <w:t xml:space="preserve"> 14.40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ล้านบาท โดย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ผ่อนชำระ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งวดเดือน</w:t>
      </w:r>
      <w:r w:rsidR="005D1480" w:rsidRPr="005C7208">
        <w:rPr>
          <w:rFonts w:asciiTheme="majorBidi" w:hAnsiTheme="majorBidi" w:cstheme="majorBidi" w:hint="cs"/>
          <w:sz w:val="32"/>
          <w:szCs w:val="32"/>
          <w:cs/>
        </w:rPr>
        <w:t xml:space="preserve"> เริ่มชำระ</w:t>
      </w:r>
      <w:r w:rsidR="00AA7EA4" w:rsidRPr="005C7208">
        <w:rPr>
          <w:rFonts w:asciiTheme="majorBidi" w:hAnsiTheme="majorBidi" w:cstheme="majorBidi" w:hint="cs"/>
          <w:sz w:val="32"/>
          <w:szCs w:val="32"/>
          <w:cs/>
        </w:rPr>
        <w:t>ตั้งแต่วันที่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2E41">
        <w:rPr>
          <w:rFonts w:asciiTheme="majorBidi" w:hAnsiTheme="majorBidi" w:cstheme="majorBidi"/>
          <w:sz w:val="32"/>
          <w:szCs w:val="32"/>
        </w:rPr>
        <w:br/>
      </w:r>
      <w:r w:rsidRPr="00922922">
        <w:rPr>
          <w:rFonts w:asciiTheme="majorBidi" w:hAnsiTheme="majorBidi" w:cstheme="majorBidi"/>
          <w:sz w:val="32"/>
          <w:szCs w:val="32"/>
        </w:rPr>
        <w:t xml:space="preserve">30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2566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AA7EA4" w:rsidRPr="005C720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 xml:space="preserve">30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2567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จำนวนเงินผ่อนชำระตามตารางการชำระที่ตกลงกัน</w:t>
      </w:r>
    </w:p>
    <w:bookmarkEnd w:id="1"/>
    <w:p w14:paraId="471217DB" w14:textId="04B7B160" w:rsidR="00D27BBE" w:rsidRDefault="00D27BBE" w:rsidP="00D27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D27BBE">
        <w:rPr>
          <w:rFonts w:asciiTheme="majorBidi" w:hAnsiTheme="majorBidi" w:cstheme="majorBidi"/>
          <w:sz w:val="32"/>
          <w:szCs w:val="32"/>
          <w:vertAlign w:val="superscript"/>
        </w:rPr>
        <w:t>(***)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>Chint Solar (Hong Kong) Ltd. (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ผู้ว่าจ้าง) กับบริษัท โซลาร์ พีพีเอ็ม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จำกัด (บริษัทย่อย) (ผู้รับจ้าง) เมื่อวันที่ </w:t>
      </w:r>
      <w:r w:rsidRPr="00D27BBE">
        <w:rPr>
          <w:rFonts w:asciiTheme="majorBidi" w:hAnsiTheme="majorBidi" w:cstheme="majorBidi"/>
          <w:sz w:val="32"/>
          <w:szCs w:val="32"/>
        </w:rPr>
        <w:t xml:space="preserve">25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27BBE">
        <w:rPr>
          <w:rFonts w:asciiTheme="majorBidi" w:hAnsiTheme="majorBidi" w:cstheme="majorBidi"/>
          <w:sz w:val="32"/>
          <w:szCs w:val="32"/>
        </w:rPr>
        <w:t xml:space="preserve">2561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="008F5C03"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5C72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2562 (1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ปี) ผู้ว่าจ้างจะต้องว่าจ้าง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ให้ผู้รับจ้าง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ผลิตสินค้า</w:t>
      </w:r>
      <w:r w:rsidR="008F5C03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ให้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ไม่ต่ำกว่า </w:t>
      </w:r>
      <w:r w:rsidRPr="00D27BBE">
        <w:rPr>
          <w:rFonts w:asciiTheme="majorBidi" w:hAnsiTheme="majorBidi" w:cstheme="majorBidi"/>
          <w:spacing w:val="-4"/>
          <w:sz w:val="32"/>
          <w:szCs w:val="32"/>
        </w:rPr>
        <w:t xml:space="preserve">126 </w:t>
      </w:r>
      <w:r w:rsidRPr="005C7208">
        <w:rPr>
          <w:rFonts w:asciiTheme="majorBidi" w:hAnsiTheme="majorBidi" w:cstheme="majorBidi"/>
          <w:spacing w:val="-4"/>
          <w:sz w:val="32"/>
          <w:szCs w:val="32"/>
          <w:cs/>
        </w:rPr>
        <w:t>เมกะวัตต์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หรือ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27BBE">
        <w:rPr>
          <w:rFonts w:asciiTheme="majorBidi" w:hAnsiTheme="majorBidi" w:cstheme="majorBidi"/>
          <w:sz w:val="32"/>
          <w:szCs w:val="32"/>
        </w:rPr>
        <w:t xml:space="preserve">70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="008F5C03"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ไม่สามารถจ้าง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ผลิตได้ตามที่ตกลง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ในสัญญา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กัน บริษัทย่อย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ทำการเรียกเงินชดเชยจากการสูญเสียกำลังการผลิต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ได้คิด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Pr="00D27BBE">
        <w:rPr>
          <w:rFonts w:asciiTheme="majorBidi" w:hAnsiTheme="majorBidi" w:cstheme="majorBidi"/>
          <w:sz w:val="32"/>
          <w:szCs w:val="32"/>
        </w:rPr>
        <w:t xml:space="preserve">846,217 </w:t>
      </w:r>
      <w:r w:rsidRPr="005C7208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="008F5C03">
        <w:rPr>
          <w:rFonts w:asciiTheme="majorBidi" w:hAnsiTheme="majorBidi" w:cstheme="majorBidi"/>
          <w:sz w:val="32"/>
          <w:szCs w:val="32"/>
        </w:rPr>
        <w:t xml:space="preserve"> </w:t>
      </w:r>
      <w:r w:rsidR="008F5C03" w:rsidRPr="005C7208">
        <w:rPr>
          <w:rFonts w:asciiTheme="majorBidi" w:hAnsiTheme="majorBidi" w:cstheme="majorBidi" w:hint="cs"/>
          <w:sz w:val="32"/>
          <w:szCs w:val="32"/>
          <w:cs/>
        </w:rPr>
        <w:t>ซึ่งปัจจุบันบริษัทย่อยอยู่ระหว่างดำเนินการเรียกเงินชดเชยดังกล่าวคืนจากผู้ว่าจ้าง</w:t>
      </w:r>
    </w:p>
    <w:p w14:paraId="161C5485" w14:textId="77777777" w:rsidR="00E74D11" w:rsidRDefault="00E74D11" w:rsidP="00D27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6387E" w14:textId="6DB8531C" w:rsidR="00C75C8F" w:rsidRPr="005C7208" w:rsidRDefault="00AC7DBA" w:rsidP="00182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02B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C8F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C8F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922922" w:rsidRDefault="00C75C8F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5C7208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922922" w:rsidRPr="00922922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922922" w:rsidRDefault="00FC3418" w:rsidP="000B6ACA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197594D3" w:rsidR="00FC3418" w:rsidRPr="005C7208" w:rsidRDefault="00FC3418" w:rsidP="000B6ACA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720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2922" w:rsidRPr="00922922" w14:paraId="5389199D" w14:textId="77777777" w:rsidTr="00874925">
        <w:tc>
          <w:tcPr>
            <w:tcW w:w="5103" w:type="dxa"/>
          </w:tcPr>
          <w:p w14:paraId="7535224A" w14:textId="77777777" w:rsidR="00FC3418" w:rsidRPr="00922922" w:rsidRDefault="00FC3418" w:rsidP="000B6ACA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5C7208" w:rsidRDefault="00FC3418" w:rsidP="000B6ACA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22922" w:rsidRPr="00922922" w14:paraId="119A8FEB" w14:textId="77777777" w:rsidTr="000C6523">
        <w:tc>
          <w:tcPr>
            <w:tcW w:w="5103" w:type="dxa"/>
          </w:tcPr>
          <w:p w14:paraId="4DA86BD5" w14:textId="77777777" w:rsidR="00FC3418" w:rsidRPr="005C7208" w:rsidRDefault="00FC3418" w:rsidP="000B6ACA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7640C66" w14:textId="4EDB18FA" w:rsidR="00FC3418" w:rsidRPr="00922922" w:rsidRDefault="00221028" w:rsidP="000B6A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922922" w:rsidRDefault="00FC341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4659FCBF" w:rsidR="00FC3418" w:rsidRPr="00922922" w:rsidRDefault="00FC3418" w:rsidP="000B6A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8C6" w:rsidRPr="0092292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22922" w:rsidRPr="00922922" w14:paraId="73521E20" w14:textId="77777777" w:rsidTr="001507FE">
        <w:tc>
          <w:tcPr>
            <w:tcW w:w="5103" w:type="dxa"/>
          </w:tcPr>
          <w:p w14:paraId="6681855E" w14:textId="01E84594" w:rsidR="00114C55" w:rsidRPr="005C7208" w:rsidRDefault="00114C55" w:rsidP="000B6507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5F16FF67" w:rsidR="00114C55" w:rsidRPr="00922922" w:rsidRDefault="007A28E4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229,367,185.64</w:t>
            </w:r>
          </w:p>
        </w:tc>
        <w:tc>
          <w:tcPr>
            <w:tcW w:w="134" w:type="dxa"/>
            <w:vAlign w:val="bottom"/>
          </w:tcPr>
          <w:p w14:paraId="4EF81ACA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1F2897BE" w14:textId="42FA980A" w:rsidR="00114C55" w:rsidRPr="00922922" w:rsidRDefault="00114C55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244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2922">
              <w:rPr>
                <w:rFonts w:asciiTheme="majorBidi" w:hAnsiTheme="majorBidi"/>
                <w:sz w:val="32"/>
                <w:szCs w:val="32"/>
              </w:rPr>
              <w:t>050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2922">
              <w:rPr>
                <w:rFonts w:asciiTheme="majorBidi" w:hAnsiTheme="majorBidi"/>
                <w:sz w:val="32"/>
                <w:szCs w:val="32"/>
              </w:rPr>
              <w:t>902.86</w:t>
            </w:r>
          </w:p>
        </w:tc>
      </w:tr>
      <w:tr w:rsidR="00922922" w:rsidRPr="00922922" w14:paraId="16E90388" w14:textId="77777777" w:rsidTr="00173F01">
        <w:tc>
          <w:tcPr>
            <w:tcW w:w="5103" w:type="dxa"/>
          </w:tcPr>
          <w:p w14:paraId="3F18BF6D" w14:textId="212A6C6C" w:rsidR="007A28E4" w:rsidRPr="005C7208" w:rsidRDefault="007A28E4" w:rsidP="000B6507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74D11" w:rsidRPr="005C720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1610CF90" w:rsidR="007A28E4" w:rsidRPr="00922922" w:rsidRDefault="007A28E4" w:rsidP="000B650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 xml:space="preserve"> (53,271,560.90)</w:t>
            </w:r>
          </w:p>
        </w:tc>
        <w:tc>
          <w:tcPr>
            <w:tcW w:w="134" w:type="dxa"/>
            <w:vAlign w:val="bottom"/>
          </w:tcPr>
          <w:p w14:paraId="19E64714" w14:textId="77777777" w:rsidR="007A28E4" w:rsidRPr="00922922" w:rsidRDefault="007A28E4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1084CC24" w:rsidR="007A28E4" w:rsidRPr="00922922" w:rsidRDefault="007A28E4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 xml:space="preserve"> (56,401,018.29)</w:t>
            </w:r>
          </w:p>
        </w:tc>
      </w:tr>
      <w:tr w:rsidR="00922922" w:rsidRPr="00922922" w14:paraId="0DABFAE9" w14:textId="77777777" w:rsidTr="00173F01">
        <w:tc>
          <w:tcPr>
            <w:tcW w:w="5103" w:type="dxa"/>
          </w:tcPr>
          <w:p w14:paraId="181C9887" w14:textId="2F5C70DC" w:rsidR="007A28E4" w:rsidRPr="005C7208" w:rsidRDefault="007A28E4" w:rsidP="000B6507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E74D1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1DF78A60" w:rsidR="007A28E4" w:rsidRPr="00922922" w:rsidRDefault="007A28E4" w:rsidP="000B650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 xml:space="preserve"> (12,826,370.73)</w:t>
            </w:r>
          </w:p>
        </w:tc>
        <w:tc>
          <w:tcPr>
            <w:tcW w:w="134" w:type="dxa"/>
            <w:vAlign w:val="bottom"/>
          </w:tcPr>
          <w:p w14:paraId="4D587F81" w14:textId="77777777" w:rsidR="007A28E4" w:rsidRPr="00922922" w:rsidRDefault="007A28E4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A4CB8EA" w:rsidR="007A28E4" w:rsidRPr="00922922" w:rsidRDefault="007A28E4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 xml:space="preserve"> (13,601,560.57)</w:t>
            </w:r>
          </w:p>
        </w:tc>
      </w:tr>
      <w:tr w:rsidR="00922922" w:rsidRPr="00922922" w14:paraId="77324300" w14:textId="77777777" w:rsidTr="005A78C6">
        <w:tc>
          <w:tcPr>
            <w:tcW w:w="5103" w:type="dxa"/>
          </w:tcPr>
          <w:p w14:paraId="40E61A1B" w14:textId="50F33690" w:rsidR="00114C55" w:rsidRPr="005C7208" w:rsidRDefault="00114C55" w:rsidP="000B6507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E74D1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1A924724" w:rsidR="00114C55" w:rsidRPr="005C7208" w:rsidRDefault="007A28E4" w:rsidP="000B650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(3,397,050.38)</w:t>
            </w:r>
          </w:p>
        </w:tc>
        <w:tc>
          <w:tcPr>
            <w:tcW w:w="134" w:type="dxa"/>
            <w:vAlign w:val="bottom"/>
          </w:tcPr>
          <w:p w14:paraId="2B8B4ADA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6F033B59" w:rsidR="00114C55" w:rsidRPr="00922922" w:rsidRDefault="00114C55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(1,385,892.76)</w:t>
            </w:r>
          </w:p>
        </w:tc>
      </w:tr>
      <w:tr w:rsidR="00922922" w:rsidRPr="00922922" w14:paraId="3CCD3B31" w14:textId="77777777" w:rsidTr="001507FE">
        <w:tc>
          <w:tcPr>
            <w:tcW w:w="5103" w:type="dxa"/>
          </w:tcPr>
          <w:p w14:paraId="46BBED55" w14:textId="77777777" w:rsidR="00114C55" w:rsidRPr="00922922" w:rsidRDefault="00114C55" w:rsidP="000B6507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6D739F0F" w:rsidR="00114C55" w:rsidRPr="00922922" w:rsidRDefault="007A28E4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7208">
              <w:rPr>
                <w:rFonts w:ascii="Angsana New" w:hAnsi="Angsana New"/>
                <w:sz w:val="32"/>
                <w:szCs w:val="32"/>
              </w:rPr>
              <w:t>159</w:t>
            </w:r>
            <w:r w:rsidRPr="00922922">
              <w:rPr>
                <w:rFonts w:ascii="Angsana New" w:hAnsi="Angsana New"/>
                <w:sz w:val="32"/>
                <w:szCs w:val="32"/>
              </w:rPr>
              <w:t>,</w:t>
            </w:r>
            <w:r w:rsidRPr="005C7208">
              <w:rPr>
                <w:rFonts w:ascii="Angsana New" w:hAnsi="Angsana New"/>
                <w:sz w:val="32"/>
                <w:szCs w:val="32"/>
              </w:rPr>
              <w:t>872</w:t>
            </w:r>
            <w:r w:rsidRPr="00922922">
              <w:rPr>
                <w:rFonts w:ascii="Angsana New" w:hAnsi="Angsana New"/>
                <w:sz w:val="32"/>
                <w:szCs w:val="32"/>
              </w:rPr>
              <w:t>,</w:t>
            </w:r>
            <w:r w:rsidRPr="005C7208">
              <w:rPr>
                <w:rFonts w:ascii="Angsana New" w:hAnsi="Angsana New"/>
                <w:sz w:val="32"/>
                <w:szCs w:val="32"/>
              </w:rPr>
              <w:t>203.63</w:t>
            </w:r>
          </w:p>
        </w:tc>
        <w:tc>
          <w:tcPr>
            <w:tcW w:w="134" w:type="dxa"/>
            <w:vAlign w:val="bottom"/>
          </w:tcPr>
          <w:p w14:paraId="59694116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vAlign w:val="center"/>
          </w:tcPr>
          <w:p w14:paraId="35F2C06F" w14:textId="6CA0552C" w:rsidR="00114C55" w:rsidRPr="00922922" w:rsidRDefault="00114C55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172,662,431.24</w:t>
            </w:r>
          </w:p>
        </w:tc>
      </w:tr>
      <w:tr w:rsidR="00922922" w:rsidRPr="00922922" w14:paraId="2C113ED9" w14:textId="77777777" w:rsidTr="005A78C6">
        <w:tc>
          <w:tcPr>
            <w:tcW w:w="5103" w:type="dxa"/>
          </w:tcPr>
          <w:p w14:paraId="2B089468" w14:textId="253AD19D" w:rsidR="00114C55" w:rsidRPr="005C7208" w:rsidRDefault="00114C55" w:rsidP="000B6507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067EBA1C" w:rsidR="00114C55" w:rsidRPr="00922922" w:rsidRDefault="00AC7DBA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(2,177,252.48)</w:t>
            </w:r>
          </w:p>
        </w:tc>
        <w:tc>
          <w:tcPr>
            <w:tcW w:w="134" w:type="dxa"/>
            <w:vAlign w:val="bottom"/>
          </w:tcPr>
          <w:p w14:paraId="33A35E19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6CD91E98" w:rsidR="00114C55" w:rsidRPr="00922922" w:rsidRDefault="00114C55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(3,300,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059</w:t>
            </w:r>
            <w:r w:rsidRPr="00922922">
              <w:rPr>
                <w:rFonts w:asciiTheme="majorBidi" w:hAnsiTheme="majorBidi"/>
                <w:sz w:val="32"/>
                <w:szCs w:val="32"/>
              </w:rPr>
              <w:t>.34)</w:t>
            </w:r>
          </w:p>
        </w:tc>
      </w:tr>
      <w:tr w:rsidR="00922922" w:rsidRPr="00922922" w14:paraId="34FCBC70" w14:textId="77777777" w:rsidTr="005A78C6">
        <w:tc>
          <w:tcPr>
            <w:tcW w:w="5103" w:type="dxa"/>
          </w:tcPr>
          <w:p w14:paraId="7C6E3CDB" w14:textId="58E50B4E" w:rsidR="00114C55" w:rsidRPr="005C7208" w:rsidRDefault="00114C55" w:rsidP="000B6507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2C78A975" w:rsidR="00114C55" w:rsidRPr="00922922" w:rsidRDefault="007A28E4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157,</w:t>
            </w:r>
            <w:r w:rsidR="00AC7DBA" w:rsidRPr="00922922">
              <w:rPr>
                <w:rFonts w:ascii="Angsana New" w:hAnsi="Angsana New"/>
                <w:sz w:val="32"/>
                <w:szCs w:val="32"/>
              </w:rPr>
              <w:t>694,951.15</w:t>
            </w:r>
          </w:p>
        </w:tc>
        <w:tc>
          <w:tcPr>
            <w:tcW w:w="134" w:type="dxa"/>
            <w:vAlign w:val="bottom"/>
          </w:tcPr>
          <w:p w14:paraId="213DCD1F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680E9388" w:rsidR="00114C55" w:rsidRPr="00922922" w:rsidRDefault="00114C55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169,362,371.90</w:t>
            </w:r>
          </w:p>
        </w:tc>
      </w:tr>
      <w:tr w:rsidR="00922922" w:rsidRPr="00922922" w14:paraId="422A02C5" w14:textId="77777777" w:rsidTr="001507FE">
        <w:tc>
          <w:tcPr>
            <w:tcW w:w="5103" w:type="dxa"/>
          </w:tcPr>
          <w:p w14:paraId="718FF66C" w14:textId="61CE79E2" w:rsidR="00114C55" w:rsidRPr="005C7208" w:rsidRDefault="00114C55" w:rsidP="000B6507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vAlign w:val="center"/>
          </w:tcPr>
          <w:p w14:paraId="462415C3" w14:textId="21807199" w:rsidR="00114C55" w:rsidRPr="00922922" w:rsidRDefault="007A28E4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(16,916,918.88)</w:t>
            </w:r>
          </w:p>
        </w:tc>
        <w:tc>
          <w:tcPr>
            <w:tcW w:w="134" w:type="dxa"/>
            <w:vAlign w:val="bottom"/>
          </w:tcPr>
          <w:p w14:paraId="7163B7A6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19894508" w14:textId="0AD71A8D" w:rsidR="00114C55" w:rsidRPr="005C7208" w:rsidRDefault="00114C55" w:rsidP="000B6507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(16,306,900.64)</w:t>
            </w:r>
          </w:p>
        </w:tc>
      </w:tr>
      <w:tr w:rsidR="00A968DC" w:rsidRPr="00922922" w14:paraId="06627745" w14:textId="77777777" w:rsidTr="00874925">
        <w:tc>
          <w:tcPr>
            <w:tcW w:w="5103" w:type="dxa"/>
          </w:tcPr>
          <w:p w14:paraId="0BB80F32" w14:textId="5045E444" w:rsidR="00114C55" w:rsidRPr="005C7208" w:rsidRDefault="00114C55" w:rsidP="000B6507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2D8F3B1D" w:rsidR="00114C55" w:rsidRPr="00922922" w:rsidRDefault="007A28E4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140,</w:t>
            </w:r>
            <w:r w:rsidR="00AC7DBA" w:rsidRPr="00922922">
              <w:rPr>
                <w:rFonts w:ascii="Angsana New" w:hAnsi="Angsana New"/>
                <w:sz w:val="32"/>
                <w:szCs w:val="32"/>
              </w:rPr>
              <w:t>778</w:t>
            </w:r>
            <w:r w:rsidR="000B6507" w:rsidRPr="00922922">
              <w:rPr>
                <w:rFonts w:ascii="Angsana New" w:hAnsi="Angsana New"/>
                <w:sz w:val="32"/>
                <w:szCs w:val="32"/>
              </w:rPr>
              <w:t>,</w:t>
            </w:r>
            <w:r w:rsidR="00AC7DBA" w:rsidRPr="00922922">
              <w:rPr>
                <w:rFonts w:ascii="Angsana New" w:hAnsi="Angsana New"/>
                <w:sz w:val="32"/>
                <w:szCs w:val="32"/>
              </w:rPr>
              <w:t>032.27</w:t>
            </w:r>
          </w:p>
        </w:tc>
        <w:tc>
          <w:tcPr>
            <w:tcW w:w="134" w:type="dxa"/>
            <w:vAlign w:val="bottom"/>
          </w:tcPr>
          <w:p w14:paraId="38973668" w14:textId="77777777" w:rsidR="00114C55" w:rsidRPr="00922922" w:rsidRDefault="00114C55" w:rsidP="000B6507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317B0429" w:rsidR="00114C55" w:rsidRPr="00922922" w:rsidRDefault="00114C55" w:rsidP="000B6507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153,055,471.26</w:t>
            </w:r>
          </w:p>
        </w:tc>
      </w:tr>
    </w:tbl>
    <w:p w14:paraId="0BB3BBA3" w14:textId="1FE5B906" w:rsidR="004F50C1" w:rsidRDefault="004F50C1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4AF7CF68" w14:textId="1FDC936A" w:rsidR="00E74D11" w:rsidRDefault="00E74D11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6C0FF9AF" w14:textId="3BEAA6E9" w:rsidR="00E74D11" w:rsidRDefault="00E74D11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341207B2" w14:textId="77777777" w:rsidR="00E74D11" w:rsidRDefault="00E74D11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19EE5073" w14:textId="429C92AC" w:rsidR="00FC3418" w:rsidRPr="00922922" w:rsidRDefault="008E2433" w:rsidP="00B3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922922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>ลูกหนี้ตามสัญญาเช่าเงินทุน</w:t>
      </w:r>
      <w:r w:rsidR="00D810D3" w:rsidRPr="00922922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922922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 w:rsidRPr="00922922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922922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922922"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922922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 w:rsidRPr="00922922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922922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 w:rsidRPr="00922922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 w:rsidRPr="00922922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922922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922922" w:rsidRPr="00922922" w14:paraId="1D7B8529" w14:textId="77777777" w:rsidTr="00AA7EA4">
        <w:trPr>
          <w:trHeight w:val="275"/>
        </w:trPr>
        <w:tc>
          <w:tcPr>
            <w:tcW w:w="794" w:type="dxa"/>
            <w:vMerge w:val="restart"/>
            <w:vAlign w:val="bottom"/>
          </w:tcPr>
          <w:p w14:paraId="12B8FEBC" w14:textId="1425002F" w:rsidR="00AA7EA4" w:rsidRPr="005C7208" w:rsidRDefault="00AA7EA4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141" w:type="dxa"/>
            <w:vMerge w:val="restart"/>
            <w:vAlign w:val="bottom"/>
          </w:tcPr>
          <w:p w14:paraId="28BDF6B4" w14:textId="77777777" w:rsidR="00AA7EA4" w:rsidRPr="00922922" w:rsidRDefault="00AA7EA4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17B8" w14:textId="59EC56CE" w:rsidR="00AA7EA4" w:rsidRPr="00922922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จำนวนเงินตามสัญญา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5" w:type="dxa"/>
            <w:vMerge w:val="restart"/>
            <w:vAlign w:val="bottom"/>
          </w:tcPr>
          <w:p w14:paraId="42E5E534" w14:textId="77777777" w:rsidR="00AA7EA4" w:rsidRPr="00922922" w:rsidRDefault="00AA7EA4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vMerge w:val="restart"/>
            <w:shd w:val="clear" w:color="auto" w:fill="auto"/>
            <w:vAlign w:val="bottom"/>
          </w:tcPr>
          <w:p w14:paraId="3DA4548D" w14:textId="77777777" w:rsidR="00AA7EA4" w:rsidRPr="00922922" w:rsidRDefault="00AA7EA4" w:rsidP="000B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ระยะเวลาผ่อนชำระ</w:t>
            </w:r>
          </w:p>
          <w:p w14:paraId="0896E35F" w14:textId="644C794A" w:rsidR="00AA7EA4" w:rsidRPr="00922922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  <w:vMerge w:val="restart"/>
            <w:vAlign w:val="bottom"/>
          </w:tcPr>
          <w:p w14:paraId="1F9D6112" w14:textId="77777777" w:rsidR="00AA7EA4" w:rsidRPr="00922922" w:rsidRDefault="00AA7EA4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vMerge w:val="restart"/>
            <w:shd w:val="clear" w:color="auto" w:fill="auto"/>
            <w:vAlign w:val="bottom"/>
          </w:tcPr>
          <w:p w14:paraId="75FE26F2" w14:textId="77777777" w:rsidR="00AA7EA4" w:rsidRPr="00922922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73A1B3CC" w14:textId="05465381" w:rsidR="00AA7EA4" w:rsidRPr="00922922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ร้อยละต่อปี</w:t>
            </w:r>
          </w:p>
        </w:tc>
      </w:tr>
      <w:tr w:rsidR="00922922" w:rsidRPr="00922922" w14:paraId="7485142A" w14:textId="77777777" w:rsidTr="00AA7EA4">
        <w:trPr>
          <w:trHeight w:val="362"/>
        </w:trPr>
        <w:tc>
          <w:tcPr>
            <w:tcW w:w="794" w:type="dxa"/>
            <w:vMerge/>
            <w:tcBorders>
              <w:bottom w:val="single" w:sz="6" w:space="0" w:color="auto"/>
            </w:tcBorders>
            <w:vAlign w:val="bottom"/>
          </w:tcPr>
          <w:p w14:paraId="52A37CBE" w14:textId="77777777" w:rsidR="00AA7EA4" w:rsidRPr="005C7208" w:rsidRDefault="00AA7EA4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Merge/>
            <w:vAlign w:val="bottom"/>
          </w:tcPr>
          <w:p w14:paraId="64F566A7" w14:textId="77777777" w:rsidR="00AA7EA4" w:rsidRPr="00922922" w:rsidRDefault="00AA7EA4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700882" w14:textId="2E0DFF2B" w:rsidR="00AA7EA4" w:rsidRPr="00922922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26033606" w14:textId="77777777" w:rsidR="00AA7EA4" w:rsidRPr="00922922" w:rsidRDefault="00AA7EA4" w:rsidP="000B65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43C5301" w14:textId="6A02E2D8" w:rsidR="00AA7EA4" w:rsidRPr="00922922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5" w:type="dxa"/>
            <w:vMerge/>
            <w:vAlign w:val="bottom"/>
          </w:tcPr>
          <w:p w14:paraId="79492A7F" w14:textId="77777777" w:rsidR="00AA7EA4" w:rsidRPr="00922922" w:rsidRDefault="00AA7EA4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vMerge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F041E0" w14:textId="77777777" w:rsidR="00AA7EA4" w:rsidRPr="005C7208" w:rsidRDefault="00AA7EA4" w:rsidP="000B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4A1BEC0A" w14:textId="77777777" w:rsidR="00AA7EA4" w:rsidRPr="00922922" w:rsidRDefault="00AA7EA4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vMerge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3B2848" w14:textId="77777777" w:rsidR="00AA7EA4" w:rsidRPr="005C7208" w:rsidRDefault="00AA7EA4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2922" w:rsidRPr="00922922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472CBC" w:rsidRPr="00922922" w:rsidRDefault="00472CBC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4E055EC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36AA3083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3" w:type="dxa"/>
          </w:tcPr>
          <w:p w14:paraId="7BAA4765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547AB01D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5" w:type="dxa"/>
          </w:tcPr>
          <w:p w14:paraId="6B8D04F8" w14:textId="77777777" w:rsidR="00472CBC" w:rsidRPr="005C7208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42" w:type="dxa"/>
          </w:tcPr>
          <w:p w14:paraId="78143D1C" w14:textId="77777777" w:rsidR="00472CBC" w:rsidRPr="00922922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4.50</w:t>
            </w:r>
          </w:p>
        </w:tc>
      </w:tr>
      <w:tr w:rsidR="00922922" w:rsidRPr="00922922" w14:paraId="0389CB0F" w14:textId="77777777" w:rsidTr="008867E1">
        <w:tc>
          <w:tcPr>
            <w:tcW w:w="794" w:type="dxa"/>
          </w:tcPr>
          <w:p w14:paraId="3EAF6A51" w14:textId="583FC1BC" w:rsidR="00472CBC" w:rsidRPr="00922922" w:rsidRDefault="00472CBC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A8E79A5" w14:textId="6B0F7FE2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3A13E5BC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3" w:type="dxa"/>
          </w:tcPr>
          <w:p w14:paraId="2CC6A777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2A0EB5A6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5" w:type="dxa"/>
          </w:tcPr>
          <w:p w14:paraId="6D453847" w14:textId="77777777" w:rsidR="00472CBC" w:rsidRPr="005C7208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20FD0AC9" w14:textId="77777777" w:rsidR="00472CBC" w:rsidRPr="00922922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922922" w:rsidRPr="00922922" w14:paraId="7B901754" w14:textId="77777777" w:rsidTr="008867E1">
        <w:tc>
          <w:tcPr>
            <w:tcW w:w="794" w:type="dxa"/>
          </w:tcPr>
          <w:p w14:paraId="3FD9F32C" w14:textId="61DBE667" w:rsidR="00472CBC" w:rsidRPr="00922922" w:rsidRDefault="00472CBC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752B7ED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28613677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3" w:type="dxa"/>
          </w:tcPr>
          <w:p w14:paraId="215B7ADB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115B6258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5" w:type="dxa"/>
          </w:tcPr>
          <w:p w14:paraId="7F8FFF87" w14:textId="77777777" w:rsidR="00472CBC" w:rsidRPr="005C7208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1DB88326" w14:textId="77777777" w:rsidR="00472CBC" w:rsidRPr="00922922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3.93</w:t>
            </w:r>
          </w:p>
        </w:tc>
      </w:tr>
      <w:tr w:rsidR="00922922" w:rsidRPr="00922922" w14:paraId="64F20E15" w14:textId="77777777" w:rsidTr="008867E1">
        <w:tc>
          <w:tcPr>
            <w:tcW w:w="794" w:type="dxa"/>
          </w:tcPr>
          <w:p w14:paraId="2FCCBCCA" w14:textId="4C22E50B" w:rsidR="00472CBC" w:rsidRPr="00922922" w:rsidRDefault="00472CBC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C73562A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34732C8D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3" w:type="dxa"/>
          </w:tcPr>
          <w:p w14:paraId="33D9965A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9D896EB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5" w:type="dxa"/>
          </w:tcPr>
          <w:p w14:paraId="1FC6608C" w14:textId="77777777" w:rsidR="00472CBC" w:rsidRPr="005C7208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10CE56A" w14:textId="77777777" w:rsidR="00472CBC" w:rsidRPr="00922922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472CBC" w:rsidRPr="00922922" w14:paraId="4760B818" w14:textId="77777777" w:rsidTr="008867E1">
        <w:tc>
          <w:tcPr>
            <w:tcW w:w="794" w:type="dxa"/>
          </w:tcPr>
          <w:p w14:paraId="39FD0B4F" w14:textId="71B9B8DA" w:rsidR="00472CBC" w:rsidRPr="00922922" w:rsidRDefault="00472CBC" w:rsidP="000B650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3BA7A174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E9AB1F" w14:textId="4180F557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3" w:type="dxa"/>
          </w:tcPr>
          <w:p w14:paraId="27567EC8" w14:textId="77777777" w:rsidR="00472CBC" w:rsidRPr="00922922" w:rsidRDefault="00472CBC" w:rsidP="000B6507">
            <w:pPr>
              <w:tabs>
                <w:tab w:val="left" w:pos="328"/>
                <w:tab w:val="left" w:pos="516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C4A932D" w14:textId="0522A41E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5" w:type="dxa"/>
          </w:tcPr>
          <w:p w14:paraId="13FCFAFE" w14:textId="77777777" w:rsidR="00472CBC" w:rsidRPr="005C7208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6FAA860D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42" w:type="dxa"/>
          </w:tcPr>
          <w:p w14:paraId="05482FB0" w14:textId="77777777" w:rsidR="00472CBC" w:rsidRPr="00922922" w:rsidRDefault="00472CBC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7BE58ECA" w:rsidR="00472CBC" w:rsidRPr="00922922" w:rsidRDefault="00472CBC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4.69</w:t>
            </w:r>
          </w:p>
        </w:tc>
      </w:tr>
    </w:tbl>
    <w:p w14:paraId="458D8F5B" w14:textId="77777777" w:rsidR="006F258B" w:rsidRPr="00922922" w:rsidRDefault="006F258B" w:rsidP="000B6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1A799EB" w14:textId="149B018E" w:rsidR="005A40FD" w:rsidRPr="005C7208" w:rsidRDefault="000B6507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A40FD" w:rsidRPr="00922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9229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922922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922922" w:rsidRPr="00922922" w14:paraId="326C024F" w14:textId="77777777" w:rsidTr="00AD61B4">
        <w:tc>
          <w:tcPr>
            <w:tcW w:w="2891" w:type="dxa"/>
          </w:tcPr>
          <w:p w14:paraId="49D1A301" w14:textId="77777777" w:rsidR="005A40FD" w:rsidRPr="00922922" w:rsidRDefault="005A40FD" w:rsidP="000B6ACA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276275F0" w:rsidR="005A40FD" w:rsidRPr="005C7208" w:rsidRDefault="005A40FD" w:rsidP="000B6ACA">
            <w:pPr>
              <w:tabs>
                <w:tab w:val="left" w:pos="1152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06BEADD5" w14:textId="77777777" w:rsidTr="00AD61B4">
        <w:tc>
          <w:tcPr>
            <w:tcW w:w="2891" w:type="dxa"/>
          </w:tcPr>
          <w:p w14:paraId="74A14E36" w14:textId="77777777" w:rsidR="005A40FD" w:rsidRPr="00922922" w:rsidRDefault="005A40FD" w:rsidP="000B6ACA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922922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922922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922922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644BEE36" w14:textId="77777777" w:rsidTr="008F14B3">
        <w:tc>
          <w:tcPr>
            <w:tcW w:w="2891" w:type="dxa"/>
          </w:tcPr>
          <w:p w14:paraId="5C1F6DE3" w14:textId="77777777" w:rsidR="00221028" w:rsidRPr="00922922" w:rsidRDefault="00221028" w:rsidP="000B6ACA">
            <w:pPr>
              <w:tabs>
                <w:tab w:val="left" w:pos="54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07534F68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8E6169" w14:textId="221A0CBE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5" w:type="dxa"/>
          </w:tcPr>
          <w:p w14:paraId="373BFC32" w14:textId="77777777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5C67A532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869F796" w14:textId="0F3956A5" w:rsidR="00221028" w:rsidRPr="00922922" w:rsidRDefault="00221028" w:rsidP="000B6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2922" w:rsidRPr="00922922" w14:paraId="0D10C4DD" w14:textId="77777777" w:rsidTr="00AD61B4">
        <w:tc>
          <w:tcPr>
            <w:tcW w:w="2891" w:type="dxa"/>
          </w:tcPr>
          <w:p w14:paraId="4FFE7AB6" w14:textId="77777777" w:rsidR="00016B87" w:rsidRPr="005C7208" w:rsidRDefault="00016B87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37AA5D5F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528,890,066.82 </w:t>
            </w:r>
          </w:p>
        </w:tc>
        <w:tc>
          <w:tcPr>
            <w:tcW w:w="143" w:type="dxa"/>
          </w:tcPr>
          <w:p w14:paraId="24F076A4" w14:textId="77777777" w:rsidR="00016B87" w:rsidRPr="00922922" w:rsidRDefault="00016B87" w:rsidP="000B6507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6B58ED86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467,393,443.94 </w:t>
            </w:r>
          </w:p>
        </w:tc>
        <w:tc>
          <w:tcPr>
            <w:tcW w:w="145" w:type="dxa"/>
          </w:tcPr>
          <w:p w14:paraId="1344CDCB" w14:textId="77777777" w:rsidR="00016B87" w:rsidRPr="005C7208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4A2EC595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422,905,364.78 </w:t>
            </w:r>
          </w:p>
        </w:tc>
        <w:tc>
          <w:tcPr>
            <w:tcW w:w="142" w:type="dxa"/>
          </w:tcPr>
          <w:p w14:paraId="41F0BAC6" w14:textId="77777777" w:rsidR="00016B87" w:rsidRPr="00922922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4D9D21D1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418,887,063.37 </w:t>
            </w:r>
          </w:p>
        </w:tc>
      </w:tr>
      <w:tr w:rsidR="00922922" w:rsidRPr="00922922" w14:paraId="33A12701" w14:textId="77777777" w:rsidTr="00AD61B4">
        <w:tc>
          <w:tcPr>
            <w:tcW w:w="2891" w:type="dxa"/>
          </w:tcPr>
          <w:p w14:paraId="575D174B" w14:textId="77777777" w:rsidR="00016B87" w:rsidRPr="00922922" w:rsidRDefault="00016B87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22045FEA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20,188,103.60 </w:t>
            </w:r>
          </w:p>
        </w:tc>
        <w:tc>
          <w:tcPr>
            <w:tcW w:w="143" w:type="dxa"/>
          </w:tcPr>
          <w:p w14:paraId="02F8D466" w14:textId="77777777" w:rsidR="00016B87" w:rsidRPr="00922922" w:rsidRDefault="00016B87" w:rsidP="000B6507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5B30DD30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51,374,587.34 </w:t>
            </w:r>
          </w:p>
        </w:tc>
        <w:tc>
          <w:tcPr>
            <w:tcW w:w="145" w:type="dxa"/>
          </w:tcPr>
          <w:p w14:paraId="517C543E" w14:textId="77777777" w:rsidR="00016B87" w:rsidRPr="005C7208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79A48C96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18,511,789.76 </w:t>
            </w:r>
          </w:p>
        </w:tc>
        <w:tc>
          <w:tcPr>
            <w:tcW w:w="142" w:type="dxa"/>
          </w:tcPr>
          <w:p w14:paraId="2F5024BB" w14:textId="77777777" w:rsidR="00016B87" w:rsidRPr="00922922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6A45E564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51,374,587.34 </w:t>
            </w:r>
          </w:p>
        </w:tc>
      </w:tr>
      <w:tr w:rsidR="00922922" w:rsidRPr="00922922" w14:paraId="106D0053" w14:textId="77777777" w:rsidTr="00AD61B4">
        <w:tc>
          <w:tcPr>
            <w:tcW w:w="2891" w:type="dxa"/>
          </w:tcPr>
          <w:p w14:paraId="48621A6B" w14:textId="77777777" w:rsidR="00016B87" w:rsidRPr="005C7208" w:rsidRDefault="00016B87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1CE0580C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29,269,473.61 </w:t>
            </w:r>
          </w:p>
        </w:tc>
        <w:tc>
          <w:tcPr>
            <w:tcW w:w="143" w:type="dxa"/>
          </w:tcPr>
          <w:p w14:paraId="66FD3531" w14:textId="77777777" w:rsidR="00016B87" w:rsidRPr="00922922" w:rsidRDefault="00016B87" w:rsidP="000B6507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7D50D963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9,927,573.33</w:t>
            </w:r>
          </w:p>
        </w:tc>
        <w:tc>
          <w:tcPr>
            <w:tcW w:w="145" w:type="dxa"/>
          </w:tcPr>
          <w:p w14:paraId="4BA1ED5E" w14:textId="77777777" w:rsidR="00016B87" w:rsidRPr="005C7208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1EBE84C5" w:rsidR="00016B87" w:rsidRPr="00922922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016B87" w:rsidRPr="00922922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018E8D1E" w:rsidR="00016B87" w:rsidRPr="00972377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922922" w:rsidRPr="00922922" w14:paraId="29C13F1B" w14:textId="77777777" w:rsidTr="00AD61B4">
        <w:tc>
          <w:tcPr>
            <w:tcW w:w="2891" w:type="dxa"/>
          </w:tcPr>
          <w:p w14:paraId="40B222BB" w14:textId="77777777" w:rsidR="00016B87" w:rsidRPr="005C7208" w:rsidRDefault="00016B87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659E7523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11,438,353.96 </w:t>
            </w:r>
          </w:p>
        </w:tc>
        <w:tc>
          <w:tcPr>
            <w:tcW w:w="143" w:type="dxa"/>
          </w:tcPr>
          <w:p w14:paraId="34D26C99" w14:textId="77777777" w:rsidR="00016B87" w:rsidRPr="00922922" w:rsidRDefault="00016B87" w:rsidP="000B6507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13A8CB18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6,133,975.21 </w:t>
            </w:r>
          </w:p>
        </w:tc>
        <w:tc>
          <w:tcPr>
            <w:tcW w:w="145" w:type="dxa"/>
          </w:tcPr>
          <w:p w14:paraId="2B2F13B6" w14:textId="77777777" w:rsidR="00016B87" w:rsidRPr="005C7208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0DF84CD1" w:rsidR="00016B87" w:rsidRPr="00922922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016B87" w:rsidRPr="00922922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26EBDDA3" w:rsidR="00016B87" w:rsidRPr="00972377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922922" w:rsidRPr="00922922" w14:paraId="5D2D2E8C" w14:textId="77777777" w:rsidTr="00AD61B4">
        <w:tc>
          <w:tcPr>
            <w:tcW w:w="2891" w:type="dxa"/>
          </w:tcPr>
          <w:p w14:paraId="759EBC95" w14:textId="77777777" w:rsidR="00016B87" w:rsidRPr="005C7208" w:rsidRDefault="00016B87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0B00A313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88,290,811.82 </w:t>
            </w:r>
          </w:p>
        </w:tc>
        <w:tc>
          <w:tcPr>
            <w:tcW w:w="143" w:type="dxa"/>
          </w:tcPr>
          <w:p w14:paraId="01340CE4" w14:textId="77777777" w:rsidR="00016B87" w:rsidRPr="00922922" w:rsidRDefault="00016B87" w:rsidP="000B6507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5CB9F9D4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36,070,269.03 </w:t>
            </w:r>
          </w:p>
        </w:tc>
        <w:tc>
          <w:tcPr>
            <w:tcW w:w="145" w:type="dxa"/>
          </w:tcPr>
          <w:p w14:paraId="448FDFB4" w14:textId="77777777" w:rsidR="00016B87" w:rsidRPr="005C7208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09A799D6" w:rsidR="00016B87" w:rsidRPr="00922922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016B87" w:rsidRPr="00922922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1291B0E0" w:rsidR="00016B87" w:rsidRPr="00972377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922922" w:rsidRPr="00922922" w14:paraId="0771AF7D" w14:textId="77777777" w:rsidTr="00AD61B4">
        <w:tc>
          <w:tcPr>
            <w:tcW w:w="2891" w:type="dxa"/>
          </w:tcPr>
          <w:p w14:paraId="295FA992" w14:textId="77777777" w:rsidR="00016B87" w:rsidRPr="005C7208" w:rsidRDefault="00016B87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327CBDD6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2,278,738.95 </w:t>
            </w:r>
          </w:p>
        </w:tc>
        <w:tc>
          <w:tcPr>
            <w:tcW w:w="143" w:type="dxa"/>
          </w:tcPr>
          <w:p w14:paraId="4F1E055F" w14:textId="77777777" w:rsidR="00016B87" w:rsidRPr="00922922" w:rsidRDefault="00016B87" w:rsidP="000B6507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7C5FE257" w:rsidR="00016B87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1,770,245.46 </w:t>
            </w:r>
          </w:p>
        </w:tc>
        <w:tc>
          <w:tcPr>
            <w:tcW w:w="145" w:type="dxa"/>
          </w:tcPr>
          <w:p w14:paraId="7ADD2BDC" w14:textId="77777777" w:rsidR="00016B87" w:rsidRPr="005C7208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DC56B26" w:rsidR="00016B87" w:rsidRPr="00922922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016B87" w:rsidRPr="00922922" w:rsidRDefault="00016B87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4E756933" w:rsidR="00016B87" w:rsidRPr="00972377" w:rsidRDefault="00016B87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922922" w:rsidRPr="00922922" w14:paraId="45827127" w14:textId="77777777" w:rsidTr="00AD61B4">
        <w:tc>
          <w:tcPr>
            <w:tcW w:w="2891" w:type="dxa"/>
          </w:tcPr>
          <w:p w14:paraId="2F660A5B" w14:textId="77777777" w:rsidR="001D6492" w:rsidRPr="00922922" w:rsidRDefault="001D6492" w:rsidP="000B6507">
            <w:pPr>
              <w:spacing w:line="28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131C930C" w:rsidR="001D6492" w:rsidRPr="00922922" w:rsidRDefault="00016B87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680,355,548.76</w:t>
            </w:r>
          </w:p>
        </w:tc>
        <w:tc>
          <w:tcPr>
            <w:tcW w:w="143" w:type="dxa"/>
          </w:tcPr>
          <w:p w14:paraId="60C25CBF" w14:textId="77777777" w:rsidR="001D6492" w:rsidRPr="00922922" w:rsidRDefault="001D6492" w:rsidP="000B6507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5CDAD365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572,670,094.31</w:t>
            </w:r>
          </w:p>
        </w:tc>
        <w:tc>
          <w:tcPr>
            <w:tcW w:w="145" w:type="dxa"/>
          </w:tcPr>
          <w:p w14:paraId="4042FE76" w14:textId="77777777" w:rsidR="001D6492" w:rsidRPr="005C7208" w:rsidRDefault="001D6492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5CDC3EB2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441,417,154.54 </w:t>
            </w:r>
          </w:p>
        </w:tc>
        <w:tc>
          <w:tcPr>
            <w:tcW w:w="142" w:type="dxa"/>
          </w:tcPr>
          <w:p w14:paraId="68021945" w14:textId="77777777" w:rsidR="001D6492" w:rsidRPr="00922922" w:rsidRDefault="001D6492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1DDDC8D6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470,261,650.71</w:t>
            </w:r>
          </w:p>
        </w:tc>
      </w:tr>
      <w:tr w:rsidR="00922922" w:rsidRPr="00922922" w14:paraId="0F9D804A" w14:textId="77777777" w:rsidTr="001507FE">
        <w:tc>
          <w:tcPr>
            <w:tcW w:w="2891" w:type="dxa"/>
          </w:tcPr>
          <w:p w14:paraId="383BCA8C" w14:textId="77777777" w:rsidR="00A76BB0" w:rsidRPr="005C7208" w:rsidRDefault="00A76BB0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4A3A3E34" w:rsidR="00A76BB0" w:rsidRPr="00922922" w:rsidRDefault="00A76BB0" w:rsidP="000B65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(43,542,578.64)</w:t>
            </w:r>
          </w:p>
        </w:tc>
        <w:tc>
          <w:tcPr>
            <w:tcW w:w="143" w:type="dxa"/>
          </w:tcPr>
          <w:p w14:paraId="7B9BB29A" w14:textId="77777777" w:rsidR="00A76BB0" w:rsidRPr="005C7208" w:rsidRDefault="00A76BB0" w:rsidP="000B65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0091EFD4" w:rsidR="00A76BB0" w:rsidRPr="00922922" w:rsidRDefault="00A76BB0" w:rsidP="000B65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(63,413,378.45)</w:t>
            </w:r>
          </w:p>
        </w:tc>
        <w:tc>
          <w:tcPr>
            <w:tcW w:w="145" w:type="dxa"/>
          </w:tcPr>
          <w:p w14:paraId="20F69C4F" w14:textId="77777777" w:rsidR="00A76BB0" w:rsidRPr="005C7208" w:rsidRDefault="00A76BB0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085E1AD1" w:rsidR="00A76BB0" w:rsidRPr="00922922" w:rsidRDefault="00A76BB0" w:rsidP="000B65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(17,408,980.57)</w:t>
            </w:r>
          </w:p>
        </w:tc>
        <w:tc>
          <w:tcPr>
            <w:tcW w:w="142" w:type="dxa"/>
          </w:tcPr>
          <w:p w14:paraId="6FECBB02" w14:textId="77777777" w:rsidR="00A76BB0" w:rsidRPr="00922922" w:rsidRDefault="00A76BB0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0B8E1EE9" w:rsidR="00A76BB0" w:rsidRPr="005C7208" w:rsidRDefault="00A76BB0" w:rsidP="000B6507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(47,950,800.17)</w:t>
            </w:r>
          </w:p>
        </w:tc>
      </w:tr>
      <w:tr w:rsidR="00922922" w:rsidRPr="00922922" w14:paraId="6E65E3ED" w14:textId="77777777" w:rsidTr="001507FE">
        <w:tc>
          <w:tcPr>
            <w:tcW w:w="2891" w:type="dxa"/>
          </w:tcPr>
          <w:p w14:paraId="284F4FAE" w14:textId="08C967E9" w:rsidR="00A76BB0" w:rsidRPr="00922922" w:rsidRDefault="00A76BB0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2C872A12" w:rsidR="00A76BB0" w:rsidRPr="00922922" w:rsidRDefault="00A76BB0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636,812,970.12 </w:t>
            </w:r>
          </w:p>
        </w:tc>
        <w:tc>
          <w:tcPr>
            <w:tcW w:w="143" w:type="dxa"/>
          </w:tcPr>
          <w:p w14:paraId="62273958" w14:textId="77777777" w:rsidR="00A76BB0" w:rsidRPr="00922922" w:rsidRDefault="00A76BB0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CFCDCC" w14:textId="162A466C" w:rsidR="00A76BB0" w:rsidRPr="00922922" w:rsidRDefault="00A76BB0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509,256,715.86</w:t>
            </w:r>
          </w:p>
        </w:tc>
        <w:tc>
          <w:tcPr>
            <w:tcW w:w="145" w:type="dxa"/>
          </w:tcPr>
          <w:p w14:paraId="6016C301" w14:textId="77777777" w:rsidR="00A76BB0" w:rsidRPr="005C7208" w:rsidRDefault="00A76BB0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6EAC3CEB" w:rsidR="00A76BB0" w:rsidRPr="00922922" w:rsidRDefault="00A76BB0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424,008,173.97</w:t>
            </w:r>
          </w:p>
        </w:tc>
        <w:tc>
          <w:tcPr>
            <w:tcW w:w="142" w:type="dxa"/>
          </w:tcPr>
          <w:p w14:paraId="1C895633" w14:textId="77777777" w:rsidR="00A76BB0" w:rsidRPr="00922922" w:rsidRDefault="00A76BB0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6DB5A91F" w:rsidR="00A76BB0" w:rsidRPr="00922922" w:rsidRDefault="00A76BB0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422,310,850.54</w:t>
            </w:r>
          </w:p>
        </w:tc>
      </w:tr>
      <w:tr w:rsidR="00922922" w:rsidRPr="00922922" w14:paraId="4793E22D" w14:textId="77777777" w:rsidTr="00773D95">
        <w:tc>
          <w:tcPr>
            <w:tcW w:w="2891" w:type="dxa"/>
          </w:tcPr>
          <w:p w14:paraId="7D6D5275" w14:textId="7BD74F91" w:rsidR="001D6492" w:rsidRPr="005C7208" w:rsidRDefault="001D6492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5CE76E06" w:rsidR="001D6492" w:rsidRPr="00922922" w:rsidRDefault="00560085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21,149,951.59</w:t>
            </w:r>
          </w:p>
        </w:tc>
        <w:tc>
          <w:tcPr>
            <w:tcW w:w="143" w:type="dxa"/>
          </w:tcPr>
          <w:p w14:paraId="5A676BBD" w14:textId="77777777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C9D2965" w14:textId="16CBD3E0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13,908,242.36 </w:t>
            </w:r>
          </w:p>
        </w:tc>
        <w:tc>
          <w:tcPr>
            <w:tcW w:w="145" w:type="dxa"/>
          </w:tcPr>
          <w:p w14:paraId="4449EB92" w14:textId="77777777" w:rsidR="001D6492" w:rsidRPr="005C7208" w:rsidRDefault="001D6492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2DF1EBF" w14:textId="38453111" w:rsidR="001D6492" w:rsidRPr="00922922" w:rsidRDefault="001D6492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24AB7602" w14:textId="7FAA451C" w:rsidR="001D6492" w:rsidRPr="00922922" w:rsidRDefault="001D6492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DADE6D" w14:textId="64756B1E" w:rsidR="001D6492" w:rsidRPr="00922922" w:rsidRDefault="001D6492" w:rsidP="00972377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922922" w:rsidRPr="00922922" w14:paraId="363730D5" w14:textId="77777777" w:rsidTr="001507FE">
        <w:tc>
          <w:tcPr>
            <w:tcW w:w="2891" w:type="dxa"/>
          </w:tcPr>
          <w:p w14:paraId="67CDD52E" w14:textId="24389C00" w:rsidR="001D6492" w:rsidRPr="005C7208" w:rsidRDefault="001D6492" w:rsidP="000B6507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922922">
              <w:rPr>
                <w:rFonts w:ascii="Angsana New" w:hAnsi="Angsana New"/>
                <w:sz w:val="26"/>
                <w:szCs w:val="26"/>
              </w:rPr>
              <w:t>-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11BB3FF6" w:rsidR="001D6492" w:rsidRPr="005C7208" w:rsidRDefault="003B3D18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657,962,921.71</w:t>
            </w:r>
          </w:p>
        </w:tc>
        <w:tc>
          <w:tcPr>
            <w:tcW w:w="143" w:type="dxa"/>
          </w:tcPr>
          <w:p w14:paraId="465B7C79" w14:textId="77777777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31309" w14:textId="20273DBF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523,164,958.22 </w:t>
            </w:r>
          </w:p>
        </w:tc>
        <w:tc>
          <w:tcPr>
            <w:tcW w:w="145" w:type="dxa"/>
          </w:tcPr>
          <w:p w14:paraId="5CBE1B62" w14:textId="77777777" w:rsidR="001D6492" w:rsidRPr="005C7208" w:rsidRDefault="001D6492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28DECCE6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424,008,173.97</w:t>
            </w:r>
          </w:p>
        </w:tc>
        <w:tc>
          <w:tcPr>
            <w:tcW w:w="142" w:type="dxa"/>
          </w:tcPr>
          <w:p w14:paraId="59EEC100" w14:textId="77777777" w:rsidR="001D6492" w:rsidRPr="00922922" w:rsidRDefault="001D6492" w:rsidP="000B6507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6BC3FC27" w:rsidR="001D6492" w:rsidRPr="00922922" w:rsidRDefault="001D6492" w:rsidP="000B65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422,310,850.54</w:t>
            </w:r>
          </w:p>
        </w:tc>
      </w:tr>
    </w:tbl>
    <w:p w14:paraId="3E930BFA" w14:textId="77777777" w:rsidR="00E74D11" w:rsidRDefault="00E74D11" w:rsidP="004F50C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</w:p>
    <w:p w14:paraId="68D936B9" w14:textId="32BE0358" w:rsidR="006321D2" w:rsidRPr="00922922" w:rsidRDefault="006321D2" w:rsidP="004F50C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922922">
        <w:rPr>
          <w:rFonts w:ascii="Angsana New" w:hAnsi="Angsana New" w:hint="cs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922922" w:rsidRPr="00922922" w14:paraId="200AB834" w14:textId="77777777" w:rsidTr="00221028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70153E3B" w14:textId="77777777" w:rsidR="006321D2" w:rsidRPr="00922922" w:rsidRDefault="006321D2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15444" w14:textId="73CDE033" w:rsidR="006321D2" w:rsidRPr="00922922" w:rsidRDefault="006321D2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3A04270A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497456" w14:textId="77777777" w:rsidR="006321D2" w:rsidRPr="00922922" w:rsidRDefault="006321D2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0F217" w14:textId="77777777" w:rsidR="006321D2" w:rsidRPr="00922922" w:rsidRDefault="006321D2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4E5436F1" w14:textId="77777777" w:rsidR="006321D2" w:rsidRPr="00922922" w:rsidRDefault="006321D2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CAC8C" w14:textId="77777777" w:rsidR="006321D2" w:rsidRPr="00922922" w:rsidRDefault="006321D2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1A9163B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C5A7C9B" w14:textId="77777777" w:rsidR="00221028" w:rsidRPr="00922922" w:rsidRDefault="00221028" w:rsidP="004F50C1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66B1535" w14:textId="3C1F0208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519765C" w14:textId="77777777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4D2ECEBD" w14:textId="0C9DD057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17BE03DA" w14:textId="77777777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677D7" w14:textId="1D4E4E82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07567" w14:textId="77777777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CC7DDB5" w14:textId="60268DD8" w:rsidR="00221028" w:rsidRPr="00922922" w:rsidRDefault="00221028" w:rsidP="004F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2922" w:rsidRPr="00922922" w14:paraId="5E012319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AB19CD" w14:textId="65337291" w:rsidR="001D6492" w:rsidRPr="005C7208" w:rsidRDefault="001D6492" w:rsidP="004F50C1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ยอดยกมาต้น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D09C1C2" w14:textId="7D2F4EA8" w:rsidR="001D6492" w:rsidRPr="00922922" w:rsidRDefault="00241AEC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63,413,378.45</w:t>
            </w:r>
          </w:p>
        </w:tc>
        <w:tc>
          <w:tcPr>
            <w:tcW w:w="165" w:type="dxa"/>
          </w:tcPr>
          <w:p w14:paraId="7A5B2C14" w14:textId="77777777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6B6FE2B" w14:textId="77662996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58,107,940.66 </w:t>
            </w:r>
          </w:p>
        </w:tc>
        <w:tc>
          <w:tcPr>
            <w:tcW w:w="138" w:type="dxa"/>
          </w:tcPr>
          <w:p w14:paraId="054177B0" w14:textId="77777777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995A07" w14:textId="5050A58D" w:rsidR="001D6492" w:rsidRPr="005C7208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47,950,800.17</w:t>
            </w:r>
          </w:p>
        </w:tc>
        <w:tc>
          <w:tcPr>
            <w:tcW w:w="134" w:type="dxa"/>
          </w:tcPr>
          <w:p w14:paraId="051F9623" w14:textId="77777777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7CF7D28" w14:textId="0C5003B6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40,710,503.17</w:t>
            </w:r>
          </w:p>
        </w:tc>
      </w:tr>
      <w:tr w:rsidR="00922922" w:rsidRPr="00922922" w14:paraId="3516B82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AC5F6E" w14:textId="7FEB5AB3" w:rsidR="00CA7CD3" w:rsidRPr="005C7208" w:rsidRDefault="00CA7CD3" w:rsidP="004F50C1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50" w:type="dxa"/>
          </w:tcPr>
          <w:p w14:paraId="2BD5E7A3" w14:textId="6EE04B38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12,123,658.95 </w:t>
            </w:r>
          </w:p>
        </w:tc>
        <w:tc>
          <w:tcPr>
            <w:tcW w:w="165" w:type="dxa"/>
          </w:tcPr>
          <w:p w14:paraId="4824289D" w14:textId="77777777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E36E50E" w14:textId="7B37FD23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15,266,930.15 </w:t>
            </w:r>
          </w:p>
        </w:tc>
        <w:tc>
          <w:tcPr>
            <w:tcW w:w="138" w:type="dxa"/>
          </w:tcPr>
          <w:p w14:paraId="0AFE11A5" w14:textId="77777777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FF7AC53" w14:textId="1E35B809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750,107.41</w:t>
            </w:r>
          </w:p>
        </w:tc>
        <w:tc>
          <w:tcPr>
            <w:tcW w:w="134" w:type="dxa"/>
          </w:tcPr>
          <w:p w14:paraId="6B9ACDA2" w14:textId="77777777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FA5C1" w14:textId="5FD0FE19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bCs/>
                <w:sz w:val="26"/>
                <w:szCs w:val="26"/>
              </w:rPr>
              <w:t>8,248,</w:t>
            </w:r>
            <w:r w:rsidRPr="00922922">
              <w:rPr>
                <w:rFonts w:ascii="Angsana New" w:hAnsi="Angsana New"/>
                <w:sz w:val="26"/>
                <w:szCs w:val="26"/>
              </w:rPr>
              <w:t>369</w:t>
            </w:r>
            <w:r w:rsidRPr="00922922">
              <w:rPr>
                <w:rFonts w:ascii="Angsana New" w:hAnsi="Angsana New"/>
                <w:bCs/>
                <w:sz w:val="26"/>
                <w:szCs w:val="26"/>
              </w:rPr>
              <w:t>.48</w:t>
            </w:r>
          </w:p>
        </w:tc>
      </w:tr>
      <w:tr w:rsidR="00922922" w:rsidRPr="00922922" w14:paraId="3C0F5180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3A37E3E" w14:textId="6E5B0040" w:rsidR="00CA7CD3" w:rsidRPr="00922922" w:rsidRDefault="00CA7CD3" w:rsidP="004F50C1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2EF4B3" w14:textId="67BB1216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(31,994,458.76)</w:t>
            </w:r>
          </w:p>
        </w:tc>
        <w:tc>
          <w:tcPr>
            <w:tcW w:w="165" w:type="dxa"/>
          </w:tcPr>
          <w:p w14:paraId="0E6E719D" w14:textId="77777777" w:rsidR="00CA7CD3" w:rsidRPr="00922922" w:rsidRDefault="00CA7CD3" w:rsidP="004F50C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E094DCE" w14:textId="7E3ECEA1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(9,961,492.36)</w:t>
            </w:r>
          </w:p>
        </w:tc>
        <w:tc>
          <w:tcPr>
            <w:tcW w:w="138" w:type="dxa"/>
          </w:tcPr>
          <w:p w14:paraId="05FAB367" w14:textId="77777777" w:rsidR="00CA7CD3" w:rsidRPr="00922922" w:rsidRDefault="00CA7CD3" w:rsidP="004F50C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C1288B" w14:textId="48FB1B0F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(31,291,927.01) </w:t>
            </w:r>
          </w:p>
        </w:tc>
        <w:tc>
          <w:tcPr>
            <w:tcW w:w="134" w:type="dxa"/>
          </w:tcPr>
          <w:p w14:paraId="763D4A30" w14:textId="77777777" w:rsidR="00CA7CD3" w:rsidRPr="00922922" w:rsidRDefault="00CA7CD3" w:rsidP="004F50C1">
            <w:pPr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85410A5" w14:textId="72E5AD0E" w:rsidR="00CA7CD3" w:rsidRPr="00922922" w:rsidRDefault="00CA7CD3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(1,008,072.48)</w:t>
            </w:r>
          </w:p>
        </w:tc>
      </w:tr>
      <w:tr w:rsidR="001D6492" w:rsidRPr="00922922" w14:paraId="105F3568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32B660E2" w14:textId="7163E734" w:rsidR="001D6492" w:rsidRPr="00922922" w:rsidRDefault="001D6492" w:rsidP="004F50C1">
            <w:pPr>
              <w:spacing w:line="32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AC75B3" w:rsidRPr="005C7208">
              <w:rPr>
                <w:rFonts w:ascii="Angsana New" w:hAnsi="Angsana New" w:hint="cs"/>
                <w:sz w:val="26"/>
                <w:szCs w:val="26"/>
                <w:cs/>
              </w:rPr>
              <w:t>สิ้น</w:t>
            </w: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AF9F96" w14:textId="6274B6EE" w:rsidR="001D6492" w:rsidRPr="00922922" w:rsidRDefault="003B3D18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43,542,578.64</w:t>
            </w:r>
          </w:p>
        </w:tc>
        <w:tc>
          <w:tcPr>
            <w:tcW w:w="165" w:type="dxa"/>
          </w:tcPr>
          <w:p w14:paraId="0189FD09" w14:textId="77777777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5BCF6F2" w14:textId="283FE7D8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63,413,378.45 </w:t>
            </w:r>
          </w:p>
        </w:tc>
        <w:tc>
          <w:tcPr>
            <w:tcW w:w="138" w:type="dxa"/>
          </w:tcPr>
          <w:p w14:paraId="5D5A6FFD" w14:textId="77777777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872C97" w14:textId="018F5A00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17,408,980.57</w:t>
            </w:r>
          </w:p>
        </w:tc>
        <w:tc>
          <w:tcPr>
            <w:tcW w:w="134" w:type="dxa"/>
          </w:tcPr>
          <w:p w14:paraId="69C67FC2" w14:textId="77777777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F202CAF" w14:textId="0455754B" w:rsidR="001D6492" w:rsidRPr="00922922" w:rsidRDefault="001D6492" w:rsidP="004F50C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47,950,800.17</w:t>
            </w:r>
          </w:p>
        </w:tc>
      </w:tr>
    </w:tbl>
    <w:p w14:paraId="416DC840" w14:textId="77777777" w:rsidR="00AA7EA4" w:rsidRPr="00922922" w:rsidRDefault="00AA7EA4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30531C65" w14:textId="46914BD5" w:rsidR="005A40FD" w:rsidRPr="00922922" w:rsidRDefault="00914315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270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9229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922922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146F029" w14:textId="093205F4" w:rsidR="00EF03A3" w:rsidRDefault="00EF03A3" w:rsidP="00E74D11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22922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5C7208">
        <w:rPr>
          <w:rFonts w:asciiTheme="majorBidi" w:hAnsiTheme="majorBidi" w:cstheme="majorBidi" w:hint="cs"/>
          <w:spacing w:val="-2"/>
          <w:sz w:val="32"/>
          <w:szCs w:val="32"/>
        </w:rPr>
        <w:t>5</w:t>
      </w:r>
      <w:r w:rsidRPr="00922922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5C7208">
        <w:rPr>
          <w:rFonts w:asciiTheme="majorBidi" w:hAnsiTheme="majorBidi" w:cstheme="majorBidi" w:hint="cs"/>
          <w:spacing w:val="-2"/>
          <w:sz w:val="32"/>
          <w:szCs w:val="32"/>
        </w:rPr>
        <w:t>4</w:t>
      </w:r>
      <w:r w:rsidRPr="00922922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</w:t>
      </w:r>
      <w:r w:rsidR="00874A4D"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บัญชี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เงินฝากกับธนาคารในประเทศหลายแห่งจำนวน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7290" w:rsidRPr="00922922">
        <w:rPr>
          <w:rFonts w:asciiTheme="majorBidi" w:hAnsiTheme="majorBidi" w:cstheme="majorBidi"/>
          <w:sz w:val="32"/>
          <w:szCs w:val="32"/>
        </w:rPr>
        <w:t xml:space="preserve">86.12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Pr="00922922">
        <w:rPr>
          <w:rFonts w:asciiTheme="majorBidi" w:hAnsiTheme="majorBidi" w:cstheme="majorBidi"/>
          <w:sz w:val="32"/>
          <w:szCs w:val="32"/>
        </w:rPr>
        <w:t xml:space="preserve"> 76.12 </w:t>
      </w:r>
      <w:r w:rsidRPr="005C720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5C720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4B7290" w:rsidRPr="00922922">
        <w:rPr>
          <w:rFonts w:asciiTheme="majorBidi" w:hAnsiTheme="majorBidi" w:cstheme="majorBidi"/>
          <w:sz w:val="32"/>
          <w:szCs w:val="32"/>
        </w:rPr>
        <w:t xml:space="preserve"> 0.15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914315" w:rsidRPr="00922922">
        <w:rPr>
          <w:rFonts w:asciiTheme="majorBidi" w:hAnsiTheme="majorBidi" w:cstheme="majorBidi"/>
          <w:sz w:val="32"/>
          <w:szCs w:val="32"/>
        </w:rPr>
        <w:t>-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4B7290" w:rsidRPr="00922922">
        <w:rPr>
          <w:rFonts w:asciiTheme="majorBidi" w:hAnsiTheme="majorBidi" w:cstheme="majorBidi"/>
          <w:sz w:val="32"/>
          <w:szCs w:val="32"/>
        </w:rPr>
        <w:t xml:space="preserve">0.85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C7208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lang w:val="en-GB"/>
        </w:rPr>
        <w:t>0.1</w:t>
      </w:r>
      <w:r w:rsidRPr="005C7208">
        <w:rPr>
          <w:rFonts w:asciiTheme="majorBidi" w:hAnsiTheme="majorBidi" w:cstheme="majorBidi" w:hint="cs"/>
          <w:sz w:val="32"/>
          <w:szCs w:val="32"/>
        </w:rPr>
        <w:t>0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217707" w:rsidRPr="00922922">
        <w:rPr>
          <w:rFonts w:asciiTheme="majorBidi" w:hAnsiTheme="majorBidi" w:cstheme="majorBidi"/>
          <w:sz w:val="32"/>
          <w:szCs w:val="32"/>
        </w:rPr>
        <w:t>-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lang w:val="en-GB"/>
        </w:rPr>
        <w:t>0.</w:t>
      </w:r>
      <w:r w:rsidRPr="005C7208">
        <w:rPr>
          <w:rFonts w:asciiTheme="majorBidi" w:hAnsiTheme="majorBidi" w:cstheme="majorBidi" w:hint="cs"/>
          <w:sz w:val="32"/>
          <w:szCs w:val="32"/>
        </w:rPr>
        <w:t>5</w:t>
      </w:r>
      <w:r w:rsidRPr="00922922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="00774AF2" w:rsidRPr="005C720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74AF2" w:rsidRPr="005C720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74AF2" w:rsidRPr="005C720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774AF2" w:rsidRPr="005C7208">
        <w:rPr>
          <w:rFonts w:asciiTheme="majorBidi" w:hAnsiTheme="majorBidi" w:cstheme="majorBidi"/>
          <w:sz w:val="32"/>
          <w:szCs w:val="32"/>
          <w:cs/>
        </w:rPr>
        <w:t>มี</w:t>
      </w:r>
      <w:r w:rsidR="00874A4D" w:rsidRPr="005C7208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774AF2" w:rsidRPr="005C7208">
        <w:rPr>
          <w:rFonts w:asciiTheme="majorBidi" w:hAnsiTheme="majorBidi" w:cstheme="majorBidi"/>
          <w:sz w:val="32"/>
          <w:szCs w:val="32"/>
          <w:cs/>
        </w:rPr>
        <w:t>เงินฝากกับธนาคารในประเทศ</w:t>
      </w:r>
      <w:r w:rsidR="00874A4D" w:rsidRPr="005C7208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774AF2" w:rsidRPr="005C7208">
        <w:rPr>
          <w:rFonts w:asciiTheme="majorBidi" w:hAnsiTheme="majorBidi" w:cstheme="majorBidi"/>
          <w:sz w:val="32"/>
          <w:szCs w:val="32"/>
          <w:cs/>
        </w:rPr>
        <w:t xml:space="preserve">แห่งจำนวนเงิน </w:t>
      </w:r>
      <w:r w:rsidR="00874A4D">
        <w:rPr>
          <w:rFonts w:asciiTheme="majorBidi" w:hAnsiTheme="majorBidi"/>
          <w:sz w:val="32"/>
          <w:szCs w:val="32"/>
        </w:rPr>
        <w:t>12.39</w:t>
      </w:r>
      <w:r w:rsidR="00774AF2" w:rsidRPr="00922922">
        <w:rPr>
          <w:rFonts w:asciiTheme="majorBidi" w:hAnsiTheme="majorBidi"/>
          <w:sz w:val="32"/>
          <w:szCs w:val="32"/>
        </w:rPr>
        <w:t xml:space="preserve"> </w:t>
      </w:r>
      <w:r w:rsidR="00774AF2" w:rsidRPr="005C7208">
        <w:rPr>
          <w:rFonts w:asciiTheme="majorBidi" w:hAnsiTheme="majorBidi"/>
          <w:sz w:val="32"/>
          <w:szCs w:val="32"/>
          <w:cs/>
        </w:rPr>
        <w:t>ล้านบาท อัตราดอกเบี้ยร้อยละ</w:t>
      </w:r>
      <w:r w:rsidR="00774AF2"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="00874A4D">
        <w:rPr>
          <w:rFonts w:asciiTheme="majorBidi" w:hAnsiTheme="majorBidi"/>
          <w:sz w:val="32"/>
          <w:szCs w:val="32"/>
        </w:rPr>
        <w:t xml:space="preserve">0.35 - </w:t>
      </w:r>
      <w:r w:rsidR="00774AF2" w:rsidRPr="00922922">
        <w:rPr>
          <w:rFonts w:asciiTheme="majorBidi" w:hAnsiTheme="majorBidi"/>
          <w:sz w:val="32"/>
          <w:szCs w:val="32"/>
        </w:rPr>
        <w:t xml:space="preserve">1.50 </w:t>
      </w:r>
      <w:r w:rsidR="00774AF2" w:rsidRPr="005C7208">
        <w:rPr>
          <w:rFonts w:asciiTheme="majorBidi" w:hAnsiTheme="majorBidi"/>
          <w:sz w:val="32"/>
          <w:szCs w:val="32"/>
          <w:cs/>
        </w:rPr>
        <w:t>ต่อปี</w:t>
      </w:r>
      <w:r w:rsidR="00774AF2"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/>
          <w:sz w:val="32"/>
          <w:szCs w:val="32"/>
          <w:cs/>
        </w:rPr>
        <w:t>ซึ่งใช้เป็นหลักประกันวงเงินสินเชื่อ</w:t>
      </w:r>
      <w:r w:rsidRPr="005C7208">
        <w:rPr>
          <w:rFonts w:asciiTheme="majorBidi" w:hAnsiTheme="majorBidi" w:hint="cs"/>
          <w:sz w:val="32"/>
          <w:szCs w:val="32"/>
          <w:cs/>
        </w:rPr>
        <w:t>กับ</w:t>
      </w:r>
      <w:r w:rsidRPr="005C7208">
        <w:rPr>
          <w:rFonts w:asciiTheme="majorBidi" w:hAnsiTheme="majorBidi"/>
          <w:sz w:val="32"/>
          <w:szCs w:val="32"/>
          <w:cs/>
        </w:rPr>
        <w:t>ธนาคาร</w:t>
      </w:r>
      <w:r w:rsidR="00972377" w:rsidRPr="005C7208">
        <w:rPr>
          <w:rFonts w:asciiTheme="majorBidi" w:hAnsiTheme="majorBidi" w:cstheme="majorBidi"/>
          <w:sz w:val="32"/>
          <w:szCs w:val="32"/>
          <w:cs/>
        </w:rPr>
        <w:br/>
      </w:r>
      <w:r w:rsidRPr="005C7208">
        <w:rPr>
          <w:rFonts w:asciiTheme="majorBidi" w:hAnsiTheme="majorBidi"/>
          <w:sz w:val="32"/>
          <w:szCs w:val="32"/>
          <w:cs/>
        </w:rPr>
        <w:t xml:space="preserve">ในประเทศดังกล่าว (ดูหมายเหตุ </w:t>
      </w:r>
      <w:r w:rsidR="00972377">
        <w:rPr>
          <w:rFonts w:asciiTheme="majorBidi" w:hAnsiTheme="majorBidi" w:cstheme="majorBidi"/>
          <w:sz w:val="32"/>
          <w:szCs w:val="32"/>
        </w:rPr>
        <w:t>15</w:t>
      </w:r>
      <w:r w:rsidRPr="00922922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207E617C" w14:textId="2570B9CE" w:rsidR="00D82471" w:rsidRPr="00922922" w:rsidRDefault="001B0165" w:rsidP="004F50C1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14315" w:rsidRPr="0092292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53006" w:rsidRPr="00922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5C720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922922" w:rsidRDefault="00D82471" w:rsidP="004F50C1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922922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922922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37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5"/>
        <w:gridCol w:w="76"/>
        <w:gridCol w:w="717"/>
        <w:gridCol w:w="76"/>
        <w:gridCol w:w="527"/>
        <w:gridCol w:w="76"/>
        <w:gridCol w:w="485"/>
        <w:gridCol w:w="6"/>
      </w:tblGrid>
      <w:tr w:rsidR="00922922" w:rsidRPr="00922922" w14:paraId="406EC923" w14:textId="77777777" w:rsidTr="001507FE">
        <w:trPr>
          <w:gridAfter w:val="1"/>
          <w:wAfter w:w="6" w:type="dxa"/>
          <w:cantSplit/>
        </w:trPr>
        <w:tc>
          <w:tcPr>
            <w:tcW w:w="2438" w:type="dxa"/>
          </w:tcPr>
          <w:p w14:paraId="5D4A92BC" w14:textId="77777777" w:rsidR="000429EA" w:rsidRPr="00922922" w:rsidRDefault="000429EA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2" w:name="_Hlk513644543"/>
          </w:p>
        </w:tc>
        <w:tc>
          <w:tcPr>
            <w:tcW w:w="76" w:type="dxa"/>
          </w:tcPr>
          <w:p w14:paraId="10EC2DF6" w14:textId="77777777" w:rsidR="000429EA" w:rsidRPr="0092292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14:paraId="4FABECEA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1ACAFD7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14:paraId="28E294FD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77A6523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2" w:type="dxa"/>
            <w:gridSpan w:val="7"/>
            <w:tcBorders>
              <w:bottom w:val="single" w:sz="6" w:space="0" w:color="auto"/>
            </w:tcBorders>
          </w:tcPr>
          <w:p w14:paraId="4D869E2B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</w:t>
            </w: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922922" w:rsidRPr="00922922" w14:paraId="0F4206BA" w14:textId="77777777" w:rsidTr="001507FE">
        <w:trPr>
          <w:cantSplit/>
        </w:trPr>
        <w:tc>
          <w:tcPr>
            <w:tcW w:w="2438" w:type="dxa"/>
          </w:tcPr>
          <w:p w14:paraId="752724AB" w14:textId="77777777" w:rsidR="000429EA" w:rsidRPr="00922922" w:rsidRDefault="000429EA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9B6B5F8" w14:textId="77777777" w:rsidR="000429EA" w:rsidRPr="0092292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14:paraId="716FE30D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14:paraId="6C666294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2EE0C785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Pr="005C7208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14:paraId="0053079F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80B1F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14:paraId="28AF6C1F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D3AA88" w14:textId="77777777" w:rsidR="000429EA" w:rsidRPr="005C7208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922922" w:rsidRPr="00922922" w14:paraId="6CE55657" w14:textId="77777777" w:rsidTr="001507FE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7308CB3C" w14:textId="77777777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369A972" w14:textId="77777777" w:rsidR="004B7290" w:rsidRPr="005C7208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77963C93" w14:textId="1D79F764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9EBC27" w14:textId="77777777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9A4FB9C" w14:textId="0C09D337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0955688A" w14:textId="77777777" w:rsidR="004B7290" w:rsidRPr="00922922" w:rsidRDefault="004B7290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C9839F2" w14:textId="0BCD8F05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BB26" w14:textId="77777777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5F9086" w14:textId="28CDFCD9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003837DB" w14:textId="77777777" w:rsidR="004B7290" w:rsidRPr="00922922" w:rsidRDefault="004B7290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07C37181" w14:textId="145284C3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E60408" w14:textId="77777777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66358887" w14:textId="10B89CA9" w:rsidR="004B7290" w:rsidRPr="00922922" w:rsidRDefault="004B7290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2EC387AC" w14:textId="77777777" w:rsidR="004B7290" w:rsidRPr="00922922" w:rsidRDefault="004B7290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</w:tcPr>
          <w:p w14:paraId="1E38A927" w14:textId="5BA81D63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7EBE0492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C25936" w14:textId="48D83A48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922922" w:rsidRPr="00922922" w14:paraId="71398201" w14:textId="77777777" w:rsidTr="001507FE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352E2CC2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777F0B5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5F5A2E9D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21BB153A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12A23E5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68AFC927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AC4C984" w14:textId="77777777" w:rsidR="000429EA" w:rsidRPr="005C7208" w:rsidRDefault="000429EA" w:rsidP="00073C6C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A739975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FD2E270" w14:textId="77777777" w:rsidR="000429EA" w:rsidRPr="005C7208" w:rsidRDefault="000429EA" w:rsidP="00073C6C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845C0B9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6FF5179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7BE567BE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AC9ED98" w14:textId="77777777" w:rsidR="000429EA" w:rsidRPr="00922922" w:rsidRDefault="000429EA" w:rsidP="00073C6C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1FACA694" w14:textId="77777777" w:rsidR="000429EA" w:rsidRPr="0092292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</w:tcBorders>
          </w:tcPr>
          <w:p w14:paraId="3D7F44BF" w14:textId="77777777" w:rsidR="000429EA" w:rsidRPr="00922922" w:rsidRDefault="000429EA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67D2A14" w14:textId="77777777" w:rsidR="000429EA" w:rsidRPr="00922922" w:rsidRDefault="000429EA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</w:tcBorders>
          </w:tcPr>
          <w:p w14:paraId="1AC4212D" w14:textId="77777777" w:rsidR="000429EA" w:rsidRPr="00922922" w:rsidRDefault="000429EA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2" w:rsidRPr="00922922" w14:paraId="20835622" w14:textId="77777777" w:rsidTr="001507FE">
        <w:trPr>
          <w:cantSplit/>
        </w:trPr>
        <w:tc>
          <w:tcPr>
            <w:tcW w:w="2438" w:type="dxa"/>
            <w:vAlign w:val="center"/>
          </w:tcPr>
          <w:p w14:paraId="463D4537" w14:textId="77777777" w:rsidR="004B7290" w:rsidRPr="00922922" w:rsidRDefault="004B7290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37953BB4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7320315E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512E034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30300AE0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E1E0100" w14:textId="77777777" w:rsidR="004B7290" w:rsidRPr="005C7208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0193DBC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922922">
              <w:rPr>
                <w:rFonts w:asciiTheme="majorBidi" w:hAnsiTheme="majorBidi"/>
                <w:sz w:val="20"/>
                <w:szCs w:val="20"/>
              </w:rPr>
              <w:t>.</w:t>
            </w:r>
            <w:r w:rsidRPr="00922922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03621BE2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D4649F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922922">
              <w:rPr>
                <w:rFonts w:asciiTheme="majorBidi" w:hAnsiTheme="majorBidi"/>
                <w:sz w:val="20"/>
                <w:szCs w:val="20"/>
              </w:rPr>
              <w:t>.</w:t>
            </w:r>
            <w:r w:rsidRPr="00922922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20251875" w14:textId="77777777" w:rsidR="004B7290" w:rsidRPr="005C7208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4A27FB2C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DBA970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58002173" w14:textId="730AB62B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8102B0C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</w:tcPr>
          <w:p w14:paraId="3F501EE9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BEA948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14:paraId="50712ACA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22922" w:rsidRPr="00922922" w14:paraId="5046ED2F" w14:textId="77777777" w:rsidTr="001507FE">
        <w:trPr>
          <w:cantSplit/>
        </w:trPr>
        <w:tc>
          <w:tcPr>
            <w:tcW w:w="2438" w:type="dxa"/>
          </w:tcPr>
          <w:p w14:paraId="698C2C84" w14:textId="77777777" w:rsidR="004B7290" w:rsidRPr="005C7208" w:rsidRDefault="004B7290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4194BFCF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028F4BB5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4E581A9F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250224A0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5E43D6F4" w14:textId="77777777" w:rsidR="004B7290" w:rsidRPr="005C7208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6B9A3DC2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174023A1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12A39D8D" w14:textId="3865C171" w:rsidR="004B7290" w:rsidRPr="00922922" w:rsidRDefault="00241AEC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9DFD755" w14:textId="77777777" w:rsidR="004B7290" w:rsidRPr="005C7208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0B5498B2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922922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*</w:t>
            </w:r>
            <w:r w:rsidRPr="009229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) </w:t>
            </w:r>
            <w:r w:rsidRPr="00922922">
              <w:rPr>
                <w:rFonts w:asciiTheme="majorBidi" w:hAnsiTheme="majorBidi" w:cstheme="majorBidi"/>
                <w:sz w:val="20"/>
                <w:szCs w:val="20"/>
              </w:rPr>
              <w:t>37,547</w:t>
            </w:r>
          </w:p>
        </w:tc>
        <w:tc>
          <w:tcPr>
            <w:tcW w:w="76" w:type="dxa"/>
          </w:tcPr>
          <w:p w14:paraId="47729CB6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12F2C6DD" w14:textId="583F9531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922922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*</w:t>
            </w:r>
            <w:r w:rsidRPr="009229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) </w:t>
            </w:r>
            <w:r w:rsidRPr="00922922">
              <w:rPr>
                <w:rFonts w:asciiTheme="majorBidi" w:hAnsiTheme="majorBidi" w:cstheme="majorBidi"/>
                <w:sz w:val="20"/>
                <w:szCs w:val="20"/>
              </w:rPr>
              <w:t>37,547</w:t>
            </w:r>
          </w:p>
        </w:tc>
        <w:tc>
          <w:tcPr>
            <w:tcW w:w="76" w:type="dxa"/>
          </w:tcPr>
          <w:p w14:paraId="06C3D079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6" w:space="0" w:color="auto"/>
            </w:tcBorders>
          </w:tcPr>
          <w:p w14:paraId="212170AD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AEC519A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bottom w:val="single" w:sz="6" w:space="0" w:color="auto"/>
            </w:tcBorders>
          </w:tcPr>
          <w:p w14:paraId="77032F9F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29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22922" w:rsidRPr="00922922" w14:paraId="39E329A6" w14:textId="77777777" w:rsidTr="001507FE">
        <w:trPr>
          <w:cantSplit/>
        </w:trPr>
        <w:tc>
          <w:tcPr>
            <w:tcW w:w="2438" w:type="dxa"/>
            <w:vAlign w:val="center"/>
          </w:tcPr>
          <w:p w14:paraId="4C05F8D1" w14:textId="77777777" w:rsidR="004B7290" w:rsidRPr="00922922" w:rsidRDefault="004B7290" w:rsidP="0007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1C27547A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2BE08B09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042B361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79E88BA4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94218FF" w14:textId="77777777" w:rsidR="004B7290" w:rsidRPr="005C7208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7C5E9BF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EA50892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46AE1E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E929016" w14:textId="77777777" w:rsidR="004B7290" w:rsidRPr="005C7208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E7801" w14:textId="77777777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97,247</w:t>
            </w:r>
          </w:p>
        </w:tc>
        <w:tc>
          <w:tcPr>
            <w:tcW w:w="76" w:type="dxa"/>
          </w:tcPr>
          <w:p w14:paraId="2B3E9A4D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1BB250F2" w14:textId="5715AA98" w:rsidR="004B7290" w:rsidRPr="00922922" w:rsidRDefault="004B7290" w:rsidP="00073C6C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 w:cstheme="majorBidi"/>
                <w:sz w:val="20"/>
                <w:szCs w:val="20"/>
              </w:rPr>
              <w:t>97,247</w:t>
            </w:r>
          </w:p>
        </w:tc>
        <w:tc>
          <w:tcPr>
            <w:tcW w:w="76" w:type="dxa"/>
          </w:tcPr>
          <w:p w14:paraId="22D806A5" w14:textId="77777777" w:rsidR="004B7290" w:rsidRPr="00922922" w:rsidRDefault="004B7290" w:rsidP="00073C6C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double" w:sz="6" w:space="0" w:color="auto"/>
            </w:tcBorders>
          </w:tcPr>
          <w:p w14:paraId="54839A4B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9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7C30B7B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9C5E86" w14:textId="77777777" w:rsidR="004B7290" w:rsidRPr="00922922" w:rsidRDefault="004B7290" w:rsidP="00073C6C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29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bookmarkEnd w:id="2"/>
    </w:tbl>
    <w:p w14:paraId="1D8A035C" w14:textId="77777777" w:rsidR="00774AF2" w:rsidRPr="00922922" w:rsidRDefault="00774AF2" w:rsidP="00E74D11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1694B66" w14:textId="31C2E9A4" w:rsidR="0014719F" w:rsidRPr="00922922" w:rsidRDefault="00B32000" w:rsidP="00E74D11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>*</w:t>
      </w:r>
      <w:r w:rsidRPr="005C7208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5C7208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0CCA5B4D" w14:textId="77777777" w:rsidR="004F50C1" w:rsidRDefault="004F50C1" w:rsidP="00E74D11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F7E5095" w14:textId="076AD078" w:rsidR="00653006" w:rsidRDefault="00653006" w:rsidP="00E74D11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335F" w:rsidRPr="00922922">
        <w:rPr>
          <w:rFonts w:asciiTheme="majorBidi" w:hAnsiTheme="majorBidi"/>
          <w:b/>
          <w:bCs/>
          <w:sz w:val="32"/>
          <w:szCs w:val="32"/>
        </w:rPr>
        <w:t>1</w:t>
      </w:r>
      <w:r w:rsidRPr="00922922">
        <w:rPr>
          <w:rFonts w:asciiTheme="majorBidi" w:hAnsiTheme="majorBidi"/>
          <w:b/>
          <w:bCs/>
          <w:sz w:val="32"/>
          <w:szCs w:val="32"/>
        </w:rPr>
        <w:t>.</w:t>
      </w:r>
      <w:r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85683E" w14:textId="5208676F" w:rsidR="00793C83" w:rsidRDefault="00793C83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6"/>
        <w:gridCol w:w="1701"/>
        <w:gridCol w:w="134"/>
        <w:gridCol w:w="1703"/>
      </w:tblGrid>
      <w:tr w:rsidR="005C7208" w:rsidRPr="005C7208" w14:paraId="6C6BD459" w14:textId="77777777" w:rsidTr="00CA1B09">
        <w:tc>
          <w:tcPr>
            <w:tcW w:w="4876" w:type="dxa"/>
          </w:tcPr>
          <w:p w14:paraId="299E8A98" w14:textId="77777777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237A96F" w14:textId="6ADDA6A5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C7208" w:rsidRPr="005C7208" w14:paraId="15D8BEB2" w14:textId="77777777" w:rsidTr="00CA1B09">
        <w:tc>
          <w:tcPr>
            <w:tcW w:w="4876" w:type="dxa"/>
          </w:tcPr>
          <w:p w14:paraId="7FBE500A" w14:textId="77777777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119D9F" w14:textId="7876032F" w:rsidR="005C7208" w:rsidRPr="005C7208" w:rsidRDefault="005C7208" w:rsidP="005C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5C7208" w:rsidRPr="005C7208" w14:paraId="7EE65378" w14:textId="77777777" w:rsidTr="00CA1B09">
        <w:tc>
          <w:tcPr>
            <w:tcW w:w="4876" w:type="dxa"/>
          </w:tcPr>
          <w:p w14:paraId="371875A7" w14:textId="77777777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406649FB" w14:textId="11FE5E2C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C720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30F282" w14:textId="77777777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6" w:space="0" w:color="auto"/>
            </w:tcBorders>
          </w:tcPr>
          <w:p w14:paraId="03D43448" w14:textId="0474BB4D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C720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F15CD0" w:rsidRPr="005C7208" w14:paraId="333985BE" w14:textId="77777777" w:rsidTr="00F15CD0">
        <w:tc>
          <w:tcPr>
            <w:tcW w:w="4876" w:type="dxa"/>
          </w:tcPr>
          <w:p w14:paraId="6E4623C1" w14:textId="6BB0972B" w:rsidR="00F15CD0" w:rsidRPr="00F15CD0" w:rsidRDefault="00F15CD0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3D69A54" w14:textId="77777777" w:rsidR="00F15CD0" w:rsidRPr="005C7208" w:rsidRDefault="00F15CD0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EB3BB1" w14:textId="77777777" w:rsidR="00F15CD0" w:rsidRPr="005C7208" w:rsidRDefault="00F15CD0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1D5DD177" w14:textId="77777777" w:rsidR="00F15CD0" w:rsidRPr="005C7208" w:rsidRDefault="00F15CD0" w:rsidP="00CA1B0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C7208" w:rsidRPr="005C7208" w14:paraId="16403AF2" w14:textId="77777777" w:rsidTr="00F15CD0">
        <w:tc>
          <w:tcPr>
            <w:tcW w:w="4876" w:type="dxa"/>
          </w:tcPr>
          <w:p w14:paraId="651D0DF7" w14:textId="394864EC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ที่ดินที่ยังไม่ไ</w:t>
            </w:r>
            <w:r w:rsidR="00F15CD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ช้</w:t>
            </w:r>
            <w:r w:rsidRPr="005C72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26ADA1D0" w14:textId="77777777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C720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  <w:tc>
          <w:tcPr>
            <w:tcW w:w="134" w:type="dxa"/>
          </w:tcPr>
          <w:p w14:paraId="6E255D4F" w14:textId="77777777" w:rsidR="005C7208" w:rsidRPr="005C7208" w:rsidRDefault="005C7208" w:rsidP="00CA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</w:tcPr>
          <w:p w14:paraId="2A799B1C" w14:textId="77777777" w:rsidR="005C7208" w:rsidRPr="005C7208" w:rsidRDefault="005C7208" w:rsidP="00CA1B0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</w:tr>
    </w:tbl>
    <w:p w14:paraId="22797C34" w14:textId="77777777" w:rsidR="005C7208" w:rsidRPr="00922922" w:rsidRDefault="005C7208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7"/>
        <w:gridCol w:w="1138"/>
        <w:gridCol w:w="143"/>
        <w:gridCol w:w="1137"/>
        <w:gridCol w:w="145"/>
        <w:gridCol w:w="1137"/>
        <w:gridCol w:w="144"/>
        <w:gridCol w:w="1137"/>
        <w:gridCol w:w="142"/>
        <w:gridCol w:w="1140"/>
      </w:tblGrid>
      <w:tr w:rsidR="00793C83" w:rsidRPr="00793C83" w14:paraId="1DE79BC6" w14:textId="77777777" w:rsidTr="002D61C7">
        <w:trPr>
          <w:trHeight w:val="74"/>
        </w:trPr>
        <w:tc>
          <w:tcPr>
            <w:tcW w:w="2717" w:type="dxa"/>
            <w:noWrap/>
          </w:tcPr>
          <w:p w14:paraId="3CA94C9A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45EC8643" w14:textId="77777777" w:rsidR="00793C83" w:rsidRPr="00793C83" w:rsidRDefault="00793C83" w:rsidP="00E74D11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93C83" w:rsidRPr="00793C83" w14:paraId="1FF92074" w14:textId="77777777" w:rsidTr="002D61C7">
        <w:trPr>
          <w:trHeight w:val="74"/>
        </w:trPr>
        <w:tc>
          <w:tcPr>
            <w:tcW w:w="2717" w:type="dxa"/>
            <w:noWrap/>
          </w:tcPr>
          <w:p w14:paraId="594FAFD4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61193AFF" w14:textId="77777777" w:rsidR="00793C83" w:rsidRPr="005C7208" w:rsidRDefault="00793C83" w:rsidP="00E74D11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3C83" w:rsidRPr="00793C83" w14:paraId="375C6A7E" w14:textId="77777777" w:rsidTr="002D61C7">
        <w:tc>
          <w:tcPr>
            <w:tcW w:w="2717" w:type="dxa"/>
            <w:noWrap/>
          </w:tcPr>
          <w:p w14:paraId="335ED77C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87D859D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27BC282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0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E1D356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3275697A" w14:textId="77777777" w:rsidR="00793C83" w:rsidRPr="00793C83" w:rsidRDefault="00793C83" w:rsidP="00E74D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5D5C41FD" w14:textId="77777777" w:rsidR="00793C83" w:rsidRPr="005C7208" w:rsidRDefault="00793C83" w:rsidP="00E74D11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93C83" w:rsidRPr="00793C83" w14:paraId="2B8569E7" w14:textId="77777777" w:rsidTr="002D61C7">
        <w:tc>
          <w:tcPr>
            <w:tcW w:w="2717" w:type="dxa"/>
            <w:noWrap/>
          </w:tcPr>
          <w:p w14:paraId="6F6E269B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noWrap/>
          </w:tcPr>
          <w:p w14:paraId="6FCC0968" w14:textId="77777777" w:rsidR="00793C83" w:rsidRPr="005C7208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3C8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0191D9CA" w14:textId="77777777" w:rsidR="00793C83" w:rsidRPr="00793C83" w:rsidRDefault="00793C83" w:rsidP="00E74D11">
            <w:pPr>
              <w:spacing w:line="30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35CC95D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29A5CA5B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850D4A2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  <w:noWrap/>
          </w:tcPr>
          <w:p w14:paraId="2FFA20F2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29CEB271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</w:tcPr>
          <w:p w14:paraId="79A05A4F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17B590EC" w14:textId="77777777" w:rsidR="00793C83" w:rsidRPr="005C7208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3C8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93C83" w:rsidRPr="00793C83" w14:paraId="09D75B09" w14:textId="77777777" w:rsidTr="002D61C7">
        <w:tc>
          <w:tcPr>
            <w:tcW w:w="2717" w:type="dxa"/>
            <w:noWrap/>
          </w:tcPr>
          <w:p w14:paraId="383C974A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0784B998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93C8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09D0A92E" w14:textId="77777777" w:rsidR="00793C83" w:rsidRPr="00793C83" w:rsidRDefault="00793C83" w:rsidP="00E74D11">
            <w:pPr>
              <w:spacing w:line="30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24F6FC97" w14:textId="77777777" w:rsidR="00793C83" w:rsidRPr="005C7208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244ED25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194A7870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noWrap/>
          </w:tcPr>
          <w:p w14:paraId="58FB2BEA" w14:textId="77777777" w:rsidR="00793C83" w:rsidRPr="005C7208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6D097EF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</w:tcPr>
          <w:p w14:paraId="7B618330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14:paraId="66F2C0B2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93C83">
              <w:rPr>
                <w:rFonts w:ascii="Angsana New" w:hAnsi="Angsana New"/>
                <w:sz w:val="24"/>
                <w:szCs w:val="24"/>
              </w:rPr>
              <w:t>25</w:t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793C83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93C83" w:rsidRPr="00793C83" w14:paraId="42430FED" w14:textId="77777777" w:rsidTr="002D61C7">
        <w:tc>
          <w:tcPr>
            <w:tcW w:w="2717" w:type="dxa"/>
            <w:noWrap/>
          </w:tcPr>
          <w:p w14:paraId="25CC311A" w14:textId="77777777" w:rsidR="00793C83" w:rsidRPr="005C7208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25847B34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6773BAD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739481F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B9092CC" w14:textId="77777777" w:rsidR="00793C83" w:rsidRPr="00793C83" w:rsidRDefault="00793C83" w:rsidP="00E74D11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45C652A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noWrap/>
          </w:tcPr>
          <w:p w14:paraId="57A1D9EB" w14:textId="77777777" w:rsidR="00793C83" w:rsidRPr="00793C83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7731E828" w14:textId="77777777" w:rsidR="00793C83" w:rsidRPr="00793C83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0A433ED" w14:textId="77777777" w:rsidR="00793C83" w:rsidRPr="005C7208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4668EC6E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3C83" w:rsidRPr="00793C83" w14:paraId="4F721C5B" w14:textId="77777777" w:rsidTr="002D61C7">
        <w:tc>
          <w:tcPr>
            <w:tcW w:w="2717" w:type="dxa"/>
            <w:noWrap/>
          </w:tcPr>
          <w:p w14:paraId="21C6DA61" w14:textId="53C79969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ที่ดินที่</w:t>
            </w:r>
            <w:r w:rsidR="00F802F6" w:rsidRPr="005C7208">
              <w:rPr>
                <w:rFonts w:ascii="Angsana New" w:hAnsi="Angsana New" w:hint="cs"/>
                <w:sz w:val="24"/>
                <w:szCs w:val="24"/>
                <w:cs/>
              </w:rPr>
              <w:t>ยัง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ไม่ใช้ดำเนินงาน</w:t>
            </w:r>
          </w:p>
        </w:tc>
        <w:tc>
          <w:tcPr>
            <w:tcW w:w="1138" w:type="dxa"/>
            <w:noWrap/>
          </w:tcPr>
          <w:p w14:paraId="64B48890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151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910.50</w:t>
            </w:r>
          </w:p>
        </w:tc>
        <w:tc>
          <w:tcPr>
            <w:tcW w:w="143" w:type="dxa"/>
          </w:tcPr>
          <w:p w14:paraId="7CE7E788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7AA49D6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0ADF7348" w14:textId="77777777" w:rsidR="00793C83" w:rsidRPr="00793C83" w:rsidRDefault="00793C83" w:rsidP="00E74D11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9565125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F73D6ED" w14:textId="77777777" w:rsidR="00793C83" w:rsidRPr="005C7208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A091DCF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C974A1" w14:textId="77777777" w:rsidR="00793C83" w:rsidRPr="00793C83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0D8C0395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151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910.50</w:t>
            </w:r>
          </w:p>
        </w:tc>
      </w:tr>
      <w:tr w:rsidR="00793C83" w:rsidRPr="00793C83" w14:paraId="7924093B" w14:textId="77777777" w:rsidTr="002D61C7">
        <w:tc>
          <w:tcPr>
            <w:tcW w:w="2717" w:type="dxa"/>
            <w:noWrap/>
          </w:tcPr>
          <w:p w14:paraId="67B6B5DC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676B9ADA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091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396.80</w:t>
            </w:r>
          </w:p>
        </w:tc>
        <w:tc>
          <w:tcPr>
            <w:tcW w:w="143" w:type="dxa"/>
          </w:tcPr>
          <w:p w14:paraId="2620868C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8D66B2C" w14:textId="77777777" w:rsidR="00793C83" w:rsidRPr="005C7208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64DA474E" w14:textId="77777777" w:rsidR="00793C83" w:rsidRPr="00793C83" w:rsidRDefault="00793C83" w:rsidP="00E74D11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4EE70C0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6A68416D" w14:textId="77777777" w:rsidR="00793C83" w:rsidRPr="005C7208" w:rsidRDefault="00793C83" w:rsidP="00E74D11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CA2DDF8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2A5819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26828B3A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091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396.80</w:t>
            </w:r>
          </w:p>
        </w:tc>
      </w:tr>
      <w:tr w:rsidR="00793C83" w:rsidRPr="00793C83" w14:paraId="203E9399" w14:textId="77777777" w:rsidTr="002D61C7">
        <w:trPr>
          <w:trHeight w:val="59"/>
        </w:trPr>
        <w:tc>
          <w:tcPr>
            <w:tcW w:w="2717" w:type="dxa"/>
            <w:noWrap/>
          </w:tcPr>
          <w:p w14:paraId="7683227A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1FCEA0E0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9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043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420.70</w:t>
            </w:r>
          </w:p>
        </w:tc>
        <w:tc>
          <w:tcPr>
            <w:tcW w:w="143" w:type="dxa"/>
          </w:tcPr>
          <w:p w14:paraId="54FE8345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2FEDC5C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14,253,339.38</w:t>
            </w:r>
          </w:p>
        </w:tc>
        <w:tc>
          <w:tcPr>
            <w:tcW w:w="145" w:type="dxa"/>
            <w:tcBorders>
              <w:left w:val="nil"/>
            </w:tcBorders>
          </w:tcPr>
          <w:p w14:paraId="46589DA6" w14:textId="77777777" w:rsidR="00793C83" w:rsidRPr="00793C83" w:rsidRDefault="00793C83" w:rsidP="00E74D11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0A4B62E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59EDEA7C" w14:textId="77777777" w:rsidR="00793C83" w:rsidRPr="005C7208" w:rsidRDefault="00793C83" w:rsidP="00E74D11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174986D8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4,821,627.04</w:t>
            </w:r>
          </w:p>
        </w:tc>
        <w:tc>
          <w:tcPr>
            <w:tcW w:w="142" w:type="dxa"/>
          </w:tcPr>
          <w:p w14:paraId="7AC6C03E" w14:textId="77777777" w:rsidR="00793C83" w:rsidRPr="005C7208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35C9F812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28,118,387.12</w:t>
            </w:r>
          </w:p>
        </w:tc>
      </w:tr>
      <w:tr w:rsidR="00793C83" w:rsidRPr="00793C83" w14:paraId="1408914E" w14:textId="77777777" w:rsidTr="002D61C7">
        <w:trPr>
          <w:trHeight w:val="59"/>
        </w:trPr>
        <w:tc>
          <w:tcPr>
            <w:tcW w:w="2717" w:type="dxa"/>
            <w:noWrap/>
          </w:tcPr>
          <w:p w14:paraId="1BB10BE2" w14:textId="77777777" w:rsidR="00793C83" w:rsidRPr="005C7208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38" w:type="dxa"/>
            <w:noWrap/>
          </w:tcPr>
          <w:p w14:paraId="72219286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4,821,627.04</w:t>
            </w:r>
          </w:p>
        </w:tc>
        <w:tc>
          <w:tcPr>
            <w:tcW w:w="143" w:type="dxa"/>
          </w:tcPr>
          <w:p w14:paraId="0CFF0C14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F7F163C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3984D3C3" w14:textId="77777777" w:rsidR="00793C83" w:rsidRPr="00793C83" w:rsidRDefault="00793C83" w:rsidP="00E74D11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7BCC31F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5F964996" w14:textId="77777777" w:rsidR="00793C83" w:rsidRPr="005C7208" w:rsidRDefault="00793C83" w:rsidP="00E74D11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2391EAB7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(4,821,627.04)</w:t>
            </w:r>
          </w:p>
        </w:tc>
        <w:tc>
          <w:tcPr>
            <w:tcW w:w="142" w:type="dxa"/>
          </w:tcPr>
          <w:p w14:paraId="2FE6458C" w14:textId="77777777" w:rsidR="00793C83" w:rsidRPr="005C7208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3006E83F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793C83" w:rsidRPr="00793C83" w14:paraId="3B554D14" w14:textId="77777777" w:rsidTr="002D61C7">
        <w:trPr>
          <w:trHeight w:val="59"/>
        </w:trPr>
        <w:tc>
          <w:tcPr>
            <w:tcW w:w="2717" w:type="dxa"/>
            <w:noWrap/>
          </w:tcPr>
          <w:p w14:paraId="27BB1DB3" w14:textId="77777777" w:rsidR="00793C83" w:rsidRPr="005C7208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6F36FD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28,108,355.04</w:t>
            </w:r>
          </w:p>
        </w:tc>
        <w:tc>
          <w:tcPr>
            <w:tcW w:w="143" w:type="dxa"/>
          </w:tcPr>
          <w:p w14:paraId="559D7561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ACF28B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14,253,339.38</w:t>
            </w:r>
          </w:p>
        </w:tc>
        <w:tc>
          <w:tcPr>
            <w:tcW w:w="145" w:type="dxa"/>
            <w:tcBorders>
              <w:left w:val="nil"/>
            </w:tcBorders>
          </w:tcPr>
          <w:p w14:paraId="49E16BFA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F83979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8C1C720" w14:textId="77777777" w:rsidR="00793C83" w:rsidRPr="005C7208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D00ED3D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9A3C77" w14:textId="77777777" w:rsidR="00793C83" w:rsidRPr="005C7208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0E6C15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42,361,694.42</w:t>
            </w:r>
          </w:p>
        </w:tc>
      </w:tr>
      <w:tr w:rsidR="00793C83" w:rsidRPr="00793C83" w14:paraId="7B533940" w14:textId="77777777" w:rsidTr="002D61C7">
        <w:tc>
          <w:tcPr>
            <w:tcW w:w="2717" w:type="dxa"/>
            <w:noWrap/>
          </w:tcPr>
          <w:p w14:paraId="527ABDE0" w14:textId="77777777" w:rsidR="00793C83" w:rsidRPr="005C7208" w:rsidRDefault="00793C83" w:rsidP="00E74D11">
            <w:pPr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49D30A66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4042C498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C7CD761" w14:textId="77777777" w:rsidR="00793C83" w:rsidRPr="00793C83" w:rsidRDefault="00793C83" w:rsidP="00E74D11">
            <w:pPr>
              <w:tabs>
                <w:tab w:val="center" w:pos="4536"/>
                <w:tab w:val="right" w:pos="9072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C5F8E1D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8DBBB43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0ABD32D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AD15D62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0CF851FF" w14:textId="77777777" w:rsidR="00793C83" w:rsidRPr="005C7208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2D6E4B80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3C83" w:rsidRPr="00793C83" w14:paraId="2C71A9A3" w14:textId="77777777" w:rsidTr="002D61C7">
        <w:trPr>
          <w:trHeight w:val="59"/>
        </w:trPr>
        <w:tc>
          <w:tcPr>
            <w:tcW w:w="2717" w:type="dxa"/>
            <w:noWrap/>
          </w:tcPr>
          <w:p w14:paraId="42C83E97" w14:textId="77777777" w:rsidR="00793C83" w:rsidRPr="005C7208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171607E4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4,069,539.35</w:t>
            </w:r>
          </w:p>
        </w:tc>
        <w:tc>
          <w:tcPr>
            <w:tcW w:w="143" w:type="dxa"/>
          </w:tcPr>
          <w:p w14:paraId="433971EC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D43824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719,720.74</w:t>
            </w:r>
          </w:p>
        </w:tc>
        <w:tc>
          <w:tcPr>
            <w:tcW w:w="145" w:type="dxa"/>
            <w:tcBorders>
              <w:left w:val="nil"/>
            </w:tcBorders>
          </w:tcPr>
          <w:p w14:paraId="217A628B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F234170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69268D0" w14:textId="77777777" w:rsidR="00793C83" w:rsidRPr="00793C83" w:rsidRDefault="00793C83" w:rsidP="00E74D11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9CBC89C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09DBC25F" w14:textId="77777777" w:rsidR="00793C83" w:rsidRPr="005C7208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4EBC64BE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4,789,260.09</w:t>
            </w:r>
          </w:p>
        </w:tc>
      </w:tr>
      <w:tr w:rsidR="00793C83" w:rsidRPr="00793C83" w14:paraId="511A880C" w14:textId="77777777" w:rsidTr="002D61C7">
        <w:trPr>
          <w:trHeight w:val="59"/>
        </w:trPr>
        <w:tc>
          <w:tcPr>
            <w:tcW w:w="2717" w:type="dxa"/>
            <w:noWrap/>
          </w:tcPr>
          <w:p w14:paraId="1F85992D" w14:textId="77777777" w:rsidR="00793C83" w:rsidRPr="005C7208" w:rsidRDefault="00793C83" w:rsidP="00E74D11">
            <w:pPr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520759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4,069,539.35</w:t>
            </w:r>
          </w:p>
        </w:tc>
        <w:tc>
          <w:tcPr>
            <w:tcW w:w="143" w:type="dxa"/>
          </w:tcPr>
          <w:p w14:paraId="5CF0BD6B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A9F94C7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719,720.74</w:t>
            </w:r>
          </w:p>
        </w:tc>
        <w:tc>
          <w:tcPr>
            <w:tcW w:w="145" w:type="dxa"/>
            <w:tcBorders>
              <w:left w:val="nil"/>
            </w:tcBorders>
          </w:tcPr>
          <w:p w14:paraId="771B6723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50A98A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E850ED7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19723C0" w14:textId="77777777" w:rsidR="00793C83" w:rsidRPr="00793C83" w:rsidRDefault="00793C83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6E4347D3" w14:textId="77777777" w:rsidR="00793C83" w:rsidRPr="005C7208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276A02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4,789,260.09</w:t>
            </w:r>
          </w:p>
        </w:tc>
      </w:tr>
      <w:tr w:rsidR="00793C83" w:rsidRPr="00793C83" w14:paraId="08DFA11A" w14:textId="77777777" w:rsidTr="002D61C7">
        <w:trPr>
          <w:trHeight w:val="59"/>
        </w:trPr>
        <w:tc>
          <w:tcPr>
            <w:tcW w:w="2717" w:type="dxa"/>
            <w:noWrap/>
          </w:tcPr>
          <w:p w14:paraId="01E20C7B" w14:textId="77777777" w:rsidR="00793C83" w:rsidRPr="005C7208" w:rsidRDefault="00793C83" w:rsidP="00E74D11">
            <w:pPr>
              <w:spacing w:line="30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8056F2C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24,038,815.69</w:t>
            </w:r>
          </w:p>
        </w:tc>
        <w:tc>
          <w:tcPr>
            <w:tcW w:w="143" w:type="dxa"/>
          </w:tcPr>
          <w:p w14:paraId="6386D66F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6DD3CEF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0778A25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74FB87CD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095C5EC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CD6D1B7" w14:textId="77777777" w:rsidR="00793C83" w:rsidRPr="00793C83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18383160" w14:textId="77777777" w:rsidR="00793C83" w:rsidRPr="005C7208" w:rsidRDefault="00793C83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ECAE5D3" w14:textId="77777777" w:rsidR="00793C83" w:rsidRPr="00793C83" w:rsidRDefault="00793C83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37,572,434.33</w:t>
            </w:r>
          </w:p>
        </w:tc>
      </w:tr>
    </w:tbl>
    <w:p w14:paraId="063426EF" w14:textId="7F8F7C18" w:rsidR="00E74D11" w:rsidRPr="005C7208" w:rsidRDefault="00E74D11" w:rsidP="00073C6C">
      <w:pPr>
        <w:spacing w:line="240" w:lineRule="exact"/>
        <w:rPr>
          <w:cs/>
        </w:rPr>
      </w:pPr>
    </w:p>
    <w:p w14:paraId="3E988F0B" w14:textId="77777777" w:rsidR="00E74D11" w:rsidRPr="005C7208" w:rsidRDefault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C7208">
        <w:br w:type="page"/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7"/>
        <w:gridCol w:w="1138"/>
        <w:gridCol w:w="143"/>
        <w:gridCol w:w="1137"/>
        <w:gridCol w:w="145"/>
        <w:gridCol w:w="1137"/>
        <w:gridCol w:w="144"/>
        <w:gridCol w:w="1137"/>
        <w:gridCol w:w="142"/>
        <w:gridCol w:w="1140"/>
      </w:tblGrid>
      <w:tr w:rsidR="00793C83" w:rsidRPr="00793C83" w14:paraId="59CB2121" w14:textId="77777777" w:rsidTr="002D61C7">
        <w:trPr>
          <w:trHeight w:val="74"/>
        </w:trPr>
        <w:tc>
          <w:tcPr>
            <w:tcW w:w="2717" w:type="dxa"/>
            <w:noWrap/>
          </w:tcPr>
          <w:p w14:paraId="686CE459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3481273D" w14:textId="77777777" w:rsidR="00793C83" w:rsidRPr="00793C83" w:rsidRDefault="00793C83" w:rsidP="00E74D11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5C7208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793C83" w:rsidRPr="00793C83" w14:paraId="3FE0234F" w14:textId="77777777" w:rsidTr="002D61C7">
        <w:trPr>
          <w:trHeight w:val="74"/>
        </w:trPr>
        <w:tc>
          <w:tcPr>
            <w:tcW w:w="2717" w:type="dxa"/>
            <w:noWrap/>
          </w:tcPr>
          <w:p w14:paraId="60C2E440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2FBB4F5B" w14:textId="77777777" w:rsidR="00793C83" w:rsidRPr="005C7208" w:rsidRDefault="00793C83" w:rsidP="00E74D11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93C83" w:rsidRPr="00793C83" w14:paraId="4CD29A31" w14:textId="77777777" w:rsidTr="002D61C7">
        <w:tc>
          <w:tcPr>
            <w:tcW w:w="2717" w:type="dxa"/>
            <w:noWrap/>
          </w:tcPr>
          <w:p w14:paraId="14B771F5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C9B78D4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3773907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0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D39D7B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144D4CA8" w14:textId="77777777" w:rsidR="00793C83" w:rsidRPr="00793C83" w:rsidRDefault="00793C83" w:rsidP="00E74D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74827BC1" w14:textId="77777777" w:rsidR="00793C83" w:rsidRPr="005C7208" w:rsidRDefault="00793C83" w:rsidP="00E74D11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93C83" w:rsidRPr="00793C83" w14:paraId="6513B54C" w14:textId="77777777" w:rsidTr="002D61C7">
        <w:tc>
          <w:tcPr>
            <w:tcW w:w="2717" w:type="dxa"/>
            <w:noWrap/>
          </w:tcPr>
          <w:p w14:paraId="4672260A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8" w:type="dxa"/>
            <w:noWrap/>
          </w:tcPr>
          <w:p w14:paraId="242A181D" w14:textId="77777777" w:rsidR="00793C83" w:rsidRPr="005C7208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3C8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7DEBD923" w14:textId="77777777" w:rsidR="00793C83" w:rsidRPr="00793C83" w:rsidRDefault="00793C83" w:rsidP="00E74D11">
            <w:pPr>
              <w:spacing w:line="30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BF6144A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0A754F66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173C0D7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  <w:noWrap/>
          </w:tcPr>
          <w:p w14:paraId="60B9C834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2425366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</w:tcPr>
          <w:p w14:paraId="55864818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1B88AAF8" w14:textId="77777777" w:rsidR="00793C83" w:rsidRPr="005C7208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93C8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93C83" w:rsidRPr="00793C83" w14:paraId="0AFAE9CA" w14:textId="77777777" w:rsidTr="002D61C7">
        <w:tc>
          <w:tcPr>
            <w:tcW w:w="2717" w:type="dxa"/>
            <w:noWrap/>
          </w:tcPr>
          <w:p w14:paraId="401F1035" w14:textId="77777777" w:rsidR="00793C83" w:rsidRPr="00793C83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02BD94CE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93C8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14:paraId="3E024441" w14:textId="77777777" w:rsidR="00793C83" w:rsidRPr="00793C83" w:rsidRDefault="00793C83" w:rsidP="00E74D11">
            <w:pPr>
              <w:spacing w:line="30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78014BE7" w14:textId="77777777" w:rsidR="00793C83" w:rsidRPr="005C7208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4C9C90A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2C3262AB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noWrap/>
          </w:tcPr>
          <w:p w14:paraId="24001263" w14:textId="77777777" w:rsidR="00793C83" w:rsidRPr="005C7208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1CE38C2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</w:tcPr>
          <w:p w14:paraId="4F642751" w14:textId="77777777" w:rsidR="00793C83" w:rsidRPr="00793C83" w:rsidRDefault="00793C83" w:rsidP="00E74D11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14:paraId="50453B25" w14:textId="77777777" w:rsidR="00793C83" w:rsidRPr="00793C83" w:rsidRDefault="00793C83" w:rsidP="00E74D1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93C8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93C83" w:rsidRPr="00793C83" w14:paraId="493B1798" w14:textId="77777777" w:rsidTr="002D61C7">
        <w:tc>
          <w:tcPr>
            <w:tcW w:w="2717" w:type="dxa"/>
            <w:noWrap/>
          </w:tcPr>
          <w:p w14:paraId="56E79AB6" w14:textId="77777777" w:rsidR="00793C83" w:rsidRPr="005C7208" w:rsidRDefault="00793C83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5C7208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0E271807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0CD18B34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DD60861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70C5DCE" w14:textId="77777777" w:rsidR="00793C83" w:rsidRPr="00793C83" w:rsidRDefault="00793C83" w:rsidP="00E74D11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077AF9B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noWrap/>
          </w:tcPr>
          <w:p w14:paraId="7A98AC3D" w14:textId="77777777" w:rsidR="00793C83" w:rsidRPr="00793C83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4E14A5AF" w14:textId="77777777" w:rsidR="00793C83" w:rsidRPr="00793C83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924F86E" w14:textId="77777777" w:rsidR="00793C83" w:rsidRPr="005C7208" w:rsidRDefault="00793C83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6A5B3CDF" w14:textId="77777777" w:rsidR="00793C83" w:rsidRPr="00793C83" w:rsidRDefault="00793C83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02F6" w:rsidRPr="00793C83" w14:paraId="6073101E" w14:textId="77777777" w:rsidTr="002D61C7">
        <w:tc>
          <w:tcPr>
            <w:tcW w:w="2717" w:type="dxa"/>
            <w:noWrap/>
          </w:tcPr>
          <w:p w14:paraId="7B050139" w14:textId="0DB26A1C" w:rsidR="00F802F6" w:rsidRPr="00793C83" w:rsidRDefault="00F802F6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ที่ดินที่ยังไม่ใช้ดำเนินงาน</w:t>
            </w:r>
          </w:p>
        </w:tc>
        <w:tc>
          <w:tcPr>
            <w:tcW w:w="1138" w:type="dxa"/>
            <w:noWrap/>
          </w:tcPr>
          <w:p w14:paraId="0A0CF434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151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910.50</w:t>
            </w:r>
          </w:p>
        </w:tc>
        <w:tc>
          <w:tcPr>
            <w:tcW w:w="143" w:type="dxa"/>
          </w:tcPr>
          <w:p w14:paraId="2E01122F" w14:textId="77777777" w:rsidR="00F802F6" w:rsidRPr="00793C83" w:rsidRDefault="00F802F6" w:rsidP="00E74D11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A235DC0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39D0964C" w14:textId="77777777" w:rsidR="00F802F6" w:rsidRPr="00793C83" w:rsidRDefault="00F802F6" w:rsidP="00E74D11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1222ABB7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5722579B" w14:textId="77777777" w:rsidR="00F802F6" w:rsidRPr="005C7208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B87C420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7BF245" w14:textId="77777777" w:rsidR="00F802F6" w:rsidRPr="00793C83" w:rsidRDefault="00F802F6" w:rsidP="00E74D11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6809F118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151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910.50</w:t>
            </w:r>
          </w:p>
        </w:tc>
      </w:tr>
      <w:tr w:rsidR="00F802F6" w:rsidRPr="00793C83" w14:paraId="65DBA314" w14:textId="77777777" w:rsidTr="002D61C7">
        <w:tc>
          <w:tcPr>
            <w:tcW w:w="2717" w:type="dxa"/>
            <w:noWrap/>
          </w:tcPr>
          <w:p w14:paraId="393E3D0B" w14:textId="77777777" w:rsidR="00F802F6" w:rsidRPr="005C7208" w:rsidRDefault="00F802F6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23B8A949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7E432AA2" w14:textId="77777777" w:rsidR="00F802F6" w:rsidRPr="00793C83" w:rsidRDefault="00F802F6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1C7963D" w14:textId="77777777" w:rsidR="00F802F6" w:rsidRPr="005C7208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10DB9913" w14:textId="77777777" w:rsidR="00F802F6" w:rsidRPr="00793C83" w:rsidRDefault="00F802F6" w:rsidP="00E74D11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38C2B91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43704652" w14:textId="77777777" w:rsidR="00F802F6" w:rsidRPr="00793C83" w:rsidRDefault="00F802F6" w:rsidP="00E74D11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546A02A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091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396.80</w:t>
            </w:r>
          </w:p>
        </w:tc>
        <w:tc>
          <w:tcPr>
            <w:tcW w:w="142" w:type="dxa"/>
          </w:tcPr>
          <w:p w14:paraId="417B4612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313C0013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091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396.80</w:t>
            </w:r>
          </w:p>
        </w:tc>
      </w:tr>
      <w:tr w:rsidR="00F802F6" w:rsidRPr="00793C83" w14:paraId="433E6D8A" w14:textId="77777777" w:rsidTr="002D61C7">
        <w:trPr>
          <w:trHeight w:val="59"/>
        </w:trPr>
        <w:tc>
          <w:tcPr>
            <w:tcW w:w="2717" w:type="dxa"/>
            <w:noWrap/>
          </w:tcPr>
          <w:p w14:paraId="360C2FBA" w14:textId="77777777" w:rsidR="00F802F6" w:rsidRPr="005C7208" w:rsidRDefault="00F802F6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0C8FB6E9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068AEF0" w14:textId="77777777" w:rsidR="00F802F6" w:rsidRPr="00793C83" w:rsidRDefault="00F802F6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B0BD9B2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20AB5776" w14:textId="77777777" w:rsidR="00F802F6" w:rsidRPr="00793C83" w:rsidRDefault="00F802F6" w:rsidP="00E74D11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8470AE7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087A333C" w14:textId="77777777" w:rsidR="00F802F6" w:rsidRPr="00793C83" w:rsidRDefault="00F802F6" w:rsidP="00E74D11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30C4D2D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9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043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420.70</w:t>
            </w:r>
          </w:p>
        </w:tc>
        <w:tc>
          <w:tcPr>
            <w:tcW w:w="142" w:type="dxa"/>
          </w:tcPr>
          <w:p w14:paraId="19F9A306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18EFD155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9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043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420.70</w:t>
            </w:r>
          </w:p>
        </w:tc>
      </w:tr>
      <w:tr w:rsidR="00F802F6" w:rsidRPr="00793C83" w14:paraId="78CEFF08" w14:textId="77777777" w:rsidTr="002D61C7">
        <w:trPr>
          <w:trHeight w:val="59"/>
        </w:trPr>
        <w:tc>
          <w:tcPr>
            <w:tcW w:w="2717" w:type="dxa"/>
            <w:noWrap/>
          </w:tcPr>
          <w:p w14:paraId="4CFD21CC" w14:textId="77777777" w:rsidR="00F802F6" w:rsidRPr="005C7208" w:rsidRDefault="00F802F6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Pr="005C7208">
              <w:rPr>
                <w:rFonts w:ascii="Angsana New" w:hAnsi="Angsana New"/>
                <w:szCs w:val="24"/>
                <w:cs/>
              </w:rPr>
              <w:t>ระหว่างก่อสร้าง</w:t>
            </w:r>
          </w:p>
        </w:tc>
        <w:tc>
          <w:tcPr>
            <w:tcW w:w="1138" w:type="dxa"/>
            <w:noWrap/>
          </w:tcPr>
          <w:p w14:paraId="260660B5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DB8D22C" w14:textId="77777777" w:rsidR="00F802F6" w:rsidRPr="00793C83" w:rsidRDefault="00F802F6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1663DAB2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0FC9AA0C" w14:textId="77777777" w:rsidR="00F802F6" w:rsidRPr="00793C83" w:rsidRDefault="00F802F6" w:rsidP="00E74D11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68D377F" w14:textId="77777777" w:rsidR="00F802F6" w:rsidRPr="00793C83" w:rsidRDefault="00F802F6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3296D243" w14:textId="77777777" w:rsidR="00F802F6" w:rsidRPr="005C7208" w:rsidRDefault="00F802F6" w:rsidP="00E74D11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F0D26FC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4,821,627.04</w:t>
            </w:r>
          </w:p>
        </w:tc>
        <w:tc>
          <w:tcPr>
            <w:tcW w:w="142" w:type="dxa"/>
          </w:tcPr>
          <w:p w14:paraId="169D78CD" w14:textId="77777777" w:rsidR="00F802F6" w:rsidRPr="005C7208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32300F7D" w14:textId="77777777" w:rsidR="00F802F6" w:rsidRPr="00793C83" w:rsidRDefault="00F802F6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4,821,627.04</w:t>
            </w:r>
          </w:p>
        </w:tc>
      </w:tr>
      <w:tr w:rsidR="00BE0194" w:rsidRPr="00793C83" w14:paraId="4B529EB6" w14:textId="77777777" w:rsidTr="002D61C7">
        <w:trPr>
          <w:trHeight w:val="59"/>
        </w:trPr>
        <w:tc>
          <w:tcPr>
            <w:tcW w:w="2717" w:type="dxa"/>
            <w:noWrap/>
          </w:tcPr>
          <w:p w14:paraId="381AC0D4" w14:textId="77777777" w:rsidR="00BE0194" w:rsidRPr="00793C83" w:rsidRDefault="00BE0194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793C83">
              <w:rPr>
                <w:rFonts w:ascii="Angsana New" w:hAnsi="Angsana New"/>
                <w:szCs w:val="24"/>
              </w:rPr>
              <w:tab/>
            </w:r>
            <w:r w:rsidRPr="005C720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6466A5" w14:textId="4D562FD3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151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910.50</w:t>
            </w:r>
          </w:p>
        </w:tc>
        <w:tc>
          <w:tcPr>
            <w:tcW w:w="143" w:type="dxa"/>
          </w:tcPr>
          <w:p w14:paraId="27C2BBC8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AABA99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54C582B5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342ECC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44F4282B" w14:textId="77777777" w:rsidR="00BE0194" w:rsidRPr="005C7208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5B5CE37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16,956,444.54</w:t>
            </w:r>
          </w:p>
        </w:tc>
        <w:tc>
          <w:tcPr>
            <w:tcW w:w="142" w:type="dxa"/>
          </w:tcPr>
          <w:p w14:paraId="0AB4F098" w14:textId="77777777" w:rsidR="00BE0194" w:rsidRPr="005C7208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7EBE2D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28,108,355.04</w:t>
            </w:r>
          </w:p>
        </w:tc>
      </w:tr>
      <w:tr w:rsidR="00BE0194" w:rsidRPr="00793C83" w14:paraId="5365D4CE" w14:textId="77777777" w:rsidTr="002D61C7">
        <w:tc>
          <w:tcPr>
            <w:tcW w:w="2717" w:type="dxa"/>
            <w:noWrap/>
          </w:tcPr>
          <w:p w14:paraId="3B9F8834" w14:textId="77777777" w:rsidR="00BE0194" w:rsidRPr="005C7208" w:rsidRDefault="00BE0194" w:rsidP="00E74D11">
            <w:pPr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/>
                <w:cs/>
              </w:rPr>
              <w:t xml:space="preserve"> </w:t>
            </w:r>
            <w:r w:rsidRPr="005C7208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8" w:type="dxa"/>
            <w:noWrap/>
          </w:tcPr>
          <w:p w14:paraId="723915CB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130603F6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8D2A78B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4725BA8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623325E7" w14:textId="77777777" w:rsidR="00BE0194" w:rsidRPr="00793C83" w:rsidRDefault="00BE0194" w:rsidP="00E74D11">
            <w:pPr>
              <w:tabs>
                <w:tab w:val="left" w:pos="649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F420215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256C071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5521563D" w14:textId="77777777" w:rsidR="00BE0194" w:rsidRPr="005C7208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7AF63BEC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194" w:rsidRPr="00793C83" w14:paraId="3CBF3642" w14:textId="77777777" w:rsidTr="002D61C7">
        <w:trPr>
          <w:trHeight w:val="59"/>
        </w:trPr>
        <w:tc>
          <w:tcPr>
            <w:tcW w:w="2717" w:type="dxa"/>
            <w:noWrap/>
          </w:tcPr>
          <w:p w14:paraId="04A1B749" w14:textId="77777777" w:rsidR="00BE0194" w:rsidRPr="005C7208" w:rsidRDefault="00BE0194" w:rsidP="00E74D11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4B0113D5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362A195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DD8460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422C605E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B79DBFA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CF8D9E4" w14:textId="77777777" w:rsidR="00BE0194" w:rsidRPr="00793C83" w:rsidRDefault="00BE0194" w:rsidP="00E74D11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01CBD207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4,069,539.35</w:t>
            </w:r>
          </w:p>
        </w:tc>
        <w:tc>
          <w:tcPr>
            <w:tcW w:w="142" w:type="dxa"/>
            <w:noWrap/>
          </w:tcPr>
          <w:p w14:paraId="034513FD" w14:textId="77777777" w:rsidR="00BE0194" w:rsidRPr="005C7208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0C1C824B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4,069,539.35</w:t>
            </w:r>
          </w:p>
        </w:tc>
      </w:tr>
      <w:tr w:rsidR="00BE0194" w:rsidRPr="00793C83" w14:paraId="7345AC3B" w14:textId="77777777" w:rsidTr="002D61C7">
        <w:trPr>
          <w:trHeight w:val="59"/>
        </w:trPr>
        <w:tc>
          <w:tcPr>
            <w:tcW w:w="2717" w:type="dxa"/>
            <w:noWrap/>
          </w:tcPr>
          <w:p w14:paraId="0E914AFB" w14:textId="77777777" w:rsidR="00BE0194" w:rsidRPr="005C7208" w:rsidRDefault="00BE0194" w:rsidP="00E74D11">
            <w:pPr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793C83">
              <w:rPr>
                <w:rFonts w:ascii="Angsana New" w:hAnsi="Angsana New"/>
                <w:szCs w:val="24"/>
              </w:rPr>
              <w:tab/>
            </w:r>
            <w:r w:rsidRPr="005C720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F627A4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C5BC213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47314AB6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490C12F7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406851" w14:textId="77777777" w:rsidR="00BE0194" w:rsidRPr="00793C83" w:rsidRDefault="00BE0194" w:rsidP="00E74D11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/>
                <w:sz w:val="24"/>
                <w:szCs w:val="24"/>
              </w:rPr>
              <w:tab/>
            </w:r>
            <w:r w:rsidRPr="00793C8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4EEDC6C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8ACB6A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4,069,539.35</w:t>
            </w:r>
          </w:p>
        </w:tc>
        <w:tc>
          <w:tcPr>
            <w:tcW w:w="142" w:type="dxa"/>
            <w:noWrap/>
          </w:tcPr>
          <w:p w14:paraId="29AA737B" w14:textId="77777777" w:rsidR="00BE0194" w:rsidRPr="005C7208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1D0496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4,069,539.35</w:t>
            </w:r>
          </w:p>
        </w:tc>
      </w:tr>
      <w:tr w:rsidR="00BE0194" w:rsidRPr="00793C83" w14:paraId="42B578DF" w14:textId="77777777" w:rsidTr="002D61C7">
        <w:trPr>
          <w:trHeight w:val="59"/>
        </w:trPr>
        <w:tc>
          <w:tcPr>
            <w:tcW w:w="2717" w:type="dxa"/>
            <w:noWrap/>
          </w:tcPr>
          <w:p w14:paraId="52ED470C" w14:textId="77777777" w:rsidR="00BE0194" w:rsidRPr="00793C83" w:rsidRDefault="00BE0194" w:rsidP="00E74D11">
            <w:pPr>
              <w:spacing w:line="300" w:lineRule="exact"/>
              <w:ind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อสังหาริมทรัพย์เพื่อการลงทุน</w:t>
            </w:r>
            <w:r w:rsidRPr="005C7208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3CB7BAF" w14:textId="59A6C142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151</w:t>
            </w:r>
            <w:r w:rsidRPr="00793C83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910.50</w:t>
            </w:r>
          </w:p>
        </w:tc>
        <w:tc>
          <w:tcPr>
            <w:tcW w:w="143" w:type="dxa"/>
          </w:tcPr>
          <w:p w14:paraId="6054F118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5B1FDC3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0860E5BB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859D9C7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A046C86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6C44A97" w14:textId="77777777" w:rsidR="00BE0194" w:rsidRPr="00793C83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036E4AB7" w14:textId="77777777" w:rsidR="00BE0194" w:rsidRPr="005C7208" w:rsidRDefault="00BE0194" w:rsidP="00E74D11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9350960" w14:textId="77777777" w:rsidR="00BE0194" w:rsidRPr="00793C83" w:rsidRDefault="00BE0194" w:rsidP="00E74D11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3C83">
              <w:rPr>
                <w:rFonts w:ascii="Angsana New" w:hAnsi="Angsana New"/>
                <w:sz w:val="24"/>
                <w:szCs w:val="24"/>
              </w:rPr>
              <w:t>24,038,815.69</w:t>
            </w:r>
          </w:p>
        </w:tc>
      </w:tr>
    </w:tbl>
    <w:p w14:paraId="2F193CA8" w14:textId="77777777" w:rsidR="00575005" w:rsidRDefault="00575005" w:rsidP="00E74D11">
      <w:pPr>
        <w:tabs>
          <w:tab w:val="clear" w:pos="227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50C9E33" w14:textId="0D0F2B18" w:rsidR="00F802F6" w:rsidRDefault="00E74D11" w:rsidP="00E74D11">
      <w:pPr>
        <w:tabs>
          <w:tab w:val="clear" w:pos="227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 w:hint="cs"/>
          <w:sz w:val="32"/>
          <w:szCs w:val="32"/>
          <w:cs/>
        </w:rPr>
        <w:t>บริษัทมี</w:t>
      </w:r>
      <w:r w:rsidR="00650386" w:rsidRPr="005C7208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</w:t>
      </w:r>
      <w:r w:rsidR="00F802F6"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 w:hint="cs"/>
          <w:sz w:val="32"/>
          <w:szCs w:val="32"/>
          <w:cs/>
        </w:rPr>
        <w:t>ดังนี้</w:t>
      </w:r>
    </w:p>
    <w:p w14:paraId="0BE65DBE" w14:textId="73896F81" w:rsidR="00653006" w:rsidRDefault="00F802F6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993" w:right="-34" w:hanging="142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hint="cs"/>
          <w:sz w:val="32"/>
          <w:szCs w:val="32"/>
        </w:rPr>
        <w:t xml:space="preserve">- </w:t>
      </w:r>
      <w:r w:rsidR="00650386" w:rsidRPr="005C7208">
        <w:rPr>
          <w:rFonts w:asciiTheme="majorBidi" w:hAnsiTheme="majorBidi"/>
          <w:sz w:val="32"/>
          <w:szCs w:val="32"/>
          <w:cs/>
        </w:rPr>
        <w:t>ที่ดิน</w:t>
      </w:r>
      <w:r w:rsidR="00650386" w:rsidRPr="005C7208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="00650386" w:rsidRPr="005C7208">
        <w:rPr>
          <w:rFonts w:asciiTheme="majorBidi" w:hAnsiTheme="majorBidi"/>
          <w:sz w:val="32"/>
          <w:szCs w:val="32"/>
          <w:cs/>
        </w:rPr>
        <w:t>ของบริษัท</w:t>
      </w:r>
      <w:r w:rsidR="00650386" w:rsidRPr="005C7208">
        <w:rPr>
          <w:rFonts w:asciiTheme="majorBidi" w:hAnsiTheme="majorBidi" w:hint="cs"/>
          <w:sz w:val="32"/>
          <w:szCs w:val="32"/>
          <w:cs/>
        </w:rPr>
        <w:t>จำนวน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 </w:t>
      </w:r>
      <w:r w:rsidR="0072334B">
        <w:rPr>
          <w:rFonts w:asciiTheme="majorBidi" w:hAnsiTheme="majorBidi"/>
          <w:sz w:val="32"/>
          <w:szCs w:val="32"/>
        </w:rPr>
        <w:t>2</w:t>
      </w:r>
      <w:r w:rsidR="00650386" w:rsidRPr="00922922">
        <w:rPr>
          <w:rFonts w:asciiTheme="majorBidi" w:hAnsiTheme="majorBidi"/>
          <w:sz w:val="32"/>
          <w:szCs w:val="32"/>
        </w:rPr>
        <w:t xml:space="preserve"> </w:t>
      </w:r>
      <w:r w:rsidR="00650386" w:rsidRPr="005C7208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="00650386" w:rsidRPr="00922922">
        <w:rPr>
          <w:rFonts w:asciiTheme="majorBidi" w:hAnsiTheme="majorBidi"/>
          <w:sz w:val="32"/>
          <w:szCs w:val="32"/>
        </w:rPr>
        <w:t xml:space="preserve">11.15 </w:t>
      </w:r>
      <w:r w:rsidR="00650386" w:rsidRPr="005C7208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50386" w:rsidRPr="00922922">
        <w:rPr>
          <w:rFonts w:asciiTheme="majorBidi" w:hAnsiTheme="majorBidi"/>
          <w:sz w:val="32"/>
          <w:szCs w:val="32"/>
        </w:rPr>
        <w:t>21</w:t>
      </w:r>
      <w:r w:rsidR="00650386"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650386" w:rsidRPr="00922922">
        <w:rPr>
          <w:rFonts w:asciiTheme="majorBidi" w:hAnsiTheme="majorBidi"/>
          <w:sz w:val="32"/>
          <w:szCs w:val="32"/>
        </w:rPr>
        <w:t>2560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650386" w:rsidRPr="005C7208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650386" w:rsidRPr="00922922">
        <w:rPr>
          <w:rFonts w:asciiTheme="majorBidi" w:hAnsiTheme="majorBidi"/>
          <w:sz w:val="32"/>
          <w:szCs w:val="32"/>
        </w:rPr>
        <w:t xml:space="preserve">1 </w:t>
      </w:r>
      <w:r w:rsidR="00650386" w:rsidRPr="005C7208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="00650386" w:rsidRPr="005C7208">
        <w:rPr>
          <w:rFonts w:asciiTheme="majorBidi" w:hAnsiTheme="majorBidi" w:hint="cs"/>
          <w:sz w:val="32"/>
          <w:szCs w:val="32"/>
          <w:cs/>
        </w:rPr>
        <w:t>ราคา</w:t>
      </w:r>
      <w:r w:rsidR="00650386" w:rsidRPr="005C7208">
        <w:rPr>
          <w:rFonts w:asciiTheme="majorBidi" w:hAnsiTheme="majorBidi"/>
          <w:sz w:val="32"/>
          <w:szCs w:val="32"/>
          <w:cs/>
        </w:rPr>
        <w:t>ตลาด</w:t>
      </w:r>
      <w:r w:rsidR="00650386" w:rsidRPr="005C7208">
        <w:rPr>
          <w:rFonts w:asciiTheme="majorBidi" w:hAnsiTheme="majorBidi" w:hint="cs"/>
          <w:sz w:val="32"/>
          <w:szCs w:val="32"/>
          <w:cs/>
        </w:rPr>
        <w:t xml:space="preserve"> มี</w:t>
      </w:r>
      <w:r w:rsidR="00650386" w:rsidRPr="005C7208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650386" w:rsidRPr="005C7208">
        <w:rPr>
          <w:rFonts w:asciiTheme="majorBidi" w:hAnsiTheme="majorBidi" w:hint="cs"/>
          <w:sz w:val="32"/>
          <w:szCs w:val="32"/>
          <w:cs/>
        </w:rPr>
        <w:t>เป็น</w:t>
      </w:r>
      <w:r w:rsidR="00650386" w:rsidRPr="005C7208">
        <w:rPr>
          <w:rFonts w:asciiTheme="majorBidi" w:hAnsiTheme="majorBidi"/>
          <w:sz w:val="32"/>
          <w:szCs w:val="32"/>
          <w:cs/>
        </w:rPr>
        <w:t>จำนวนเงิน</w:t>
      </w:r>
      <w:r w:rsidR="00650386" w:rsidRPr="00922922">
        <w:rPr>
          <w:rFonts w:asciiTheme="majorBidi" w:hAnsiTheme="majorBidi"/>
          <w:sz w:val="32"/>
          <w:szCs w:val="32"/>
        </w:rPr>
        <w:t xml:space="preserve"> 4.80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50386" w:rsidRPr="005C7208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650386" w:rsidRPr="00922922">
        <w:rPr>
          <w:rFonts w:asciiTheme="majorBidi" w:hAnsiTheme="majorBidi"/>
          <w:sz w:val="32"/>
          <w:szCs w:val="32"/>
        </w:rPr>
        <w:t>2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650386" w:rsidRPr="00922922">
        <w:rPr>
          <w:rFonts w:asciiTheme="majorBidi" w:hAnsiTheme="majorBidi"/>
          <w:sz w:val="32"/>
          <w:szCs w:val="32"/>
        </w:rPr>
        <w:t>2561</w:t>
      </w:r>
      <w:r w:rsidR="00650386" w:rsidRPr="005C7208">
        <w:rPr>
          <w:rFonts w:asciiTheme="majorBidi" w:hAnsiTheme="majorBidi"/>
          <w:sz w:val="32"/>
          <w:szCs w:val="32"/>
          <w:cs/>
        </w:rPr>
        <w:t xml:space="preserve"> บริษัทได้มี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>การประเมินราคา</w:t>
      </w:r>
      <w:r w:rsidR="00650386" w:rsidRPr="005C7208">
        <w:rPr>
          <w:rFonts w:asciiTheme="majorBidi" w:hAnsiTheme="majorBidi" w:hint="cs"/>
          <w:spacing w:val="-4"/>
          <w:sz w:val="32"/>
          <w:szCs w:val="32"/>
          <w:cs/>
        </w:rPr>
        <w:t xml:space="preserve">ที่ดินแปลงที่ </w:t>
      </w:r>
      <w:r w:rsidR="00650386" w:rsidRPr="00061A26">
        <w:rPr>
          <w:rFonts w:asciiTheme="majorBidi" w:hAnsiTheme="majorBidi"/>
          <w:spacing w:val="-4"/>
          <w:sz w:val="32"/>
          <w:szCs w:val="32"/>
        </w:rPr>
        <w:t xml:space="preserve">2 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>โดยใช้วิธีเปรียบเทียบกับ</w:t>
      </w:r>
      <w:r w:rsidR="00650386" w:rsidRPr="005C7208">
        <w:rPr>
          <w:rFonts w:asciiTheme="majorBidi" w:hAnsiTheme="majorBidi" w:hint="cs"/>
          <w:spacing w:val="-4"/>
          <w:sz w:val="32"/>
          <w:szCs w:val="32"/>
          <w:cs/>
        </w:rPr>
        <w:t>ราคา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>ตลาด</w:t>
      </w:r>
      <w:r w:rsidR="00650386" w:rsidRPr="005C7208">
        <w:rPr>
          <w:rFonts w:asciiTheme="majorBidi" w:hAnsiTheme="majorBidi" w:hint="cs"/>
          <w:spacing w:val="-4"/>
          <w:sz w:val="32"/>
          <w:szCs w:val="32"/>
          <w:cs/>
        </w:rPr>
        <w:t xml:space="preserve"> มี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>มูลค่าประเมิน</w:t>
      </w:r>
      <w:r w:rsidR="00650386" w:rsidRPr="005C7208">
        <w:rPr>
          <w:rFonts w:asciiTheme="majorBidi" w:hAnsiTheme="majorBidi" w:hint="cs"/>
          <w:spacing w:val="-4"/>
          <w:sz w:val="32"/>
          <w:szCs w:val="32"/>
          <w:cs/>
        </w:rPr>
        <w:t>เป็น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 xml:space="preserve">จำนวนเงิน </w:t>
      </w:r>
      <w:r w:rsidR="00650386" w:rsidRPr="00061A26">
        <w:rPr>
          <w:rFonts w:asciiTheme="majorBidi" w:hAnsiTheme="majorBidi"/>
          <w:spacing w:val="-4"/>
          <w:sz w:val="32"/>
          <w:szCs w:val="32"/>
        </w:rPr>
        <w:t>48.20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  <w:r w:rsidR="00650386" w:rsidRPr="00061A2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="00650386" w:rsidRPr="005C7208">
        <w:rPr>
          <w:rFonts w:asciiTheme="majorBidi" w:hAnsiTheme="majorBidi" w:hint="cs"/>
          <w:spacing w:val="-4"/>
          <w:sz w:val="32"/>
          <w:szCs w:val="32"/>
          <w:cs/>
        </w:rPr>
        <w:t>เป็น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 xml:space="preserve">จำนวนเงิน </w:t>
      </w:r>
      <w:r w:rsidR="00650386" w:rsidRPr="00061A26">
        <w:rPr>
          <w:rFonts w:asciiTheme="majorBidi" w:hAnsiTheme="majorBidi"/>
          <w:spacing w:val="-4"/>
          <w:sz w:val="32"/>
          <w:szCs w:val="32"/>
        </w:rPr>
        <w:t>53</w:t>
      </w:r>
      <w:r w:rsidR="00650386" w:rsidRPr="005C7208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</w:p>
    <w:p w14:paraId="3E47E861" w14:textId="02BF7414" w:rsidR="00F802F6" w:rsidRDefault="00F802F6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993" w:right="-34" w:hanging="142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 w:hint="cs"/>
          <w:sz w:val="32"/>
          <w:szCs w:val="32"/>
        </w:rPr>
        <w:t xml:space="preserve">- </w:t>
      </w:r>
      <w:r w:rsidRPr="005C7208">
        <w:rPr>
          <w:rFonts w:asciiTheme="majorBidi" w:hAnsiTheme="majorBidi"/>
          <w:sz w:val="32"/>
          <w:szCs w:val="32"/>
          <w:cs/>
        </w:rPr>
        <w:t>ที่ดิน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</w:t>
      </w:r>
      <w:r w:rsidR="00E74D11" w:rsidRPr="005C7208">
        <w:rPr>
          <w:rFonts w:asciiTheme="majorBidi" w:hAnsiTheme="majorBidi" w:hint="cs"/>
          <w:sz w:val="32"/>
          <w:szCs w:val="32"/>
          <w:cs/>
        </w:rPr>
        <w:t>มีไว้เพื่อ</w:t>
      </w:r>
      <w:r w:rsidRPr="005C7208">
        <w:rPr>
          <w:rFonts w:asciiTheme="majorBidi" w:hAnsiTheme="majorBidi" w:hint="cs"/>
          <w:sz w:val="32"/>
          <w:szCs w:val="32"/>
          <w:cs/>
        </w:rPr>
        <w:t>ให้บริษัทย่อยแห่งหนึ่งเช่า</w:t>
      </w:r>
      <w:r w:rsidR="00E74D11" w:rsidRPr="005C7208">
        <w:rPr>
          <w:rFonts w:asciiTheme="majorBidi" w:hAnsiTheme="majorBidi" w:hint="cs"/>
          <w:sz w:val="32"/>
          <w:szCs w:val="32"/>
          <w:cs/>
        </w:rPr>
        <w:t>ใช้</w:t>
      </w:r>
      <w:r w:rsidRPr="005C7208">
        <w:rPr>
          <w:rFonts w:asciiTheme="majorBidi" w:hAnsiTheme="majorBidi" w:hint="cs"/>
          <w:sz w:val="32"/>
          <w:szCs w:val="32"/>
          <w:cs/>
        </w:rPr>
        <w:t>ดำเนินงาน</w:t>
      </w:r>
    </w:p>
    <w:p w14:paraId="05D4CFA1" w14:textId="77777777" w:rsidR="00E74D11" w:rsidRDefault="00E74D11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993" w:right="-34" w:hanging="142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6202AE3B" w14:textId="39153744" w:rsidR="00CE21F0" w:rsidRPr="00922922" w:rsidRDefault="00AC588C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335F" w:rsidRPr="009229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922922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922922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5C72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704AFD9B" w14:textId="54D0509A" w:rsidR="00221028" w:rsidRPr="00922922" w:rsidRDefault="000429EA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922922" w:rsidRPr="00922922" w14:paraId="10CF576A" w14:textId="77777777" w:rsidTr="001507FE">
        <w:trPr>
          <w:trHeight w:val="74"/>
        </w:trPr>
        <w:tc>
          <w:tcPr>
            <w:tcW w:w="2707" w:type="dxa"/>
            <w:noWrap/>
          </w:tcPr>
          <w:p w14:paraId="5BA9C92A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1B97276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31AF72D3" w14:textId="77777777" w:rsidTr="001507FE">
        <w:trPr>
          <w:trHeight w:val="74"/>
        </w:trPr>
        <w:tc>
          <w:tcPr>
            <w:tcW w:w="2707" w:type="dxa"/>
            <w:noWrap/>
          </w:tcPr>
          <w:p w14:paraId="7D592B6F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60E44ECA" w14:textId="77777777" w:rsidR="000429EA" w:rsidRPr="005C7208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22922" w:rsidRPr="00922922" w14:paraId="6E0BC48A" w14:textId="77777777" w:rsidTr="001507FE">
        <w:trPr>
          <w:gridAfter w:val="1"/>
          <w:wAfter w:w="6" w:type="dxa"/>
        </w:trPr>
        <w:tc>
          <w:tcPr>
            <w:tcW w:w="2707" w:type="dxa"/>
            <w:noWrap/>
          </w:tcPr>
          <w:p w14:paraId="32D4E185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2BDC6F21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2A0073A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42056E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4FD6F9C4" w14:textId="77777777" w:rsidR="000429EA" w:rsidRPr="00922922" w:rsidRDefault="000429EA" w:rsidP="00E74D11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0538C5E0" w14:textId="77777777" w:rsidR="000429EA" w:rsidRPr="005C7208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22922" w:rsidRPr="00922922" w14:paraId="5E7A5FEF" w14:textId="77777777" w:rsidTr="001507FE">
        <w:trPr>
          <w:gridAfter w:val="1"/>
          <w:wAfter w:w="6" w:type="dxa"/>
        </w:trPr>
        <w:tc>
          <w:tcPr>
            <w:tcW w:w="2707" w:type="dxa"/>
            <w:noWrap/>
          </w:tcPr>
          <w:p w14:paraId="547FDBBE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481DDA5F" w14:textId="77777777" w:rsidR="000429EA" w:rsidRPr="005C7208" w:rsidRDefault="000429EA" w:rsidP="00E74D11">
            <w:pPr>
              <w:tabs>
                <w:tab w:val="left" w:pos="107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3C4F39E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466CAF5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528EF8A4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1E57E3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6C2837F5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DF79761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7E775B4C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43F66480" w14:textId="77777777" w:rsidR="000429EA" w:rsidRPr="005C7208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22922" w:rsidRPr="00922922" w14:paraId="5E487027" w14:textId="77777777" w:rsidTr="001507FE">
        <w:trPr>
          <w:gridAfter w:val="1"/>
          <w:wAfter w:w="6" w:type="dxa"/>
        </w:trPr>
        <w:tc>
          <w:tcPr>
            <w:tcW w:w="2707" w:type="dxa"/>
            <w:noWrap/>
          </w:tcPr>
          <w:p w14:paraId="17BF4113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1F3022F0" w14:textId="301BF532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6</w:t>
            </w:r>
            <w:r w:rsidR="003F03CE" w:rsidRPr="0092292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3" w:type="dxa"/>
          </w:tcPr>
          <w:p w14:paraId="14B90B0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19E91471" w14:textId="77777777" w:rsidR="000429EA" w:rsidRPr="005C7208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DC1E10F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31E3C42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09E905DB" w14:textId="77777777" w:rsidR="000429EA" w:rsidRPr="005C7208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B92556F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47E469FA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20C26FD1" w14:textId="6AD94A78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2292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22922" w:rsidRPr="00922922" w14:paraId="78F3C0CF" w14:textId="77777777" w:rsidTr="001507FE">
        <w:trPr>
          <w:gridAfter w:val="1"/>
          <w:wAfter w:w="6" w:type="dxa"/>
        </w:trPr>
        <w:tc>
          <w:tcPr>
            <w:tcW w:w="2707" w:type="dxa"/>
            <w:noWrap/>
          </w:tcPr>
          <w:p w14:paraId="1C037019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</w:tcBorders>
            <w:noWrap/>
          </w:tcPr>
          <w:p w14:paraId="4AF0201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90BBDE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2809BC2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AE449B4" w14:textId="77777777" w:rsidR="000429EA" w:rsidRPr="00922922" w:rsidRDefault="000429EA" w:rsidP="00E74D11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12EC4B45" w14:textId="77777777" w:rsidR="000429EA" w:rsidRPr="00922922" w:rsidRDefault="000429EA" w:rsidP="00E74D11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0E10577B" w14:textId="77777777" w:rsidR="000429EA" w:rsidRPr="00922922" w:rsidRDefault="000429EA" w:rsidP="00E74D11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23F8D31E" w14:textId="77777777" w:rsidR="000429EA" w:rsidRPr="00922922" w:rsidRDefault="000429EA" w:rsidP="00E74D11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1BC7D9AD" w14:textId="77777777" w:rsidR="000429EA" w:rsidRPr="005C7208" w:rsidRDefault="000429EA" w:rsidP="00E74D11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CF68907" w14:textId="77777777" w:rsidR="000429EA" w:rsidRPr="00922922" w:rsidRDefault="000429EA" w:rsidP="00E74D11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4B611741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A38BB49" w14:textId="77777777" w:rsidR="00A26944" w:rsidRPr="005C7208" w:rsidRDefault="00A26944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2D75C38D" w14:textId="0FD51906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79,582,381.95 </w:t>
            </w:r>
          </w:p>
        </w:tc>
        <w:tc>
          <w:tcPr>
            <w:tcW w:w="143" w:type="dxa"/>
          </w:tcPr>
          <w:p w14:paraId="19DBBE82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1E28433E" w14:textId="7DB17042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157,876.40 </w:t>
            </w:r>
          </w:p>
        </w:tc>
        <w:tc>
          <w:tcPr>
            <w:tcW w:w="144" w:type="dxa"/>
            <w:tcBorders>
              <w:left w:val="nil"/>
            </w:tcBorders>
          </w:tcPr>
          <w:p w14:paraId="09A855FA" w14:textId="77777777" w:rsidR="00A26944" w:rsidRPr="00922922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9F710FE" w14:textId="7AD86E44" w:rsidR="00A26944" w:rsidRPr="00922922" w:rsidRDefault="00A26944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3653AA74" w14:textId="77777777" w:rsidR="00A26944" w:rsidRPr="005C7208" w:rsidRDefault="00A26944" w:rsidP="00E74D11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2BEF73C" w14:textId="7D84D385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811,363.57 </w:t>
            </w:r>
          </w:p>
        </w:tc>
        <w:tc>
          <w:tcPr>
            <w:tcW w:w="141" w:type="dxa"/>
          </w:tcPr>
          <w:p w14:paraId="331FA37F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FD00BC9" w14:textId="55E411D6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80,551,621.92 </w:t>
            </w:r>
          </w:p>
        </w:tc>
      </w:tr>
      <w:tr w:rsidR="00922922" w:rsidRPr="00922922" w14:paraId="618FE5DD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6C5EE67" w14:textId="77777777" w:rsidR="00A26944" w:rsidRPr="005C7208" w:rsidRDefault="00A26944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5257E4CC" w14:textId="5AAC6A8F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303,956,204.01 </w:t>
            </w:r>
          </w:p>
        </w:tc>
        <w:tc>
          <w:tcPr>
            <w:tcW w:w="143" w:type="dxa"/>
          </w:tcPr>
          <w:p w14:paraId="10F137DC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10F8ACEB" w14:textId="15019FB5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21,970,409.65 </w:t>
            </w:r>
          </w:p>
        </w:tc>
        <w:tc>
          <w:tcPr>
            <w:tcW w:w="144" w:type="dxa"/>
            <w:tcBorders>
              <w:left w:val="nil"/>
            </w:tcBorders>
          </w:tcPr>
          <w:p w14:paraId="2F0E7D7A" w14:textId="77777777" w:rsidR="00A26944" w:rsidRPr="00922922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9F07D72" w14:textId="5C0B1EE3" w:rsidR="00A26944" w:rsidRPr="00922922" w:rsidRDefault="00A26944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7A096D3B" w14:textId="77777777" w:rsidR="00A26944" w:rsidRPr="005C7208" w:rsidRDefault="00A26944" w:rsidP="00E74D11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6B06313" w14:textId="6BB38615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11,984,513.96 </w:t>
            </w:r>
          </w:p>
        </w:tc>
        <w:tc>
          <w:tcPr>
            <w:tcW w:w="141" w:type="dxa"/>
          </w:tcPr>
          <w:p w14:paraId="47D5A672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A5F3562" w14:textId="298D2B17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337,911,127.62 </w:t>
            </w:r>
          </w:p>
        </w:tc>
      </w:tr>
      <w:tr w:rsidR="00922922" w:rsidRPr="00922922" w14:paraId="7D2EBC43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8723363" w14:textId="77777777" w:rsidR="00A26944" w:rsidRPr="005C7208" w:rsidRDefault="00A26944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002A5095" w14:textId="1F9ED27D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278,392,194.83 </w:t>
            </w:r>
          </w:p>
        </w:tc>
        <w:tc>
          <w:tcPr>
            <w:tcW w:w="143" w:type="dxa"/>
          </w:tcPr>
          <w:p w14:paraId="72622204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39BFF502" w14:textId="34263FFE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8,608,590.28 </w:t>
            </w:r>
          </w:p>
        </w:tc>
        <w:tc>
          <w:tcPr>
            <w:tcW w:w="144" w:type="dxa"/>
            <w:tcBorders>
              <w:left w:val="nil"/>
            </w:tcBorders>
          </w:tcPr>
          <w:p w14:paraId="142711D7" w14:textId="77777777" w:rsidR="00A26944" w:rsidRPr="00922922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9E41CDA" w14:textId="31ACD1CB" w:rsidR="00A26944" w:rsidRPr="00922922" w:rsidRDefault="00A26944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(251,895.46)</w:t>
            </w:r>
          </w:p>
        </w:tc>
        <w:tc>
          <w:tcPr>
            <w:tcW w:w="143" w:type="dxa"/>
            <w:noWrap/>
          </w:tcPr>
          <w:p w14:paraId="7F33B66D" w14:textId="77777777" w:rsidR="00A26944" w:rsidRPr="005C7208" w:rsidRDefault="00A26944" w:rsidP="00E74D11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7DEA6EA0" w14:textId="612BBBB4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14,455,746.80 </w:t>
            </w:r>
          </w:p>
        </w:tc>
        <w:tc>
          <w:tcPr>
            <w:tcW w:w="141" w:type="dxa"/>
          </w:tcPr>
          <w:p w14:paraId="25A2FA38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8660730" w14:textId="27BADDDC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301,204,636.45 </w:t>
            </w:r>
          </w:p>
        </w:tc>
      </w:tr>
      <w:tr w:rsidR="00922922" w:rsidRPr="00922922" w14:paraId="4BCE6EB1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4F9520D" w14:textId="77777777" w:rsidR="00A26944" w:rsidRPr="005C7208" w:rsidRDefault="00A26944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6BCD6C00" w14:textId="62E42B8C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74,791,666.41 </w:t>
            </w:r>
          </w:p>
        </w:tc>
        <w:tc>
          <w:tcPr>
            <w:tcW w:w="143" w:type="dxa"/>
          </w:tcPr>
          <w:p w14:paraId="42B52D71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B9D2231" w14:textId="3B4F5DC7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4,677,087.72 </w:t>
            </w:r>
          </w:p>
        </w:tc>
        <w:tc>
          <w:tcPr>
            <w:tcW w:w="144" w:type="dxa"/>
            <w:tcBorders>
              <w:left w:val="nil"/>
            </w:tcBorders>
          </w:tcPr>
          <w:p w14:paraId="163578FC" w14:textId="77777777" w:rsidR="00A26944" w:rsidRPr="00922922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C6F2474" w14:textId="4DF91EBB" w:rsidR="00A26944" w:rsidRPr="00922922" w:rsidRDefault="00A26944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(351,426.98)</w:t>
            </w:r>
          </w:p>
        </w:tc>
        <w:tc>
          <w:tcPr>
            <w:tcW w:w="143" w:type="dxa"/>
          </w:tcPr>
          <w:p w14:paraId="6ED645DD" w14:textId="77777777" w:rsidR="00A26944" w:rsidRPr="005C7208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2D431351" w14:textId="65CCCDC4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979,552.82 </w:t>
            </w:r>
          </w:p>
        </w:tc>
        <w:tc>
          <w:tcPr>
            <w:tcW w:w="141" w:type="dxa"/>
            <w:noWrap/>
          </w:tcPr>
          <w:p w14:paraId="0148D0CA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17E77FF" w14:textId="46DE05DB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80,096,879.97 </w:t>
            </w:r>
          </w:p>
        </w:tc>
      </w:tr>
      <w:tr w:rsidR="00922922" w:rsidRPr="00922922" w14:paraId="627B270A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97967AC" w14:textId="77777777" w:rsidR="00A26944" w:rsidRPr="005C7208" w:rsidRDefault="00A26944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518B167D" w14:textId="2EA27417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55,316,089.80 </w:t>
            </w:r>
          </w:p>
        </w:tc>
        <w:tc>
          <w:tcPr>
            <w:tcW w:w="143" w:type="dxa"/>
          </w:tcPr>
          <w:p w14:paraId="5FEA8D8E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444559C0" w14:textId="58110DAE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766,000.00 </w:t>
            </w:r>
          </w:p>
        </w:tc>
        <w:tc>
          <w:tcPr>
            <w:tcW w:w="144" w:type="dxa"/>
            <w:tcBorders>
              <w:left w:val="nil"/>
            </w:tcBorders>
          </w:tcPr>
          <w:p w14:paraId="3390FA6F" w14:textId="77777777" w:rsidR="00A26944" w:rsidRPr="00922922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BE44C70" w14:textId="691CB86F" w:rsidR="00A26944" w:rsidRPr="00922922" w:rsidRDefault="00A26944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(350,000.00)</w:t>
            </w:r>
          </w:p>
        </w:tc>
        <w:tc>
          <w:tcPr>
            <w:tcW w:w="143" w:type="dxa"/>
            <w:noWrap/>
          </w:tcPr>
          <w:p w14:paraId="605555E7" w14:textId="77777777" w:rsidR="00A26944" w:rsidRPr="005C7208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44CD6A5D" w14:textId="7CFECF30" w:rsidR="00A26944" w:rsidRPr="00922922" w:rsidRDefault="00A26944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17765DC2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2F7AB80" w14:textId="4E938098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55,732,089.80 </w:t>
            </w:r>
          </w:p>
        </w:tc>
      </w:tr>
      <w:tr w:rsidR="00922922" w:rsidRPr="00922922" w14:paraId="38DA02F6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99586CC" w14:textId="77777777" w:rsidR="00A26944" w:rsidRPr="005C7208" w:rsidRDefault="00A26944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</w:tcPr>
          <w:p w14:paraId="6861039E" w14:textId="734E0D48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28,445,369.91 </w:t>
            </w:r>
          </w:p>
        </w:tc>
        <w:tc>
          <w:tcPr>
            <w:tcW w:w="143" w:type="dxa"/>
          </w:tcPr>
          <w:p w14:paraId="6CD4B77C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37901040" w14:textId="32DADEAA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3,687,413.42 </w:t>
            </w:r>
          </w:p>
        </w:tc>
        <w:tc>
          <w:tcPr>
            <w:tcW w:w="144" w:type="dxa"/>
            <w:tcBorders>
              <w:left w:val="nil"/>
            </w:tcBorders>
          </w:tcPr>
          <w:p w14:paraId="2CCC3900" w14:textId="77777777" w:rsidR="00A26944" w:rsidRPr="00922922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1B36EFF" w14:textId="0DDC65A0" w:rsidR="00A26944" w:rsidRPr="00922922" w:rsidRDefault="00A26944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4BB5F6BE" w14:textId="77777777" w:rsidR="00A26944" w:rsidRPr="005C7208" w:rsidRDefault="00A26944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1EC7A327" w14:textId="565F4F5C" w:rsidR="00A26944" w:rsidRPr="00922922" w:rsidRDefault="00A26944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(28,588,989.02)</w:t>
            </w:r>
          </w:p>
        </w:tc>
        <w:tc>
          <w:tcPr>
            <w:tcW w:w="141" w:type="dxa"/>
          </w:tcPr>
          <w:p w14:paraId="6BCAD79F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FBEE167" w14:textId="0BB91F7D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3,543,794.31 </w:t>
            </w:r>
          </w:p>
        </w:tc>
      </w:tr>
      <w:tr w:rsidR="00922922" w:rsidRPr="00922922" w14:paraId="6FF44715" w14:textId="77777777" w:rsidTr="001507FE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EB06957" w14:textId="77777777" w:rsidR="00A26944" w:rsidRPr="005C7208" w:rsidRDefault="00A26944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C5FD81" w14:textId="5687E790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820,483,906.91 </w:t>
            </w:r>
          </w:p>
        </w:tc>
        <w:tc>
          <w:tcPr>
            <w:tcW w:w="143" w:type="dxa"/>
          </w:tcPr>
          <w:p w14:paraId="769B21F7" w14:textId="77777777" w:rsidR="00A26944" w:rsidRPr="00922922" w:rsidRDefault="00A26944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72F458" w14:textId="0379CABB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39,867,377.47</w:t>
            </w:r>
          </w:p>
        </w:tc>
        <w:tc>
          <w:tcPr>
            <w:tcW w:w="144" w:type="dxa"/>
            <w:tcBorders>
              <w:left w:val="nil"/>
            </w:tcBorders>
          </w:tcPr>
          <w:p w14:paraId="2D14B84D" w14:textId="77777777" w:rsidR="00A26944" w:rsidRPr="00922922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EF1DC5" w14:textId="5B3362CC" w:rsidR="00A26944" w:rsidRPr="00922922" w:rsidRDefault="00A26944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(953,322.44)</w:t>
            </w:r>
          </w:p>
        </w:tc>
        <w:tc>
          <w:tcPr>
            <w:tcW w:w="143" w:type="dxa"/>
            <w:noWrap/>
          </w:tcPr>
          <w:p w14:paraId="0655C019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22B73508" w14:textId="21745E0E" w:rsidR="00A26944" w:rsidRPr="00922922" w:rsidRDefault="00A26944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(357,811.87)</w:t>
            </w:r>
          </w:p>
        </w:tc>
        <w:tc>
          <w:tcPr>
            <w:tcW w:w="141" w:type="dxa"/>
          </w:tcPr>
          <w:p w14:paraId="697A455A" w14:textId="77777777" w:rsidR="00A26944" w:rsidRPr="005C7208" w:rsidRDefault="00A26944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C3788C" w14:textId="57F9B0D6" w:rsidR="00A26944" w:rsidRPr="00922922" w:rsidRDefault="00A26944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859,040,150.07 </w:t>
            </w:r>
          </w:p>
        </w:tc>
      </w:tr>
    </w:tbl>
    <w:p w14:paraId="09128827" w14:textId="26FDEE7A" w:rsidR="00E74D11" w:rsidRDefault="00E74D11"/>
    <w:p w14:paraId="76B29287" w14:textId="3BAC3C4B" w:rsidR="00E74D11" w:rsidRDefault="00E74D11"/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E74D11" w:rsidRPr="00922922" w14:paraId="6C31221C" w14:textId="77777777" w:rsidTr="00E74D11">
        <w:trPr>
          <w:trHeight w:val="74"/>
        </w:trPr>
        <w:tc>
          <w:tcPr>
            <w:tcW w:w="2707" w:type="dxa"/>
            <w:noWrap/>
          </w:tcPr>
          <w:p w14:paraId="1796BE18" w14:textId="77777777" w:rsidR="00E74D11" w:rsidRPr="00922922" w:rsidRDefault="00E74D11" w:rsidP="00411435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0D074D67" w14:textId="77777777" w:rsidR="00E74D11" w:rsidRPr="00922922" w:rsidRDefault="00E74D11" w:rsidP="00411435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74D11" w:rsidRPr="00922922" w14:paraId="1C6D8FC7" w14:textId="77777777" w:rsidTr="00E74D11">
        <w:trPr>
          <w:trHeight w:val="74"/>
        </w:trPr>
        <w:tc>
          <w:tcPr>
            <w:tcW w:w="2707" w:type="dxa"/>
            <w:noWrap/>
          </w:tcPr>
          <w:p w14:paraId="33F68721" w14:textId="77777777" w:rsidR="00E74D11" w:rsidRPr="00922922" w:rsidRDefault="00E74D11" w:rsidP="00411435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13AAD9AD" w14:textId="77777777" w:rsidR="00E74D11" w:rsidRPr="005C7208" w:rsidRDefault="00E74D11" w:rsidP="00411435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74D11" w:rsidRPr="00922922" w14:paraId="6B3CDC11" w14:textId="77777777" w:rsidTr="00E74D11">
        <w:trPr>
          <w:gridAfter w:val="1"/>
          <w:wAfter w:w="6" w:type="dxa"/>
        </w:trPr>
        <w:tc>
          <w:tcPr>
            <w:tcW w:w="2707" w:type="dxa"/>
            <w:noWrap/>
          </w:tcPr>
          <w:p w14:paraId="3231752C" w14:textId="77777777" w:rsidR="00E74D11" w:rsidRPr="00922922" w:rsidRDefault="00E74D11" w:rsidP="00411435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2E68F573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B9CF5CD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8E75B8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3746C8D2" w14:textId="77777777" w:rsidR="00E74D11" w:rsidRPr="00922922" w:rsidRDefault="00E74D11" w:rsidP="00411435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3192E3E0" w14:textId="77777777" w:rsidR="00E74D11" w:rsidRPr="005C7208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74D11" w:rsidRPr="00922922" w14:paraId="45160DB4" w14:textId="77777777" w:rsidTr="00E74D11">
        <w:trPr>
          <w:gridAfter w:val="1"/>
          <w:wAfter w:w="6" w:type="dxa"/>
        </w:trPr>
        <w:tc>
          <w:tcPr>
            <w:tcW w:w="2707" w:type="dxa"/>
            <w:noWrap/>
          </w:tcPr>
          <w:p w14:paraId="18D37442" w14:textId="77777777" w:rsidR="00E74D11" w:rsidRPr="00922922" w:rsidRDefault="00E74D11" w:rsidP="00411435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031FDA07" w14:textId="77777777" w:rsidR="00E74D11" w:rsidRPr="005C7208" w:rsidRDefault="00E74D11" w:rsidP="00411435">
            <w:pPr>
              <w:tabs>
                <w:tab w:val="left" w:pos="107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77FBEE0B" w14:textId="77777777" w:rsidR="00E74D11" w:rsidRPr="00922922" w:rsidRDefault="00E74D11" w:rsidP="00411435">
            <w:pPr>
              <w:pStyle w:val="BodyTextIndent"/>
              <w:spacing w:after="0"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16E82259" w14:textId="77777777" w:rsidR="00E74D11" w:rsidRPr="00922922" w:rsidRDefault="00E74D11" w:rsidP="00411435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627A6E98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DF1BB40" w14:textId="77777777" w:rsidR="00E74D11" w:rsidRPr="00922922" w:rsidRDefault="00E74D11" w:rsidP="00411435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0DA94DA9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331503D8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484138D4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092E022C" w14:textId="77777777" w:rsidR="00E74D11" w:rsidRPr="005C7208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74D11" w:rsidRPr="00922922" w14:paraId="0D57561B" w14:textId="77777777" w:rsidTr="00E74D11">
        <w:trPr>
          <w:gridAfter w:val="1"/>
          <w:wAfter w:w="6" w:type="dxa"/>
        </w:trPr>
        <w:tc>
          <w:tcPr>
            <w:tcW w:w="2707" w:type="dxa"/>
            <w:noWrap/>
          </w:tcPr>
          <w:p w14:paraId="7A18834F" w14:textId="77777777" w:rsidR="00E74D11" w:rsidRPr="00922922" w:rsidRDefault="00E74D11" w:rsidP="00411435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1972747F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2292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3" w:type="dxa"/>
          </w:tcPr>
          <w:p w14:paraId="56EBFD48" w14:textId="77777777" w:rsidR="00E74D11" w:rsidRPr="00922922" w:rsidRDefault="00E74D11" w:rsidP="00411435">
            <w:pPr>
              <w:pStyle w:val="BodyTextIndent"/>
              <w:spacing w:after="0"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3660A87F" w14:textId="77777777" w:rsidR="00E74D11" w:rsidRPr="005C7208" w:rsidRDefault="00E74D11" w:rsidP="00411435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52CD4D9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13EE51F7" w14:textId="77777777" w:rsidR="00E74D11" w:rsidRPr="00922922" w:rsidRDefault="00E74D11" w:rsidP="00411435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38CB2EFF" w14:textId="77777777" w:rsidR="00E74D11" w:rsidRPr="005C7208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5D6C44D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7B35ABBD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550A75D5" w14:textId="77777777" w:rsidR="00E74D11" w:rsidRPr="00922922" w:rsidRDefault="00E74D11" w:rsidP="0041143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2292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22922" w:rsidRPr="00922922" w14:paraId="5570BD4F" w14:textId="77777777" w:rsidTr="00E74D11">
        <w:trPr>
          <w:gridAfter w:val="1"/>
          <w:wAfter w:w="6" w:type="dxa"/>
        </w:trPr>
        <w:tc>
          <w:tcPr>
            <w:tcW w:w="2707" w:type="dxa"/>
            <w:noWrap/>
          </w:tcPr>
          <w:p w14:paraId="0957E1A0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64" w:type="dxa"/>
            <w:noWrap/>
          </w:tcPr>
          <w:p w14:paraId="0B77674F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EC2ED4E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716BE9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E9AD7C2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554280E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891A795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6D6DAC4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3B9370AA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2255ECF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6A951BBC" w14:textId="77777777" w:rsidTr="00E74D11">
        <w:trPr>
          <w:gridAfter w:val="1"/>
          <w:wAfter w:w="6" w:type="dxa"/>
        </w:trPr>
        <w:tc>
          <w:tcPr>
            <w:tcW w:w="2707" w:type="dxa"/>
            <w:noWrap/>
          </w:tcPr>
          <w:p w14:paraId="611B6A05" w14:textId="77777777" w:rsidR="00FC2881" w:rsidRPr="005C7208" w:rsidRDefault="00FC2881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73BF385A" w14:textId="343BC6EA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17,006,963.69 </w:t>
            </w:r>
          </w:p>
        </w:tc>
        <w:tc>
          <w:tcPr>
            <w:tcW w:w="143" w:type="dxa"/>
          </w:tcPr>
          <w:p w14:paraId="09E1BC2D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3FCB7FB" w14:textId="703FEA57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3,402,747.25 </w:t>
            </w:r>
          </w:p>
        </w:tc>
        <w:tc>
          <w:tcPr>
            <w:tcW w:w="144" w:type="dxa"/>
            <w:tcBorders>
              <w:left w:val="nil"/>
            </w:tcBorders>
          </w:tcPr>
          <w:p w14:paraId="012AE36A" w14:textId="77777777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5631B11" w14:textId="7843838C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261258E9" w14:textId="77777777" w:rsidR="00FC2881" w:rsidRPr="00922922" w:rsidRDefault="00FC2881" w:rsidP="00E74D11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8E999A5" w14:textId="207F48D1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24B80EDB" w14:textId="77777777" w:rsidR="00FC2881" w:rsidRPr="005C7208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441EBF13" w14:textId="1D0A60D5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20,409,710.94 </w:t>
            </w:r>
          </w:p>
        </w:tc>
      </w:tr>
      <w:tr w:rsidR="00922922" w:rsidRPr="00922922" w14:paraId="610E2DEA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555E159" w14:textId="77777777" w:rsidR="00FC2881" w:rsidRPr="005C7208" w:rsidRDefault="00FC2881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7AB2FC4E" w14:textId="771766DF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114,299,439.28 </w:t>
            </w:r>
          </w:p>
        </w:tc>
        <w:tc>
          <w:tcPr>
            <w:tcW w:w="143" w:type="dxa"/>
          </w:tcPr>
          <w:p w14:paraId="3F86289C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8D0AE48" w14:textId="5F0DFF12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15,226,382.52 </w:t>
            </w:r>
          </w:p>
        </w:tc>
        <w:tc>
          <w:tcPr>
            <w:tcW w:w="144" w:type="dxa"/>
            <w:tcBorders>
              <w:left w:val="nil"/>
            </w:tcBorders>
          </w:tcPr>
          <w:p w14:paraId="18BAD02F" w14:textId="77777777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1D14E40" w14:textId="511A9775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65B3C969" w14:textId="77777777" w:rsidR="00FC2881" w:rsidRPr="00922922" w:rsidRDefault="00FC2881" w:rsidP="00E74D11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D42AB05" w14:textId="4E1948F9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41A7AB8B" w14:textId="77777777" w:rsidR="00FC2881" w:rsidRPr="005C7208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86CCD55" w14:textId="32319B2E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129,525,821.80 </w:t>
            </w:r>
          </w:p>
        </w:tc>
      </w:tr>
      <w:tr w:rsidR="00922922" w:rsidRPr="00922922" w14:paraId="2496BECF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8044365" w14:textId="77777777" w:rsidR="00FC2881" w:rsidRPr="00922922" w:rsidRDefault="00FC2881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569A6E47" w14:textId="3E815BBF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173,230,372.19 </w:t>
            </w:r>
          </w:p>
        </w:tc>
        <w:tc>
          <w:tcPr>
            <w:tcW w:w="143" w:type="dxa"/>
          </w:tcPr>
          <w:p w14:paraId="7D858BE8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5535A0" w14:textId="36FF2BEF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24,928,964.61 </w:t>
            </w:r>
          </w:p>
        </w:tc>
        <w:tc>
          <w:tcPr>
            <w:tcW w:w="144" w:type="dxa"/>
            <w:tcBorders>
              <w:left w:val="nil"/>
            </w:tcBorders>
          </w:tcPr>
          <w:p w14:paraId="6AF6F5CB" w14:textId="77777777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F404F34" w14:textId="04313840" w:rsidR="00FC2881" w:rsidRPr="00922922" w:rsidRDefault="00FC2881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(43,446.48)</w:t>
            </w:r>
          </w:p>
        </w:tc>
        <w:tc>
          <w:tcPr>
            <w:tcW w:w="143" w:type="dxa"/>
          </w:tcPr>
          <w:p w14:paraId="012B4B72" w14:textId="77777777" w:rsidR="00FC2881" w:rsidRPr="00922922" w:rsidRDefault="00FC2881" w:rsidP="00E74D11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4FA07D0" w14:textId="3B116A80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70AA7A2" w14:textId="77777777" w:rsidR="00FC2881" w:rsidRPr="005C7208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2ECDB49D" w14:textId="341AF859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198,115,890.32 </w:t>
            </w:r>
          </w:p>
        </w:tc>
      </w:tr>
      <w:tr w:rsidR="00922922" w:rsidRPr="00922922" w14:paraId="2BC5C0CF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622C186" w14:textId="77777777" w:rsidR="00FC2881" w:rsidRPr="005C7208" w:rsidRDefault="00FC2881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3E66FF9B" w14:textId="1B88377A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54,495,309.56 </w:t>
            </w:r>
          </w:p>
        </w:tc>
        <w:tc>
          <w:tcPr>
            <w:tcW w:w="143" w:type="dxa"/>
          </w:tcPr>
          <w:p w14:paraId="1068B38E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BBD04B0" w14:textId="764533DB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7,286,659.88 </w:t>
            </w:r>
          </w:p>
        </w:tc>
        <w:tc>
          <w:tcPr>
            <w:tcW w:w="144" w:type="dxa"/>
            <w:tcBorders>
              <w:left w:val="nil"/>
            </w:tcBorders>
          </w:tcPr>
          <w:p w14:paraId="3D698CF5" w14:textId="77777777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551759D" w14:textId="6F47B36F" w:rsidR="00FC2881" w:rsidRPr="00922922" w:rsidRDefault="00FC2881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(332,357.33)</w:t>
            </w:r>
          </w:p>
        </w:tc>
        <w:tc>
          <w:tcPr>
            <w:tcW w:w="143" w:type="dxa"/>
          </w:tcPr>
          <w:p w14:paraId="7119BD02" w14:textId="77777777" w:rsidR="00FC2881" w:rsidRPr="00922922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374DFAE" w14:textId="262F7583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5B5C3B2" w14:textId="77777777" w:rsidR="00FC2881" w:rsidRPr="005C7208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192140F5" w14:textId="09B6307F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61,449,612.11 </w:t>
            </w:r>
          </w:p>
        </w:tc>
      </w:tr>
      <w:tr w:rsidR="00922922" w:rsidRPr="00922922" w14:paraId="501DE80B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C829BD1" w14:textId="77777777" w:rsidR="00FC2881" w:rsidRPr="005C7208" w:rsidRDefault="00FC2881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19A079DE" w14:textId="4622E2F2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48,553,684.17 </w:t>
            </w:r>
          </w:p>
        </w:tc>
        <w:tc>
          <w:tcPr>
            <w:tcW w:w="143" w:type="dxa"/>
          </w:tcPr>
          <w:p w14:paraId="3C70046D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066AE14" w14:textId="57E35610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2,539,165.68 </w:t>
            </w:r>
          </w:p>
        </w:tc>
        <w:tc>
          <w:tcPr>
            <w:tcW w:w="144" w:type="dxa"/>
            <w:tcBorders>
              <w:left w:val="nil"/>
            </w:tcBorders>
          </w:tcPr>
          <w:p w14:paraId="6E30FEFE" w14:textId="77777777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8B34C49" w14:textId="2CBB8E67" w:rsidR="00FC2881" w:rsidRPr="00922922" w:rsidRDefault="00FC2881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(349,998.00)</w:t>
            </w:r>
          </w:p>
        </w:tc>
        <w:tc>
          <w:tcPr>
            <w:tcW w:w="143" w:type="dxa"/>
          </w:tcPr>
          <w:p w14:paraId="418269A8" w14:textId="77777777" w:rsidR="00FC2881" w:rsidRPr="00922922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431C2367" w14:textId="05BBE13C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29870A4D" w14:textId="77777777" w:rsidR="00FC2881" w:rsidRPr="005C7208" w:rsidRDefault="00FC2881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3CA2E452" w14:textId="2D6F3A86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50,742,851.85 </w:t>
            </w:r>
          </w:p>
        </w:tc>
      </w:tr>
      <w:tr w:rsidR="00922922" w:rsidRPr="00922922" w14:paraId="4DA26EA1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65BC810" w14:textId="77777777" w:rsidR="00FC2881" w:rsidRPr="005C7208" w:rsidRDefault="00FC2881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16CE07" w14:textId="364A9BC3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407,585,768.89 </w:t>
            </w:r>
          </w:p>
        </w:tc>
        <w:tc>
          <w:tcPr>
            <w:tcW w:w="143" w:type="dxa"/>
          </w:tcPr>
          <w:p w14:paraId="47EAAF92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15E4364" w14:textId="4769873E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53,383,919.94 </w:t>
            </w:r>
          </w:p>
        </w:tc>
        <w:tc>
          <w:tcPr>
            <w:tcW w:w="144" w:type="dxa"/>
            <w:tcBorders>
              <w:left w:val="nil"/>
            </w:tcBorders>
          </w:tcPr>
          <w:p w14:paraId="684C1483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BBE6D7" w14:textId="3252E09B" w:rsidR="00FC2881" w:rsidRPr="00922922" w:rsidRDefault="00FC2881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(725,801.81)</w:t>
            </w:r>
          </w:p>
        </w:tc>
        <w:tc>
          <w:tcPr>
            <w:tcW w:w="143" w:type="dxa"/>
          </w:tcPr>
          <w:p w14:paraId="4893AC9B" w14:textId="77777777" w:rsidR="00FC2881" w:rsidRPr="00922922" w:rsidRDefault="00FC2881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51A2BA" w14:textId="679D0037" w:rsidR="00FC2881" w:rsidRPr="00922922" w:rsidRDefault="00073C6C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2ADCB368" w14:textId="77777777" w:rsidR="00FC2881" w:rsidRPr="005C7208" w:rsidRDefault="00FC2881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DB5D97" w14:textId="1F24FDF9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460,243,887.02 </w:t>
            </w:r>
          </w:p>
        </w:tc>
      </w:tr>
      <w:tr w:rsidR="00922922" w:rsidRPr="00922922" w14:paraId="2925C078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B7AEB3B" w14:textId="77777777" w:rsidR="00FC2881" w:rsidRPr="005C7208" w:rsidRDefault="00FC2881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F20FB" w14:textId="0F01E5B6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2,044,248.09 </w:t>
            </w:r>
          </w:p>
        </w:tc>
        <w:tc>
          <w:tcPr>
            <w:tcW w:w="143" w:type="dxa"/>
          </w:tcPr>
          <w:p w14:paraId="24C1226A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051FF32" w14:textId="18903035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04B7EDF8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30FD8A" w14:textId="500926E1" w:rsidR="00FC2881" w:rsidRPr="00922922" w:rsidRDefault="00FC2881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(1.00)</w:t>
            </w:r>
          </w:p>
        </w:tc>
        <w:tc>
          <w:tcPr>
            <w:tcW w:w="143" w:type="dxa"/>
          </w:tcPr>
          <w:p w14:paraId="357B64AF" w14:textId="77777777" w:rsidR="00FC2881" w:rsidRPr="00922922" w:rsidRDefault="00FC2881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D26756" w14:textId="365D8C33" w:rsidR="00FC2881" w:rsidRPr="00922922" w:rsidRDefault="00FC2881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77D33F4E" w14:textId="77777777" w:rsidR="00FC2881" w:rsidRPr="005C7208" w:rsidRDefault="00FC2881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309735" w14:textId="69300462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2,044,247.09 </w:t>
            </w:r>
          </w:p>
        </w:tc>
      </w:tr>
      <w:tr w:rsidR="00FC2881" w:rsidRPr="00922922" w14:paraId="00BF5C52" w14:textId="77777777" w:rsidTr="00E74D1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8558AF2" w14:textId="77777777" w:rsidR="00FC2881" w:rsidRPr="005C7208" w:rsidRDefault="00FC2881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C02719" w14:textId="6FB44BD4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410,853,889.93 </w:t>
            </w:r>
          </w:p>
        </w:tc>
        <w:tc>
          <w:tcPr>
            <w:tcW w:w="143" w:type="dxa"/>
          </w:tcPr>
          <w:p w14:paraId="0AA8EB56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D590276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AC00F88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520A3C2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0370AA9" w14:textId="77777777" w:rsidR="00FC2881" w:rsidRPr="00922922" w:rsidRDefault="00FC2881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AA0F6A6" w14:textId="77777777" w:rsidR="00FC2881" w:rsidRPr="00922922" w:rsidRDefault="00FC2881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5C22FE84" w14:textId="77777777" w:rsidR="00FC2881" w:rsidRPr="005C7208" w:rsidRDefault="00FC2881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58B0158" w14:textId="72251604" w:rsidR="00FC2881" w:rsidRPr="00922922" w:rsidRDefault="00FC2881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396,752,015.96 </w:t>
            </w:r>
          </w:p>
        </w:tc>
      </w:tr>
    </w:tbl>
    <w:p w14:paraId="7C5AD9B6" w14:textId="6D513785" w:rsidR="0082321A" w:rsidRDefault="0082321A" w:rsidP="00CC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right="-2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922922" w:rsidRPr="00922922" w14:paraId="051D24B9" w14:textId="77777777" w:rsidTr="00CC5C95">
        <w:trPr>
          <w:trHeight w:val="74"/>
        </w:trPr>
        <w:tc>
          <w:tcPr>
            <w:tcW w:w="2707" w:type="dxa"/>
            <w:noWrap/>
          </w:tcPr>
          <w:p w14:paraId="484576FA" w14:textId="3E55447E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2BF22FB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48DA1BDC" w14:textId="77777777" w:rsidTr="00CC5C95">
        <w:trPr>
          <w:trHeight w:val="74"/>
        </w:trPr>
        <w:tc>
          <w:tcPr>
            <w:tcW w:w="2707" w:type="dxa"/>
            <w:noWrap/>
          </w:tcPr>
          <w:p w14:paraId="4A168B3F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5DE8D902" w14:textId="77777777" w:rsidR="000429EA" w:rsidRPr="005C7208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22922" w:rsidRPr="00922922" w14:paraId="7957B128" w14:textId="77777777" w:rsidTr="00CC5C95">
        <w:trPr>
          <w:gridAfter w:val="1"/>
          <w:wAfter w:w="6" w:type="dxa"/>
        </w:trPr>
        <w:tc>
          <w:tcPr>
            <w:tcW w:w="2707" w:type="dxa"/>
            <w:noWrap/>
          </w:tcPr>
          <w:p w14:paraId="726BA39B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26706599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0F674D3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EC9F1D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15A0FAEC" w14:textId="77777777" w:rsidR="000429EA" w:rsidRPr="00922922" w:rsidRDefault="000429EA" w:rsidP="00E74D11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BC6EBFA" w14:textId="77777777" w:rsidR="000429EA" w:rsidRPr="005C7208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22922" w:rsidRPr="00922922" w14:paraId="12BF2513" w14:textId="77777777" w:rsidTr="00CC5C95">
        <w:trPr>
          <w:gridAfter w:val="1"/>
          <w:wAfter w:w="6" w:type="dxa"/>
        </w:trPr>
        <w:tc>
          <w:tcPr>
            <w:tcW w:w="2707" w:type="dxa"/>
            <w:noWrap/>
          </w:tcPr>
          <w:p w14:paraId="3434357B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51F48387" w14:textId="77777777" w:rsidR="000429EA" w:rsidRPr="005C7208" w:rsidRDefault="000429EA" w:rsidP="00E74D11">
            <w:pPr>
              <w:tabs>
                <w:tab w:val="left" w:pos="107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2C66B5B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7B555DD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14FD8B00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DCA319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30DCC58C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209349FA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4D89C58D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396C81DF" w14:textId="77777777" w:rsidR="000429EA" w:rsidRPr="005C7208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22922" w:rsidRPr="00922922" w14:paraId="714BAE80" w14:textId="77777777" w:rsidTr="00CC5C95">
        <w:trPr>
          <w:gridAfter w:val="1"/>
          <w:wAfter w:w="6" w:type="dxa"/>
        </w:trPr>
        <w:tc>
          <w:tcPr>
            <w:tcW w:w="2707" w:type="dxa"/>
            <w:noWrap/>
          </w:tcPr>
          <w:p w14:paraId="49FE144E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335DDC56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2292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14:paraId="32DAAD9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0A41D48B" w14:textId="77777777" w:rsidR="000429EA" w:rsidRPr="005C7208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A83A0CE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46BCBD2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51B245FB" w14:textId="77777777" w:rsidR="000429EA" w:rsidRPr="005C7208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F3397D5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3954A491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7F3A0E83" w14:textId="77777777" w:rsidR="000429EA" w:rsidRPr="00922922" w:rsidRDefault="000429EA" w:rsidP="00E74D1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922922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922922" w:rsidRPr="00922922" w14:paraId="57D36CA1" w14:textId="77777777" w:rsidTr="00CC5C95">
        <w:trPr>
          <w:gridAfter w:val="1"/>
          <w:wAfter w:w="6" w:type="dxa"/>
        </w:trPr>
        <w:tc>
          <w:tcPr>
            <w:tcW w:w="2707" w:type="dxa"/>
            <w:noWrap/>
          </w:tcPr>
          <w:p w14:paraId="7F724887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</w:tcBorders>
            <w:noWrap/>
          </w:tcPr>
          <w:p w14:paraId="5E554FC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09E1DB4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38A550A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9135901" w14:textId="77777777" w:rsidR="000429EA" w:rsidRPr="00922922" w:rsidRDefault="000429EA" w:rsidP="00E74D11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364A4265" w14:textId="77777777" w:rsidR="000429EA" w:rsidRPr="00922922" w:rsidRDefault="000429EA" w:rsidP="00E74D11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59E1FE06" w14:textId="77777777" w:rsidR="000429EA" w:rsidRPr="00922922" w:rsidRDefault="000429EA" w:rsidP="00E74D11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4DDB0425" w14:textId="77777777" w:rsidR="000429EA" w:rsidRPr="00922922" w:rsidRDefault="000429EA" w:rsidP="00E74D11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663AE2B8" w14:textId="77777777" w:rsidR="000429EA" w:rsidRPr="005C7208" w:rsidRDefault="000429EA" w:rsidP="00E74D11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7C18A088" w14:textId="77777777" w:rsidR="000429EA" w:rsidRPr="00922922" w:rsidRDefault="000429EA" w:rsidP="00E74D11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06E5CB13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4FB33A1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13F88AD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78,645,931.93 </w:t>
            </w:r>
          </w:p>
        </w:tc>
        <w:tc>
          <w:tcPr>
            <w:tcW w:w="143" w:type="dxa"/>
          </w:tcPr>
          <w:p w14:paraId="40F354C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207A3F1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600,001.42 </w:t>
            </w:r>
          </w:p>
        </w:tc>
        <w:tc>
          <w:tcPr>
            <w:tcW w:w="144" w:type="dxa"/>
            <w:tcBorders>
              <w:left w:val="nil"/>
            </w:tcBorders>
          </w:tcPr>
          <w:p w14:paraId="0A292BFF" w14:textId="77777777" w:rsidR="000429EA" w:rsidRPr="00922922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889882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7F3890E2" w14:textId="77777777" w:rsidR="000429EA" w:rsidRPr="005C7208" w:rsidRDefault="000429EA" w:rsidP="00E74D11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381B3D11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336,448.60 </w:t>
            </w:r>
          </w:p>
        </w:tc>
        <w:tc>
          <w:tcPr>
            <w:tcW w:w="141" w:type="dxa"/>
          </w:tcPr>
          <w:p w14:paraId="08027E89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2BCFA9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79,582,381.95 </w:t>
            </w:r>
          </w:p>
        </w:tc>
      </w:tr>
      <w:tr w:rsidR="00922922" w:rsidRPr="00922922" w14:paraId="66BECF92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8AC3A12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423C97C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298,643,287.53 </w:t>
            </w:r>
          </w:p>
        </w:tc>
        <w:tc>
          <w:tcPr>
            <w:tcW w:w="143" w:type="dxa"/>
          </w:tcPr>
          <w:p w14:paraId="2997CC4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3F851DA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4,379,859.94 </w:t>
            </w:r>
          </w:p>
        </w:tc>
        <w:tc>
          <w:tcPr>
            <w:tcW w:w="144" w:type="dxa"/>
            <w:tcBorders>
              <w:left w:val="nil"/>
            </w:tcBorders>
          </w:tcPr>
          <w:p w14:paraId="70CF89A6" w14:textId="77777777" w:rsidR="000429EA" w:rsidRPr="00922922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4E09A6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1790D11E" w14:textId="77777777" w:rsidR="000429EA" w:rsidRPr="005C7208" w:rsidRDefault="000429EA" w:rsidP="00E74D11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29B32200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933,056.54 </w:t>
            </w:r>
          </w:p>
        </w:tc>
        <w:tc>
          <w:tcPr>
            <w:tcW w:w="141" w:type="dxa"/>
          </w:tcPr>
          <w:p w14:paraId="582C1305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2DE2896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303,956,204.01 </w:t>
            </w:r>
          </w:p>
        </w:tc>
      </w:tr>
      <w:tr w:rsidR="00922922" w:rsidRPr="00922922" w14:paraId="31FE2F71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12DFDFD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1C75A69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268,177,183.96 </w:t>
            </w:r>
          </w:p>
        </w:tc>
        <w:tc>
          <w:tcPr>
            <w:tcW w:w="143" w:type="dxa"/>
          </w:tcPr>
          <w:p w14:paraId="68855E0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F75049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10,471,976.75 </w:t>
            </w:r>
          </w:p>
        </w:tc>
        <w:tc>
          <w:tcPr>
            <w:tcW w:w="144" w:type="dxa"/>
            <w:tcBorders>
              <w:left w:val="nil"/>
            </w:tcBorders>
          </w:tcPr>
          <w:p w14:paraId="273DEABA" w14:textId="77777777" w:rsidR="000429EA" w:rsidRPr="00922922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D629B32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(243,744.33)</w:t>
            </w:r>
          </w:p>
        </w:tc>
        <w:tc>
          <w:tcPr>
            <w:tcW w:w="143" w:type="dxa"/>
            <w:noWrap/>
          </w:tcPr>
          <w:p w14:paraId="1AE8746E" w14:textId="77777777" w:rsidR="000429EA" w:rsidRPr="005C7208" w:rsidRDefault="000429EA" w:rsidP="00E74D11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62C75A5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(13,221.55)</w:t>
            </w:r>
          </w:p>
        </w:tc>
        <w:tc>
          <w:tcPr>
            <w:tcW w:w="141" w:type="dxa"/>
          </w:tcPr>
          <w:p w14:paraId="14E13577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1ECCCDC1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278,392,194.83 </w:t>
            </w:r>
          </w:p>
        </w:tc>
      </w:tr>
      <w:tr w:rsidR="00922922" w:rsidRPr="00922922" w14:paraId="4B301389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F6EE314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5C0A7F1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73,652,795.11 </w:t>
            </w:r>
          </w:p>
        </w:tc>
        <w:tc>
          <w:tcPr>
            <w:tcW w:w="143" w:type="dxa"/>
          </w:tcPr>
          <w:p w14:paraId="19BA3C8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8B17A4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5,287,261.62 </w:t>
            </w:r>
          </w:p>
        </w:tc>
        <w:tc>
          <w:tcPr>
            <w:tcW w:w="144" w:type="dxa"/>
            <w:tcBorders>
              <w:left w:val="nil"/>
            </w:tcBorders>
          </w:tcPr>
          <w:p w14:paraId="6BAC270A" w14:textId="77777777" w:rsidR="000429EA" w:rsidRPr="00922922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662AE82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(4,283,063.32)</w:t>
            </w:r>
          </w:p>
        </w:tc>
        <w:tc>
          <w:tcPr>
            <w:tcW w:w="143" w:type="dxa"/>
          </w:tcPr>
          <w:p w14:paraId="52CD7F14" w14:textId="77777777" w:rsidR="000429EA" w:rsidRPr="005C7208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3090F18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134,673.00 </w:t>
            </w:r>
          </w:p>
        </w:tc>
        <w:tc>
          <w:tcPr>
            <w:tcW w:w="141" w:type="dxa"/>
            <w:noWrap/>
          </w:tcPr>
          <w:p w14:paraId="438F1BB7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4271A7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74,791,666.41 </w:t>
            </w:r>
          </w:p>
        </w:tc>
      </w:tr>
      <w:tr w:rsidR="00922922" w:rsidRPr="00922922" w14:paraId="75F2B7A1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E6A5EB7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21C05432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56,136,182.51 </w:t>
            </w:r>
          </w:p>
        </w:tc>
        <w:tc>
          <w:tcPr>
            <w:tcW w:w="143" w:type="dxa"/>
          </w:tcPr>
          <w:p w14:paraId="6A6AC11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1C7EF27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637,233.09 </w:t>
            </w:r>
          </w:p>
        </w:tc>
        <w:tc>
          <w:tcPr>
            <w:tcW w:w="144" w:type="dxa"/>
            <w:tcBorders>
              <w:left w:val="nil"/>
            </w:tcBorders>
          </w:tcPr>
          <w:p w14:paraId="4D2887E9" w14:textId="77777777" w:rsidR="000429EA" w:rsidRPr="00922922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F2D6D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(1,457,325.80)</w:t>
            </w:r>
          </w:p>
        </w:tc>
        <w:tc>
          <w:tcPr>
            <w:tcW w:w="143" w:type="dxa"/>
            <w:noWrap/>
          </w:tcPr>
          <w:p w14:paraId="4D284D0B" w14:textId="77777777" w:rsidR="000429EA" w:rsidRPr="005C7208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1E208A8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616EDCE4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51D091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55,316,089.80 </w:t>
            </w:r>
          </w:p>
        </w:tc>
      </w:tr>
      <w:tr w:rsidR="00922922" w:rsidRPr="00922922" w14:paraId="183A4B9D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B7B9A7D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</w:tcPr>
          <w:p w14:paraId="4FE2A91E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1,814,465.78 </w:t>
            </w:r>
          </w:p>
        </w:tc>
        <w:tc>
          <w:tcPr>
            <w:tcW w:w="143" w:type="dxa"/>
          </w:tcPr>
          <w:p w14:paraId="457EB98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9A0D49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28,112,969.11 </w:t>
            </w:r>
          </w:p>
        </w:tc>
        <w:tc>
          <w:tcPr>
            <w:tcW w:w="144" w:type="dxa"/>
            <w:tcBorders>
              <w:left w:val="nil"/>
            </w:tcBorders>
          </w:tcPr>
          <w:p w14:paraId="1A07E565" w14:textId="77777777" w:rsidR="000429EA" w:rsidRPr="00922922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BF80CF0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36152456" w14:textId="77777777" w:rsidR="000429EA" w:rsidRPr="005C7208" w:rsidRDefault="000429EA" w:rsidP="00E74D11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641FC63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(1,482,064.98)</w:t>
            </w:r>
          </w:p>
        </w:tc>
        <w:tc>
          <w:tcPr>
            <w:tcW w:w="141" w:type="dxa"/>
          </w:tcPr>
          <w:p w14:paraId="3204170E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1F53D3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28,445,369.91 </w:t>
            </w:r>
          </w:p>
        </w:tc>
      </w:tr>
      <w:tr w:rsidR="00922922" w:rsidRPr="00922922" w14:paraId="27D59DEB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F737757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B60C0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777,069,846.82 </w:t>
            </w:r>
          </w:p>
        </w:tc>
        <w:tc>
          <w:tcPr>
            <w:tcW w:w="143" w:type="dxa"/>
          </w:tcPr>
          <w:p w14:paraId="71F7ACE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B0DD4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49,489,301.93 </w:t>
            </w:r>
          </w:p>
        </w:tc>
        <w:tc>
          <w:tcPr>
            <w:tcW w:w="144" w:type="dxa"/>
            <w:tcBorders>
              <w:left w:val="nil"/>
            </w:tcBorders>
          </w:tcPr>
          <w:p w14:paraId="2D25D206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F6F2DE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(5,984,133.45)</w:t>
            </w:r>
          </w:p>
        </w:tc>
        <w:tc>
          <w:tcPr>
            <w:tcW w:w="143" w:type="dxa"/>
            <w:noWrap/>
          </w:tcPr>
          <w:p w14:paraId="02CFFB74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FEE4B9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(91,108.39)</w:t>
            </w:r>
          </w:p>
        </w:tc>
        <w:tc>
          <w:tcPr>
            <w:tcW w:w="141" w:type="dxa"/>
          </w:tcPr>
          <w:p w14:paraId="73D6870B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07A1C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820,483,906.91 </w:t>
            </w:r>
          </w:p>
        </w:tc>
      </w:tr>
      <w:tr w:rsidR="00922922" w:rsidRPr="00922922" w14:paraId="648A3BEF" w14:textId="77777777" w:rsidTr="00CC5C95">
        <w:trPr>
          <w:gridAfter w:val="1"/>
          <w:wAfter w:w="6" w:type="dxa"/>
        </w:trPr>
        <w:tc>
          <w:tcPr>
            <w:tcW w:w="2707" w:type="dxa"/>
            <w:noWrap/>
          </w:tcPr>
          <w:p w14:paraId="4917FF50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/>
                <w:cs/>
              </w:rPr>
              <w:t xml:space="preserve"> </w:t>
            </w:r>
            <w:r w:rsidRPr="005C7208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64" w:type="dxa"/>
            <w:noWrap/>
          </w:tcPr>
          <w:p w14:paraId="38AA69B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CA6808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A9D75D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5BF696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B3AED7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EB469F5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A51CEA5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3F716656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C6FB54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48736A71" w14:textId="77777777" w:rsidTr="00CC5C95">
        <w:trPr>
          <w:gridAfter w:val="1"/>
          <w:wAfter w:w="6" w:type="dxa"/>
        </w:trPr>
        <w:tc>
          <w:tcPr>
            <w:tcW w:w="2707" w:type="dxa"/>
            <w:noWrap/>
          </w:tcPr>
          <w:p w14:paraId="262A2342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39974FE0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13,722,317.85</w:t>
            </w:r>
          </w:p>
        </w:tc>
        <w:tc>
          <w:tcPr>
            <w:tcW w:w="143" w:type="dxa"/>
          </w:tcPr>
          <w:p w14:paraId="7CE0275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E52A5E0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3,284,645.84 </w:t>
            </w:r>
          </w:p>
        </w:tc>
        <w:tc>
          <w:tcPr>
            <w:tcW w:w="144" w:type="dxa"/>
            <w:tcBorders>
              <w:left w:val="nil"/>
            </w:tcBorders>
          </w:tcPr>
          <w:p w14:paraId="03B257B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BDC036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727BBD9D" w14:textId="77777777" w:rsidR="000429EA" w:rsidRPr="00922922" w:rsidRDefault="000429EA" w:rsidP="00E74D11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026349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24BC1E68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FE7534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17,006,963.69 </w:t>
            </w:r>
          </w:p>
        </w:tc>
      </w:tr>
      <w:tr w:rsidR="00922922" w:rsidRPr="00922922" w14:paraId="0340E692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EC7571B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1065696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99,870,665.12</w:t>
            </w:r>
          </w:p>
        </w:tc>
        <w:tc>
          <w:tcPr>
            <w:tcW w:w="143" w:type="dxa"/>
          </w:tcPr>
          <w:p w14:paraId="1D8A1A12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616E31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14,428,774.16 </w:t>
            </w:r>
          </w:p>
        </w:tc>
        <w:tc>
          <w:tcPr>
            <w:tcW w:w="144" w:type="dxa"/>
            <w:tcBorders>
              <w:left w:val="nil"/>
            </w:tcBorders>
          </w:tcPr>
          <w:p w14:paraId="47134FF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AF053D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00CCF1B1" w14:textId="77777777" w:rsidR="000429EA" w:rsidRPr="00922922" w:rsidRDefault="000429EA" w:rsidP="00E74D11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160C89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08FB8EDE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5A482F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114,299,439.28 </w:t>
            </w:r>
          </w:p>
        </w:tc>
      </w:tr>
      <w:tr w:rsidR="00922922" w:rsidRPr="00922922" w14:paraId="130B2B35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BDA224A" w14:textId="77777777" w:rsidR="000429EA" w:rsidRPr="00922922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</w:rPr>
            </w:pPr>
            <w:r w:rsidRPr="005C7208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2A62540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145,377,063.62</w:t>
            </w:r>
          </w:p>
        </w:tc>
        <w:tc>
          <w:tcPr>
            <w:tcW w:w="143" w:type="dxa"/>
          </w:tcPr>
          <w:p w14:paraId="193DF3D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8C08FD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27,969,085.21 </w:t>
            </w:r>
          </w:p>
        </w:tc>
        <w:tc>
          <w:tcPr>
            <w:tcW w:w="144" w:type="dxa"/>
            <w:tcBorders>
              <w:left w:val="nil"/>
            </w:tcBorders>
          </w:tcPr>
          <w:p w14:paraId="0E5C0EC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CB03ECF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(115,776.64)</w:t>
            </w:r>
          </w:p>
        </w:tc>
        <w:tc>
          <w:tcPr>
            <w:tcW w:w="143" w:type="dxa"/>
          </w:tcPr>
          <w:p w14:paraId="10668CD4" w14:textId="77777777" w:rsidR="000429EA" w:rsidRPr="00922922" w:rsidRDefault="000429EA" w:rsidP="00E74D11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9355DC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F5BA769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1A323440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173,230,372.19 </w:t>
            </w:r>
          </w:p>
        </w:tc>
      </w:tr>
      <w:tr w:rsidR="00922922" w:rsidRPr="00922922" w14:paraId="6E4B1452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E854D52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4AF41E0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49,758,410.38</w:t>
            </w:r>
          </w:p>
        </w:tc>
        <w:tc>
          <w:tcPr>
            <w:tcW w:w="143" w:type="dxa"/>
          </w:tcPr>
          <w:p w14:paraId="1231BBB5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8FAC03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8,286,954.42 </w:t>
            </w:r>
          </w:p>
        </w:tc>
        <w:tc>
          <w:tcPr>
            <w:tcW w:w="144" w:type="dxa"/>
            <w:tcBorders>
              <w:left w:val="nil"/>
            </w:tcBorders>
          </w:tcPr>
          <w:p w14:paraId="66AC869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3B4712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(3,550,055.24)</w:t>
            </w:r>
          </w:p>
        </w:tc>
        <w:tc>
          <w:tcPr>
            <w:tcW w:w="143" w:type="dxa"/>
          </w:tcPr>
          <w:p w14:paraId="3C65A947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31BE6E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00760B28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4B96ABD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54,495,309.56 </w:t>
            </w:r>
          </w:p>
        </w:tc>
      </w:tr>
      <w:tr w:rsidR="00922922" w:rsidRPr="00922922" w14:paraId="451CE38C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1578274" w14:textId="77777777" w:rsidR="000429EA" w:rsidRPr="005C7208" w:rsidRDefault="000429EA" w:rsidP="00E74D11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25346EF0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45,762,326.08</w:t>
            </w:r>
          </w:p>
        </w:tc>
        <w:tc>
          <w:tcPr>
            <w:tcW w:w="143" w:type="dxa"/>
          </w:tcPr>
          <w:p w14:paraId="6790BC0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6899C3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3,741,164.01 </w:t>
            </w:r>
          </w:p>
        </w:tc>
        <w:tc>
          <w:tcPr>
            <w:tcW w:w="144" w:type="dxa"/>
            <w:tcBorders>
              <w:left w:val="nil"/>
            </w:tcBorders>
          </w:tcPr>
          <w:p w14:paraId="583B2E71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17188E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(949,805.92)</w:t>
            </w:r>
          </w:p>
        </w:tc>
        <w:tc>
          <w:tcPr>
            <w:tcW w:w="143" w:type="dxa"/>
          </w:tcPr>
          <w:p w14:paraId="2B9EF12C" w14:textId="77777777" w:rsidR="000429EA" w:rsidRPr="00922922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0B96EF3E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864D13A" w14:textId="77777777" w:rsidR="000429EA" w:rsidRPr="005C7208" w:rsidRDefault="000429EA" w:rsidP="00E74D11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0EBB5E4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48,553,684.17 </w:t>
            </w:r>
          </w:p>
        </w:tc>
      </w:tr>
      <w:tr w:rsidR="00922922" w:rsidRPr="00922922" w14:paraId="30E4C8ED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0524136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922922">
              <w:rPr>
                <w:rFonts w:ascii="Angsana New" w:hAnsi="Angsana New"/>
                <w:szCs w:val="24"/>
              </w:rPr>
              <w:tab/>
            </w:r>
            <w:r w:rsidRPr="005C720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E9C75CD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354,490,783.05</w:t>
            </w:r>
          </w:p>
        </w:tc>
        <w:tc>
          <w:tcPr>
            <w:tcW w:w="143" w:type="dxa"/>
          </w:tcPr>
          <w:p w14:paraId="03603AB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DB9C02C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57,710,623.64 </w:t>
            </w:r>
          </w:p>
        </w:tc>
        <w:tc>
          <w:tcPr>
            <w:tcW w:w="144" w:type="dxa"/>
            <w:tcBorders>
              <w:left w:val="nil"/>
            </w:tcBorders>
          </w:tcPr>
          <w:p w14:paraId="7A0E203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F6BBB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(4,615,637.80)</w:t>
            </w:r>
          </w:p>
        </w:tc>
        <w:tc>
          <w:tcPr>
            <w:tcW w:w="143" w:type="dxa"/>
          </w:tcPr>
          <w:p w14:paraId="368C3E50" w14:textId="77777777" w:rsidR="000429EA" w:rsidRPr="00922922" w:rsidRDefault="000429EA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3F4CF1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40779723" w14:textId="77777777" w:rsidR="000429EA" w:rsidRPr="005C7208" w:rsidRDefault="000429EA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EDEE89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407,585,768.89 </w:t>
            </w:r>
          </w:p>
        </w:tc>
      </w:tr>
      <w:tr w:rsidR="00922922" w:rsidRPr="00922922" w14:paraId="4F4EB4EE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3FCE6B1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2AEFC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  <w:tc>
          <w:tcPr>
            <w:tcW w:w="143" w:type="dxa"/>
          </w:tcPr>
          <w:p w14:paraId="123DE9E8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C4334B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178,157.26 </w:t>
            </w:r>
          </w:p>
        </w:tc>
        <w:tc>
          <w:tcPr>
            <w:tcW w:w="144" w:type="dxa"/>
            <w:tcBorders>
              <w:left w:val="nil"/>
            </w:tcBorders>
          </w:tcPr>
          <w:p w14:paraId="694AE6C3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83B85A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4D445C04" w14:textId="77777777" w:rsidR="000429EA" w:rsidRPr="00922922" w:rsidRDefault="000429EA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8AE11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4EA0ED1" w14:textId="77777777" w:rsidR="000429EA" w:rsidRPr="005C7208" w:rsidRDefault="000429EA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472B24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2,044,248.09 </w:t>
            </w:r>
          </w:p>
        </w:tc>
      </w:tr>
      <w:tr w:rsidR="003F03CE" w:rsidRPr="00922922" w14:paraId="58F75518" w14:textId="77777777" w:rsidTr="00CC5C9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97FF8C9" w14:textId="77777777" w:rsidR="000429EA" w:rsidRPr="005C7208" w:rsidRDefault="000429EA" w:rsidP="00E74D11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C7208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D780731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420,712,972.94</w:t>
            </w:r>
          </w:p>
        </w:tc>
        <w:tc>
          <w:tcPr>
            <w:tcW w:w="143" w:type="dxa"/>
          </w:tcPr>
          <w:p w14:paraId="60B8CA4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C34D9B7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29105BF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10960FB6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7E569BF" w14:textId="77777777" w:rsidR="000429EA" w:rsidRPr="00922922" w:rsidRDefault="000429EA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6716B0CE" w14:textId="77777777" w:rsidR="000429EA" w:rsidRPr="00922922" w:rsidRDefault="000429EA" w:rsidP="00E74D11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6C89C8AB" w14:textId="77777777" w:rsidR="000429EA" w:rsidRPr="005C7208" w:rsidRDefault="000429EA" w:rsidP="00E74D11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E42F4B" w14:textId="77777777" w:rsidR="000429EA" w:rsidRPr="00922922" w:rsidRDefault="000429EA" w:rsidP="00E74D11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410,853,889.93 </w:t>
            </w:r>
          </w:p>
        </w:tc>
      </w:tr>
    </w:tbl>
    <w:p w14:paraId="609627A2" w14:textId="69547AA8" w:rsidR="00E74D11" w:rsidRDefault="00E74D11"/>
    <w:p w14:paraId="68F26801" w14:textId="77777777" w:rsidR="00E74D11" w:rsidRDefault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7"/>
        <w:gridCol w:w="1138"/>
        <w:gridCol w:w="143"/>
        <w:gridCol w:w="1137"/>
        <w:gridCol w:w="145"/>
        <w:gridCol w:w="1137"/>
        <w:gridCol w:w="144"/>
        <w:gridCol w:w="1137"/>
        <w:gridCol w:w="142"/>
        <w:gridCol w:w="1140"/>
      </w:tblGrid>
      <w:tr w:rsidR="0072334B" w:rsidRPr="0072334B" w14:paraId="08815254" w14:textId="77777777" w:rsidTr="0052096D">
        <w:trPr>
          <w:trHeight w:val="74"/>
        </w:trPr>
        <w:tc>
          <w:tcPr>
            <w:tcW w:w="2717" w:type="dxa"/>
            <w:noWrap/>
          </w:tcPr>
          <w:p w14:paraId="6BED177A" w14:textId="77777777" w:rsidR="0072334B" w:rsidRPr="0072334B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01AA9777" w14:textId="77777777" w:rsidR="0072334B" w:rsidRPr="0072334B" w:rsidRDefault="0072334B" w:rsidP="0072334B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2334B" w:rsidRPr="0072334B" w14:paraId="47120361" w14:textId="77777777" w:rsidTr="002D61C7">
        <w:trPr>
          <w:trHeight w:val="74"/>
        </w:trPr>
        <w:tc>
          <w:tcPr>
            <w:tcW w:w="2717" w:type="dxa"/>
            <w:noWrap/>
          </w:tcPr>
          <w:p w14:paraId="6440066E" w14:textId="77777777" w:rsidR="0072334B" w:rsidRPr="0072334B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0743975A" w14:textId="77777777" w:rsidR="0072334B" w:rsidRPr="005C7208" w:rsidRDefault="0072334B" w:rsidP="0072334B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334B" w:rsidRPr="0072334B" w14:paraId="637F6C03" w14:textId="77777777" w:rsidTr="002D61C7">
        <w:tc>
          <w:tcPr>
            <w:tcW w:w="2717" w:type="dxa"/>
            <w:noWrap/>
          </w:tcPr>
          <w:p w14:paraId="1918761C" w14:textId="77777777" w:rsidR="0072334B" w:rsidRPr="0072334B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A77C9CA" w14:textId="77777777" w:rsidR="0072334B" w:rsidRPr="0072334B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0853E5F" w14:textId="77777777" w:rsidR="0072334B" w:rsidRPr="0072334B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0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B6A33E" w14:textId="77777777" w:rsidR="0072334B" w:rsidRPr="0072334B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3A16E78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2317CF7B" w14:textId="77777777" w:rsidR="0072334B" w:rsidRPr="005C7208" w:rsidRDefault="0072334B" w:rsidP="0072334B">
            <w:pPr>
              <w:spacing w:line="27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2334B" w:rsidRPr="0072334B" w14:paraId="0F5DBF0C" w14:textId="77777777" w:rsidTr="002D61C7">
        <w:tc>
          <w:tcPr>
            <w:tcW w:w="2717" w:type="dxa"/>
            <w:noWrap/>
          </w:tcPr>
          <w:p w14:paraId="2A5F9020" w14:textId="77777777" w:rsidR="0072334B" w:rsidRPr="0072334B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noWrap/>
          </w:tcPr>
          <w:p w14:paraId="2F28D7B8" w14:textId="77777777" w:rsidR="0072334B" w:rsidRPr="005C7208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2334B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4CE87B3F" w14:textId="77777777" w:rsidR="0072334B" w:rsidRPr="0072334B" w:rsidRDefault="0072334B" w:rsidP="0072334B">
            <w:pPr>
              <w:spacing w:line="27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DCCEBB8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097B9E6E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6679985B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  <w:noWrap/>
          </w:tcPr>
          <w:p w14:paraId="61D6D650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9E8B38D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</w:tcPr>
          <w:p w14:paraId="3F3CDEB2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1D382E87" w14:textId="77777777" w:rsidR="0072334B" w:rsidRPr="005C7208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2334B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2334B" w:rsidRPr="0072334B" w14:paraId="1DCE1BF7" w14:textId="77777777" w:rsidTr="002D61C7">
        <w:tc>
          <w:tcPr>
            <w:tcW w:w="2717" w:type="dxa"/>
            <w:noWrap/>
          </w:tcPr>
          <w:p w14:paraId="1A76E636" w14:textId="77777777" w:rsidR="0072334B" w:rsidRPr="0072334B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5E6A5798" w14:textId="77777777" w:rsidR="0072334B" w:rsidRPr="0072334B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2334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30AF41FA" w14:textId="77777777" w:rsidR="0072334B" w:rsidRPr="0072334B" w:rsidRDefault="0072334B" w:rsidP="0072334B">
            <w:pPr>
              <w:spacing w:line="27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4E82F2E7" w14:textId="77777777" w:rsidR="0072334B" w:rsidRPr="005C7208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0AD7504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696EDFE9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noWrap/>
          </w:tcPr>
          <w:p w14:paraId="5D90D618" w14:textId="77777777" w:rsidR="0072334B" w:rsidRPr="005C7208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8723881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</w:tcPr>
          <w:p w14:paraId="70EE61E9" w14:textId="77777777" w:rsidR="0072334B" w:rsidRPr="0072334B" w:rsidRDefault="0072334B" w:rsidP="0072334B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14:paraId="042F1891" w14:textId="77777777" w:rsidR="0072334B" w:rsidRPr="0072334B" w:rsidRDefault="0072334B" w:rsidP="0072334B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2334B">
              <w:rPr>
                <w:rFonts w:ascii="Angsana New" w:hAnsi="Angsana New"/>
                <w:sz w:val="24"/>
                <w:szCs w:val="24"/>
              </w:rPr>
              <w:t>25</w:t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72334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2334B" w:rsidRPr="0072334B" w14:paraId="6F3658FE" w14:textId="77777777" w:rsidTr="002D61C7">
        <w:tc>
          <w:tcPr>
            <w:tcW w:w="2717" w:type="dxa"/>
            <w:noWrap/>
          </w:tcPr>
          <w:p w14:paraId="0713896F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138C0B5E" w14:textId="77777777" w:rsidR="0072334B" w:rsidRPr="0072334B" w:rsidRDefault="0072334B" w:rsidP="0072334B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E9CD6C8" w14:textId="77777777" w:rsidR="0072334B" w:rsidRPr="0072334B" w:rsidRDefault="0072334B" w:rsidP="0072334B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61E8BB5A" w14:textId="77777777" w:rsidR="0072334B" w:rsidRPr="0072334B" w:rsidRDefault="0072334B" w:rsidP="0072334B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8685FE9" w14:textId="77777777" w:rsidR="0072334B" w:rsidRPr="0072334B" w:rsidRDefault="0072334B" w:rsidP="0072334B">
            <w:pPr>
              <w:spacing w:line="27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7343CEC" w14:textId="77777777" w:rsidR="0072334B" w:rsidRPr="0072334B" w:rsidRDefault="0072334B" w:rsidP="0072334B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noWrap/>
          </w:tcPr>
          <w:p w14:paraId="4A11E3F4" w14:textId="77777777" w:rsidR="0072334B" w:rsidRPr="0072334B" w:rsidRDefault="0072334B" w:rsidP="0072334B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2B62E6A7" w14:textId="77777777" w:rsidR="0072334B" w:rsidRPr="0072334B" w:rsidRDefault="0072334B" w:rsidP="0072334B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C37546F" w14:textId="77777777" w:rsidR="0072334B" w:rsidRPr="005C7208" w:rsidRDefault="0072334B" w:rsidP="0072334B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41AEEFE7" w14:textId="77777777" w:rsidR="0072334B" w:rsidRPr="0072334B" w:rsidRDefault="0072334B" w:rsidP="0072334B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334B" w:rsidRPr="0072334B" w14:paraId="7276E93D" w14:textId="77777777" w:rsidTr="002D61C7">
        <w:tc>
          <w:tcPr>
            <w:tcW w:w="2717" w:type="dxa"/>
            <w:noWrap/>
          </w:tcPr>
          <w:p w14:paraId="1300ED94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25A7106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65,908,267.11</w:t>
            </w:r>
          </w:p>
        </w:tc>
        <w:tc>
          <w:tcPr>
            <w:tcW w:w="143" w:type="dxa"/>
          </w:tcPr>
          <w:p w14:paraId="152DC7EB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185B3D31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157,876.40</w:t>
            </w:r>
          </w:p>
        </w:tc>
        <w:tc>
          <w:tcPr>
            <w:tcW w:w="145" w:type="dxa"/>
            <w:tcBorders>
              <w:left w:val="nil"/>
            </w:tcBorders>
          </w:tcPr>
          <w:p w14:paraId="7F474AD4" w14:textId="77777777" w:rsidR="0072334B" w:rsidRPr="0072334B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D0E9289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631884C8" w14:textId="77777777" w:rsidR="0072334B" w:rsidRPr="0072334B" w:rsidRDefault="0072334B" w:rsidP="0072334B">
            <w:pPr>
              <w:spacing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EAAE5F7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</w:rPr>
              <w:t>811</w:t>
            </w:r>
            <w:r w:rsidRPr="0072334B">
              <w:rPr>
                <w:rFonts w:ascii="Angsana New" w:hAnsi="Angsana New"/>
                <w:sz w:val="24"/>
                <w:szCs w:val="24"/>
              </w:rPr>
              <w:t>,</w:t>
            </w:r>
            <w:r w:rsidRPr="005C7208">
              <w:rPr>
                <w:rFonts w:ascii="Angsana New" w:hAnsi="Angsana New"/>
                <w:sz w:val="24"/>
                <w:szCs w:val="24"/>
              </w:rPr>
              <w:t>363.57</w:t>
            </w:r>
          </w:p>
        </w:tc>
        <w:tc>
          <w:tcPr>
            <w:tcW w:w="142" w:type="dxa"/>
          </w:tcPr>
          <w:p w14:paraId="3D45117E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1DBCE3AB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66,877,507.08</w:t>
            </w:r>
          </w:p>
        </w:tc>
      </w:tr>
      <w:tr w:rsidR="0072334B" w:rsidRPr="0072334B" w14:paraId="4540DDB4" w14:textId="77777777" w:rsidTr="002D61C7">
        <w:trPr>
          <w:trHeight w:val="59"/>
        </w:trPr>
        <w:tc>
          <w:tcPr>
            <w:tcW w:w="2717" w:type="dxa"/>
            <w:noWrap/>
          </w:tcPr>
          <w:p w14:paraId="56DECC5C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C52C15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250,547,133.77</w:t>
            </w:r>
          </w:p>
        </w:tc>
        <w:tc>
          <w:tcPr>
            <w:tcW w:w="143" w:type="dxa"/>
          </w:tcPr>
          <w:p w14:paraId="4DD0BB64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BB1C46B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7,317,151.73</w:t>
            </w:r>
          </w:p>
        </w:tc>
        <w:tc>
          <w:tcPr>
            <w:tcW w:w="145" w:type="dxa"/>
            <w:tcBorders>
              <w:left w:val="nil"/>
            </w:tcBorders>
          </w:tcPr>
          <w:p w14:paraId="4DC91596" w14:textId="77777777" w:rsidR="0072334B" w:rsidRPr="0072334B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64DF7BB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68258B69" w14:textId="77777777" w:rsidR="0072334B" w:rsidRPr="005C7208" w:rsidRDefault="0072334B" w:rsidP="0072334B">
            <w:pPr>
              <w:spacing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3622A1E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6,526,873.23</w:t>
            </w:r>
          </w:p>
        </w:tc>
        <w:tc>
          <w:tcPr>
            <w:tcW w:w="142" w:type="dxa"/>
          </w:tcPr>
          <w:p w14:paraId="67F674BF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74E9B7E6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264,391,158.73</w:t>
            </w:r>
          </w:p>
        </w:tc>
      </w:tr>
      <w:tr w:rsidR="0072334B" w:rsidRPr="0072334B" w14:paraId="0332A229" w14:textId="77777777" w:rsidTr="002D61C7">
        <w:trPr>
          <w:trHeight w:val="59"/>
        </w:trPr>
        <w:tc>
          <w:tcPr>
            <w:tcW w:w="2717" w:type="dxa"/>
            <w:noWrap/>
          </w:tcPr>
          <w:p w14:paraId="648612A3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0685E5AA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42,379,139.14</w:t>
            </w:r>
          </w:p>
        </w:tc>
        <w:tc>
          <w:tcPr>
            <w:tcW w:w="143" w:type="dxa"/>
          </w:tcPr>
          <w:p w14:paraId="59C85431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552C6C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1,075,914.97</w:t>
            </w:r>
          </w:p>
        </w:tc>
        <w:tc>
          <w:tcPr>
            <w:tcW w:w="145" w:type="dxa"/>
            <w:tcBorders>
              <w:left w:val="nil"/>
            </w:tcBorders>
          </w:tcPr>
          <w:p w14:paraId="03A168A3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237F7AD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1825861C" w14:textId="77777777" w:rsidR="0072334B" w:rsidRPr="005C7208" w:rsidRDefault="0072334B" w:rsidP="0072334B">
            <w:pPr>
              <w:spacing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7296A6FA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802,827.40</w:t>
            </w:r>
          </w:p>
        </w:tc>
        <w:tc>
          <w:tcPr>
            <w:tcW w:w="142" w:type="dxa"/>
          </w:tcPr>
          <w:p w14:paraId="1890B79D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02E0C001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44,257,881.51</w:t>
            </w:r>
          </w:p>
        </w:tc>
      </w:tr>
      <w:tr w:rsidR="0072334B" w:rsidRPr="0072334B" w14:paraId="1C5D01E9" w14:textId="77777777" w:rsidTr="002D61C7">
        <w:trPr>
          <w:trHeight w:val="59"/>
        </w:trPr>
        <w:tc>
          <w:tcPr>
            <w:tcW w:w="2717" w:type="dxa"/>
            <w:noWrap/>
          </w:tcPr>
          <w:p w14:paraId="4883B06D" w14:textId="77777777" w:rsidR="0072334B" w:rsidRPr="005C7208" w:rsidRDefault="0072334B" w:rsidP="0072334B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7F14128A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66,350,742.49</w:t>
            </w:r>
          </w:p>
        </w:tc>
        <w:tc>
          <w:tcPr>
            <w:tcW w:w="143" w:type="dxa"/>
          </w:tcPr>
          <w:p w14:paraId="40184599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E32D605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2,672,756.61</w:t>
            </w:r>
          </w:p>
        </w:tc>
        <w:tc>
          <w:tcPr>
            <w:tcW w:w="145" w:type="dxa"/>
            <w:tcBorders>
              <w:left w:val="nil"/>
            </w:tcBorders>
          </w:tcPr>
          <w:p w14:paraId="7F497D0B" w14:textId="77777777" w:rsidR="0072334B" w:rsidRPr="0072334B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14EF952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(202,799.41)</w:t>
            </w:r>
          </w:p>
        </w:tc>
        <w:tc>
          <w:tcPr>
            <w:tcW w:w="144" w:type="dxa"/>
          </w:tcPr>
          <w:p w14:paraId="0DBF8F0A" w14:textId="77777777" w:rsidR="0072334B" w:rsidRPr="005C7208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  <w:noWrap/>
          </w:tcPr>
          <w:p w14:paraId="08DF3AB8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979,552.82</w:t>
            </w:r>
          </w:p>
        </w:tc>
        <w:tc>
          <w:tcPr>
            <w:tcW w:w="142" w:type="dxa"/>
            <w:noWrap/>
          </w:tcPr>
          <w:p w14:paraId="76DC4E47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7CB3E4CA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69,800,252.51</w:t>
            </w:r>
          </w:p>
        </w:tc>
      </w:tr>
      <w:tr w:rsidR="0072334B" w:rsidRPr="0072334B" w14:paraId="443C40C8" w14:textId="77777777" w:rsidTr="002D61C7">
        <w:trPr>
          <w:trHeight w:val="59"/>
        </w:trPr>
        <w:tc>
          <w:tcPr>
            <w:tcW w:w="2717" w:type="dxa"/>
            <w:noWrap/>
          </w:tcPr>
          <w:p w14:paraId="371F0A1B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3CD38C12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46,366,764.52</w:t>
            </w:r>
          </w:p>
        </w:tc>
        <w:tc>
          <w:tcPr>
            <w:tcW w:w="143" w:type="dxa"/>
          </w:tcPr>
          <w:p w14:paraId="1AB15559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02403C3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431,500.00</w:t>
            </w:r>
          </w:p>
        </w:tc>
        <w:tc>
          <w:tcPr>
            <w:tcW w:w="145" w:type="dxa"/>
            <w:tcBorders>
              <w:left w:val="nil"/>
            </w:tcBorders>
          </w:tcPr>
          <w:p w14:paraId="20B10DCF" w14:textId="77777777" w:rsidR="0072334B" w:rsidRPr="0072334B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36B79FE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(350,000.00)</w:t>
            </w:r>
          </w:p>
        </w:tc>
        <w:tc>
          <w:tcPr>
            <w:tcW w:w="144" w:type="dxa"/>
            <w:noWrap/>
          </w:tcPr>
          <w:p w14:paraId="0D33DD2B" w14:textId="77777777" w:rsidR="0072334B" w:rsidRPr="005C7208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19B87092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C3627C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09A619E6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46,448,264.52</w:t>
            </w:r>
          </w:p>
        </w:tc>
      </w:tr>
      <w:tr w:rsidR="0072334B" w:rsidRPr="0072334B" w14:paraId="6727D9AD" w14:textId="77777777" w:rsidTr="002D61C7">
        <w:trPr>
          <w:trHeight w:val="59"/>
        </w:trPr>
        <w:tc>
          <w:tcPr>
            <w:tcW w:w="2717" w:type="dxa"/>
            <w:noWrap/>
          </w:tcPr>
          <w:p w14:paraId="568E0349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8" w:type="dxa"/>
            <w:noWrap/>
          </w:tcPr>
          <w:p w14:paraId="2120DE10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9,191,465.59</w:t>
            </w:r>
          </w:p>
        </w:tc>
        <w:tc>
          <w:tcPr>
            <w:tcW w:w="143" w:type="dxa"/>
          </w:tcPr>
          <w:p w14:paraId="04F3DDCA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A9036E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3,578,860.31</w:t>
            </w:r>
          </w:p>
        </w:tc>
        <w:tc>
          <w:tcPr>
            <w:tcW w:w="145" w:type="dxa"/>
            <w:tcBorders>
              <w:left w:val="nil"/>
            </w:tcBorders>
          </w:tcPr>
          <w:p w14:paraId="2997B97A" w14:textId="77777777" w:rsidR="0072334B" w:rsidRPr="0072334B" w:rsidRDefault="0072334B" w:rsidP="0072334B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CB34A92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540A74B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5C5EC36F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(9,394,739.91)</w:t>
            </w:r>
          </w:p>
        </w:tc>
        <w:tc>
          <w:tcPr>
            <w:tcW w:w="142" w:type="dxa"/>
            <w:noWrap/>
          </w:tcPr>
          <w:p w14:paraId="3A7C5556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4EE2A02E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3,375,585.99</w:t>
            </w:r>
          </w:p>
        </w:tc>
      </w:tr>
      <w:tr w:rsidR="0072334B" w:rsidRPr="0072334B" w14:paraId="37A1BF1C" w14:textId="77777777" w:rsidTr="002D61C7">
        <w:trPr>
          <w:trHeight w:val="59"/>
        </w:trPr>
        <w:tc>
          <w:tcPr>
            <w:tcW w:w="2717" w:type="dxa"/>
            <w:noWrap/>
          </w:tcPr>
          <w:p w14:paraId="7ED6C14C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C27FB1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480,743,512.62</w:t>
            </w:r>
          </w:p>
        </w:tc>
        <w:tc>
          <w:tcPr>
            <w:tcW w:w="143" w:type="dxa"/>
          </w:tcPr>
          <w:p w14:paraId="33A95F2D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50BD5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15,234,060.02</w:t>
            </w:r>
          </w:p>
        </w:tc>
        <w:tc>
          <w:tcPr>
            <w:tcW w:w="145" w:type="dxa"/>
            <w:tcBorders>
              <w:left w:val="nil"/>
            </w:tcBorders>
          </w:tcPr>
          <w:p w14:paraId="53938C9F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8689F9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(552,799.41)</w:t>
            </w:r>
          </w:p>
        </w:tc>
        <w:tc>
          <w:tcPr>
            <w:tcW w:w="144" w:type="dxa"/>
            <w:noWrap/>
          </w:tcPr>
          <w:p w14:paraId="6A6809F8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4535A3E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(274,122.89)</w:t>
            </w:r>
          </w:p>
        </w:tc>
        <w:tc>
          <w:tcPr>
            <w:tcW w:w="142" w:type="dxa"/>
          </w:tcPr>
          <w:p w14:paraId="7CB9CC9E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EBD044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495,150,650.34</w:t>
            </w:r>
          </w:p>
        </w:tc>
      </w:tr>
      <w:tr w:rsidR="0072334B" w:rsidRPr="0072334B" w14:paraId="72DC2645" w14:textId="77777777" w:rsidTr="002D61C7">
        <w:tc>
          <w:tcPr>
            <w:tcW w:w="2717" w:type="dxa"/>
            <w:noWrap/>
          </w:tcPr>
          <w:p w14:paraId="532D5922" w14:textId="77777777" w:rsidR="0072334B" w:rsidRPr="005C7208" w:rsidRDefault="0072334B" w:rsidP="0072334B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0DC13D87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49622528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5384373" w14:textId="77777777" w:rsidR="0072334B" w:rsidRPr="0072334B" w:rsidRDefault="0072334B" w:rsidP="0072334B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A807D66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E579E1A" w14:textId="77777777" w:rsidR="0072334B" w:rsidRPr="0072334B" w:rsidRDefault="0072334B" w:rsidP="0072334B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259226F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08AF81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3E5D0058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10E31653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334B" w:rsidRPr="0072334B" w14:paraId="7709BAC5" w14:textId="77777777" w:rsidTr="002D61C7">
        <w:trPr>
          <w:trHeight w:val="59"/>
        </w:trPr>
        <w:tc>
          <w:tcPr>
            <w:tcW w:w="2717" w:type="dxa"/>
            <w:noWrap/>
          </w:tcPr>
          <w:p w14:paraId="02B52725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8" w:type="dxa"/>
            <w:noWrap/>
          </w:tcPr>
          <w:p w14:paraId="7AAB7680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16,864,514.06</w:t>
            </w:r>
          </w:p>
        </w:tc>
        <w:tc>
          <w:tcPr>
            <w:tcW w:w="143" w:type="dxa"/>
          </w:tcPr>
          <w:p w14:paraId="1EEE1852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F27CA19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3,380,407.45</w:t>
            </w:r>
          </w:p>
        </w:tc>
        <w:tc>
          <w:tcPr>
            <w:tcW w:w="145" w:type="dxa"/>
            <w:tcBorders>
              <w:left w:val="nil"/>
            </w:tcBorders>
          </w:tcPr>
          <w:p w14:paraId="2480DF6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F0810DE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37BFE4B" w14:textId="77777777" w:rsidR="0072334B" w:rsidRPr="0072334B" w:rsidRDefault="0072334B" w:rsidP="0072334B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6D787F1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45871CC4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6B675A8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20,244,921.51</w:t>
            </w:r>
          </w:p>
        </w:tc>
      </w:tr>
      <w:tr w:rsidR="0072334B" w:rsidRPr="0072334B" w14:paraId="5AAD6649" w14:textId="77777777" w:rsidTr="002D61C7">
        <w:trPr>
          <w:trHeight w:val="59"/>
        </w:trPr>
        <w:tc>
          <w:tcPr>
            <w:tcW w:w="2717" w:type="dxa"/>
            <w:noWrap/>
          </w:tcPr>
          <w:p w14:paraId="4B4F18F8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47DB03F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96,156,810.17</w:t>
            </w:r>
          </w:p>
        </w:tc>
        <w:tc>
          <w:tcPr>
            <w:tcW w:w="143" w:type="dxa"/>
          </w:tcPr>
          <w:p w14:paraId="54DF25AC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FB50796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12,117,816.79</w:t>
            </w:r>
          </w:p>
        </w:tc>
        <w:tc>
          <w:tcPr>
            <w:tcW w:w="145" w:type="dxa"/>
            <w:tcBorders>
              <w:left w:val="nil"/>
            </w:tcBorders>
          </w:tcPr>
          <w:p w14:paraId="2EF0BFA3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4F4A841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8E7AFDD" w14:textId="77777777" w:rsidR="0072334B" w:rsidRPr="0072334B" w:rsidRDefault="0072334B" w:rsidP="0072334B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0B527A7E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7631F901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762A9545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108,274,626.96</w:t>
            </w:r>
          </w:p>
        </w:tc>
      </w:tr>
      <w:tr w:rsidR="0072334B" w:rsidRPr="0072334B" w14:paraId="586E010E" w14:textId="77777777" w:rsidTr="002D61C7">
        <w:trPr>
          <w:trHeight w:val="59"/>
        </w:trPr>
        <w:tc>
          <w:tcPr>
            <w:tcW w:w="2717" w:type="dxa"/>
            <w:noWrap/>
          </w:tcPr>
          <w:p w14:paraId="4939DFDA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4C4D8629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30,831,204.80</w:t>
            </w:r>
          </w:p>
        </w:tc>
        <w:tc>
          <w:tcPr>
            <w:tcW w:w="143" w:type="dxa"/>
          </w:tcPr>
          <w:p w14:paraId="5520B62C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2F9A9A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2,093,587.17</w:t>
            </w:r>
          </w:p>
        </w:tc>
        <w:tc>
          <w:tcPr>
            <w:tcW w:w="145" w:type="dxa"/>
            <w:tcBorders>
              <w:left w:val="nil"/>
            </w:tcBorders>
          </w:tcPr>
          <w:p w14:paraId="1EEF16B6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546F4D2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E2AF8AE" w14:textId="77777777" w:rsidR="0072334B" w:rsidRPr="0072334B" w:rsidRDefault="0072334B" w:rsidP="0072334B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192DD43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2A3F3A11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56A37936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32,924,791.97</w:t>
            </w:r>
          </w:p>
        </w:tc>
      </w:tr>
      <w:tr w:rsidR="0072334B" w:rsidRPr="0072334B" w14:paraId="29D48534" w14:textId="77777777" w:rsidTr="002D61C7">
        <w:trPr>
          <w:trHeight w:val="59"/>
        </w:trPr>
        <w:tc>
          <w:tcPr>
            <w:tcW w:w="2717" w:type="dxa"/>
            <w:noWrap/>
          </w:tcPr>
          <w:p w14:paraId="0F2B5A45" w14:textId="77777777" w:rsidR="0072334B" w:rsidRPr="005C7208" w:rsidRDefault="0072334B" w:rsidP="0072334B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0D32B6E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47,051,456.45</w:t>
            </w:r>
          </w:p>
        </w:tc>
        <w:tc>
          <w:tcPr>
            <w:tcW w:w="143" w:type="dxa"/>
          </w:tcPr>
          <w:p w14:paraId="6DA05BDD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F12F36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6,536,738.02</w:t>
            </w:r>
          </w:p>
        </w:tc>
        <w:tc>
          <w:tcPr>
            <w:tcW w:w="145" w:type="dxa"/>
            <w:tcBorders>
              <w:left w:val="nil"/>
            </w:tcBorders>
          </w:tcPr>
          <w:p w14:paraId="2EAD0342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E62D03F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(184,138.32)</w:t>
            </w:r>
          </w:p>
        </w:tc>
        <w:tc>
          <w:tcPr>
            <w:tcW w:w="144" w:type="dxa"/>
          </w:tcPr>
          <w:p w14:paraId="6FDBCF7C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5EB3B6A4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2F728F51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58F0D2D1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53,404,056.15</w:t>
            </w:r>
          </w:p>
        </w:tc>
      </w:tr>
      <w:tr w:rsidR="0072334B" w:rsidRPr="0072334B" w14:paraId="53436DE2" w14:textId="77777777" w:rsidTr="002D61C7">
        <w:trPr>
          <w:trHeight w:val="59"/>
        </w:trPr>
        <w:tc>
          <w:tcPr>
            <w:tcW w:w="2717" w:type="dxa"/>
            <w:noWrap/>
          </w:tcPr>
          <w:p w14:paraId="5906D73C" w14:textId="77777777" w:rsidR="0072334B" w:rsidRPr="005C7208" w:rsidRDefault="0072334B" w:rsidP="0072334B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767BED3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42,240,413.62</w:t>
            </w:r>
          </w:p>
        </w:tc>
        <w:tc>
          <w:tcPr>
            <w:tcW w:w="143" w:type="dxa"/>
          </w:tcPr>
          <w:p w14:paraId="0B493234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2179DE1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1,759,916.93</w:t>
            </w:r>
          </w:p>
        </w:tc>
        <w:tc>
          <w:tcPr>
            <w:tcW w:w="145" w:type="dxa"/>
            <w:tcBorders>
              <w:left w:val="nil"/>
            </w:tcBorders>
          </w:tcPr>
          <w:p w14:paraId="2F1081E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7553BFD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(349,998.00)</w:t>
            </w:r>
          </w:p>
        </w:tc>
        <w:tc>
          <w:tcPr>
            <w:tcW w:w="144" w:type="dxa"/>
          </w:tcPr>
          <w:p w14:paraId="0BEB190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552CCDC8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32DF4521" w14:textId="77777777" w:rsidR="0072334B" w:rsidRPr="005C7208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3A6BC3CD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43,650,332.55</w:t>
            </w:r>
          </w:p>
        </w:tc>
      </w:tr>
      <w:tr w:rsidR="0072334B" w:rsidRPr="0072334B" w14:paraId="0CE09C45" w14:textId="77777777" w:rsidTr="002D61C7">
        <w:trPr>
          <w:trHeight w:val="59"/>
        </w:trPr>
        <w:tc>
          <w:tcPr>
            <w:tcW w:w="2717" w:type="dxa"/>
            <w:noWrap/>
          </w:tcPr>
          <w:p w14:paraId="5CDB4BD8" w14:textId="77777777" w:rsidR="0072334B" w:rsidRPr="005C7208" w:rsidRDefault="0072334B" w:rsidP="0072334B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F98804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233,144,399.10</w:t>
            </w:r>
          </w:p>
        </w:tc>
        <w:tc>
          <w:tcPr>
            <w:tcW w:w="143" w:type="dxa"/>
          </w:tcPr>
          <w:p w14:paraId="76E3E687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00FCA85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25,888,466.36</w:t>
            </w:r>
          </w:p>
        </w:tc>
        <w:tc>
          <w:tcPr>
            <w:tcW w:w="145" w:type="dxa"/>
            <w:tcBorders>
              <w:left w:val="nil"/>
            </w:tcBorders>
          </w:tcPr>
          <w:p w14:paraId="18D9255D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7B1A7A" w14:textId="77777777" w:rsidR="0072334B" w:rsidRPr="0072334B" w:rsidRDefault="0072334B" w:rsidP="0072334B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(534,136.32)</w:t>
            </w:r>
          </w:p>
        </w:tc>
        <w:tc>
          <w:tcPr>
            <w:tcW w:w="144" w:type="dxa"/>
          </w:tcPr>
          <w:p w14:paraId="56B3B547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3E4167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3A5FF9BD" w14:textId="77777777" w:rsidR="0072334B" w:rsidRPr="005C7208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FCA207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258,498,729.14</w:t>
            </w:r>
          </w:p>
        </w:tc>
      </w:tr>
      <w:tr w:rsidR="0072334B" w:rsidRPr="0072334B" w14:paraId="75302C97" w14:textId="77777777" w:rsidTr="002D61C7">
        <w:trPr>
          <w:trHeight w:val="59"/>
        </w:trPr>
        <w:tc>
          <w:tcPr>
            <w:tcW w:w="2717" w:type="dxa"/>
            <w:shd w:val="clear" w:color="auto" w:fill="auto"/>
            <w:noWrap/>
          </w:tcPr>
          <w:p w14:paraId="1FD7BF9C" w14:textId="77777777" w:rsidR="0072334B" w:rsidRPr="005C7208" w:rsidRDefault="0072334B" w:rsidP="0072334B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DE9485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3" w:type="dxa"/>
          </w:tcPr>
          <w:p w14:paraId="1FF48BC8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3A34CDB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2AC80ED4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EDA75E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33A9E82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22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ADFC782" w14:textId="77777777" w:rsidR="0072334B" w:rsidRPr="0072334B" w:rsidRDefault="0072334B" w:rsidP="0072334B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45F57761" w14:textId="77777777" w:rsidR="0072334B" w:rsidRPr="005C7208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F1A412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72334B" w:rsidRPr="0072334B" w14:paraId="3B1FE206" w14:textId="77777777" w:rsidTr="002D61C7">
        <w:trPr>
          <w:trHeight w:val="59"/>
        </w:trPr>
        <w:tc>
          <w:tcPr>
            <w:tcW w:w="2717" w:type="dxa"/>
            <w:noWrap/>
          </w:tcPr>
          <w:p w14:paraId="542B85FB" w14:textId="77777777" w:rsidR="0072334B" w:rsidRPr="005C7208" w:rsidRDefault="0072334B" w:rsidP="0072334B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BFC208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246,007,213.26</w:t>
            </w:r>
          </w:p>
        </w:tc>
        <w:tc>
          <w:tcPr>
            <w:tcW w:w="143" w:type="dxa"/>
          </w:tcPr>
          <w:p w14:paraId="6B836A32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B8DF055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F49C391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4BE097F2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2320BF0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500B4AD" w14:textId="77777777" w:rsidR="0072334B" w:rsidRPr="0072334B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17203D6D" w14:textId="77777777" w:rsidR="0072334B" w:rsidRPr="005C7208" w:rsidRDefault="0072334B" w:rsidP="0072334B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AE12A48" w14:textId="77777777" w:rsidR="0072334B" w:rsidRPr="0072334B" w:rsidRDefault="0072334B" w:rsidP="0072334B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235,060,020.94</w:t>
            </w:r>
          </w:p>
        </w:tc>
      </w:tr>
    </w:tbl>
    <w:p w14:paraId="7503E9F7" w14:textId="14401D5F" w:rsidR="00073C6C" w:rsidRDefault="00073C6C" w:rsidP="0072334B">
      <w:pPr>
        <w:rPr>
          <w:b/>
          <w:bCs/>
          <w:sz w:val="24"/>
          <w:szCs w:val="24"/>
          <w:highlight w:val="yellow"/>
        </w:rPr>
      </w:pPr>
    </w:p>
    <w:tbl>
      <w:tblPr>
        <w:tblW w:w="898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7"/>
        <w:gridCol w:w="1138"/>
        <w:gridCol w:w="143"/>
        <w:gridCol w:w="1137"/>
        <w:gridCol w:w="145"/>
        <w:gridCol w:w="1137"/>
        <w:gridCol w:w="144"/>
        <w:gridCol w:w="1137"/>
        <w:gridCol w:w="142"/>
        <w:gridCol w:w="1140"/>
      </w:tblGrid>
      <w:tr w:rsidR="008B4A1B" w:rsidRPr="0072334B" w14:paraId="7D9F1247" w14:textId="77777777" w:rsidTr="008B4A1B">
        <w:trPr>
          <w:trHeight w:val="74"/>
        </w:trPr>
        <w:tc>
          <w:tcPr>
            <w:tcW w:w="2717" w:type="dxa"/>
            <w:noWrap/>
          </w:tcPr>
          <w:p w14:paraId="2BB5CFA4" w14:textId="189F9D5B" w:rsidR="008B4A1B" w:rsidRPr="0072334B" w:rsidRDefault="00073C6C" w:rsidP="008B4A1B">
            <w:pPr>
              <w:tabs>
                <w:tab w:val="left" w:pos="404"/>
              </w:tabs>
              <w:spacing w:line="26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br w:type="page"/>
            </w: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78EB801F" w14:textId="77777777" w:rsidR="008B4A1B" w:rsidRPr="0072334B" w:rsidRDefault="008B4A1B" w:rsidP="008B4A1B">
            <w:pPr>
              <w:spacing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B4A1B" w:rsidRPr="0072334B" w14:paraId="369C04C7" w14:textId="77777777" w:rsidTr="008B4A1B">
        <w:trPr>
          <w:trHeight w:val="74"/>
        </w:trPr>
        <w:tc>
          <w:tcPr>
            <w:tcW w:w="2717" w:type="dxa"/>
            <w:noWrap/>
          </w:tcPr>
          <w:p w14:paraId="5A8D3915" w14:textId="77777777" w:rsidR="008B4A1B" w:rsidRPr="0072334B" w:rsidRDefault="008B4A1B" w:rsidP="008B4A1B">
            <w:pPr>
              <w:tabs>
                <w:tab w:val="left" w:pos="404"/>
              </w:tabs>
              <w:spacing w:line="26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63" w:type="dxa"/>
            <w:gridSpan w:val="9"/>
            <w:tcBorders>
              <w:bottom w:val="single" w:sz="6" w:space="0" w:color="auto"/>
            </w:tcBorders>
            <w:noWrap/>
          </w:tcPr>
          <w:p w14:paraId="76D3CE3E" w14:textId="77777777" w:rsidR="008B4A1B" w:rsidRPr="005C7208" w:rsidRDefault="008B4A1B" w:rsidP="008B4A1B">
            <w:pPr>
              <w:spacing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4A1B" w:rsidRPr="0072334B" w14:paraId="422ACEA8" w14:textId="77777777" w:rsidTr="008B4A1B">
        <w:tc>
          <w:tcPr>
            <w:tcW w:w="2717" w:type="dxa"/>
            <w:noWrap/>
          </w:tcPr>
          <w:p w14:paraId="1A7021A2" w14:textId="77777777" w:rsidR="008B4A1B" w:rsidRPr="0072334B" w:rsidRDefault="008B4A1B" w:rsidP="008B4A1B">
            <w:pPr>
              <w:tabs>
                <w:tab w:val="left" w:pos="404"/>
              </w:tabs>
              <w:spacing w:line="26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AC70770" w14:textId="77777777" w:rsidR="008B4A1B" w:rsidRPr="0072334B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0752762" w14:textId="77777777" w:rsidR="008B4A1B" w:rsidRPr="0072334B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0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74B052" w14:textId="77777777" w:rsidR="008B4A1B" w:rsidRPr="0072334B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1C9D0BD7" w14:textId="77777777" w:rsidR="008B4A1B" w:rsidRPr="0072334B" w:rsidRDefault="008B4A1B" w:rsidP="008B4A1B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4FDBE69C" w14:textId="77777777" w:rsidR="008B4A1B" w:rsidRPr="005C7208" w:rsidRDefault="008B4A1B" w:rsidP="008B4A1B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B4A1B" w:rsidRPr="0072334B" w14:paraId="046EC91A" w14:textId="77777777" w:rsidTr="008B4A1B">
        <w:tc>
          <w:tcPr>
            <w:tcW w:w="2717" w:type="dxa"/>
            <w:noWrap/>
          </w:tcPr>
          <w:p w14:paraId="7F46D0A7" w14:textId="77777777" w:rsidR="008B4A1B" w:rsidRPr="0072334B" w:rsidRDefault="008B4A1B" w:rsidP="008B4A1B">
            <w:pPr>
              <w:tabs>
                <w:tab w:val="left" w:pos="404"/>
              </w:tabs>
              <w:spacing w:line="26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noWrap/>
          </w:tcPr>
          <w:p w14:paraId="5ABF9DC3" w14:textId="77777777" w:rsidR="008B4A1B" w:rsidRPr="005C7208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2334B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04142EDD" w14:textId="77777777" w:rsidR="008B4A1B" w:rsidRPr="0072334B" w:rsidRDefault="008B4A1B" w:rsidP="008B4A1B">
            <w:pPr>
              <w:spacing w:line="26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55692C7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3549A280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64EBE9E8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  <w:noWrap/>
          </w:tcPr>
          <w:p w14:paraId="49794837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CD44524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</w:tcPr>
          <w:p w14:paraId="066D43C8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14:paraId="28CE10FF" w14:textId="77777777" w:rsidR="008B4A1B" w:rsidRPr="005C7208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2334B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B4A1B" w:rsidRPr="0072334B" w14:paraId="72ED97FE" w14:textId="77777777" w:rsidTr="008B4A1B">
        <w:tc>
          <w:tcPr>
            <w:tcW w:w="2717" w:type="dxa"/>
            <w:noWrap/>
          </w:tcPr>
          <w:p w14:paraId="2925A258" w14:textId="77777777" w:rsidR="008B4A1B" w:rsidRPr="0072334B" w:rsidRDefault="008B4A1B" w:rsidP="008B4A1B">
            <w:pPr>
              <w:tabs>
                <w:tab w:val="left" w:pos="404"/>
              </w:tabs>
              <w:spacing w:line="26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23D1D0C7" w14:textId="77777777" w:rsidR="008B4A1B" w:rsidRPr="0072334B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2334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14:paraId="43432EB8" w14:textId="77777777" w:rsidR="008B4A1B" w:rsidRPr="0072334B" w:rsidRDefault="008B4A1B" w:rsidP="008B4A1B">
            <w:pPr>
              <w:spacing w:line="26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03642D2D" w14:textId="77777777" w:rsidR="008B4A1B" w:rsidRPr="005C7208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525D324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0721E3F9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noWrap/>
          </w:tcPr>
          <w:p w14:paraId="3A337D68" w14:textId="77777777" w:rsidR="008B4A1B" w:rsidRPr="005C7208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45ED03A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</w:tcPr>
          <w:p w14:paraId="24672BEC" w14:textId="77777777" w:rsidR="008B4A1B" w:rsidRPr="0072334B" w:rsidRDefault="008B4A1B" w:rsidP="008B4A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14:paraId="250CB0F6" w14:textId="77777777" w:rsidR="008B4A1B" w:rsidRPr="0072334B" w:rsidRDefault="008B4A1B" w:rsidP="008B4A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2334B">
              <w:rPr>
                <w:rFonts w:ascii="Angsana New" w:hAnsi="Angsana New"/>
                <w:sz w:val="24"/>
                <w:szCs w:val="24"/>
              </w:rPr>
              <w:t>25</w:t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72334B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B4A1B" w:rsidRPr="0072334B" w14:paraId="40E4CE1B" w14:textId="77777777" w:rsidTr="008B4A1B">
        <w:tc>
          <w:tcPr>
            <w:tcW w:w="2717" w:type="dxa"/>
            <w:noWrap/>
          </w:tcPr>
          <w:p w14:paraId="1FECE82E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5E93FEC2" w14:textId="77777777" w:rsidR="008B4A1B" w:rsidRPr="0072334B" w:rsidRDefault="008B4A1B" w:rsidP="008B4A1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EA12E58" w14:textId="77777777" w:rsidR="008B4A1B" w:rsidRPr="0072334B" w:rsidRDefault="008B4A1B" w:rsidP="008B4A1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87BC5F4" w14:textId="77777777" w:rsidR="008B4A1B" w:rsidRPr="0072334B" w:rsidRDefault="008B4A1B" w:rsidP="008B4A1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F65EF56" w14:textId="77777777" w:rsidR="008B4A1B" w:rsidRPr="0072334B" w:rsidRDefault="008B4A1B" w:rsidP="008B4A1B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49BC44F" w14:textId="77777777" w:rsidR="008B4A1B" w:rsidRPr="0072334B" w:rsidRDefault="008B4A1B" w:rsidP="008B4A1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noWrap/>
          </w:tcPr>
          <w:p w14:paraId="66C6CD29" w14:textId="77777777" w:rsidR="008B4A1B" w:rsidRPr="0072334B" w:rsidRDefault="008B4A1B" w:rsidP="008B4A1B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73B97C27" w14:textId="77777777" w:rsidR="008B4A1B" w:rsidRPr="0072334B" w:rsidRDefault="008B4A1B" w:rsidP="008B4A1B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2DDCD157" w14:textId="77777777" w:rsidR="008B4A1B" w:rsidRPr="005C7208" w:rsidRDefault="008B4A1B" w:rsidP="008B4A1B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14:paraId="0B57C31C" w14:textId="77777777" w:rsidR="008B4A1B" w:rsidRPr="0072334B" w:rsidRDefault="008B4A1B" w:rsidP="008B4A1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4A1B" w:rsidRPr="0072334B" w14:paraId="63D54C44" w14:textId="77777777" w:rsidTr="008B4A1B">
        <w:tc>
          <w:tcPr>
            <w:tcW w:w="2717" w:type="dxa"/>
            <w:noWrap/>
          </w:tcPr>
          <w:p w14:paraId="24C3BFD8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04A399BD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68,063,213.89</w:t>
            </w:r>
          </w:p>
        </w:tc>
        <w:tc>
          <w:tcPr>
            <w:tcW w:w="143" w:type="dxa"/>
          </w:tcPr>
          <w:p w14:paraId="134D9A17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31D2133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600,001.42</w:t>
            </w:r>
          </w:p>
        </w:tc>
        <w:tc>
          <w:tcPr>
            <w:tcW w:w="145" w:type="dxa"/>
            <w:tcBorders>
              <w:left w:val="nil"/>
            </w:tcBorders>
          </w:tcPr>
          <w:p w14:paraId="2F8F67E3" w14:textId="77777777" w:rsidR="008B4A1B" w:rsidRPr="0072334B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B913872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7D2F441A" w14:textId="77777777" w:rsidR="008B4A1B" w:rsidRPr="005C7208" w:rsidRDefault="008B4A1B" w:rsidP="008B4A1B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19549FB8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(2,754,948.20)</w:t>
            </w:r>
          </w:p>
        </w:tc>
        <w:tc>
          <w:tcPr>
            <w:tcW w:w="142" w:type="dxa"/>
          </w:tcPr>
          <w:p w14:paraId="5E801C80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73D23F5A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65,908,267.11</w:t>
            </w:r>
          </w:p>
        </w:tc>
      </w:tr>
      <w:tr w:rsidR="008B4A1B" w:rsidRPr="0072334B" w14:paraId="2D7E85EB" w14:textId="77777777" w:rsidTr="008B4A1B">
        <w:trPr>
          <w:trHeight w:val="59"/>
        </w:trPr>
        <w:tc>
          <w:tcPr>
            <w:tcW w:w="2717" w:type="dxa"/>
            <w:noWrap/>
          </w:tcPr>
          <w:p w14:paraId="08DBAE30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6EB626F9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259,383,254.47</w:t>
            </w:r>
          </w:p>
        </w:tc>
        <w:tc>
          <w:tcPr>
            <w:tcW w:w="143" w:type="dxa"/>
          </w:tcPr>
          <w:p w14:paraId="5D021FDB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58D0913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126,300.00</w:t>
            </w:r>
          </w:p>
        </w:tc>
        <w:tc>
          <w:tcPr>
            <w:tcW w:w="145" w:type="dxa"/>
            <w:tcBorders>
              <w:left w:val="nil"/>
            </w:tcBorders>
          </w:tcPr>
          <w:p w14:paraId="7EA1E2AF" w14:textId="77777777" w:rsidR="008B4A1B" w:rsidRPr="0072334B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3824A0A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585F1BDA" w14:textId="77777777" w:rsidR="008B4A1B" w:rsidRPr="005C7208" w:rsidRDefault="008B4A1B" w:rsidP="008B4A1B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3BC5934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(8,962,420.70)</w:t>
            </w:r>
          </w:p>
        </w:tc>
        <w:tc>
          <w:tcPr>
            <w:tcW w:w="142" w:type="dxa"/>
          </w:tcPr>
          <w:p w14:paraId="7BB70604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376EB766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250,547,133.77</w:t>
            </w:r>
          </w:p>
        </w:tc>
      </w:tr>
      <w:tr w:rsidR="008B4A1B" w:rsidRPr="0072334B" w14:paraId="0786864C" w14:textId="77777777" w:rsidTr="008B4A1B">
        <w:trPr>
          <w:trHeight w:val="59"/>
        </w:trPr>
        <w:tc>
          <w:tcPr>
            <w:tcW w:w="2717" w:type="dxa"/>
            <w:noWrap/>
          </w:tcPr>
          <w:p w14:paraId="69E4553F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77A739A9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41,880,691.30</w:t>
            </w:r>
          </w:p>
        </w:tc>
        <w:tc>
          <w:tcPr>
            <w:tcW w:w="143" w:type="dxa"/>
          </w:tcPr>
          <w:p w14:paraId="655BF830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144D2394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498,447.84</w:t>
            </w:r>
          </w:p>
        </w:tc>
        <w:tc>
          <w:tcPr>
            <w:tcW w:w="145" w:type="dxa"/>
            <w:tcBorders>
              <w:left w:val="nil"/>
            </w:tcBorders>
          </w:tcPr>
          <w:p w14:paraId="6E5AABF2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783522F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noWrap/>
          </w:tcPr>
          <w:p w14:paraId="73F4A4DF" w14:textId="77777777" w:rsidR="008B4A1B" w:rsidRPr="005C7208" w:rsidRDefault="008B4A1B" w:rsidP="008B4A1B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B65EA03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CF3740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2B877B00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42,379,139.14</w:t>
            </w:r>
          </w:p>
        </w:tc>
      </w:tr>
      <w:tr w:rsidR="008B4A1B" w:rsidRPr="0072334B" w14:paraId="2397D2A4" w14:textId="77777777" w:rsidTr="008B4A1B">
        <w:trPr>
          <w:trHeight w:val="59"/>
        </w:trPr>
        <w:tc>
          <w:tcPr>
            <w:tcW w:w="2717" w:type="dxa"/>
            <w:noWrap/>
          </w:tcPr>
          <w:p w14:paraId="4EDAB62C" w14:textId="77777777" w:rsidR="008B4A1B" w:rsidRPr="005C7208" w:rsidRDefault="008B4A1B" w:rsidP="008B4A1B">
            <w:pPr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378BA867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64,412,681.49</w:t>
            </w:r>
          </w:p>
        </w:tc>
        <w:tc>
          <w:tcPr>
            <w:tcW w:w="143" w:type="dxa"/>
          </w:tcPr>
          <w:p w14:paraId="03C838E9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3BECAE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4,948,603.56</w:t>
            </w:r>
          </w:p>
        </w:tc>
        <w:tc>
          <w:tcPr>
            <w:tcW w:w="145" w:type="dxa"/>
            <w:tcBorders>
              <w:left w:val="nil"/>
            </w:tcBorders>
          </w:tcPr>
          <w:p w14:paraId="1CF3A53B" w14:textId="77777777" w:rsidR="008B4A1B" w:rsidRPr="0072334B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A168FFD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(3,145,215.56)</w:t>
            </w:r>
          </w:p>
        </w:tc>
        <w:tc>
          <w:tcPr>
            <w:tcW w:w="144" w:type="dxa"/>
          </w:tcPr>
          <w:p w14:paraId="5E9EC8A8" w14:textId="77777777" w:rsidR="008B4A1B" w:rsidRPr="005C7208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  <w:noWrap/>
          </w:tcPr>
          <w:p w14:paraId="0C84B684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134,673.00</w:t>
            </w:r>
          </w:p>
        </w:tc>
        <w:tc>
          <w:tcPr>
            <w:tcW w:w="142" w:type="dxa"/>
            <w:noWrap/>
          </w:tcPr>
          <w:p w14:paraId="5A5AA57E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628BADCF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66,350,742.49</w:t>
            </w:r>
          </w:p>
        </w:tc>
      </w:tr>
      <w:tr w:rsidR="008B4A1B" w:rsidRPr="0072334B" w14:paraId="25C50E6E" w14:textId="77777777" w:rsidTr="008B4A1B">
        <w:trPr>
          <w:trHeight w:val="59"/>
        </w:trPr>
        <w:tc>
          <w:tcPr>
            <w:tcW w:w="2717" w:type="dxa"/>
            <w:noWrap/>
          </w:tcPr>
          <w:p w14:paraId="12789B66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37EE45E9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46,660,249.99</w:t>
            </w:r>
          </w:p>
        </w:tc>
        <w:tc>
          <w:tcPr>
            <w:tcW w:w="143" w:type="dxa"/>
          </w:tcPr>
          <w:p w14:paraId="4AFCDBC7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1883CDB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284,133.09</w:t>
            </w:r>
          </w:p>
        </w:tc>
        <w:tc>
          <w:tcPr>
            <w:tcW w:w="145" w:type="dxa"/>
            <w:tcBorders>
              <w:left w:val="nil"/>
            </w:tcBorders>
          </w:tcPr>
          <w:p w14:paraId="4293760D" w14:textId="77777777" w:rsidR="008B4A1B" w:rsidRPr="0072334B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E24980E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(577,618.56)</w:t>
            </w:r>
          </w:p>
        </w:tc>
        <w:tc>
          <w:tcPr>
            <w:tcW w:w="144" w:type="dxa"/>
            <w:noWrap/>
          </w:tcPr>
          <w:p w14:paraId="4CEA27ED" w14:textId="77777777" w:rsidR="008B4A1B" w:rsidRPr="005C7208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</w:tcPr>
          <w:p w14:paraId="4E0A9CF1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33AE55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41B3B21E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46,366,764.52</w:t>
            </w:r>
          </w:p>
        </w:tc>
      </w:tr>
      <w:tr w:rsidR="008B4A1B" w:rsidRPr="0072334B" w14:paraId="1A5824BC" w14:textId="77777777" w:rsidTr="008B4A1B">
        <w:trPr>
          <w:trHeight w:val="59"/>
        </w:trPr>
        <w:tc>
          <w:tcPr>
            <w:tcW w:w="2717" w:type="dxa"/>
            <w:noWrap/>
          </w:tcPr>
          <w:p w14:paraId="13C74A29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8" w:type="dxa"/>
            <w:noWrap/>
          </w:tcPr>
          <w:p w14:paraId="5F74C336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594,400.66</w:t>
            </w:r>
          </w:p>
        </w:tc>
        <w:tc>
          <w:tcPr>
            <w:tcW w:w="143" w:type="dxa"/>
          </w:tcPr>
          <w:p w14:paraId="1D71D0ED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268D390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14,013,092.63</w:t>
            </w:r>
          </w:p>
        </w:tc>
        <w:tc>
          <w:tcPr>
            <w:tcW w:w="145" w:type="dxa"/>
            <w:tcBorders>
              <w:left w:val="nil"/>
            </w:tcBorders>
          </w:tcPr>
          <w:p w14:paraId="7A890F61" w14:textId="77777777" w:rsidR="008B4A1B" w:rsidRPr="0072334B" w:rsidRDefault="008B4A1B" w:rsidP="008B4A1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71FF4CB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FFF19FE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1894DDB2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(5,416,027.70)</w:t>
            </w:r>
          </w:p>
        </w:tc>
        <w:tc>
          <w:tcPr>
            <w:tcW w:w="142" w:type="dxa"/>
            <w:noWrap/>
          </w:tcPr>
          <w:p w14:paraId="2209C6E3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6C1FC868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9,191,465.59</w:t>
            </w:r>
          </w:p>
        </w:tc>
      </w:tr>
      <w:tr w:rsidR="008B4A1B" w:rsidRPr="0072334B" w14:paraId="6A347311" w14:textId="77777777" w:rsidTr="008B4A1B">
        <w:trPr>
          <w:trHeight w:val="59"/>
        </w:trPr>
        <w:tc>
          <w:tcPr>
            <w:tcW w:w="2717" w:type="dxa"/>
            <w:noWrap/>
          </w:tcPr>
          <w:p w14:paraId="428609F4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389E53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480,994,491.80</w:t>
            </w:r>
          </w:p>
        </w:tc>
        <w:tc>
          <w:tcPr>
            <w:tcW w:w="143" w:type="dxa"/>
          </w:tcPr>
          <w:p w14:paraId="361E90F9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AC6A7C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20,470,578.54</w:t>
            </w:r>
          </w:p>
        </w:tc>
        <w:tc>
          <w:tcPr>
            <w:tcW w:w="145" w:type="dxa"/>
            <w:tcBorders>
              <w:left w:val="nil"/>
            </w:tcBorders>
          </w:tcPr>
          <w:p w14:paraId="6A7E0291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35679D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(3,722,834.12)</w:t>
            </w:r>
          </w:p>
        </w:tc>
        <w:tc>
          <w:tcPr>
            <w:tcW w:w="144" w:type="dxa"/>
            <w:noWrap/>
          </w:tcPr>
          <w:p w14:paraId="3ED4E44D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84737F7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(16,998,723.60)</w:t>
            </w:r>
          </w:p>
        </w:tc>
        <w:tc>
          <w:tcPr>
            <w:tcW w:w="142" w:type="dxa"/>
          </w:tcPr>
          <w:p w14:paraId="2F3AB7FA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B0C2F7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480,743,512.62</w:t>
            </w:r>
          </w:p>
        </w:tc>
      </w:tr>
      <w:tr w:rsidR="008B4A1B" w:rsidRPr="0072334B" w14:paraId="2B5F8EDA" w14:textId="77777777" w:rsidTr="008B4A1B">
        <w:tc>
          <w:tcPr>
            <w:tcW w:w="2717" w:type="dxa"/>
            <w:noWrap/>
          </w:tcPr>
          <w:p w14:paraId="792F3E65" w14:textId="77777777" w:rsidR="008B4A1B" w:rsidRPr="005C7208" w:rsidRDefault="008B4A1B" w:rsidP="008B4A1B">
            <w:pPr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2479A620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9E6CFCC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6BEAB76" w14:textId="77777777" w:rsidR="008B4A1B" w:rsidRPr="0072334B" w:rsidRDefault="008B4A1B" w:rsidP="008B4A1B">
            <w:pPr>
              <w:tabs>
                <w:tab w:val="center" w:pos="4536"/>
                <w:tab w:val="right" w:pos="9072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BC4AC59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7314D468" w14:textId="77777777" w:rsidR="008B4A1B" w:rsidRPr="0072334B" w:rsidRDefault="008B4A1B" w:rsidP="008B4A1B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1258036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6B456C9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1F721538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76A4CD29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4A1B" w:rsidRPr="0072334B" w14:paraId="47362FD5" w14:textId="77777777" w:rsidTr="008B4A1B">
        <w:trPr>
          <w:trHeight w:val="59"/>
        </w:trPr>
        <w:tc>
          <w:tcPr>
            <w:tcW w:w="2717" w:type="dxa"/>
            <w:noWrap/>
          </w:tcPr>
          <w:p w14:paraId="0BF8011D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8" w:type="dxa"/>
            <w:noWrap/>
          </w:tcPr>
          <w:p w14:paraId="444F66B0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13,602,208.02</w:t>
            </w:r>
          </w:p>
        </w:tc>
        <w:tc>
          <w:tcPr>
            <w:tcW w:w="143" w:type="dxa"/>
          </w:tcPr>
          <w:p w14:paraId="35234DC6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66B649F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3,262,306.04</w:t>
            </w:r>
          </w:p>
        </w:tc>
        <w:tc>
          <w:tcPr>
            <w:tcW w:w="145" w:type="dxa"/>
            <w:tcBorders>
              <w:left w:val="nil"/>
            </w:tcBorders>
          </w:tcPr>
          <w:p w14:paraId="00FFEA61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74CF2AB5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AA646AF" w14:textId="77777777" w:rsidR="008B4A1B" w:rsidRPr="0072334B" w:rsidRDefault="008B4A1B" w:rsidP="008B4A1B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67F2805D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5D3352FD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1503A0A2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16,864,514.06</w:t>
            </w:r>
          </w:p>
        </w:tc>
      </w:tr>
      <w:tr w:rsidR="008B4A1B" w:rsidRPr="0072334B" w14:paraId="4F699303" w14:textId="77777777" w:rsidTr="008B4A1B">
        <w:trPr>
          <w:trHeight w:val="59"/>
        </w:trPr>
        <w:tc>
          <w:tcPr>
            <w:tcW w:w="2717" w:type="dxa"/>
            <w:noWrap/>
          </w:tcPr>
          <w:p w14:paraId="04D5D513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1A5BF373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87,943,244.78</w:t>
            </w:r>
          </w:p>
        </w:tc>
        <w:tc>
          <w:tcPr>
            <w:tcW w:w="143" w:type="dxa"/>
          </w:tcPr>
          <w:p w14:paraId="5497496F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AE90C2D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12,283,104.74</w:t>
            </w:r>
          </w:p>
        </w:tc>
        <w:tc>
          <w:tcPr>
            <w:tcW w:w="145" w:type="dxa"/>
            <w:tcBorders>
              <w:left w:val="nil"/>
            </w:tcBorders>
          </w:tcPr>
          <w:p w14:paraId="698506EB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F6746C7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8131F3B" w14:textId="77777777" w:rsidR="008B4A1B" w:rsidRPr="0072334B" w:rsidRDefault="008B4A1B" w:rsidP="008B4A1B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00A1D33C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(4,069,539.35)</w:t>
            </w:r>
          </w:p>
        </w:tc>
        <w:tc>
          <w:tcPr>
            <w:tcW w:w="142" w:type="dxa"/>
            <w:noWrap/>
          </w:tcPr>
          <w:p w14:paraId="5B314C22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14:paraId="0D429C0F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96,156,810.17</w:t>
            </w:r>
          </w:p>
        </w:tc>
      </w:tr>
      <w:tr w:rsidR="008B4A1B" w:rsidRPr="0072334B" w14:paraId="77C85128" w14:textId="77777777" w:rsidTr="008B4A1B">
        <w:trPr>
          <w:trHeight w:val="59"/>
        </w:trPr>
        <w:tc>
          <w:tcPr>
            <w:tcW w:w="2717" w:type="dxa"/>
            <w:noWrap/>
          </w:tcPr>
          <w:p w14:paraId="2039B056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602E8957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28,893,782.31</w:t>
            </w:r>
          </w:p>
        </w:tc>
        <w:tc>
          <w:tcPr>
            <w:tcW w:w="143" w:type="dxa"/>
          </w:tcPr>
          <w:p w14:paraId="7457ADFC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2BAA584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1,937,422.49</w:t>
            </w:r>
          </w:p>
        </w:tc>
        <w:tc>
          <w:tcPr>
            <w:tcW w:w="145" w:type="dxa"/>
            <w:tcBorders>
              <w:left w:val="nil"/>
            </w:tcBorders>
          </w:tcPr>
          <w:p w14:paraId="2D6C944B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981C4D5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268F313" w14:textId="77777777" w:rsidR="008B4A1B" w:rsidRPr="0072334B" w:rsidRDefault="008B4A1B" w:rsidP="008B4A1B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F41F59F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3078A6CF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1FA42912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30,831,204.80</w:t>
            </w:r>
          </w:p>
        </w:tc>
      </w:tr>
      <w:tr w:rsidR="008B4A1B" w:rsidRPr="0072334B" w14:paraId="280F4306" w14:textId="77777777" w:rsidTr="008B4A1B">
        <w:trPr>
          <w:trHeight w:val="59"/>
        </w:trPr>
        <w:tc>
          <w:tcPr>
            <w:tcW w:w="2717" w:type="dxa"/>
            <w:noWrap/>
          </w:tcPr>
          <w:p w14:paraId="5ADE5F85" w14:textId="77777777" w:rsidR="008B4A1B" w:rsidRPr="005C7208" w:rsidRDefault="008B4A1B" w:rsidP="008B4A1B">
            <w:pPr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2003520D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42,565,877.53</w:t>
            </w:r>
          </w:p>
        </w:tc>
        <w:tc>
          <w:tcPr>
            <w:tcW w:w="143" w:type="dxa"/>
          </w:tcPr>
          <w:p w14:paraId="3A6F834E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0D2538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7,102,072.60</w:t>
            </w:r>
          </w:p>
        </w:tc>
        <w:tc>
          <w:tcPr>
            <w:tcW w:w="145" w:type="dxa"/>
            <w:tcBorders>
              <w:left w:val="nil"/>
            </w:tcBorders>
          </w:tcPr>
          <w:p w14:paraId="0A59C60A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310F284E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(2,616,493.68)</w:t>
            </w:r>
          </w:p>
        </w:tc>
        <w:tc>
          <w:tcPr>
            <w:tcW w:w="144" w:type="dxa"/>
          </w:tcPr>
          <w:p w14:paraId="2D89F46E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2072ED5D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7408D49C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11D15DFC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47,051,456.45</w:t>
            </w:r>
          </w:p>
        </w:tc>
      </w:tr>
      <w:tr w:rsidR="008B4A1B" w:rsidRPr="0072334B" w14:paraId="07D86F73" w14:textId="77777777" w:rsidTr="008B4A1B">
        <w:trPr>
          <w:trHeight w:val="59"/>
        </w:trPr>
        <w:tc>
          <w:tcPr>
            <w:tcW w:w="2717" w:type="dxa"/>
            <w:noWrap/>
          </w:tcPr>
          <w:p w14:paraId="6C8AF2AD" w14:textId="77777777" w:rsidR="008B4A1B" w:rsidRPr="005C7208" w:rsidRDefault="008B4A1B" w:rsidP="008B4A1B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298CCB37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40,546,191.22</w:t>
            </w:r>
          </w:p>
        </w:tc>
        <w:tc>
          <w:tcPr>
            <w:tcW w:w="143" w:type="dxa"/>
          </w:tcPr>
          <w:p w14:paraId="195CB3E8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46E843B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2,271,837.96</w:t>
            </w:r>
          </w:p>
        </w:tc>
        <w:tc>
          <w:tcPr>
            <w:tcW w:w="145" w:type="dxa"/>
            <w:tcBorders>
              <w:left w:val="nil"/>
            </w:tcBorders>
          </w:tcPr>
          <w:p w14:paraId="6ED380B5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noWrap/>
          </w:tcPr>
          <w:p w14:paraId="42FD7F36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bCs/>
                <w:sz w:val="24"/>
                <w:szCs w:val="24"/>
              </w:rPr>
              <w:t>(577,615.56)</w:t>
            </w:r>
          </w:p>
        </w:tc>
        <w:tc>
          <w:tcPr>
            <w:tcW w:w="144" w:type="dxa"/>
          </w:tcPr>
          <w:p w14:paraId="12062458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10AD02C3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584FAE8E" w14:textId="77777777" w:rsidR="008B4A1B" w:rsidRPr="005C7208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14:paraId="03E874E0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42,240,413.62</w:t>
            </w:r>
          </w:p>
        </w:tc>
      </w:tr>
      <w:tr w:rsidR="008B4A1B" w:rsidRPr="0072334B" w14:paraId="4900E6AB" w14:textId="77777777" w:rsidTr="008B4A1B">
        <w:trPr>
          <w:trHeight w:val="59"/>
        </w:trPr>
        <w:tc>
          <w:tcPr>
            <w:tcW w:w="2717" w:type="dxa"/>
            <w:noWrap/>
          </w:tcPr>
          <w:p w14:paraId="1538397D" w14:textId="77777777" w:rsidR="008B4A1B" w:rsidRPr="005C7208" w:rsidRDefault="008B4A1B" w:rsidP="008B4A1B">
            <w:pPr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02386B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213,551,303.86</w:t>
            </w:r>
          </w:p>
        </w:tc>
        <w:tc>
          <w:tcPr>
            <w:tcW w:w="143" w:type="dxa"/>
          </w:tcPr>
          <w:p w14:paraId="553B29B3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9BBA725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26,856,743.83</w:t>
            </w:r>
          </w:p>
        </w:tc>
        <w:tc>
          <w:tcPr>
            <w:tcW w:w="145" w:type="dxa"/>
            <w:tcBorders>
              <w:left w:val="nil"/>
            </w:tcBorders>
          </w:tcPr>
          <w:p w14:paraId="0F081E98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8A7320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(3,194,109.24)</w:t>
            </w:r>
          </w:p>
        </w:tc>
        <w:tc>
          <w:tcPr>
            <w:tcW w:w="144" w:type="dxa"/>
          </w:tcPr>
          <w:p w14:paraId="6B6F7E85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55A3BC" w14:textId="77777777" w:rsidR="008B4A1B" w:rsidRPr="0072334B" w:rsidRDefault="008B4A1B" w:rsidP="008B4A1B">
            <w:pPr>
              <w:spacing w:line="280" w:lineRule="exact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(4,069,539.35)</w:t>
            </w:r>
          </w:p>
        </w:tc>
        <w:tc>
          <w:tcPr>
            <w:tcW w:w="142" w:type="dxa"/>
            <w:noWrap/>
          </w:tcPr>
          <w:p w14:paraId="03774109" w14:textId="77777777" w:rsidR="008B4A1B" w:rsidRPr="005C7208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106B2AA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233,144,399.10</w:t>
            </w:r>
          </w:p>
        </w:tc>
      </w:tr>
      <w:tr w:rsidR="008B4A1B" w:rsidRPr="0072334B" w14:paraId="59229261" w14:textId="77777777" w:rsidTr="008B4A1B">
        <w:trPr>
          <w:trHeight w:val="59"/>
        </w:trPr>
        <w:tc>
          <w:tcPr>
            <w:tcW w:w="2717" w:type="dxa"/>
            <w:shd w:val="clear" w:color="auto" w:fill="auto"/>
            <w:noWrap/>
          </w:tcPr>
          <w:p w14:paraId="429E0FD4" w14:textId="77777777" w:rsidR="008B4A1B" w:rsidRPr="005C7208" w:rsidRDefault="008B4A1B" w:rsidP="008B4A1B">
            <w:pPr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D20C76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3" w:type="dxa"/>
          </w:tcPr>
          <w:p w14:paraId="4934D98B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B8A78B3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5A451E47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A76CED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A0A7F7D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22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3FC9AB83" w14:textId="77777777" w:rsidR="008B4A1B" w:rsidRPr="0072334B" w:rsidRDefault="008B4A1B" w:rsidP="008B4A1B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/>
                <w:sz w:val="24"/>
                <w:szCs w:val="24"/>
              </w:rPr>
              <w:tab/>
            </w:r>
            <w:r w:rsidRPr="0072334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36C596E8" w14:textId="77777777" w:rsidR="008B4A1B" w:rsidRPr="005C7208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53B25B6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8B4A1B" w:rsidRPr="0072334B" w14:paraId="61081BB6" w14:textId="77777777" w:rsidTr="008B4A1B">
        <w:trPr>
          <w:trHeight w:val="59"/>
        </w:trPr>
        <w:tc>
          <w:tcPr>
            <w:tcW w:w="2717" w:type="dxa"/>
            <w:noWrap/>
          </w:tcPr>
          <w:p w14:paraId="1E567639" w14:textId="77777777" w:rsidR="008B4A1B" w:rsidRPr="005C7208" w:rsidRDefault="008B4A1B" w:rsidP="008B4A1B">
            <w:pPr>
              <w:spacing w:line="28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6021A28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265,851,287.68</w:t>
            </w:r>
          </w:p>
        </w:tc>
        <w:tc>
          <w:tcPr>
            <w:tcW w:w="143" w:type="dxa"/>
          </w:tcPr>
          <w:p w14:paraId="49B26C3D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CEF35CD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5FEFEAEA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213ED00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177D23F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0CC98C0A" w14:textId="77777777" w:rsidR="008B4A1B" w:rsidRPr="0072334B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2B0E043F" w14:textId="77777777" w:rsidR="008B4A1B" w:rsidRPr="005C7208" w:rsidRDefault="008B4A1B" w:rsidP="008B4A1B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3C5A998" w14:textId="77777777" w:rsidR="008B4A1B" w:rsidRPr="0072334B" w:rsidRDefault="008B4A1B" w:rsidP="008B4A1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334B">
              <w:rPr>
                <w:rFonts w:ascii="Angsana New" w:hAnsi="Angsana New"/>
                <w:sz w:val="24"/>
                <w:szCs w:val="24"/>
              </w:rPr>
              <w:t>246,007,213.26</w:t>
            </w:r>
          </w:p>
        </w:tc>
      </w:tr>
    </w:tbl>
    <w:p w14:paraId="60C1F231" w14:textId="77777777" w:rsidR="0072334B" w:rsidRPr="0072334B" w:rsidRDefault="0072334B" w:rsidP="0072334B">
      <w:pPr>
        <w:rPr>
          <w:b/>
          <w:bCs/>
          <w:sz w:val="24"/>
          <w:szCs w:val="24"/>
          <w:highlight w:val="yellow"/>
        </w:rPr>
      </w:pPr>
    </w:p>
    <w:p w14:paraId="6B347E95" w14:textId="10E76C8B" w:rsidR="003F03CE" w:rsidRPr="00922922" w:rsidRDefault="003F03CE" w:rsidP="0004219F">
      <w:pPr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C7208">
        <w:rPr>
          <w:rFonts w:asciiTheme="majorBidi" w:hAnsiTheme="majorBidi"/>
          <w:spacing w:val="-2"/>
          <w:sz w:val="32"/>
          <w:szCs w:val="32"/>
          <w:cs/>
        </w:rPr>
        <w:lastRenderedPageBreak/>
        <w:t xml:space="preserve">ณ วันที่ </w:t>
      </w:r>
      <w:r w:rsidRPr="00922922">
        <w:rPr>
          <w:rFonts w:asciiTheme="majorBidi" w:hAnsiTheme="majorBidi"/>
          <w:spacing w:val="-2"/>
          <w:sz w:val="32"/>
          <w:szCs w:val="32"/>
        </w:rPr>
        <w:t>31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 w:rsidRPr="00922922">
        <w:rPr>
          <w:rFonts w:asciiTheme="majorBidi" w:hAnsiTheme="majorBidi"/>
          <w:spacing w:val="-2"/>
          <w:sz w:val="32"/>
          <w:szCs w:val="32"/>
        </w:rPr>
        <w:t>2565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Pr="00922922">
        <w:rPr>
          <w:rFonts w:asciiTheme="majorBidi" w:hAnsiTheme="majorBidi"/>
          <w:spacing w:val="-2"/>
          <w:sz w:val="32"/>
          <w:szCs w:val="32"/>
        </w:rPr>
        <w:t>2564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เครื่องจักรและ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ยานพาหนะ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ของบริษัทและบริษัทย่อย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อยู่ภายใต้สัญญาเช่า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ซิ้อมี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มูลค่าสุทธิตามบัญชีจำนวน</w:t>
      </w:r>
      <w:r w:rsidR="00E74D11" w:rsidRPr="005C7208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763311" w:rsidRPr="00922922">
        <w:rPr>
          <w:rFonts w:asciiTheme="majorBidi" w:hAnsiTheme="majorBidi"/>
          <w:spacing w:val="-2"/>
          <w:sz w:val="32"/>
          <w:szCs w:val="32"/>
        </w:rPr>
        <w:t xml:space="preserve">3.46 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ล้านบาท และ </w:t>
      </w:r>
      <w:r w:rsidRPr="00922922">
        <w:rPr>
          <w:rFonts w:asciiTheme="majorBidi" w:hAnsiTheme="majorBidi"/>
          <w:spacing w:val="-2"/>
          <w:sz w:val="32"/>
          <w:szCs w:val="32"/>
        </w:rPr>
        <w:t>6.35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ล้านบาท ตามลำดับ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(ดู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หมายเหตุ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073C6C">
        <w:rPr>
          <w:rFonts w:asciiTheme="majorBidi" w:hAnsiTheme="majorBidi"/>
          <w:spacing w:val="-2"/>
          <w:sz w:val="32"/>
          <w:szCs w:val="32"/>
        </w:rPr>
        <w:t>17</w:t>
      </w:r>
      <w:r w:rsidRPr="00922922">
        <w:rPr>
          <w:rFonts w:asciiTheme="majorBidi" w:hAnsiTheme="majorBidi" w:hint="cs"/>
          <w:spacing w:val="-2"/>
          <w:sz w:val="32"/>
          <w:szCs w:val="32"/>
        </w:rPr>
        <w:t xml:space="preserve">) </w:t>
      </w:r>
    </w:p>
    <w:p w14:paraId="57E9019B" w14:textId="0C41AFE3" w:rsidR="003F03CE" w:rsidRPr="00922922" w:rsidRDefault="003F03CE" w:rsidP="0004219F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922922">
        <w:rPr>
          <w:rFonts w:asciiTheme="majorBidi" w:hAnsiTheme="majorBidi"/>
          <w:spacing w:val="-2"/>
          <w:sz w:val="32"/>
          <w:szCs w:val="32"/>
        </w:rPr>
        <w:t>2565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Pr="00922922">
        <w:rPr>
          <w:rFonts w:asciiTheme="majorBidi" w:hAnsiTheme="majorBidi"/>
          <w:spacing w:val="-2"/>
          <w:sz w:val="32"/>
          <w:szCs w:val="32"/>
        </w:rPr>
        <w:t>2564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5C7208">
        <w:rPr>
          <w:rFonts w:asciiTheme="majorBidi" w:hAnsiTheme="majorBidi"/>
          <w:sz w:val="32"/>
          <w:szCs w:val="32"/>
          <w:cs/>
        </w:rPr>
        <w:t xml:space="preserve"> </w:t>
      </w:r>
      <w:r w:rsidR="0052096D">
        <w:rPr>
          <w:rFonts w:asciiTheme="majorBidi" w:hAnsiTheme="majorBidi"/>
          <w:sz w:val="32"/>
          <w:szCs w:val="32"/>
        </w:rPr>
        <w:t>15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5C7208">
        <w:rPr>
          <w:rFonts w:asciiTheme="majorBidi" w:hAnsiTheme="majorBidi"/>
          <w:sz w:val="32"/>
          <w:szCs w:val="32"/>
          <w:cs/>
        </w:rPr>
        <w:t xml:space="preserve">และ </w:t>
      </w:r>
      <w:r w:rsidR="0052096D">
        <w:rPr>
          <w:rFonts w:asciiTheme="majorBidi" w:hAnsiTheme="majorBidi"/>
          <w:sz w:val="32"/>
          <w:szCs w:val="32"/>
        </w:rPr>
        <w:t>18</w:t>
      </w:r>
      <w:r w:rsidRPr="00922922">
        <w:rPr>
          <w:rFonts w:asciiTheme="majorBidi" w:hAnsiTheme="majorBidi"/>
          <w:sz w:val="32"/>
          <w:szCs w:val="32"/>
        </w:rPr>
        <w:t xml:space="preserve">) </w:t>
      </w:r>
    </w:p>
    <w:p w14:paraId="65CF6ABF" w14:textId="642067AA" w:rsidR="0082101C" w:rsidRPr="005C7208" w:rsidRDefault="00E74D11" w:rsidP="00E74D11">
      <w:pPr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r w:rsidRPr="005C7208">
        <w:rPr>
          <w:rFonts w:asciiTheme="majorBidi" w:hAnsiTheme="majorBidi" w:hint="cs"/>
          <w:spacing w:val="-2"/>
          <w:sz w:val="32"/>
          <w:szCs w:val="32"/>
          <w:cs/>
        </w:rPr>
        <w:t xml:space="preserve">ในระหว่างปี </w:t>
      </w:r>
      <w:r w:rsidRPr="00E74D11">
        <w:rPr>
          <w:rFonts w:asciiTheme="majorBidi" w:hAnsiTheme="majorBidi"/>
          <w:spacing w:val="-2"/>
          <w:sz w:val="32"/>
          <w:szCs w:val="32"/>
        </w:rPr>
        <w:t xml:space="preserve">2564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บริษัทได้ให้บริษัทย่อยแห่งหนึ่งเช่าที่ดิน อาคารและคลังสินค้าบางส่วนที่จังหวัดชลบุรี</w:t>
      </w:r>
      <w:r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 xml:space="preserve">บริษัทจึงโอนสินทรัพย์ดังกล่าวจากบัญชีที่ดิน อาคารและอุปกรณ์ไปเป็นอสังหาริมทรัพย์เพื่อการลงทุนด้วยมูลค่าตามบัญชี </w:t>
      </w:r>
      <w:r>
        <w:rPr>
          <w:rFonts w:asciiTheme="majorBidi" w:hAnsiTheme="majorBidi"/>
          <w:spacing w:val="-2"/>
          <w:sz w:val="32"/>
          <w:szCs w:val="32"/>
        </w:rPr>
        <w:t xml:space="preserve">12.89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ล้านบาท</w:t>
      </w:r>
    </w:p>
    <w:p w14:paraId="120B8E5C" w14:textId="77777777" w:rsidR="00E74D11" w:rsidRPr="005C7208" w:rsidRDefault="00E74D11" w:rsidP="00E74D11">
      <w:pPr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  <w:cs/>
        </w:rPr>
      </w:pPr>
    </w:p>
    <w:p w14:paraId="0F6F3238" w14:textId="60E0C6F2" w:rsidR="00AB2305" w:rsidRPr="00922922" w:rsidRDefault="00AB2305" w:rsidP="00042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922922">
        <w:rPr>
          <w:rFonts w:ascii="Angsana New" w:eastAsia="Calibri" w:hAnsi="Angsana New"/>
          <w:b/>
          <w:bCs/>
          <w:sz w:val="32"/>
          <w:szCs w:val="32"/>
        </w:rPr>
        <w:t>1</w:t>
      </w:r>
      <w:r w:rsidR="00E8335F" w:rsidRPr="00922922">
        <w:rPr>
          <w:rFonts w:ascii="Angsana New" w:eastAsia="Calibri" w:hAnsi="Angsana New"/>
          <w:b/>
          <w:bCs/>
          <w:sz w:val="32"/>
          <w:szCs w:val="32"/>
        </w:rPr>
        <w:t>3</w:t>
      </w:r>
      <w:r w:rsidRPr="00922922">
        <w:rPr>
          <w:rFonts w:ascii="Angsana New" w:eastAsia="Calibri" w:hAnsi="Angsana New"/>
          <w:b/>
          <w:bCs/>
          <w:sz w:val="32"/>
          <w:szCs w:val="32"/>
        </w:rPr>
        <w:t>.</w:t>
      </w:r>
      <w:r w:rsidRPr="00922922">
        <w:rPr>
          <w:rFonts w:ascii="Angsana New" w:eastAsia="Calibri" w:hAnsi="Angsana New"/>
          <w:b/>
          <w:bCs/>
          <w:sz w:val="32"/>
          <w:szCs w:val="32"/>
        </w:rPr>
        <w:tab/>
      </w:r>
      <w:r w:rsidRPr="005C7208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BF3BEBA" w14:textId="77777777" w:rsidR="000429EA" w:rsidRPr="00922922" w:rsidRDefault="000429EA" w:rsidP="0052096D">
      <w:pPr>
        <w:spacing w:line="360" w:lineRule="exact"/>
        <w:ind w:left="85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47"/>
        <w:gridCol w:w="134"/>
        <w:gridCol w:w="1250"/>
        <w:gridCol w:w="134"/>
        <w:gridCol w:w="1241"/>
        <w:gridCol w:w="6"/>
      </w:tblGrid>
      <w:tr w:rsidR="00922922" w:rsidRPr="00922922" w14:paraId="07AF742D" w14:textId="77777777" w:rsidTr="00BB2C30">
        <w:trPr>
          <w:gridAfter w:val="1"/>
          <w:wAfter w:w="6" w:type="dxa"/>
          <w:cantSplit/>
          <w:trHeight w:val="90"/>
        </w:trPr>
        <w:tc>
          <w:tcPr>
            <w:tcW w:w="2948" w:type="dxa"/>
            <w:shd w:val="solid" w:color="FFFFFF" w:fill="auto"/>
          </w:tcPr>
          <w:p w14:paraId="0FDA6D7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49A630EB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63306E72" w14:textId="77777777" w:rsidTr="00BB2C30">
        <w:trPr>
          <w:gridAfter w:val="1"/>
          <w:wAfter w:w="6" w:type="dxa"/>
          <w:cantSplit/>
        </w:trPr>
        <w:tc>
          <w:tcPr>
            <w:tcW w:w="2948" w:type="dxa"/>
            <w:shd w:val="solid" w:color="FFFFFF" w:fill="auto"/>
          </w:tcPr>
          <w:p w14:paraId="71089CC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73E54B" w14:textId="77777777" w:rsidR="000429EA" w:rsidRPr="005C7208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922922" w14:paraId="0E9379FF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40A0386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1F360C0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7778A5BC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A7B0FC9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  <w:shd w:val="solid" w:color="FFFFFF" w:fill="auto"/>
          </w:tcPr>
          <w:p w14:paraId="0E1980D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0370846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</w:tc>
      </w:tr>
      <w:tr w:rsidR="00922922" w:rsidRPr="00922922" w14:paraId="567845E2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ABBEFAC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solid" w:color="FFFFFF" w:fill="auto"/>
          </w:tcPr>
          <w:p w14:paraId="26E670A1" w14:textId="0D0CCD68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34" w:type="dxa"/>
            <w:shd w:val="solid" w:color="FFFFFF" w:fill="auto"/>
          </w:tcPr>
          <w:p w14:paraId="717B8D7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EF7BFB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shd w:val="solid" w:color="FFFFFF" w:fill="auto"/>
          </w:tcPr>
          <w:p w14:paraId="1D740D00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solid" w:color="FFFFFF" w:fill="auto"/>
          </w:tcPr>
          <w:p w14:paraId="0823710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52B4AE1A" w14:textId="77777777" w:rsidR="000429EA" w:rsidRPr="005C7208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shd w:val="solid" w:color="FFFFFF" w:fill="auto"/>
          </w:tcPr>
          <w:p w14:paraId="788805F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155AC65B" w14:textId="4A8E072F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</w:tr>
      <w:tr w:rsidR="00922922" w:rsidRPr="00922922" w14:paraId="2EA08421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F1DCB1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922922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1505F37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05A3DE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41068630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256B82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solid" w:color="FFFFFF" w:fill="auto"/>
          </w:tcPr>
          <w:p w14:paraId="43E38C6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0B8E3C4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6AAA9EF1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670F404A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EF9B423" w14:textId="77777777" w:rsidR="009E3825" w:rsidRPr="00922922" w:rsidRDefault="009E3825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2C808DDD" w14:textId="22F4F0D3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75,178,400.47</w:t>
            </w:r>
          </w:p>
        </w:tc>
        <w:tc>
          <w:tcPr>
            <w:tcW w:w="134" w:type="dxa"/>
            <w:shd w:val="solid" w:color="FFFFFF" w:fill="auto"/>
          </w:tcPr>
          <w:p w14:paraId="5ACF2762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826BB1C" w14:textId="78EEDA52" w:rsidR="009E3825" w:rsidRPr="005C7208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634,135.05 </w:t>
            </w:r>
          </w:p>
        </w:tc>
        <w:tc>
          <w:tcPr>
            <w:tcW w:w="134" w:type="dxa"/>
            <w:shd w:val="clear" w:color="auto" w:fill="auto"/>
          </w:tcPr>
          <w:p w14:paraId="60E4F936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4B3976DD" w14:textId="5253F6C3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91EBDA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711F5CB" w14:textId="553C15BC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75,812,535.52 </w:t>
            </w:r>
          </w:p>
        </w:tc>
      </w:tr>
      <w:tr w:rsidR="00922922" w:rsidRPr="00922922" w14:paraId="2D4FC3FC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F224507" w14:textId="77777777" w:rsidR="009E3825" w:rsidRPr="005C7208" w:rsidRDefault="009E3825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70BEF7D4" w14:textId="66031BB8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15,978,620.36</w:t>
            </w:r>
          </w:p>
        </w:tc>
        <w:tc>
          <w:tcPr>
            <w:tcW w:w="134" w:type="dxa"/>
            <w:shd w:val="solid" w:color="FFFFFF" w:fill="auto"/>
          </w:tcPr>
          <w:p w14:paraId="69367B7F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A2C9E29" w14:textId="7E3A84D4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4,571,997.16</w:t>
            </w:r>
          </w:p>
        </w:tc>
        <w:tc>
          <w:tcPr>
            <w:tcW w:w="134" w:type="dxa"/>
            <w:shd w:val="clear" w:color="auto" w:fill="auto"/>
          </w:tcPr>
          <w:p w14:paraId="4CBC81BB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6C9BFEB" w14:textId="7A2E8954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D4842C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7DF51BE" w14:textId="7D1AB9CA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20,550,617.52</w:t>
            </w:r>
          </w:p>
        </w:tc>
      </w:tr>
      <w:tr w:rsidR="00922922" w:rsidRPr="00922922" w14:paraId="6C1ED687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681E6BD8" w14:textId="77777777" w:rsidR="009E3825" w:rsidRPr="00922922" w:rsidRDefault="009E3825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1C1A61" w14:textId="0368414A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91,157,020.83</w:t>
            </w:r>
          </w:p>
        </w:tc>
        <w:tc>
          <w:tcPr>
            <w:tcW w:w="134" w:type="dxa"/>
            <w:shd w:val="solid" w:color="FFFFFF" w:fill="auto"/>
          </w:tcPr>
          <w:p w14:paraId="3B2CDE12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50227E" w14:textId="085513BC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5,206,132.21</w:t>
            </w:r>
          </w:p>
        </w:tc>
        <w:tc>
          <w:tcPr>
            <w:tcW w:w="134" w:type="dxa"/>
            <w:shd w:val="clear" w:color="auto" w:fill="auto"/>
          </w:tcPr>
          <w:p w14:paraId="74482053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0D0737" w14:textId="66574A55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DA9496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82FC88" w14:textId="05567B30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96,363,153.04</w:t>
            </w:r>
          </w:p>
        </w:tc>
      </w:tr>
      <w:tr w:rsidR="00922922" w:rsidRPr="00922922" w14:paraId="3A5C9A80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7618F33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3638C1FB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A768B0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0C08B5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AF90B5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5B4F3775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0F7D31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4273A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231DE91D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0D9FF47F" w14:textId="77777777" w:rsidR="009E3825" w:rsidRPr="005C7208" w:rsidRDefault="009E3825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4C73775D" w14:textId="200B9528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27,084,723.73</w:t>
            </w:r>
          </w:p>
        </w:tc>
        <w:tc>
          <w:tcPr>
            <w:tcW w:w="134" w:type="dxa"/>
            <w:shd w:val="solid" w:color="FFFFFF" w:fill="auto"/>
          </w:tcPr>
          <w:p w14:paraId="04B712B7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E55A77B" w14:textId="498F849C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2,892,000.72 </w:t>
            </w:r>
          </w:p>
        </w:tc>
        <w:tc>
          <w:tcPr>
            <w:tcW w:w="134" w:type="dxa"/>
            <w:shd w:val="clear" w:color="auto" w:fill="auto"/>
          </w:tcPr>
          <w:p w14:paraId="370711F2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254838EC" w14:textId="26FCADB2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BC7E90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0050496F" w14:textId="247C27B4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29,976,724.45 </w:t>
            </w:r>
          </w:p>
        </w:tc>
      </w:tr>
      <w:tr w:rsidR="00922922" w:rsidRPr="00922922" w14:paraId="0EE90634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D84C372" w14:textId="77777777" w:rsidR="009E3825" w:rsidRPr="005C7208" w:rsidRDefault="009E3825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794AC055" w14:textId="17E12AF6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6,840,517.49</w:t>
            </w:r>
          </w:p>
        </w:tc>
        <w:tc>
          <w:tcPr>
            <w:tcW w:w="134" w:type="dxa"/>
            <w:shd w:val="solid" w:color="FFFFFF" w:fill="auto"/>
          </w:tcPr>
          <w:p w14:paraId="43C16781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DAC859E" w14:textId="21DF2FB6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2,205,194.70</w:t>
            </w:r>
          </w:p>
        </w:tc>
        <w:tc>
          <w:tcPr>
            <w:tcW w:w="134" w:type="dxa"/>
            <w:shd w:val="clear" w:color="auto" w:fill="auto"/>
          </w:tcPr>
          <w:p w14:paraId="0E8F02BA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1F6844A8" w14:textId="46A059E2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1EA583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8C0938A" w14:textId="4A0BF65D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9,045,712.19</w:t>
            </w:r>
          </w:p>
        </w:tc>
      </w:tr>
      <w:tr w:rsidR="00922922" w:rsidRPr="00922922" w14:paraId="38B85D6F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1C9FB01E" w14:textId="77777777" w:rsidR="009E3825" w:rsidRPr="00922922" w:rsidRDefault="009E3825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5341D5B" w14:textId="2CDB51CB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33,925,241.22</w:t>
            </w:r>
          </w:p>
        </w:tc>
        <w:tc>
          <w:tcPr>
            <w:tcW w:w="134" w:type="dxa"/>
            <w:shd w:val="solid" w:color="FFFFFF" w:fill="auto"/>
          </w:tcPr>
          <w:p w14:paraId="2B56F737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6B393" w14:textId="0A362732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5,097,195.42</w:t>
            </w:r>
          </w:p>
        </w:tc>
        <w:tc>
          <w:tcPr>
            <w:tcW w:w="134" w:type="dxa"/>
            <w:shd w:val="clear" w:color="auto" w:fill="auto"/>
          </w:tcPr>
          <w:p w14:paraId="1333E9E5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A0A15A" w14:textId="10A5133D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5AC526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4A1945" w14:textId="47F71CAF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39,022,436.64</w:t>
            </w:r>
          </w:p>
        </w:tc>
      </w:tr>
      <w:tr w:rsidR="00922922" w:rsidRPr="00922922" w14:paraId="62CBDBC1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13E53E59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C9599B2" w14:textId="7510D914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57,231,779.61</w:t>
            </w:r>
          </w:p>
        </w:tc>
        <w:tc>
          <w:tcPr>
            <w:tcW w:w="134" w:type="dxa"/>
            <w:shd w:val="solid" w:color="FFFFFF" w:fill="auto"/>
          </w:tcPr>
          <w:p w14:paraId="723638CC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52DE2F8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691D7B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79CEC46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21052E" w14:textId="77777777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D0A80D" w14:textId="77B7E7F3" w:rsidR="009E3825" w:rsidRPr="00922922" w:rsidRDefault="009E3825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57,340,716.40</w:t>
            </w:r>
          </w:p>
        </w:tc>
      </w:tr>
    </w:tbl>
    <w:p w14:paraId="5A79FC14" w14:textId="77777777" w:rsidR="00182DAC" w:rsidRPr="00922922" w:rsidRDefault="00182DAC"/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47"/>
        <w:gridCol w:w="134"/>
        <w:gridCol w:w="1250"/>
        <w:gridCol w:w="134"/>
        <w:gridCol w:w="1241"/>
        <w:gridCol w:w="6"/>
      </w:tblGrid>
      <w:tr w:rsidR="00922922" w:rsidRPr="00922922" w14:paraId="39DF22ED" w14:textId="77777777" w:rsidTr="00BB2C30">
        <w:trPr>
          <w:gridAfter w:val="1"/>
          <w:wAfter w:w="6" w:type="dxa"/>
          <w:cantSplit/>
          <w:trHeight w:val="90"/>
        </w:trPr>
        <w:tc>
          <w:tcPr>
            <w:tcW w:w="2948" w:type="dxa"/>
            <w:shd w:val="solid" w:color="FFFFFF" w:fill="auto"/>
          </w:tcPr>
          <w:p w14:paraId="5FC2868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44B048A1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1FF908DD" w14:textId="77777777" w:rsidTr="00BB2C30">
        <w:trPr>
          <w:gridAfter w:val="1"/>
          <w:wAfter w:w="6" w:type="dxa"/>
          <w:cantSplit/>
        </w:trPr>
        <w:tc>
          <w:tcPr>
            <w:tcW w:w="2948" w:type="dxa"/>
            <w:shd w:val="solid" w:color="FFFFFF" w:fill="auto"/>
          </w:tcPr>
          <w:p w14:paraId="404BC12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53DD3F4" w14:textId="77777777" w:rsidR="000429EA" w:rsidRPr="005C7208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922922" w14:paraId="0E3BC34A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2FD5DC3B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3A6E8406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3CCBA3A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B5351A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  <w:shd w:val="solid" w:color="FFFFFF" w:fill="auto"/>
          </w:tcPr>
          <w:p w14:paraId="767169A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77EE5B91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</w:tc>
      </w:tr>
      <w:tr w:rsidR="00922922" w:rsidRPr="00922922" w14:paraId="592F7F76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25BF99D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solid" w:color="FFFFFF" w:fill="auto"/>
          </w:tcPr>
          <w:p w14:paraId="427EA50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34" w:type="dxa"/>
            <w:shd w:val="solid" w:color="FFFFFF" w:fill="auto"/>
          </w:tcPr>
          <w:p w14:paraId="0F8DCD0C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FFEE1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shd w:val="solid" w:color="FFFFFF" w:fill="auto"/>
          </w:tcPr>
          <w:p w14:paraId="6E5EEDE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solid" w:color="FFFFFF" w:fill="auto"/>
          </w:tcPr>
          <w:p w14:paraId="4AD9C48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1F557AF0" w14:textId="77777777" w:rsidR="000429EA" w:rsidRPr="005C7208" w:rsidRDefault="000429EA" w:rsidP="00575005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shd w:val="solid" w:color="FFFFFF" w:fill="auto"/>
          </w:tcPr>
          <w:p w14:paraId="2D5A016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70F3EF4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922922" w:rsidRPr="00922922" w14:paraId="602D18E8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0E39B7B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922922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5748FBBC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5EE2D7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3D541E9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5F25EB81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solid" w:color="FFFFFF" w:fill="auto"/>
          </w:tcPr>
          <w:p w14:paraId="4CC8A89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48F8F5A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11F431F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3EFCF1EA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3D21701F" w14:textId="77777777" w:rsidR="000429EA" w:rsidRPr="00922922" w:rsidRDefault="000429EA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46D7280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74,476,449.28</w:t>
            </w:r>
          </w:p>
        </w:tc>
        <w:tc>
          <w:tcPr>
            <w:tcW w:w="134" w:type="dxa"/>
            <w:shd w:val="solid" w:color="FFFFFF" w:fill="auto"/>
          </w:tcPr>
          <w:p w14:paraId="47289646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B19D890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701,951.19</w:t>
            </w:r>
          </w:p>
        </w:tc>
        <w:tc>
          <w:tcPr>
            <w:tcW w:w="134" w:type="dxa"/>
            <w:shd w:val="clear" w:color="auto" w:fill="auto"/>
          </w:tcPr>
          <w:p w14:paraId="2996040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B26246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4ED69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488C073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75,178,400.47</w:t>
            </w:r>
          </w:p>
        </w:tc>
      </w:tr>
      <w:tr w:rsidR="00922922" w:rsidRPr="00922922" w14:paraId="408E0DD7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08D980C4" w14:textId="77777777" w:rsidR="000429EA" w:rsidRPr="005C7208" w:rsidRDefault="000429EA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1B2DA21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15,978,620.36</w:t>
            </w:r>
          </w:p>
        </w:tc>
        <w:tc>
          <w:tcPr>
            <w:tcW w:w="134" w:type="dxa"/>
            <w:shd w:val="solid" w:color="FFFFFF" w:fill="auto"/>
          </w:tcPr>
          <w:p w14:paraId="40B1143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46262F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7B92C5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8BA5EC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0D25ED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418C5B0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15,978,620.36</w:t>
            </w:r>
          </w:p>
        </w:tc>
      </w:tr>
      <w:tr w:rsidR="00922922" w:rsidRPr="00922922" w14:paraId="4688892B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24B5BE35" w14:textId="77777777" w:rsidR="000429EA" w:rsidRPr="00922922" w:rsidRDefault="000429EA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B4ECD9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90,455,069.64</w:t>
            </w:r>
          </w:p>
        </w:tc>
        <w:tc>
          <w:tcPr>
            <w:tcW w:w="134" w:type="dxa"/>
            <w:shd w:val="solid" w:color="FFFFFF" w:fill="auto"/>
          </w:tcPr>
          <w:p w14:paraId="49313D7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FFFE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701,951.19</w:t>
            </w:r>
          </w:p>
        </w:tc>
        <w:tc>
          <w:tcPr>
            <w:tcW w:w="134" w:type="dxa"/>
            <w:shd w:val="clear" w:color="auto" w:fill="auto"/>
          </w:tcPr>
          <w:p w14:paraId="5DDA376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8C8AD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5B73B4B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A4FE9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91,157,020.83</w:t>
            </w:r>
          </w:p>
        </w:tc>
      </w:tr>
      <w:tr w:rsidR="00922922" w:rsidRPr="00922922" w14:paraId="0ABB8C94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7F03033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solid" w:color="FFFFFF" w:fill="auto"/>
          </w:tcPr>
          <w:p w14:paraId="319E876E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9BE60F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79A29E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45BA9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4E14E802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3157FC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AD4A49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06087A2D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580CBB11" w14:textId="77777777" w:rsidR="000429EA" w:rsidRPr="005C7208" w:rsidRDefault="000429EA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6" w:type="dxa"/>
            <w:shd w:val="solid" w:color="FFFFFF" w:fill="auto"/>
          </w:tcPr>
          <w:p w14:paraId="7B7168F1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24,241,502.67</w:t>
            </w:r>
          </w:p>
        </w:tc>
        <w:tc>
          <w:tcPr>
            <w:tcW w:w="134" w:type="dxa"/>
            <w:shd w:val="solid" w:color="FFFFFF" w:fill="auto"/>
          </w:tcPr>
          <w:p w14:paraId="48D3E9B9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4BA47E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2,843,221.06</w:t>
            </w:r>
          </w:p>
        </w:tc>
        <w:tc>
          <w:tcPr>
            <w:tcW w:w="134" w:type="dxa"/>
            <w:shd w:val="clear" w:color="auto" w:fill="auto"/>
          </w:tcPr>
          <w:p w14:paraId="79665A9C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6AF1B1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B01EE5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0D9E1E99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27,084,723.73</w:t>
            </w:r>
          </w:p>
        </w:tc>
      </w:tr>
      <w:tr w:rsidR="00922922" w:rsidRPr="00922922" w14:paraId="0F51A49A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0E43B25E" w14:textId="77777777" w:rsidR="000429EA" w:rsidRPr="005C7208" w:rsidRDefault="000429EA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6" w:type="dxa"/>
            <w:shd w:val="solid" w:color="FFFFFF" w:fill="auto"/>
          </w:tcPr>
          <w:p w14:paraId="561E8575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5,100,989.09</w:t>
            </w:r>
          </w:p>
        </w:tc>
        <w:tc>
          <w:tcPr>
            <w:tcW w:w="134" w:type="dxa"/>
            <w:shd w:val="solid" w:color="FFFFFF" w:fill="auto"/>
          </w:tcPr>
          <w:p w14:paraId="6BF2B40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8F0E77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1,739,528.40</w:t>
            </w:r>
          </w:p>
        </w:tc>
        <w:tc>
          <w:tcPr>
            <w:tcW w:w="134" w:type="dxa"/>
            <w:shd w:val="clear" w:color="auto" w:fill="auto"/>
          </w:tcPr>
          <w:p w14:paraId="2CED0E0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1D412E0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8F1DC0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57547D5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6,840,517.49</w:t>
            </w:r>
          </w:p>
        </w:tc>
      </w:tr>
      <w:tr w:rsidR="00922922" w:rsidRPr="00922922" w14:paraId="04844156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4A2462D7" w14:textId="77777777" w:rsidR="000429EA" w:rsidRPr="00922922" w:rsidRDefault="000429EA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F0A31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29,342,491.76</w:t>
            </w:r>
          </w:p>
        </w:tc>
        <w:tc>
          <w:tcPr>
            <w:tcW w:w="134" w:type="dxa"/>
            <w:shd w:val="solid" w:color="FFFFFF" w:fill="auto"/>
          </w:tcPr>
          <w:p w14:paraId="5AAE03D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668C8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4,582,749.46</w:t>
            </w:r>
          </w:p>
        </w:tc>
        <w:tc>
          <w:tcPr>
            <w:tcW w:w="134" w:type="dxa"/>
            <w:shd w:val="clear" w:color="auto" w:fill="auto"/>
          </w:tcPr>
          <w:p w14:paraId="1C7EAF6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1BC7BA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BCA0516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31E0A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33,925,241.22</w:t>
            </w:r>
          </w:p>
        </w:tc>
      </w:tr>
      <w:tr w:rsidR="00922922" w:rsidRPr="00922922" w14:paraId="54ED104A" w14:textId="77777777" w:rsidTr="00BB2C30">
        <w:trPr>
          <w:cantSplit/>
        </w:trPr>
        <w:tc>
          <w:tcPr>
            <w:tcW w:w="2948" w:type="dxa"/>
            <w:shd w:val="solid" w:color="FFFFFF" w:fill="auto"/>
          </w:tcPr>
          <w:p w14:paraId="60CB2B79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hanging="59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6D4FB9B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61,112,577.88</w:t>
            </w:r>
          </w:p>
        </w:tc>
        <w:tc>
          <w:tcPr>
            <w:tcW w:w="134" w:type="dxa"/>
            <w:shd w:val="solid" w:color="FFFFFF" w:fill="auto"/>
          </w:tcPr>
          <w:p w14:paraId="2695805F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06A87F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EEE533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64DBA087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AA546D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75BD54" w14:textId="77777777" w:rsidR="000429EA" w:rsidRPr="00922922" w:rsidRDefault="000429EA" w:rsidP="0057500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57,231,779.61</w:t>
            </w:r>
          </w:p>
        </w:tc>
      </w:tr>
    </w:tbl>
    <w:p w14:paraId="0E2CBAC8" w14:textId="77777777" w:rsidR="00575005" w:rsidRDefault="00575005" w:rsidP="00073C6C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bookmarkStart w:id="3" w:name="_Hlk103089430"/>
    </w:p>
    <w:p w14:paraId="067CAFA4" w14:textId="63D21998" w:rsidR="009C249A" w:rsidRDefault="00190B83" w:rsidP="00FE223C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 w:hint="cs"/>
          <w:sz w:val="32"/>
          <w:szCs w:val="32"/>
          <w:cs/>
        </w:rPr>
        <w:lastRenderedPageBreak/>
        <w:t xml:space="preserve">บริษัทมีสัญญาเช่าที่ดินกับสำนักงานทรัพย์สิน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922922">
        <w:rPr>
          <w:rFonts w:asciiTheme="majorBidi" w:hAnsiTheme="majorBidi"/>
          <w:sz w:val="32"/>
          <w:szCs w:val="32"/>
        </w:rPr>
        <w:t>25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ปี สิ้นสุดวันที่ </w:t>
      </w:r>
      <w:r w:rsidRPr="00922922">
        <w:rPr>
          <w:rFonts w:asciiTheme="majorBidi" w:hAnsiTheme="majorBidi"/>
          <w:sz w:val="32"/>
          <w:szCs w:val="32"/>
        </w:rPr>
        <w:t>28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 w:rsidRPr="00922922">
        <w:rPr>
          <w:rFonts w:asciiTheme="majorBidi" w:hAnsiTheme="majorBidi"/>
          <w:sz w:val="32"/>
          <w:szCs w:val="32"/>
        </w:rPr>
        <w:t xml:space="preserve">2582 </w:t>
      </w:r>
      <w:r w:rsidRPr="005C7208">
        <w:rPr>
          <w:rFonts w:asciiTheme="majorBidi" w:hAnsiTheme="majorBidi" w:hint="cs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14:paraId="760E6EEE" w14:textId="19379AA5" w:rsidR="00AC1AB4" w:rsidRPr="005C7208" w:rsidRDefault="0021324D" w:rsidP="00FE223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FE223C">
        <w:rPr>
          <w:rFonts w:asciiTheme="majorBidi" w:hAnsiTheme="majorBidi"/>
          <w:sz w:val="32"/>
          <w:szCs w:val="32"/>
        </w:rPr>
        <w:t xml:space="preserve">4 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Pr="00FE223C">
        <w:rPr>
          <w:rFonts w:asciiTheme="majorBidi" w:hAnsiTheme="majorBidi"/>
          <w:sz w:val="32"/>
          <w:szCs w:val="32"/>
        </w:rPr>
        <w:t xml:space="preserve">2564 </w:t>
      </w:r>
      <w:r w:rsidR="00A07A5D" w:rsidRPr="005C7208">
        <w:rPr>
          <w:rFonts w:asciiTheme="majorBidi" w:hAnsiTheme="majorBidi"/>
          <w:sz w:val="32"/>
          <w:szCs w:val="32"/>
          <w:cs/>
        </w:rPr>
        <w:t>บริษัท</w:t>
      </w:r>
      <w:r w:rsidRPr="005C7208">
        <w:rPr>
          <w:rFonts w:asciiTheme="majorBidi" w:hAnsiTheme="majorBidi" w:hint="cs"/>
          <w:sz w:val="32"/>
          <w:szCs w:val="32"/>
          <w:cs/>
        </w:rPr>
        <w:t>ทำ</w:t>
      </w:r>
      <w:r w:rsidR="00A07A5D" w:rsidRPr="005C7208">
        <w:rPr>
          <w:rFonts w:asciiTheme="majorBidi" w:hAnsiTheme="majorBidi"/>
          <w:sz w:val="32"/>
          <w:szCs w:val="32"/>
          <w:cs/>
        </w:rPr>
        <w:t>สัญญาเช่า</w:t>
      </w:r>
      <w:r w:rsidR="00A07A5D" w:rsidRPr="005C7208">
        <w:rPr>
          <w:rFonts w:asciiTheme="majorBidi" w:hAnsiTheme="majorBidi" w:hint="cs"/>
          <w:sz w:val="32"/>
          <w:szCs w:val="32"/>
          <w:cs/>
        </w:rPr>
        <w:t>อาคาร</w:t>
      </w:r>
      <w:r w:rsidR="00A07A5D" w:rsidRPr="005C7208">
        <w:rPr>
          <w:rFonts w:asciiTheme="majorBidi" w:hAnsiTheme="majorBidi"/>
          <w:sz w:val="32"/>
          <w:szCs w:val="32"/>
          <w:cs/>
        </w:rPr>
        <w:t>กับสำนักงานทรัพย์สินพระมหากษัตริย์จำนวน</w:t>
      </w:r>
      <w:r w:rsidR="00A07A5D" w:rsidRPr="005C7208">
        <w:rPr>
          <w:rFonts w:asciiTheme="majorBidi" w:hAnsiTheme="majorBidi"/>
          <w:spacing w:val="-4"/>
          <w:sz w:val="32"/>
          <w:szCs w:val="32"/>
          <w:cs/>
        </w:rPr>
        <w:t>หนึ่ง</w:t>
      </w:r>
      <w:r w:rsidR="00A07A5D" w:rsidRPr="005C7208">
        <w:rPr>
          <w:rFonts w:asciiTheme="majorBidi" w:hAnsiTheme="majorBidi"/>
          <w:spacing w:val="-2"/>
          <w:sz w:val="32"/>
          <w:szCs w:val="32"/>
          <w:cs/>
        </w:rPr>
        <w:t>ฉบับเพื่อ</w:t>
      </w:r>
      <w:r w:rsidRPr="005C7208">
        <w:rPr>
          <w:rFonts w:ascii="Angsana New" w:hAnsi="Angsana New" w:hint="cs"/>
          <w:sz w:val="32"/>
          <w:szCs w:val="32"/>
          <w:cs/>
        </w:rPr>
        <w:t xml:space="preserve">เช่าตึกแถว </w:t>
      </w:r>
      <w:r w:rsidRPr="00922922">
        <w:rPr>
          <w:rFonts w:ascii="Angsana New" w:hAnsi="Angsana New" w:cstheme="majorBidi"/>
          <w:sz w:val="32"/>
          <w:szCs w:val="32"/>
        </w:rPr>
        <w:t xml:space="preserve">3 </w:t>
      </w:r>
      <w:r w:rsidRPr="005C7208">
        <w:rPr>
          <w:rFonts w:ascii="Angsana New" w:hAnsi="Angsana New" w:cstheme="majorBidi" w:hint="cs"/>
          <w:sz w:val="32"/>
          <w:szCs w:val="32"/>
          <w:cs/>
        </w:rPr>
        <w:t xml:space="preserve">ชั้นครึ่ง </w:t>
      </w:r>
      <w:r w:rsidR="00A07A5D" w:rsidRPr="005C7208">
        <w:rPr>
          <w:rFonts w:ascii="Angsana New" w:hAnsi="Angsana New" w:cstheme="majorBidi"/>
          <w:sz w:val="32"/>
          <w:szCs w:val="32"/>
          <w:cs/>
        </w:rPr>
        <w:t>มีกำหนด</w:t>
      </w:r>
      <w:r w:rsidRPr="005C7208">
        <w:rPr>
          <w:rFonts w:ascii="Angsana New" w:hAnsi="Angsana New" w:cstheme="majorBidi" w:hint="cs"/>
          <w:sz w:val="32"/>
          <w:szCs w:val="32"/>
          <w:cs/>
        </w:rPr>
        <w:t>ระยะ</w:t>
      </w:r>
      <w:r w:rsidR="00A07A5D" w:rsidRPr="005C7208">
        <w:rPr>
          <w:rFonts w:ascii="Angsana New" w:hAnsi="Angsana New" w:cstheme="majorBidi"/>
          <w:sz w:val="32"/>
          <w:szCs w:val="32"/>
          <w:cs/>
        </w:rPr>
        <w:t xml:space="preserve">เวลา </w:t>
      </w:r>
      <w:r w:rsidR="00A07A5D" w:rsidRPr="00922922">
        <w:rPr>
          <w:rFonts w:ascii="Angsana New" w:hAnsi="Angsana New"/>
          <w:sz w:val="32"/>
          <w:szCs w:val="32"/>
        </w:rPr>
        <w:t xml:space="preserve">3 </w:t>
      </w:r>
      <w:r w:rsidR="00A07A5D" w:rsidRPr="005C7208">
        <w:rPr>
          <w:rFonts w:ascii="Angsana New" w:hAnsi="Angsana New" w:hint="cs"/>
          <w:sz w:val="32"/>
          <w:szCs w:val="32"/>
          <w:cs/>
        </w:rPr>
        <w:t xml:space="preserve">ปี </w:t>
      </w:r>
      <w:r w:rsidRPr="005C7208">
        <w:rPr>
          <w:rFonts w:ascii="Angsana New" w:hAnsi="Angsana New" w:hint="cs"/>
          <w:sz w:val="32"/>
          <w:szCs w:val="32"/>
          <w:cs/>
        </w:rPr>
        <w:t>นับตั้งแต่วัน</w:t>
      </w:r>
      <w:r w:rsidR="00F049D2" w:rsidRPr="005C7208">
        <w:rPr>
          <w:rFonts w:ascii="Angsana New" w:hAnsi="Angsana New" w:hint="cs"/>
          <w:sz w:val="32"/>
          <w:szCs w:val="32"/>
          <w:cs/>
        </w:rPr>
        <w:t>ที่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 xml:space="preserve">1 </w:t>
      </w:r>
      <w:r w:rsidRPr="005C7208">
        <w:rPr>
          <w:rFonts w:ascii="Angsana New" w:hAnsi="Angsana New" w:hint="cs"/>
          <w:sz w:val="32"/>
          <w:szCs w:val="32"/>
          <w:cs/>
        </w:rPr>
        <w:t>ม</w:t>
      </w:r>
      <w:r w:rsidR="004A52E5" w:rsidRPr="005C7208">
        <w:rPr>
          <w:rFonts w:ascii="Angsana New" w:hAnsi="Angsana New" w:hint="cs"/>
          <w:sz w:val="32"/>
          <w:szCs w:val="32"/>
          <w:cs/>
        </w:rPr>
        <w:t>ีนาคม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 w:hint="cs"/>
          <w:sz w:val="32"/>
          <w:szCs w:val="32"/>
          <w:cs/>
        </w:rPr>
        <w:t>ถึง</w:t>
      </w:r>
      <w:r w:rsidR="00965723" w:rsidRPr="005C72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A52E5" w:rsidRPr="00922922">
        <w:rPr>
          <w:rFonts w:ascii="Angsana New" w:hAnsi="Angsana New"/>
          <w:sz w:val="32"/>
          <w:szCs w:val="32"/>
        </w:rPr>
        <w:t xml:space="preserve">28 </w:t>
      </w:r>
      <w:r w:rsidR="004A52E5" w:rsidRPr="005C7208">
        <w:rPr>
          <w:rFonts w:ascii="Angsana New" w:hAnsi="Angsana New" w:hint="cs"/>
          <w:sz w:val="32"/>
          <w:szCs w:val="32"/>
          <w:cs/>
        </w:rPr>
        <w:t>กุมภาพันธ์</w:t>
      </w:r>
      <w:r w:rsidR="00965723"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="00965723" w:rsidRPr="00FE223C">
        <w:rPr>
          <w:rFonts w:ascii="Angsana New" w:hAnsi="Angsana New"/>
          <w:sz w:val="32"/>
          <w:szCs w:val="32"/>
        </w:rPr>
        <w:t>2568</w:t>
      </w:r>
      <w:r w:rsidR="00EB555A" w:rsidRPr="00FE223C">
        <w:rPr>
          <w:rFonts w:ascii="Angsana New" w:hAnsi="Angsana New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ในอัตราค่าเช่าเดือนละ </w:t>
      </w:r>
      <w:r w:rsidRPr="00FE223C">
        <w:rPr>
          <w:rFonts w:asciiTheme="majorBidi" w:hAnsiTheme="majorBidi" w:cstheme="majorBidi"/>
          <w:sz w:val="32"/>
          <w:szCs w:val="32"/>
        </w:rPr>
        <w:t>17,800</w:t>
      </w:r>
      <w:r w:rsidR="00FE223C" w:rsidRPr="00FE223C">
        <w:rPr>
          <w:rFonts w:asciiTheme="majorBidi" w:hAnsiTheme="majorBidi" w:cstheme="majorBidi"/>
          <w:sz w:val="32"/>
          <w:szCs w:val="32"/>
        </w:rPr>
        <w:t>.00</w:t>
      </w:r>
      <w:r w:rsidRPr="00FE223C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โดยมีผลตอบแทนการประมูลจำนวนเงิน </w:t>
      </w:r>
      <w:r w:rsidR="00345FD1" w:rsidRPr="00FE223C">
        <w:rPr>
          <w:rFonts w:asciiTheme="majorBidi" w:hAnsiTheme="majorBidi" w:cstheme="majorBidi"/>
          <w:sz w:val="32"/>
          <w:szCs w:val="32"/>
        </w:rPr>
        <w:t>3.02</w:t>
      </w:r>
      <w:r w:rsidRPr="00FE223C">
        <w:rPr>
          <w:rFonts w:asciiTheme="majorBidi" w:hAnsiTheme="majorBidi" w:cstheme="majorBidi"/>
          <w:sz w:val="32"/>
          <w:szCs w:val="32"/>
        </w:rPr>
        <w:t xml:space="preserve"> </w:t>
      </w:r>
      <w:r w:rsidR="00FE223C">
        <w:rPr>
          <w:rFonts w:asciiTheme="majorBidi" w:hAnsiTheme="majorBidi" w:cstheme="majorBidi"/>
          <w:sz w:val="32"/>
          <w:szCs w:val="32"/>
        </w:rPr>
        <w:br/>
      </w:r>
      <w:r w:rsidR="00345FD1" w:rsidRPr="005C7208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บาท และมีเงินประกัน</w:t>
      </w:r>
      <w:r w:rsidR="00F1118B" w:rsidRPr="005C7208">
        <w:rPr>
          <w:rFonts w:asciiTheme="majorBidi" w:hAnsiTheme="majorBidi" w:cstheme="majorBidi" w:hint="cs"/>
          <w:sz w:val="32"/>
          <w:szCs w:val="32"/>
          <w:cs/>
        </w:rPr>
        <w:t xml:space="preserve">ค่าเช่าเป็นจำนวนเงิน </w:t>
      </w:r>
      <w:r w:rsidR="00E24062" w:rsidRPr="00922922">
        <w:rPr>
          <w:rFonts w:asciiTheme="majorBidi" w:hAnsiTheme="majorBidi" w:cstheme="majorBidi"/>
          <w:sz w:val="32"/>
          <w:szCs w:val="32"/>
        </w:rPr>
        <w:t>53</w:t>
      </w:r>
      <w:r w:rsidR="00F1118B" w:rsidRPr="00922922">
        <w:rPr>
          <w:rFonts w:asciiTheme="majorBidi" w:hAnsiTheme="majorBidi" w:cstheme="majorBidi"/>
          <w:sz w:val="32"/>
          <w:szCs w:val="32"/>
        </w:rPr>
        <w:t>,400</w:t>
      </w:r>
      <w:r w:rsidR="00FE223C">
        <w:rPr>
          <w:rFonts w:asciiTheme="majorBidi" w:hAnsiTheme="majorBidi" w:cstheme="majorBidi"/>
          <w:sz w:val="32"/>
          <w:szCs w:val="32"/>
        </w:rPr>
        <w:t>.00</w:t>
      </w:r>
      <w:r w:rsidR="00F1118B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F1118B" w:rsidRPr="005C7208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bookmarkEnd w:id="3"/>
    <w:p w14:paraId="5C0076F5" w14:textId="77777777" w:rsidR="0065111D" w:rsidRPr="00922922" w:rsidRDefault="0065111D" w:rsidP="00FE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="Angsana New" w:eastAsia="Calibri" w:hAnsi="Angsana New"/>
          <w:b/>
          <w:bCs/>
          <w:sz w:val="32"/>
          <w:szCs w:val="32"/>
        </w:rPr>
      </w:pPr>
    </w:p>
    <w:p w14:paraId="17E292A7" w14:textId="1401E61C" w:rsidR="004161F4" w:rsidRPr="00922922" w:rsidRDefault="006333F2" w:rsidP="00FE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14</w:t>
      </w:r>
      <w:r w:rsidR="004161F4" w:rsidRPr="00922922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922922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5C7208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DED3BAB" w14:textId="55E92CDD" w:rsidR="001A1F85" w:rsidRPr="00922922" w:rsidRDefault="001A1F85" w:rsidP="00FE223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922922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922922">
        <w:rPr>
          <w:rStyle w:val="PageNumber"/>
          <w:rFonts w:ascii="Angsana New" w:hAnsi="Angsana New"/>
          <w:sz w:val="32"/>
          <w:szCs w:val="32"/>
        </w:rPr>
        <w:t xml:space="preserve"> 31</w:t>
      </w:r>
      <w:r w:rsidRPr="005C7208">
        <w:rPr>
          <w:rStyle w:val="PageNumber"/>
          <w:rFonts w:ascii="Angsana New" w:hAnsi="Angsana New"/>
          <w:sz w:val="32"/>
          <w:szCs w:val="32"/>
          <w:cs/>
        </w:rPr>
        <w:t xml:space="preserve"> ธันวาคม</w:t>
      </w:r>
      <w:r w:rsidRPr="00922922">
        <w:rPr>
          <w:rFonts w:ascii="Angsana New" w:hAnsi="Angsana New"/>
          <w:sz w:val="32"/>
          <w:szCs w:val="32"/>
        </w:rPr>
        <w:t xml:space="preserve"> 2565</w:t>
      </w:r>
      <w:r w:rsidRPr="005C7208">
        <w:rPr>
          <w:rFonts w:ascii="Angsana New" w:hAnsi="Angsana New"/>
          <w:sz w:val="32"/>
          <w:szCs w:val="32"/>
          <w:cs/>
        </w:rPr>
        <w:t xml:space="preserve"> และ</w:t>
      </w:r>
      <w:r w:rsidRPr="00922922">
        <w:rPr>
          <w:rFonts w:ascii="Angsana New" w:hAnsi="Angsana New"/>
          <w:sz w:val="32"/>
          <w:szCs w:val="32"/>
        </w:rPr>
        <w:t xml:space="preserve"> 2564 </w:t>
      </w:r>
      <w:r w:rsidRPr="005C720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922922" w:rsidRPr="00922922" w14:paraId="0C3432A6" w14:textId="77777777" w:rsidTr="00FE223C">
        <w:tc>
          <w:tcPr>
            <w:tcW w:w="3685" w:type="dxa"/>
          </w:tcPr>
          <w:p w14:paraId="05C114BD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5B4549FC" w14:textId="2CFE1850" w:rsidR="00BE2BBD" w:rsidRPr="005C7208" w:rsidRDefault="00BE2BBD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15583B89" w14:textId="77777777" w:rsidTr="00FE223C">
        <w:tc>
          <w:tcPr>
            <w:tcW w:w="3685" w:type="dxa"/>
          </w:tcPr>
          <w:p w14:paraId="4987C593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5C7208" w:rsidRDefault="00BE2BBD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22922" w:rsidRPr="00922922" w14:paraId="400C90EE" w14:textId="77777777" w:rsidTr="00FE223C">
        <w:tc>
          <w:tcPr>
            <w:tcW w:w="3685" w:type="dxa"/>
          </w:tcPr>
          <w:p w14:paraId="74F0C5AB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3DC1539" w14:textId="77777777" w:rsidR="00BE2BBD" w:rsidRPr="005C7208" w:rsidRDefault="00BE2BBD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5BEB9CBA" w:rsidR="00BE2BBD" w:rsidRPr="005C7208" w:rsidRDefault="00BE2BBD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C19F4" w:rsidRPr="005C720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5C7208" w:rsidRDefault="00BE2BBD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922922" w:rsidRPr="00922922" w14:paraId="3AC735DA" w14:textId="77777777" w:rsidTr="00FE223C">
        <w:tc>
          <w:tcPr>
            <w:tcW w:w="3685" w:type="dxa"/>
          </w:tcPr>
          <w:p w14:paraId="3D20CF6E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EC2880D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5F6E6CA6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92292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EC42BEC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922922" w:rsidRDefault="00BE2BBD" w:rsidP="00FE223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5C7208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922922" w:rsidRDefault="00BE2BBD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618309AA" w14:textId="77777777" w:rsidR="001507FE" w:rsidRPr="00922922" w:rsidRDefault="001507FE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D337973" w14:textId="6A204532" w:rsidR="00BE2BBD" w:rsidRPr="00922922" w:rsidRDefault="001507FE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22922" w:rsidRPr="00922922" w14:paraId="31FADEEF" w14:textId="77777777" w:rsidTr="00FE223C">
        <w:tc>
          <w:tcPr>
            <w:tcW w:w="3685" w:type="dxa"/>
            <w:shd w:val="clear" w:color="auto" w:fill="auto"/>
          </w:tcPr>
          <w:p w14:paraId="0769B674" w14:textId="77777777" w:rsidR="00BE2BBD" w:rsidRPr="005C7208" w:rsidRDefault="00BE2BBD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7D8933D6" w14:textId="77777777" w:rsidR="00BE2BBD" w:rsidRPr="00922922" w:rsidRDefault="00BE2BBD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922922" w:rsidRDefault="00BE2BBD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922922" w:rsidRDefault="00BE2BBD" w:rsidP="00FE223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922922" w:rsidRDefault="00BE2BBD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922922" w:rsidRDefault="00BE2BBD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922922" w:rsidRDefault="00BE2BBD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922922" w:rsidRDefault="00BE2BBD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67112862" w14:textId="77777777" w:rsidTr="00FE223C">
        <w:tc>
          <w:tcPr>
            <w:tcW w:w="3685" w:type="dxa"/>
            <w:shd w:val="clear" w:color="auto" w:fill="auto"/>
          </w:tcPr>
          <w:p w14:paraId="00474C8C" w14:textId="00297C05" w:rsidR="00964934" w:rsidRPr="005C7208" w:rsidRDefault="00964934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4A50428B" w14:textId="397EF90F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4,199,701.82</w:t>
            </w:r>
          </w:p>
        </w:tc>
        <w:tc>
          <w:tcPr>
            <w:tcW w:w="141" w:type="dxa"/>
          </w:tcPr>
          <w:p w14:paraId="0415A45F" w14:textId="77777777" w:rsidR="00964934" w:rsidRPr="00922922" w:rsidRDefault="00964934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2BAECA22" w:rsidR="00964934" w:rsidRPr="005C7208" w:rsidRDefault="00A3500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1,753,745.43</w:t>
            </w:r>
          </w:p>
        </w:tc>
        <w:tc>
          <w:tcPr>
            <w:tcW w:w="141" w:type="dxa"/>
          </w:tcPr>
          <w:p w14:paraId="7BDB315C" w14:textId="77777777" w:rsidR="00964934" w:rsidRPr="00922922" w:rsidRDefault="00964934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2CAE927A" w:rsidR="00964934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964934" w:rsidRPr="00922922" w:rsidRDefault="00964934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6CA36ADA" w:rsidR="00964934" w:rsidRPr="00922922" w:rsidRDefault="00A3500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5,953,447.25</w:t>
            </w:r>
          </w:p>
        </w:tc>
      </w:tr>
      <w:tr w:rsidR="00922922" w:rsidRPr="00922922" w14:paraId="755C68E9" w14:textId="77777777" w:rsidTr="00FE223C">
        <w:tc>
          <w:tcPr>
            <w:tcW w:w="3685" w:type="dxa"/>
            <w:shd w:val="clear" w:color="auto" w:fill="auto"/>
          </w:tcPr>
          <w:p w14:paraId="6B2D520B" w14:textId="06FEFA24" w:rsidR="00FE223C" w:rsidRPr="005C7208" w:rsidRDefault="00964934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</w:t>
            </w:r>
            <w:r w:rsidR="00FE223C" w:rsidRPr="005C7208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เช่าเงินทุน</w:t>
            </w:r>
          </w:p>
        </w:tc>
        <w:tc>
          <w:tcPr>
            <w:tcW w:w="1162" w:type="dxa"/>
          </w:tcPr>
          <w:p w14:paraId="44B15766" w14:textId="7126E13C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277,178.55</w:t>
            </w:r>
          </w:p>
        </w:tc>
        <w:tc>
          <w:tcPr>
            <w:tcW w:w="141" w:type="dxa"/>
          </w:tcPr>
          <w:p w14:paraId="6272B101" w14:textId="77777777" w:rsidR="00964934" w:rsidRPr="00922922" w:rsidRDefault="00964934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4AEBF5F4" w:rsidR="00964934" w:rsidRPr="00922922" w:rsidRDefault="003C3C08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402,231.53</w:t>
            </w:r>
          </w:p>
        </w:tc>
        <w:tc>
          <w:tcPr>
            <w:tcW w:w="141" w:type="dxa"/>
          </w:tcPr>
          <w:p w14:paraId="67A9917A" w14:textId="77777777" w:rsidR="00964934" w:rsidRPr="00922922" w:rsidRDefault="00964934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403614B5" w:rsidR="00964934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964934" w:rsidRPr="00922922" w:rsidRDefault="00964934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30F93404" w:rsidR="00964934" w:rsidRPr="00922922" w:rsidRDefault="00A3500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679,410.08</w:t>
            </w:r>
          </w:p>
        </w:tc>
      </w:tr>
      <w:tr w:rsidR="00922922" w:rsidRPr="00922922" w14:paraId="5BDC9D11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18472766" w14:textId="77777777" w:rsidR="00964934" w:rsidRPr="005C7208" w:rsidRDefault="00964934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bottom"/>
          </w:tcPr>
          <w:p w14:paraId="7CBF27D4" w14:textId="1C6B05AA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12,682,675.69</w:t>
            </w:r>
          </w:p>
        </w:tc>
        <w:tc>
          <w:tcPr>
            <w:tcW w:w="141" w:type="dxa"/>
          </w:tcPr>
          <w:p w14:paraId="4C67DD8F" w14:textId="77777777" w:rsidR="00964934" w:rsidRPr="00922922" w:rsidRDefault="00964934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ABA65E" w14:textId="77E4B4E7" w:rsidR="00964934" w:rsidRPr="00922922" w:rsidRDefault="003C3C08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(3,974,159.96)</w:t>
            </w:r>
          </w:p>
        </w:tc>
        <w:tc>
          <w:tcPr>
            <w:tcW w:w="141" w:type="dxa"/>
            <w:vAlign w:val="bottom"/>
          </w:tcPr>
          <w:p w14:paraId="1F1A41D0" w14:textId="77777777" w:rsidR="00964934" w:rsidRPr="00922922" w:rsidRDefault="00964934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75C53B0B" w:rsidR="00964934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964934" w:rsidRPr="00922922" w:rsidRDefault="00964934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07D9F40F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8,708,515.73 </w:t>
            </w:r>
          </w:p>
        </w:tc>
      </w:tr>
      <w:tr w:rsidR="00922922" w:rsidRPr="00922922" w14:paraId="461F9F13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39827875" w14:textId="77777777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vAlign w:val="bottom"/>
          </w:tcPr>
          <w:p w14:paraId="5D53EDD4" w14:textId="76B3D79E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408,849.62</w:t>
            </w:r>
          </w:p>
        </w:tc>
        <w:tc>
          <w:tcPr>
            <w:tcW w:w="141" w:type="dxa"/>
          </w:tcPr>
          <w:p w14:paraId="77D7C93C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27F540B8" w:rsidR="00A40227" w:rsidRPr="00922922" w:rsidRDefault="00A3500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(0.20)</w:t>
            </w:r>
          </w:p>
        </w:tc>
        <w:tc>
          <w:tcPr>
            <w:tcW w:w="141" w:type="dxa"/>
            <w:vAlign w:val="bottom"/>
          </w:tcPr>
          <w:p w14:paraId="14258D9C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214705C1" w:rsidR="00A40227" w:rsidRPr="00922922" w:rsidRDefault="00964934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71E34826" w:rsidR="00A40227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408,849.</w:t>
            </w:r>
            <w:r w:rsidR="00A3500A" w:rsidRPr="009229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22922" w:rsidRPr="00922922" w14:paraId="0ACCAB46" w14:textId="77777777" w:rsidTr="00FE223C">
        <w:tc>
          <w:tcPr>
            <w:tcW w:w="3685" w:type="dxa"/>
            <w:shd w:val="clear" w:color="auto" w:fill="auto"/>
          </w:tcPr>
          <w:p w14:paraId="78F8393A" w14:textId="77777777" w:rsidR="00964934" w:rsidRPr="005C7208" w:rsidRDefault="00964934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65B8612D" w14:textId="13263343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634,757.49 </w:t>
            </w:r>
          </w:p>
        </w:tc>
        <w:tc>
          <w:tcPr>
            <w:tcW w:w="141" w:type="dxa"/>
          </w:tcPr>
          <w:p w14:paraId="6D74E5F8" w14:textId="77777777" w:rsidR="00964934" w:rsidRPr="00922922" w:rsidRDefault="00964934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5A349EA0" w:rsidR="00964934" w:rsidRPr="00922922" w:rsidRDefault="003C3C08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354,785.78</w:t>
            </w:r>
          </w:p>
        </w:tc>
        <w:tc>
          <w:tcPr>
            <w:tcW w:w="141" w:type="dxa"/>
          </w:tcPr>
          <w:p w14:paraId="04610739" w14:textId="77777777" w:rsidR="00964934" w:rsidRPr="00922922" w:rsidRDefault="00964934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2A77064A" w:rsidR="00964934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964934" w:rsidRPr="00922922" w:rsidRDefault="00964934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4BB4116D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989,543.27 </w:t>
            </w:r>
          </w:p>
        </w:tc>
      </w:tr>
      <w:tr w:rsidR="00922922" w:rsidRPr="00922922" w14:paraId="61A8FFC1" w14:textId="77777777" w:rsidTr="00FE223C">
        <w:tc>
          <w:tcPr>
            <w:tcW w:w="3685" w:type="dxa"/>
            <w:shd w:val="clear" w:color="auto" w:fill="auto"/>
          </w:tcPr>
          <w:p w14:paraId="68D34F01" w14:textId="642E9687" w:rsidR="00964934" w:rsidRPr="005C7208" w:rsidRDefault="00964934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0D8ACA82" w14:textId="1EEAB787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2,855,376.89 </w:t>
            </w:r>
          </w:p>
        </w:tc>
        <w:tc>
          <w:tcPr>
            <w:tcW w:w="141" w:type="dxa"/>
          </w:tcPr>
          <w:p w14:paraId="20879B58" w14:textId="77777777" w:rsidR="00964934" w:rsidRPr="00922922" w:rsidRDefault="00964934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2722B81A" w:rsidR="00964934" w:rsidRPr="00922922" w:rsidRDefault="00BF5E91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362,274.39</w:t>
            </w:r>
          </w:p>
        </w:tc>
        <w:tc>
          <w:tcPr>
            <w:tcW w:w="141" w:type="dxa"/>
          </w:tcPr>
          <w:p w14:paraId="1B74CAAE" w14:textId="77777777" w:rsidR="00964934" w:rsidRPr="00922922" w:rsidRDefault="00964934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6813BF79" w:rsidR="00964934" w:rsidRPr="00922922" w:rsidRDefault="0065461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(470,559.40)</w:t>
            </w:r>
          </w:p>
        </w:tc>
        <w:tc>
          <w:tcPr>
            <w:tcW w:w="142" w:type="dxa"/>
          </w:tcPr>
          <w:p w14:paraId="37F1540D" w14:textId="77777777" w:rsidR="00964934" w:rsidRPr="00922922" w:rsidRDefault="00964934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560D5F95" w:rsidR="00964934" w:rsidRPr="00922922" w:rsidRDefault="0096493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2,747,091.88 </w:t>
            </w:r>
          </w:p>
        </w:tc>
      </w:tr>
      <w:tr w:rsidR="00922922" w:rsidRPr="00922922" w14:paraId="59BB9BC8" w14:textId="77777777" w:rsidTr="00FE223C">
        <w:tc>
          <w:tcPr>
            <w:tcW w:w="3685" w:type="dxa"/>
            <w:shd w:val="clear" w:color="auto" w:fill="auto"/>
          </w:tcPr>
          <w:p w14:paraId="71651A4D" w14:textId="3AB346F2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</w:tcPr>
          <w:p w14:paraId="4EAEE9F8" w14:textId="6C394599" w:rsidR="00A40227" w:rsidRPr="00922922" w:rsidRDefault="00A40227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529B73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241C7" w14:textId="68E252CC" w:rsidR="00A40227" w:rsidRPr="00922922" w:rsidRDefault="009B2CE8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77,600.00</w:t>
            </w:r>
          </w:p>
        </w:tc>
        <w:tc>
          <w:tcPr>
            <w:tcW w:w="141" w:type="dxa"/>
          </w:tcPr>
          <w:p w14:paraId="68422F34" w14:textId="77777777" w:rsidR="00A40227" w:rsidRPr="00922922" w:rsidRDefault="00A40227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E19DBC5" w14:textId="4D8F45FC" w:rsidR="00A40227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7CD31C" w14:textId="4E6092ED" w:rsidR="00A40227" w:rsidRPr="00922922" w:rsidRDefault="00CE3D6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77,600.00</w:t>
            </w:r>
          </w:p>
        </w:tc>
      </w:tr>
      <w:tr w:rsidR="00922922" w:rsidRPr="00922922" w14:paraId="4375B8FE" w14:textId="77777777" w:rsidTr="00FE223C">
        <w:tc>
          <w:tcPr>
            <w:tcW w:w="3685" w:type="dxa"/>
          </w:tcPr>
          <w:p w14:paraId="2B688341" w14:textId="15F5BA29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0C3DCF1B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21,</w:t>
            </w:r>
            <w:r w:rsidR="00BB7CA2" w:rsidRPr="00922922">
              <w:rPr>
                <w:rFonts w:ascii="Angsana New" w:hAnsi="Angsana New"/>
                <w:sz w:val="24"/>
                <w:szCs w:val="24"/>
              </w:rPr>
              <w:t>0</w:t>
            </w:r>
            <w:r w:rsidRPr="00922922">
              <w:rPr>
                <w:rFonts w:ascii="Angsana New" w:hAnsi="Angsana New"/>
                <w:sz w:val="24"/>
                <w:szCs w:val="24"/>
              </w:rPr>
              <w:t>58,540.06</w:t>
            </w:r>
          </w:p>
        </w:tc>
        <w:tc>
          <w:tcPr>
            <w:tcW w:w="141" w:type="dxa"/>
          </w:tcPr>
          <w:p w14:paraId="44E24813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62923E9F" w:rsidR="00A40227" w:rsidRPr="00922922" w:rsidRDefault="00B118EF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="00A3500A" w:rsidRPr="00922922">
              <w:rPr>
                <w:rFonts w:ascii="Angsana New" w:hAnsi="Angsana New"/>
                <w:sz w:val="24"/>
                <w:szCs w:val="24"/>
              </w:rPr>
              <w:t>1,023,5</w:t>
            </w:r>
            <w:r w:rsidR="00376F62" w:rsidRPr="00922922">
              <w:rPr>
                <w:rFonts w:ascii="Angsana New" w:hAnsi="Angsana New"/>
                <w:sz w:val="24"/>
                <w:szCs w:val="24"/>
              </w:rPr>
              <w:t>2</w:t>
            </w:r>
            <w:r w:rsidR="00A3500A" w:rsidRPr="00922922">
              <w:rPr>
                <w:rFonts w:ascii="Angsana New" w:hAnsi="Angsana New"/>
                <w:sz w:val="24"/>
                <w:szCs w:val="24"/>
              </w:rPr>
              <w:t>3.03</w:t>
            </w:r>
            <w:r w:rsidRPr="009229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1D3746C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71B5B112" w:rsidR="00A40227" w:rsidRPr="00922922" w:rsidRDefault="00654614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(470,559.40)</w:t>
            </w:r>
          </w:p>
        </w:tc>
        <w:tc>
          <w:tcPr>
            <w:tcW w:w="142" w:type="dxa"/>
          </w:tcPr>
          <w:p w14:paraId="7682FE49" w14:textId="77777777" w:rsidR="00A40227" w:rsidRPr="00922922" w:rsidRDefault="00A40227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4A3FB82B" w:rsidR="00A40227" w:rsidRPr="00922922" w:rsidRDefault="00F930BF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A3500A" w:rsidRPr="00922922">
              <w:rPr>
                <w:rFonts w:asciiTheme="majorBidi" w:hAnsiTheme="majorBidi" w:cstheme="majorBidi"/>
                <w:sz w:val="24"/>
                <w:szCs w:val="24"/>
              </w:rPr>
              <w:t>564,457.63</w:t>
            </w:r>
          </w:p>
        </w:tc>
      </w:tr>
      <w:tr w:rsidR="00922922" w:rsidRPr="00922922" w14:paraId="0206D92F" w14:textId="77777777" w:rsidTr="00FE223C">
        <w:tc>
          <w:tcPr>
            <w:tcW w:w="3685" w:type="dxa"/>
          </w:tcPr>
          <w:p w14:paraId="40F60F38" w14:textId="77777777" w:rsidR="00A40227" w:rsidRPr="005C7208" w:rsidRDefault="00A40227" w:rsidP="00FE223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AB2B7A1" w14:textId="77777777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A40227" w:rsidRPr="00922922" w:rsidRDefault="00A40227" w:rsidP="00FE223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A40227" w:rsidRPr="00922922" w:rsidRDefault="00A40227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79FB9B83" w14:textId="77777777" w:rsidTr="00FE223C">
        <w:tc>
          <w:tcPr>
            <w:tcW w:w="3685" w:type="dxa"/>
            <w:shd w:val="clear" w:color="auto" w:fill="auto"/>
          </w:tcPr>
          <w:p w14:paraId="5BC68FCD" w14:textId="77777777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6B87A05C" w14:textId="1F68203E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(199,283.29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D1FE80D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1E8D5D22" w:rsidR="00A40227" w:rsidRPr="00922922" w:rsidRDefault="00D60C03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292,071.82</w:t>
            </w:r>
          </w:p>
        </w:tc>
        <w:tc>
          <w:tcPr>
            <w:tcW w:w="141" w:type="dxa"/>
          </w:tcPr>
          <w:p w14:paraId="55FD2B89" w14:textId="77777777" w:rsidR="00A40227" w:rsidRPr="00922922" w:rsidRDefault="00A40227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7E156CF2" w:rsidR="00A40227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C85FFA" w14:textId="77777777" w:rsidR="00A40227" w:rsidRPr="00922922" w:rsidRDefault="00A40227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5223F150" w:rsidR="00A40227" w:rsidRPr="00922922" w:rsidRDefault="00CE3D6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92,788.53</w:t>
            </w:r>
          </w:p>
        </w:tc>
      </w:tr>
      <w:tr w:rsidR="00922922" w:rsidRPr="00922922" w14:paraId="744F27CD" w14:textId="77777777" w:rsidTr="00FE223C">
        <w:tc>
          <w:tcPr>
            <w:tcW w:w="3685" w:type="dxa"/>
            <w:shd w:val="clear" w:color="auto" w:fill="auto"/>
          </w:tcPr>
          <w:p w14:paraId="4BAEBCE3" w14:textId="77777777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0CD696E9" w:rsidR="00A40227" w:rsidRPr="005C7208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(199,283.29)</w:t>
            </w:r>
          </w:p>
        </w:tc>
        <w:tc>
          <w:tcPr>
            <w:tcW w:w="141" w:type="dxa"/>
          </w:tcPr>
          <w:p w14:paraId="20C6075F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16EB21FD" w:rsidR="00A40227" w:rsidRPr="00922922" w:rsidRDefault="00D60C03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292,071.82</w:t>
            </w:r>
          </w:p>
        </w:tc>
        <w:tc>
          <w:tcPr>
            <w:tcW w:w="141" w:type="dxa"/>
          </w:tcPr>
          <w:p w14:paraId="1F99D9DB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17016C90" w:rsidR="00A40227" w:rsidRPr="00922922" w:rsidRDefault="009B2CE8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A40227" w:rsidRPr="00922922" w:rsidRDefault="00A40227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6E2C0F85" w:rsidR="00A40227" w:rsidRPr="00922922" w:rsidRDefault="00D60C03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92,788.53</w:t>
            </w:r>
          </w:p>
        </w:tc>
      </w:tr>
      <w:tr w:rsidR="00A40227" w:rsidRPr="00922922" w14:paraId="33046209" w14:textId="77777777" w:rsidTr="00FE223C">
        <w:tc>
          <w:tcPr>
            <w:tcW w:w="3685" w:type="dxa"/>
            <w:shd w:val="clear" w:color="auto" w:fill="auto"/>
          </w:tcPr>
          <w:p w14:paraId="1BB6D8BD" w14:textId="780C5D01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FE223C"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3C7465F6" w:rsidR="00A40227" w:rsidRPr="005C7208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20,859,256.77</w:t>
            </w:r>
          </w:p>
        </w:tc>
        <w:tc>
          <w:tcPr>
            <w:tcW w:w="141" w:type="dxa"/>
          </w:tcPr>
          <w:p w14:paraId="79718489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06234A6F" w:rsidR="00A40227" w:rsidRPr="00922922" w:rsidRDefault="009932A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="00376F62" w:rsidRPr="00922922">
              <w:rPr>
                <w:rFonts w:ascii="Angsana New" w:hAnsi="Angsana New"/>
                <w:sz w:val="24"/>
                <w:szCs w:val="24"/>
              </w:rPr>
              <w:t>731,451.21</w:t>
            </w:r>
            <w:r w:rsidRPr="009229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F04658" w14:textId="77777777" w:rsidR="00A40227" w:rsidRPr="00922922" w:rsidRDefault="00A40227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4632022A" w:rsidR="00A40227" w:rsidRPr="00922922" w:rsidRDefault="00B118EF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(470,559.40)</w:t>
            </w:r>
          </w:p>
        </w:tc>
        <w:tc>
          <w:tcPr>
            <w:tcW w:w="142" w:type="dxa"/>
          </w:tcPr>
          <w:p w14:paraId="2363EA63" w14:textId="77777777" w:rsidR="00A40227" w:rsidRPr="00922922" w:rsidRDefault="00A40227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527FDECE" w:rsidR="00A40227" w:rsidRPr="00922922" w:rsidRDefault="00A3500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19,657,246.16</w:t>
            </w:r>
          </w:p>
        </w:tc>
      </w:tr>
    </w:tbl>
    <w:p w14:paraId="27FD3868" w14:textId="47FDD84C" w:rsidR="00FE223C" w:rsidRPr="005C7208" w:rsidRDefault="00FE223C">
      <w:pPr>
        <w:rPr>
          <w:cs/>
        </w:rPr>
      </w:pPr>
    </w:p>
    <w:p w14:paraId="705FAEC7" w14:textId="77777777" w:rsidR="00FE223C" w:rsidRPr="005C7208" w:rsidRDefault="00FE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C7208">
        <w:br w:type="page"/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922922" w:rsidRPr="00922922" w14:paraId="412D0F8E" w14:textId="77777777" w:rsidTr="00FE223C">
        <w:tc>
          <w:tcPr>
            <w:tcW w:w="3685" w:type="dxa"/>
          </w:tcPr>
          <w:p w14:paraId="0987B02B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357E165F" w14:textId="77777777" w:rsidR="00A40227" w:rsidRPr="005C7208" w:rsidRDefault="00A40227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7F0EE474" w14:textId="77777777" w:rsidTr="00FE223C">
        <w:tc>
          <w:tcPr>
            <w:tcW w:w="3685" w:type="dxa"/>
          </w:tcPr>
          <w:p w14:paraId="78BA9AA4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29CB808A" w14:textId="77777777" w:rsidR="00A40227" w:rsidRPr="005C7208" w:rsidRDefault="00A40227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22922" w:rsidRPr="00922922" w14:paraId="52BF3585" w14:textId="77777777" w:rsidTr="00FE223C">
        <w:tc>
          <w:tcPr>
            <w:tcW w:w="3685" w:type="dxa"/>
          </w:tcPr>
          <w:p w14:paraId="795F2A6D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2EB9434" w14:textId="77777777" w:rsidR="00A40227" w:rsidRPr="005C7208" w:rsidRDefault="00A40227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A16B6E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A31AF2" w14:textId="3F38090A" w:rsidR="00A40227" w:rsidRPr="005C7208" w:rsidRDefault="00A40227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C19F4" w:rsidRPr="005C720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DBAC4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A02A6A0" w14:textId="77777777" w:rsidR="00A40227" w:rsidRPr="005C7208" w:rsidRDefault="00A40227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922922" w:rsidRPr="00922922" w14:paraId="08A70FCC" w14:textId="77777777" w:rsidTr="00FE223C">
        <w:tc>
          <w:tcPr>
            <w:tcW w:w="3685" w:type="dxa"/>
          </w:tcPr>
          <w:p w14:paraId="0C7510A7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020C8846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5D4A259" w14:textId="48A87ABD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3964FDA9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2641841" w14:textId="77777777" w:rsidR="00A40227" w:rsidRPr="00922922" w:rsidRDefault="00A40227" w:rsidP="00FE223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50369FB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6F05791A" w14:textId="77777777" w:rsidR="00A40227" w:rsidRPr="005C7208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003E01E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6FB9BA88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35F93A" w14:textId="0C8EC84D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922922" w14:paraId="1063F63C" w14:textId="77777777" w:rsidTr="00FE223C">
        <w:tc>
          <w:tcPr>
            <w:tcW w:w="3685" w:type="dxa"/>
            <w:shd w:val="clear" w:color="auto" w:fill="auto"/>
          </w:tcPr>
          <w:p w14:paraId="0C15C3E7" w14:textId="77777777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3A0930A3" w14:textId="77777777" w:rsidR="00A40227" w:rsidRPr="00922922" w:rsidRDefault="00A40227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9BAE24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745526" w14:textId="77777777" w:rsidR="00A40227" w:rsidRPr="00922922" w:rsidRDefault="00A40227" w:rsidP="00FE223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1F363E1" w14:textId="77777777" w:rsidR="00A40227" w:rsidRPr="00922922" w:rsidRDefault="00A40227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4B76BF" w14:textId="77777777" w:rsidR="00A40227" w:rsidRPr="00922922" w:rsidRDefault="00A40227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174639" w14:textId="77777777" w:rsidR="00A40227" w:rsidRPr="00922922" w:rsidRDefault="00A40227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ED9B1A" w14:textId="77777777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35BC41B7" w14:textId="77777777" w:rsidTr="00FE223C">
        <w:tc>
          <w:tcPr>
            <w:tcW w:w="3685" w:type="dxa"/>
            <w:shd w:val="clear" w:color="auto" w:fill="auto"/>
          </w:tcPr>
          <w:p w14:paraId="65EA21B4" w14:textId="77777777" w:rsidR="00A40227" w:rsidRPr="005C7208" w:rsidRDefault="00A40227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621BE249" w14:textId="5AEA4041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2,465,281.94</w:t>
            </w:r>
          </w:p>
        </w:tc>
        <w:tc>
          <w:tcPr>
            <w:tcW w:w="141" w:type="dxa"/>
          </w:tcPr>
          <w:p w14:paraId="62C4F9F0" w14:textId="77777777" w:rsidR="00A40227" w:rsidRPr="00922922" w:rsidRDefault="00A40227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9B549D9" w14:textId="20EACA63" w:rsidR="00A40227" w:rsidRPr="005C7208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1,734,419.88</w:t>
            </w:r>
          </w:p>
        </w:tc>
        <w:tc>
          <w:tcPr>
            <w:tcW w:w="141" w:type="dxa"/>
          </w:tcPr>
          <w:p w14:paraId="7ADEE59E" w14:textId="77777777" w:rsidR="00A40227" w:rsidRPr="00922922" w:rsidRDefault="00A40227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1BCBCB" w14:textId="77777777" w:rsidR="00A40227" w:rsidRPr="00922922" w:rsidRDefault="00A40227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660C14" w14:textId="77777777" w:rsidR="00A40227" w:rsidRPr="00922922" w:rsidRDefault="00A40227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EA333B" w14:textId="32279F66" w:rsidR="00A40227" w:rsidRPr="00922922" w:rsidRDefault="00A40227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4,199,701.82</w:t>
            </w:r>
          </w:p>
        </w:tc>
      </w:tr>
      <w:tr w:rsidR="00FE223C" w:rsidRPr="00922922" w14:paraId="207CE88F" w14:textId="77777777" w:rsidTr="00FE223C">
        <w:tc>
          <w:tcPr>
            <w:tcW w:w="3685" w:type="dxa"/>
            <w:shd w:val="clear" w:color="auto" w:fill="auto"/>
          </w:tcPr>
          <w:p w14:paraId="1231D6E2" w14:textId="02FEDBF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1D0D67EE" w14:textId="10A1655A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58E869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BD8BA8B" w14:textId="6A630630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277,178.55</w:t>
            </w:r>
          </w:p>
        </w:tc>
        <w:tc>
          <w:tcPr>
            <w:tcW w:w="141" w:type="dxa"/>
          </w:tcPr>
          <w:p w14:paraId="04793B65" w14:textId="77777777" w:rsidR="00FE223C" w:rsidRPr="00922922" w:rsidRDefault="00FE223C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9E83D73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8A419E" w14:textId="77777777" w:rsidR="00FE223C" w:rsidRPr="00922922" w:rsidRDefault="00FE223C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03FFE5" w14:textId="351ADB8E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277,178.55</w:t>
            </w:r>
          </w:p>
        </w:tc>
      </w:tr>
      <w:tr w:rsidR="00FE223C" w:rsidRPr="00922922" w14:paraId="5EC12F08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72F26CCB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bottom"/>
          </w:tcPr>
          <w:p w14:paraId="5944A673" w14:textId="488D6C65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11,621,588.13</w:t>
            </w:r>
          </w:p>
        </w:tc>
        <w:tc>
          <w:tcPr>
            <w:tcW w:w="141" w:type="dxa"/>
          </w:tcPr>
          <w:p w14:paraId="39B2699D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C8A6BBA" w14:textId="73F1518D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1,061,087.56</w:t>
            </w:r>
          </w:p>
        </w:tc>
        <w:tc>
          <w:tcPr>
            <w:tcW w:w="141" w:type="dxa"/>
            <w:vAlign w:val="bottom"/>
          </w:tcPr>
          <w:p w14:paraId="3553812F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F8FADE8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60F8236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C031ECB" w14:textId="6265A5B5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12,682,675.69</w:t>
            </w:r>
          </w:p>
        </w:tc>
      </w:tr>
      <w:tr w:rsidR="00FE223C" w:rsidRPr="00922922" w14:paraId="0BC26ACA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34362537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1C3E8A9F" w14:textId="7BB9AF7D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373,218.16</w:t>
            </w:r>
          </w:p>
        </w:tc>
        <w:tc>
          <w:tcPr>
            <w:tcW w:w="141" w:type="dxa"/>
          </w:tcPr>
          <w:p w14:paraId="2658AEDC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38F122" w14:textId="0BD28091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35,631.46</w:t>
            </w:r>
          </w:p>
        </w:tc>
        <w:tc>
          <w:tcPr>
            <w:tcW w:w="141" w:type="dxa"/>
            <w:vAlign w:val="bottom"/>
          </w:tcPr>
          <w:p w14:paraId="2A877C92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C2B100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A0D1D2D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4250876" w14:textId="709309C3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408,849.62</w:t>
            </w:r>
          </w:p>
        </w:tc>
      </w:tr>
      <w:tr w:rsidR="00FE223C" w:rsidRPr="00922922" w14:paraId="7AADBB7E" w14:textId="77777777" w:rsidTr="00FE223C">
        <w:tc>
          <w:tcPr>
            <w:tcW w:w="3685" w:type="dxa"/>
            <w:shd w:val="clear" w:color="auto" w:fill="auto"/>
          </w:tcPr>
          <w:p w14:paraId="3C878BA5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3704FEA0" w14:textId="3FB9D06F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274,520.64</w:t>
            </w:r>
          </w:p>
        </w:tc>
        <w:tc>
          <w:tcPr>
            <w:tcW w:w="141" w:type="dxa"/>
          </w:tcPr>
          <w:p w14:paraId="55A9171E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2E8AF51" w14:textId="5CD8557B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360,236.85</w:t>
            </w:r>
          </w:p>
        </w:tc>
        <w:tc>
          <w:tcPr>
            <w:tcW w:w="141" w:type="dxa"/>
          </w:tcPr>
          <w:p w14:paraId="439A92F6" w14:textId="77777777" w:rsidR="00FE223C" w:rsidRPr="00922922" w:rsidRDefault="00FE223C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C04CDB9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54EA53" w14:textId="77777777" w:rsidR="00FE223C" w:rsidRPr="00922922" w:rsidRDefault="00FE223C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AE743A" w14:textId="53EA6517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634,757.49 </w:t>
            </w:r>
          </w:p>
        </w:tc>
      </w:tr>
      <w:tr w:rsidR="00FE223C" w:rsidRPr="00922922" w14:paraId="32BC0F7D" w14:textId="77777777" w:rsidTr="00FE223C">
        <w:tc>
          <w:tcPr>
            <w:tcW w:w="3685" w:type="dxa"/>
            <w:shd w:val="clear" w:color="auto" w:fill="auto"/>
          </w:tcPr>
          <w:p w14:paraId="75FEDCA9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4D644464" w14:textId="3D4671B0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2,550,572.88</w:t>
            </w:r>
          </w:p>
        </w:tc>
        <w:tc>
          <w:tcPr>
            <w:tcW w:w="141" w:type="dxa"/>
          </w:tcPr>
          <w:p w14:paraId="1AA09A0E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42C9E1" w14:textId="7254374F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304,804.01</w:t>
            </w:r>
          </w:p>
        </w:tc>
        <w:tc>
          <w:tcPr>
            <w:tcW w:w="141" w:type="dxa"/>
          </w:tcPr>
          <w:p w14:paraId="03477876" w14:textId="77777777" w:rsidR="00FE223C" w:rsidRPr="00922922" w:rsidRDefault="00FE223C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7E4F16D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0EC308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CF1FC" w14:textId="623508E2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2,855,376.89 </w:t>
            </w:r>
          </w:p>
        </w:tc>
      </w:tr>
      <w:tr w:rsidR="00FE223C" w:rsidRPr="00922922" w14:paraId="3BD8090A" w14:textId="77777777" w:rsidTr="00FE223C">
        <w:tc>
          <w:tcPr>
            <w:tcW w:w="3685" w:type="dxa"/>
          </w:tcPr>
          <w:p w14:paraId="20358BA5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13B06DE" w14:textId="41A6966F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17,285,181.75</w:t>
            </w:r>
          </w:p>
        </w:tc>
        <w:tc>
          <w:tcPr>
            <w:tcW w:w="141" w:type="dxa"/>
          </w:tcPr>
          <w:p w14:paraId="108348E5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7902F4B" w14:textId="0D83FAB8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3,773,358.31</w:t>
            </w:r>
          </w:p>
        </w:tc>
        <w:tc>
          <w:tcPr>
            <w:tcW w:w="141" w:type="dxa"/>
          </w:tcPr>
          <w:p w14:paraId="11730945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375850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43AA0A" w14:textId="77777777" w:rsidR="00FE223C" w:rsidRPr="00922922" w:rsidRDefault="00FE223C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9DF0538" w14:textId="6E749DDE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21,058,540.06</w:t>
            </w:r>
          </w:p>
        </w:tc>
      </w:tr>
      <w:tr w:rsidR="00FE223C" w:rsidRPr="00922922" w14:paraId="3B22DEF5" w14:textId="77777777" w:rsidTr="00FE223C">
        <w:tc>
          <w:tcPr>
            <w:tcW w:w="3685" w:type="dxa"/>
          </w:tcPr>
          <w:p w14:paraId="69DF9A59" w14:textId="77777777" w:rsidR="00FE223C" w:rsidRPr="005C7208" w:rsidRDefault="00FE223C" w:rsidP="00FE223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423140BE" w14:textId="77777777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8D8EE3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FAFA0D0" w14:textId="77777777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B91942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B0B070A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119F374" w14:textId="77777777" w:rsidR="00FE223C" w:rsidRPr="00922922" w:rsidRDefault="00FE223C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9DADD8" w14:textId="77777777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223C" w:rsidRPr="00922922" w14:paraId="1030F0C7" w14:textId="77777777" w:rsidTr="00FE223C">
        <w:tc>
          <w:tcPr>
            <w:tcW w:w="3685" w:type="dxa"/>
            <w:shd w:val="clear" w:color="auto" w:fill="auto"/>
          </w:tcPr>
          <w:p w14:paraId="43D02C47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243F8061" w14:textId="0C4F6301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1,103,729.86</w:t>
            </w:r>
          </w:p>
        </w:tc>
        <w:tc>
          <w:tcPr>
            <w:tcW w:w="141" w:type="dxa"/>
          </w:tcPr>
          <w:p w14:paraId="332CC1E3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16E13A" w14:textId="25CB021E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(1,303,013.15)</w:t>
            </w:r>
          </w:p>
        </w:tc>
        <w:tc>
          <w:tcPr>
            <w:tcW w:w="141" w:type="dxa"/>
          </w:tcPr>
          <w:p w14:paraId="23CB5E04" w14:textId="77777777" w:rsidR="00FE223C" w:rsidRPr="00922922" w:rsidRDefault="00FE223C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BE2812A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820D8F" w14:textId="77777777" w:rsidR="00FE223C" w:rsidRPr="00922922" w:rsidRDefault="00FE223C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4F16F7" w14:textId="18B96016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(199,283.29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223C" w:rsidRPr="00922922" w14:paraId="5B1C2560" w14:textId="77777777" w:rsidTr="00FE223C">
        <w:tc>
          <w:tcPr>
            <w:tcW w:w="3685" w:type="dxa"/>
            <w:shd w:val="clear" w:color="auto" w:fill="auto"/>
          </w:tcPr>
          <w:p w14:paraId="4091BD1D" w14:textId="77777777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210CB91" w14:textId="3E136A01" w:rsidR="00FE223C" w:rsidRPr="005C7208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1,103,729.86</w:t>
            </w:r>
          </w:p>
        </w:tc>
        <w:tc>
          <w:tcPr>
            <w:tcW w:w="141" w:type="dxa"/>
          </w:tcPr>
          <w:p w14:paraId="495E3ED6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F9D6452" w14:textId="27982E92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(1,303,013.15)</w:t>
            </w:r>
          </w:p>
        </w:tc>
        <w:tc>
          <w:tcPr>
            <w:tcW w:w="141" w:type="dxa"/>
          </w:tcPr>
          <w:p w14:paraId="141E69B2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DC98536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08679E" w14:textId="77777777" w:rsidR="00FE223C" w:rsidRPr="00922922" w:rsidRDefault="00FE223C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7C141B" w14:textId="1AA7D9B3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(199,283.29)</w:t>
            </w:r>
          </w:p>
        </w:tc>
      </w:tr>
      <w:tr w:rsidR="00FE223C" w:rsidRPr="00922922" w14:paraId="369E1E1C" w14:textId="77777777" w:rsidTr="00FE223C">
        <w:tc>
          <w:tcPr>
            <w:tcW w:w="3685" w:type="dxa"/>
            <w:shd w:val="clear" w:color="auto" w:fill="auto"/>
          </w:tcPr>
          <w:p w14:paraId="61D2BE59" w14:textId="745A3302" w:rsidR="00FE223C" w:rsidRPr="005C7208" w:rsidRDefault="00FE223C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6CDD3A71" w14:textId="3D8D3D28" w:rsidR="00FE223C" w:rsidRPr="005C7208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18,388,911.61</w:t>
            </w:r>
          </w:p>
        </w:tc>
        <w:tc>
          <w:tcPr>
            <w:tcW w:w="141" w:type="dxa"/>
          </w:tcPr>
          <w:p w14:paraId="7E17E048" w14:textId="77777777" w:rsidR="00FE223C" w:rsidRPr="00922922" w:rsidRDefault="00FE223C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5042543" w14:textId="5B192C0A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2,470,345.16</w:t>
            </w:r>
          </w:p>
        </w:tc>
        <w:tc>
          <w:tcPr>
            <w:tcW w:w="141" w:type="dxa"/>
          </w:tcPr>
          <w:p w14:paraId="3B1665F7" w14:textId="77777777" w:rsidR="00FE223C" w:rsidRPr="00922922" w:rsidRDefault="00FE223C" w:rsidP="00FE22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5527A7D" w14:textId="77777777" w:rsidR="00FE223C" w:rsidRPr="00922922" w:rsidRDefault="00FE223C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31EB5F" w14:textId="77777777" w:rsidR="00FE223C" w:rsidRPr="00922922" w:rsidRDefault="00FE223C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E1F6CD0" w14:textId="34577A3A" w:rsidR="00FE223C" w:rsidRPr="00922922" w:rsidRDefault="00FE223C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20,859,256.77</w:t>
            </w:r>
          </w:p>
        </w:tc>
      </w:tr>
      <w:tr w:rsidR="00FE223C" w:rsidRPr="00922922" w14:paraId="0474229F" w14:textId="77777777" w:rsidTr="00FE223C">
        <w:tc>
          <w:tcPr>
            <w:tcW w:w="3685" w:type="dxa"/>
          </w:tcPr>
          <w:p w14:paraId="22EEE544" w14:textId="77777777" w:rsidR="00FE223C" w:rsidRPr="00922922" w:rsidRDefault="00FE223C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41DE33C0" w14:textId="77777777" w:rsidR="00FE223C" w:rsidRPr="005C7208" w:rsidRDefault="00FE223C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3869AC6C" w14:textId="77777777" w:rsidR="00575005" w:rsidRDefault="00575005" w:rsidP="00FE223C">
      <w:pPr>
        <w:spacing w:line="300" w:lineRule="exact"/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922922" w:rsidRPr="00922922" w14:paraId="3029BFDB" w14:textId="77777777" w:rsidTr="00FE223C">
        <w:tc>
          <w:tcPr>
            <w:tcW w:w="3685" w:type="dxa"/>
          </w:tcPr>
          <w:p w14:paraId="6FDEBF45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4F5CA4C4" w14:textId="4118C1F6" w:rsidR="00C020BF" w:rsidRPr="005C7208" w:rsidRDefault="00C020BF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2EC8B121" w14:textId="77777777" w:rsidTr="00FE223C">
        <w:tc>
          <w:tcPr>
            <w:tcW w:w="3685" w:type="dxa"/>
          </w:tcPr>
          <w:p w14:paraId="4CB2076E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64D3DCC0" w14:textId="77777777" w:rsidR="00C020BF" w:rsidRPr="005C7208" w:rsidRDefault="00C020BF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922922" w14:paraId="77171C90" w14:textId="77777777" w:rsidTr="00FE223C">
        <w:tc>
          <w:tcPr>
            <w:tcW w:w="3685" w:type="dxa"/>
          </w:tcPr>
          <w:p w14:paraId="644010BC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8CEDCA9" w14:textId="77777777" w:rsidR="00C020BF" w:rsidRPr="005C7208" w:rsidRDefault="00C020BF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024815F2" w:rsidR="00C020BF" w:rsidRPr="005C7208" w:rsidRDefault="00C020BF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C19F4" w:rsidRPr="005C720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020BF" w:rsidRPr="005C7208" w:rsidRDefault="00C020BF" w:rsidP="00FE22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922922" w:rsidRPr="00922922" w14:paraId="66DEF5CF" w14:textId="77777777" w:rsidTr="00FE223C">
        <w:tc>
          <w:tcPr>
            <w:tcW w:w="3685" w:type="dxa"/>
          </w:tcPr>
          <w:p w14:paraId="4CAFAB89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0A547DEA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02F2B49F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39DCF4B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020BF" w:rsidRPr="00922922" w:rsidRDefault="00C020BF" w:rsidP="00FE223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020BF" w:rsidRPr="005C7208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020BF" w:rsidRPr="00922922" w:rsidRDefault="00C020BF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F05A831" w14:textId="77777777" w:rsidR="00A40227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25A8CFA" w14:textId="53C6ED32" w:rsidR="00C020BF" w:rsidRPr="00922922" w:rsidRDefault="00A40227" w:rsidP="00FE223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22922" w:rsidRPr="00922922" w14:paraId="753A7ECA" w14:textId="77777777" w:rsidTr="00FE223C">
        <w:tc>
          <w:tcPr>
            <w:tcW w:w="3685" w:type="dxa"/>
            <w:shd w:val="clear" w:color="auto" w:fill="auto"/>
          </w:tcPr>
          <w:p w14:paraId="1288FFBD" w14:textId="77777777" w:rsidR="00C020BF" w:rsidRPr="005C7208" w:rsidRDefault="00C020BF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2CC7B19B" w14:textId="77777777" w:rsidR="00C020BF" w:rsidRPr="00922922" w:rsidRDefault="00C020BF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C020BF" w:rsidRPr="00922922" w:rsidRDefault="00C020BF" w:rsidP="00FE223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C020BF" w:rsidRPr="00922922" w:rsidRDefault="00C020BF" w:rsidP="00FE223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C020BF" w:rsidRPr="00922922" w:rsidRDefault="00C020BF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C020BF" w:rsidRPr="00922922" w:rsidRDefault="00C020BF" w:rsidP="00FE223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C020BF" w:rsidRPr="00922922" w:rsidRDefault="00C020BF" w:rsidP="00FE22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C020BF" w:rsidRPr="00922922" w:rsidRDefault="00C020BF" w:rsidP="00FE223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0A132333" w14:textId="77777777" w:rsidTr="00FE223C">
        <w:tc>
          <w:tcPr>
            <w:tcW w:w="3685" w:type="dxa"/>
            <w:shd w:val="clear" w:color="auto" w:fill="auto"/>
          </w:tcPr>
          <w:p w14:paraId="601EF1F5" w14:textId="15DFF21E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  <w:vAlign w:val="center"/>
          </w:tcPr>
          <w:p w14:paraId="1E353779" w14:textId="47D83B25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2,789,543.68 </w:t>
            </w:r>
          </w:p>
        </w:tc>
        <w:tc>
          <w:tcPr>
            <w:tcW w:w="141" w:type="dxa"/>
            <w:vAlign w:val="center"/>
          </w:tcPr>
          <w:p w14:paraId="7A9DCCE8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12CAEA14" w14:textId="3D02A0DD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201,120.97 </w:t>
            </w:r>
          </w:p>
        </w:tc>
        <w:tc>
          <w:tcPr>
            <w:tcW w:w="141" w:type="dxa"/>
            <w:vAlign w:val="center"/>
          </w:tcPr>
          <w:p w14:paraId="0D82B63E" w14:textId="77777777" w:rsidR="00E12BEA" w:rsidRPr="00922922" w:rsidRDefault="00E12BEA" w:rsidP="00FE223C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6A962C1B" w14:textId="03E41F63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1E2701DF" w14:textId="77777777" w:rsidR="00E12BEA" w:rsidRPr="00922922" w:rsidRDefault="00E12BEA" w:rsidP="00FE223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7F775D" w14:textId="26904469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2,990,664.65 </w:t>
            </w:r>
          </w:p>
        </w:tc>
      </w:tr>
      <w:tr w:rsidR="00922922" w:rsidRPr="00922922" w14:paraId="5808D950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73B1053D" w14:textId="5348EB2C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center"/>
          </w:tcPr>
          <w:p w14:paraId="6922FAFB" w14:textId="36FB67EE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9,590,160.03 </w:t>
            </w:r>
          </w:p>
        </w:tc>
        <w:tc>
          <w:tcPr>
            <w:tcW w:w="141" w:type="dxa"/>
            <w:vAlign w:val="center"/>
          </w:tcPr>
          <w:p w14:paraId="7E0358E7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6176A16F" w14:textId="1B49121E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</w:rPr>
              <w:t xml:space="preserve"> (6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C7208">
              <w:rPr>
                <w:rFonts w:ascii="Angsana New" w:hAnsi="Angsana New" w:hint="cs"/>
                <w:sz w:val="24"/>
                <w:szCs w:val="24"/>
              </w:rPr>
              <w:t>108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C7208">
              <w:rPr>
                <w:rFonts w:ascii="Angsana New" w:hAnsi="Angsana New" w:hint="cs"/>
                <w:sz w:val="24"/>
                <w:szCs w:val="24"/>
              </w:rPr>
              <w:t xml:space="preserve">363.92) </w:t>
            </w:r>
          </w:p>
        </w:tc>
        <w:tc>
          <w:tcPr>
            <w:tcW w:w="141" w:type="dxa"/>
            <w:vAlign w:val="center"/>
          </w:tcPr>
          <w:p w14:paraId="1F1C018F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0748373" w14:textId="373ECF38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60E3849A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3630022" w14:textId="492E693B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3,481,796.11 </w:t>
            </w:r>
          </w:p>
        </w:tc>
      </w:tr>
      <w:tr w:rsidR="00922922" w:rsidRPr="00922922" w14:paraId="75B0213E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6685BE68" w14:textId="61C50BB4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vAlign w:val="center"/>
          </w:tcPr>
          <w:p w14:paraId="33E68EA6" w14:textId="37B02A12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318,380.05 </w:t>
            </w:r>
          </w:p>
        </w:tc>
        <w:tc>
          <w:tcPr>
            <w:tcW w:w="141" w:type="dxa"/>
            <w:vAlign w:val="center"/>
          </w:tcPr>
          <w:p w14:paraId="2EFB3B3D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771C7131" w14:textId="5D26ED8C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1" w:type="dxa"/>
            <w:vAlign w:val="center"/>
          </w:tcPr>
          <w:p w14:paraId="192F636F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A064BE7" w14:textId="309230C5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6E9AA7B2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E203C25" w14:textId="1F7D0C60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318,380.05 </w:t>
            </w:r>
          </w:p>
        </w:tc>
      </w:tr>
      <w:tr w:rsidR="00922922" w:rsidRPr="00922922" w14:paraId="0B98A198" w14:textId="77777777" w:rsidTr="00FE223C">
        <w:tc>
          <w:tcPr>
            <w:tcW w:w="3685" w:type="dxa"/>
            <w:shd w:val="clear" w:color="auto" w:fill="auto"/>
          </w:tcPr>
          <w:p w14:paraId="64D0BB11" w14:textId="13ABA77E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vAlign w:val="center"/>
          </w:tcPr>
          <w:p w14:paraId="36A57370" w14:textId="7ADA9A5C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488,064.88 </w:t>
            </w:r>
          </w:p>
        </w:tc>
        <w:tc>
          <w:tcPr>
            <w:tcW w:w="141" w:type="dxa"/>
            <w:vAlign w:val="center"/>
          </w:tcPr>
          <w:p w14:paraId="044A579F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331030A0" w14:textId="2D6C767A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238,946.12 </w:t>
            </w:r>
          </w:p>
        </w:tc>
        <w:tc>
          <w:tcPr>
            <w:tcW w:w="141" w:type="dxa"/>
            <w:vAlign w:val="center"/>
          </w:tcPr>
          <w:p w14:paraId="0F263701" w14:textId="77777777" w:rsidR="00E12BEA" w:rsidRPr="00922922" w:rsidRDefault="00E12BEA" w:rsidP="00FE223C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818E2C7" w14:textId="58EEF682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7DC0B5B8" w14:textId="77777777" w:rsidR="00E12BEA" w:rsidRPr="00922922" w:rsidRDefault="00E12BEA" w:rsidP="00FE223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5085458" w14:textId="0EA8E252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</w:rPr>
              <w:t xml:space="preserve">      727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5C7208">
              <w:rPr>
                <w:rFonts w:ascii="Angsana New" w:hAnsi="Angsana New" w:hint="cs"/>
                <w:sz w:val="24"/>
                <w:szCs w:val="24"/>
              </w:rPr>
              <w:t xml:space="preserve">011.00 </w:t>
            </w:r>
          </w:p>
        </w:tc>
      </w:tr>
      <w:tr w:rsidR="00922922" w:rsidRPr="00922922" w14:paraId="59888531" w14:textId="77777777" w:rsidTr="00FE223C">
        <w:tc>
          <w:tcPr>
            <w:tcW w:w="3685" w:type="dxa"/>
            <w:shd w:val="clear" w:color="auto" w:fill="auto"/>
          </w:tcPr>
          <w:p w14:paraId="65E949AF" w14:textId="6A31CF42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  <w:vAlign w:val="center"/>
          </w:tcPr>
          <w:p w14:paraId="41BCAA19" w14:textId="79EFA911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2,597,150.68 </w:t>
            </w:r>
          </w:p>
        </w:tc>
        <w:tc>
          <w:tcPr>
            <w:tcW w:w="141" w:type="dxa"/>
            <w:vAlign w:val="center"/>
          </w:tcPr>
          <w:p w14:paraId="7DD64DA8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216E184D" w14:textId="797ACEF3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305,042.4</w:t>
            </w:r>
            <w:r w:rsidR="00A5166D" w:rsidRPr="0092292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  <w:vAlign w:val="center"/>
          </w:tcPr>
          <w:p w14:paraId="17A6F59A" w14:textId="77777777" w:rsidR="00E12BEA" w:rsidRPr="00922922" w:rsidRDefault="00E12BEA" w:rsidP="00FE223C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B28CE30" w14:textId="42DC0BE1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(297,068.20) </w:t>
            </w:r>
          </w:p>
        </w:tc>
        <w:tc>
          <w:tcPr>
            <w:tcW w:w="142" w:type="dxa"/>
            <w:vAlign w:val="center"/>
          </w:tcPr>
          <w:p w14:paraId="677AFEF2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4937F53" w14:textId="1330BE3A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2,605,124.8</w:t>
            </w:r>
            <w:r w:rsidR="00A5166D" w:rsidRPr="00922922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922922" w:rsidRPr="00922922" w14:paraId="5435760E" w14:textId="77777777" w:rsidTr="00FE223C">
        <w:tc>
          <w:tcPr>
            <w:tcW w:w="3685" w:type="dxa"/>
          </w:tcPr>
          <w:p w14:paraId="656A9452" w14:textId="410A8998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900BB" w14:textId="3B4455E7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15,783,299.32 </w:t>
            </w:r>
          </w:p>
        </w:tc>
        <w:tc>
          <w:tcPr>
            <w:tcW w:w="141" w:type="dxa"/>
            <w:vAlign w:val="center"/>
          </w:tcPr>
          <w:p w14:paraId="6E2DD1D5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D7D8A7" w14:textId="1B40932D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(5,363,254.4</w:t>
            </w:r>
            <w:r w:rsidR="00A5166D" w:rsidRPr="00922922">
              <w:rPr>
                <w:rFonts w:ascii="Angsana New" w:hAnsi="Angsana New"/>
                <w:sz w:val="24"/>
                <w:szCs w:val="24"/>
              </w:rPr>
              <w:t>2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41" w:type="dxa"/>
            <w:vAlign w:val="center"/>
          </w:tcPr>
          <w:p w14:paraId="699F7DAB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504D4" w14:textId="17C9CE88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(297,068.20) </w:t>
            </w:r>
          </w:p>
        </w:tc>
        <w:tc>
          <w:tcPr>
            <w:tcW w:w="142" w:type="dxa"/>
            <w:vAlign w:val="center"/>
          </w:tcPr>
          <w:p w14:paraId="23B70E96" w14:textId="77777777" w:rsidR="00E12BEA" w:rsidRPr="00922922" w:rsidRDefault="00E12BEA" w:rsidP="00FE223C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7549A" w14:textId="6E22C496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10,122,976.</w:t>
            </w:r>
            <w:r w:rsidR="00A5166D" w:rsidRPr="00922922">
              <w:rPr>
                <w:rFonts w:ascii="Angsana New" w:hAnsi="Angsana New"/>
                <w:sz w:val="24"/>
                <w:szCs w:val="24"/>
              </w:rPr>
              <w:t>70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22922" w:rsidRPr="00922922" w14:paraId="2E68445A" w14:textId="77777777" w:rsidTr="00FE223C">
        <w:tc>
          <w:tcPr>
            <w:tcW w:w="3685" w:type="dxa"/>
          </w:tcPr>
          <w:p w14:paraId="4204EA93" w14:textId="03F93E3D" w:rsidR="00E12BEA" w:rsidRPr="005C7208" w:rsidRDefault="00E12BEA" w:rsidP="00FE223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center"/>
          </w:tcPr>
          <w:p w14:paraId="51A7ED0E" w14:textId="77777777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323E2241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14B4EE3C" w14:textId="77777777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C24265F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center"/>
          </w:tcPr>
          <w:p w14:paraId="11E0FBA8" w14:textId="77777777" w:rsidR="00E12BEA" w:rsidRPr="00922922" w:rsidRDefault="00E12BEA" w:rsidP="00FE223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F231A4B" w14:textId="77777777" w:rsidR="00E12BEA" w:rsidRPr="00922922" w:rsidRDefault="00E12BEA" w:rsidP="00FE223C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0B4AD48" w14:textId="77777777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2922" w:rsidRPr="00922922" w14:paraId="685F7A28" w14:textId="77777777" w:rsidTr="00FE223C">
        <w:tc>
          <w:tcPr>
            <w:tcW w:w="3685" w:type="dxa"/>
            <w:shd w:val="clear" w:color="auto" w:fill="auto"/>
          </w:tcPr>
          <w:p w14:paraId="27E0F68F" w14:textId="77777777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  <w:vAlign w:val="center"/>
          </w:tcPr>
          <w:p w14:paraId="7C5FA5C9" w14:textId="2E121AC8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(199,283.29)</w:t>
            </w:r>
          </w:p>
        </w:tc>
        <w:tc>
          <w:tcPr>
            <w:tcW w:w="141" w:type="dxa"/>
            <w:vAlign w:val="center"/>
          </w:tcPr>
          <w:p w14:paraId="7C68080D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3E09DAA0" w14:textId="12B39B1F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292,071.82 </w:t>
            </w:r>
          </w:p>
        </w:tc>
        <w:tc>
          <w:tcPr>
            <w:tcW w:w="141" w:type="dxa"/>
            <w:vAlign w:val="center"/>
          </w:tcPr>
          <w:p w14:paraId="1B15085D" w14:textId="77777777" w:rsidR="00E12BEA" w:rsidRPr="00922922" w:rsidRDefault="00E12BEA" w:rsidP="00FE223C">
            <w:pPr>
              <w:spacing w:line="300" w:lineRule="exact"/>
              <w:ind w:left="-34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0EEA244" w14:textId="6132A2B9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DD3D34F" w14:textId="77777777" w:rsidR="00E12BEA" w:rsidRPr="00922922" w:rsidRDefault="00E12BEA" w:rsidP="00FE223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25E57EA" w14:textId="42949899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  92,788.53 </w:t>
            </w:r>
          </w:p>
        </w:tc>
      </w:tr>
      <w:tr w:rsidR="00922922" w:rsidRPr="00922922" w14:paraId="6D3697ED" w14:textId="77777777" w:rsidTr="00FE223C">
        <w:tc>
          <w:tcPr>
            <w:tcW w:w="3685" w:type="dxa"/>
            <w:shd w:val="clear" w:color="auto" w:fill="auto"/>
          </w:tcPr>
          <w:p w14:paraId="21A52572" w14:textId="77777777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  <w:vAlign w:val="center"/>
          </w:tcPr>
          <w:p w14:paraId="579A50BE" w14:textId="4B3EC1A9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(187,905.34) </w:t>
            </w:r>
          </w:p>
        </w:tc>
        <w:tc>
          <w:tcPr>
            <w:tcW w:w="141" w:type="dxa"/>
            <w:vAlign w:val="center"/>
          </w:tcPr>
          <w:p w14:paraId="56186A0E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01A97D8C" w14:textId="3BDDD24E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(54,416.05) </w:t>
            </w:r>
          </w:p>
        </w:tc>
        <w:tc>
          <w:tcPr>
            <w:tcW w:w="141" w:type="dxa"/>
            <w:vAlign w:val="center"/>
          </w:tcPr>
          <w:p w14:paraId="5E420AE5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26A8E563" w14:textId="11FB9460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3874BF03" w14:textId="77777777" w:rsidR="00E12BEA" w:rsidRPr="00922922" w:rsidRDefault="00E12BEA" w:rsidP="00FE223C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1D0AAD5" w14:textId="3CA6E6A2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(242,321.39)</w:t>
            </w:r>
          </w:p>
        </w:tc>
      </w:tr>
      <w:tr w:rsidR="00922922" w:rsidRPr="00922922" w14:paraId="6EED3836" w14:textId="77777777" w:rsidTr="00FE223C">
        <w:tc>
          <w:tcPr>
            <w:tcW w:w="3685" w:type="dxa"/>
            <w:shd w:val="clear" w:color="auto" w:fill="auto"/>
          </w:tcPr>
          <w:p w14:paraId="70EDE1CF" w14:textId="6FD5071B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CA2EE" w14:textId="080AE207" w:rsidR="00E12BEA" w:rsidRPr="005C7208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(387,188.63) </w:t>
            </w:r>
          </w:p>
        </w:tc>
        <w:tc>
          <w:tcPr>
            <w:tcW w:w="141" w:type="dxa"/>
            <w:vAlign w:val="center"/>
          </w:tcPr>
          <w:p w14:paraId="2703717C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5609D" w14:textId="2041B5F7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   237,655.77 </w:t>
            </w:r>
          </w:p>
        </w:tc>
        <w:tc>
          <w:tcPr>
            <w:tcW w:w="141" w:type="dxa"/>
            <w:vAlign w:val="center"/>
          </w:tcPr>
          <w:p w14:paraId="16F83437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7D8E7" w14:textId="430FA6AE" w:rsidR="00E12BEA" w:rsidRPr="00922922" w:rsidRDefault="00E12BEA" w:rsidP="00FE223C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2" w:type="dxa"/>
            <w:vAlign w:val="center"/>
          </w:tcPr>
          <w:p w14:paraId="2148F53B" w14:textId="77777777" w:rsidR="00E12BEA" w:rsidRPr="00922922" w:rsidRDefault="00E12BEA" w:rsidP="00FE223C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F48DB6" w14:textId="4FE21CCD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(149,532.86)</w:t>
            </w:r>
          </w:p>
        </w:tc>
      </w:tr>
      <w:tr w:rsidR="00E12BEA" w:rsidRPr="00922922" w14:paraId="3FC22023" w14:textId="77777777" w:rsidTr="00FE223C">
        <w:tc>
          <w:tcPr>
            <w:tcW w:w="3685" w:type="dxa"/>
            <w:shd w:val="clear" w:color="auto" w:fill="auto"/>
          </w:tcPr>
          <w:p w14:paraId="411F0D48" w14:textId="4005DF39" w:rsidR="00E12BEA" w:rsidRPr="005C7208" w:rsidRDefault="00E12BEA" w:rsidP="00FE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6C75E5"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4D4BD6" w14:textId="5BCFC046" w:rsidR="00E12BEA" w:rsidRPr="005C7208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15,396,110.69 </w:t>
            </w:r>
          </w:p>
        </w:tc>
        <w:tc>
          <w:tcPr>
            <w:tcW w:w="141" w:type="dxa"/>
            <w:vAlign w:val="center"/>
          </w:tcPr>
          <w:p w14:paraId="336331ED" w14:textId="77777777" w:rsidR="00E12BEA" w:rsidRPr="00922922" w:rsidRDefault="00E12BEA" w:rsidP="00FE223C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7F1B20" w14:textId="53857905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(5,125,598.6</w:t>
            </w:r>
            <w:r w:rsidR="00A5166D" w:rsidRPr="00922922">
              <w:rPr>
                <w:rFonts w:ascii="Angsana New" w:hAnsi="Angsana New"/>
                <w:sz w:val="24"/>
                <w:szCs w:val="24"/>
              </w:rPr>
              <w:t>5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41" w:type="dxa"/>
            <w:vAlign w:val="center"/>
          </w:tcPr>
          <w:p w14:paraId="4A408626" w14:textId="77777777" w:rsidR="00E12BEA" w:rsidRPr="00922922" w:rsidRDefault="00E12BEA" w:rsidP="00FE22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672C75" w14:textId="572D4996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(297,068.20) </w:t>
            </w:r>
          </w:p>
        </w:tc>
        <w:tc>
          <w:tcPr>
            <w:tcW w:w="142" w:type="dxa"/>
            <w:vAlign w:val="center"/>
          </w:tcPr>
          <w:p w14:paraId="19215761" w14:textId="77777777" w:rsidR="00E12BEA" w:rsidRPr="00922922" w:rsidRDefault="00E12BEA" w:rsidP="00FE223C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F21D3AB" w14:textId="5FB01E56" w:rsidR="00E12BEA" w:rsidRPr="00922922" w:rsidRDefault="00E12BEA" w:rsidP="00FE223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  9,973,443.8</w:t>
            </w:r>
            <w:r w:rsidR="00A5166D" w:rsidRPr="00922922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75005" w:rsidRPr="00922922" w14:paraId="406D2DDE" w14:textId="77777777" w:rsidTr="00FE223C">
        <w:tc>
          <w:tcPr>
            <w:tcW w:w="3685" w:type="dxa"/>
          </w:tcPr>
          <w:p w14:paraId="0FE7642D" w14:textId="77777777" w:rsidR="00575005" w:rsidRPr="00922922" w:rsidRDefault="00575005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3AFABE8E" w14:textId="77777777" w:rsidR="00575005" w:rsidRPr="005C7208" w:rsidRDefault="00575005" w:rsidP="0057500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6105FA5D" w14:textId="3D62A8BD" w:rsidR="00FE223C" w:rsidRDefault="00FE223C"/>
    <w:p w14:paraId="0CF0242B" w14:textId="73A8405D" w:rsidR="00FE223C" w:rsidRDefault="00FE223C"/>
    <w:p w14:paraId="18BA1936" w14:textId="3665F5F9" w:rsidR="00FE223C" w:rsidRDefault="00FE223C"/>
    <w:p w14:paraId="009A24A2" w14:textId="347BFFCB" w:rsidR="00FE223C" w:rsidRDefault="00FE223C"/>
    <w:p w14:paraId="1410D748" w14:textId="651F9D8A" w:rsidR="00FE223C" w:rsidRDefault="00FE223C"/>
    <w:p w14:paraId="08EB980E" w14:textId="513515DF" w:rsidR="00FE223C" w:rsidRDefault="00FE223C"/>
    <w:p w14:paraId="7C94DC1B" w14:textId="75CCFEAD" w:rsidR="00FE223C" w:rsidRDefault="00FE223C"/>
    <w:p w14:paraId="54533140" w14:textId="77777777" w:rsidR="00FE223C" w:rsidRDefault="00FE223C"/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922922" w:rsidRPr="00922922" w14:paraId="1BA754F3" w14:textId="77777777" w:rsidTr="00FE223C">
        <w:tc>
          <w:tcPr>
            <w:tcW w:w="3685" w:type="dxa"/>
          </w:tcPr>
          <w:p w14:paraId="1E2B01CD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72F0D1A3" w14:textId="77777777" w:rsidR="00540644" w:rsidRPr="005C7208" w:rsidRDefault="00540644" w:rsidP="0057500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2922" w:rsidRPr="00922922" w14:paraId="15108CD2" w14:textId="77777777" w:rsidTr="00FE223C">
        <w:tc>
          <w:tcPr>
            <w:tcW w:w="3685" w:type="dxa"/>
          </w:tcPr>
          <w:p w14:paraId="7D72B621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34C2179C" w14:textId="77777777" w:rsidR="00540644" w:rsidRPr="005C7208" w:rsidRDefault="00540644" w:rsidP="0057500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922" w:rsidRPr="00922922" w14:paraId="6BD58312" w14:textId="77777777" w:rsidTr="00FE223C">
        <w:tc>
          <w:tcPr>
            <w:tcW w:w="3685" w:type="dxa"/>
          </w:tcPr>
          <w:p w14:paraId="36F72344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4210AC6A" w14:textId="77777777" w:rsidR="00540644" w:rsidRPr="005C7208" w:rsidRDefault="00540644" w:rsidP="0057500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B327A4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047CD8" w14:textId="7087BEED" w:rsidR="00540644" w:rsidRPr="005C7208" w:rsidRDefault="00540644" w:rsidP="0057500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</w:t>
            </w:r>
            <w:r w:rsidR="001C19F4" w:rsidRPr="005C720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364223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F94001E" w14:textId="77777777" w:rsidR="00540644" w:rsidRPr="005C7208" w:rsidRDefault="00540644" w:rsidP="0057500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922922" w:rsidRPr="00922922" w14:paraId="4B4B9866" w14:textId="77777777" w:rsidTr="00FE223C">
        <w:tc>
          <w:tcPr>
            <w:tcW w:w="3685" w:type="dxa"/>
          </w:tcPr>
          <w:p w14:paraId="79123342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A457691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5E281CC" w14:textId="62014D63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3D9A693E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7C44C35" w14:textId="77777777" w:rsidR="00540644" w:rsidRPr="00922922" w:rsidRDefault="00540644" w:rsidP="00575005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0AC818A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4F287BE" w14:textId="77777777" w:rsidR="00540644" w:rsidRPr="005C7208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74E3A33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F1B7684" w14:textId="77777777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B9E8470" w14:textId="7076A5F0" w:rsidR="00540644" w:rsidRPr="00922922" w:rsidRDefault="00540644" w:rsidP="0057500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22922" w:rsidRPr="00922922" w14:paraId="08513764" w14:textId="77777777" w:rsidTr="00FE223C">
        <w:tc>
          <w:tcPr>
            <w:tcW w:w="3685" w:type="dxa"/>
            <w:shd w:val="clear" w:color="auto" w:fill="auto"/>
          </w:tcPr>
          <w:p w14:paraId="2E22677C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78E8BF22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F9794F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AF8C36" w14:textId="77777777" w:rsidR="00540644" w:rsidRPr="00922922" w:rsidRDefault="00540644" w:rsidP="00575005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A2DC84" w14:textId="77777777" w:rsidR="00540644" w:rsidRPr="00922922" w:rsidRDefault="00540644" w:rsidP="0057500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BF2992F" w14:textId="77777777" w:rsidR="00540644" w:rsidRPr="00922922" w:rsidRDefault="00540644" w:rsidP="0057500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B62C3" w14:textId="77777777" w:rsidR="00540644" w:rsidRPr="00922922" w:rsidRDefault="00540644" w:rsidP="005750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389FA5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3134C923" w14:textId="77777777" w:rsidTr="00FE223C">
        <w:tc>
          <w:tcPr>
            <w:tcW w:w="3685" w:type="dxa"/>
            <w:shd w:val="clear" w:color="auto" w:fill="auto"/>
          </w:tcPr>
          <w:p w14:paraId="2EC69E84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14BC07B8" w14:textId="180C0371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2,013,543.53</w:t>
            </w:r>
          </w:p>
        </w:tc>
        <w:tc>
          <w:tcPr>
            <w:tcW w:w="141" w:type="dxa"/>
          </w:tcPr>
          <w:p w14:paraId="0C80E88D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66205F" w14:textId="1FECC657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776,000.15</w:t>
            </w:r>
          </w:p>
        </w:tc>
        <w:tc>
          <w:tcPr>
            <w:tcW w:w="141" w:type="dxa"/>
          </w:tcPr>
          <w:p w14:paraId="10F4AA5E" w14:textId="77777777" w:rsidR="00540644" w:rsidRPr="00922922" w:rsidRDefault="00540644" w:rsidP="0057500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5388110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BBFD08" w14:textId="77777777" w:rsidR="00540644" w:rsidRPr="00922922" w:rsidRDefault="00540644" w:rsidP="005750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E6FAEA" w14:textId="0387B487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2,789,543.68 </w:t>
            </w:r>
          </w:p>
        </w:tc>
      </w:tr>
      <w:tr w:rsidR="00922922" w:rsidRPr="00922922" w14:paraId="720F0BBF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51150D4B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vAlign w:val="bottom"/>
          </w:tcPr>
          <w:p w14:paraId="2FABDE53" w14:textId="43F19558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8,142,100.63</w:t>
            </w:r>
          </w:p>
        </w:tc>
        <w:tc>
          <w:tcPr>
            <w:tcW w:w="141" w:type="dxa"/>
          </w:tcPr>
          <w:p w14:paraId="6F7CD517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07C360" w14:textId="25FB3094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1,448,059.40</w:t>
            </w:r>
          </w:p>
        </w:tc>
        <w:tc>
          <w:tcPr>
            <w:tcW w:w="141" w:type="dxa"/>
          </w:tcPr>
          <w:p w14:paraId="7BDF02A1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574C2A4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B5BD3A2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D2E7AF" w14:textId="0825567E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9,590,160.03 </w:t>
            </w:r>
          </w:p>
        </w:tc>
      </w:tr>
      <w:tr w:rsidR="00922922" w:rsidRPr="00922922" w14:paraId="70CE3DDA" w14:textId="77777777" w:rsidTr="00FE223C">
        <w:trPr>
          <w:trHeight w:val="270"/>
        </w:trPr>
        <w:tc>
          <w:tcPr>
            <w:tcW w:w="3685" w:type="dxa"/>
            <w:shd w:val="clear" w:color="auto" w:fill="auto"/>
          </w:tcPr>
          <w:p w14:paraId="4642A33C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vAlign w:val="bottom"/>
          </w:tcPr>
          <w:p w14:paraId="057D1097" w14:textId="30836EEA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318,380.05</w:t>
            </w:r>
          </w:p>
        </w:tc>
        <w:tc>
          <w:tcPr>
            <w:tcW w:w="141" w:type="dxa"/>
          </w:tcPr>
          <w:p w14:paraId="29F21187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6972303" w14:textId="3D42D5FC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27020F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686B65F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90F0179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B86A2E" w14:textId="1B73E323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318,380.05 </w:t>
            </w:r>
          </w:p>
        </w:tc>
      </w:tr>
      <w:tr w:rsidR="00922922" w:rsidRPr="00922922" w14:paraId="592D2A41" w14:textId="77777777" w:rsidTr="00FE223C">
        <w:tc>
          <w:tcPr>
            <w:tcW w:w="3685" w:type="dxa"/>
            <w:shd w:val="clear" w:color="auto" w:fill="auto"/>
          </w:tcPr>
          <w:p w14:paraId="3327B78D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15B970AB" w14:textId="4601373A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244,225.27</w:t>
            </w:r>
          </w:p>
        </w:tc>
        <w:tc>
          <w:tcPr>
            <w:tcW w:w="141" w:type="dxa"/>
          </w:tcPr>
          <w:p w14:paraId="06241ECD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2BE474F" w14:textId="37B07E58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243,839.61 </w:t>
            </w:r>
          </w:p>
        </w:tc>
        <w:tc>
          <w:tcPr>
            <w:tcW w:w="141" w:type="dxa"/>
          </w:tcPr>
          <w:p w14:paraId="48C27B50" w14:textId="77777777" w:rsidR="00540644" w:rsidRPr="00922922" w:rsidRDefault="00540644" w:rsidP="0057500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8018F31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DF308E" w14:textId="77777777" w:rsidR="00540644" w:rsidRPr="00922922" w:rsidRDefault="00540644" w:rsidP="005750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35684AF" w14:textId="47DD7481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488,064.88</w:t>
            </w:r>
          </w:p>
        </w:tc>
      </w:tr>
      <w:tr w:rsidR="00922922" w:rsidRPr="00922922" w14:paraId="77356DFE" w14:textId="77777777" w:rsidTr="00FE223C">
        <w:tc>
          <w:tcPr>
            <w:tcW w:w="3685" w:type="dxa"/>
            <w:shd w:val="clear" w:color="auto" w:fill="auto"/>
          </w:tcPr>
          <w:p w14:paraId="34BAE30B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00A4F843" w14:textId="08EBBA62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2,358,434.48</w:t>
            </w:r>
          </w:p>
        </w:tc>
        <w:tc>
          <w:tcPr>
            <w:tcW w:w="141" w:type="dxa"/>
          </w:tcPr>
          <w:p w14:paraId="53D4DEF5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7A34D3" w14:textId="5659EEDB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238,716.20 </w:t>
            </w:r>
          </w:p>
        </w:tc>
        <w:tc>
          <w:tcPr>
            <w:tcW w:w="141" w:type="dxa"/>
          </w:tcPr>
          <w:p w14:paraId="73493D18" w14:textId="77777777" w:rsidR="00540644" w:rsidRPr="00922922" w:rsidRDefault="00540644" w:rsidP="0057500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BB9B5A2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79E1B0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4D414FA" w14:textId="15CB5AF3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2,597,150.68</w:t>
            </w:r>
          </w:p>
        </w:tc>
      </w:tr>
      <w:tr w:rsidR="00922922" w:rsidRPr="00922922" w14:paraId="69E436CF" w14:textId="77777777" w:rsidTr="00FE223C">
        <w:tc>
          <w:tcPr>
            <w:tcW w:w="3685" w:type="dxa"/>
          </w:tcPr>
          <w:p w14:paraId="547593E3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DB755DD" w14:textId="4FBA4297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13,076,683.96</w:t>
            </w:r>
          </w:p>
        </w:tc>
        <w:tc>
          <w:tcPr>
            <w:tcW w:w="141" w:type="dxa"/>
          </w:tcPr>
          <w:p w14:paraId="3D65D66D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6DFF6F5" w14:textId="1E8B51CA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2,706,615.36  </w:t>
            </w:r>
          </w:p>
        </w:tc>
        <w:tc>
          <w:tcPr>
            <w:tcW w:w="141" w:type="dxa"/>
          </w:tcPr>
          <w:p w14:paraId="5911C2EF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031EE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38288B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780F00" w14:textId="17CFD391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15,783,299.3</w:t>
            </w:r>
            <w:r w:rsidR="0004219F" w:rsidRPr="009229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22922" w:rsidRPr="00922922" w14:paraId="4E679AFF" w14:textId="77777777" w:rsidTr="00FE223C">
        <w:tc>
          <w:tcPr>
            <w:tcW w:w="3685" w:type="dxa"/>
          </w:tcPr>
          <w:p w14:paraId="73179A2B" w14:textId="77777777" w:rsidR="00540644" w:rsidRPr="005C7208" w:rsidRDefault="00540644" w:rsidP="0057500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6B825E0D" w14:textId="77777777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5F1170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12C9AC6" w14:textId="77777777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3A9AC2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4FF5FD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C9CF23B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059D13" w14:textId="77777777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922" w:rsidRPr="00922922" w14:paraId="12F8534E" w14:textId="77777777" w:rsidTr="00FE223C">
        <w:tc>
          <w:tcPr>
            <w:tcW w:w="3685" w:type="dxa"/>
            <w:shd w:val="clear" w:color="auto" w:fill="auto"/>
          </w:tcPr>
          <w:p w14:paraId="77B21235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057178D6" w14:textId="644214F3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1,103,729.86</w:t>
            </w:r>
          </w:p>
        </w:tc>
        <w:tc>
          <w:tcPr>
            <w:tcW w:w="141" w:type="dxa"/>
          </w:tcPr>
          <w:p w14:paraId="6D356DB3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5BE6291" w14:textId="562A8EB6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(1,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Pr="00922922">
              <w:rPr>
                <w:rFonts w:ascii="Angsana New" w:hAnsi="Angsana New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Pr="00922922">
              <w:rPr>
                <w:rFonts w:ascii="Angsana New" w:hAnsi="Angsana New"/>
                <w:sz w:val="24"/>
                <w:szCs w:val="24"/>
              </w:rPr>
              <w:t>.15)</w:t>
            </w:r>
          </w:p>
        </w:tc>
        <w:tc>
          <w:tcPr>
            <w:tcW w:w="141" w:type="dxa"/>
          </w:tcPr>
          <w:p w14:paraId="63D815F0" w14:textId="77777777" w:rsidR="00540644" w:rsidRPr="00922922" w:rsidRDefault="00540644" w:rsidP="00575005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3CE7A0A" w14:textId="77777777" w:rsidR="00540644" w:rsidRPr="00922922" w:rsidRDefault="00540644" w:rsidP="00575005">
            <w:pPr>
              <w:tabs>
                <w:tab w:val="left" w:pos="-10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2CDA60" w14:textId="77777777" w:rsidR="00540644" w:rsidRPr="00922922" w:rsidRDefault="00540644" w:rsidP="005750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C281BE" w14:textId="20E8EF6C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(199,283.29)</w:t>
            </w:r>
          </w:p>
        </w:tc>
      </w:tr>
      <w:tr w:rsidR="00922922" w:rsidRPr="00922922" w14:paraId="30B0A77B" w14:textId="77777777" w:rsidTr="00FE223C">
        <w:tc>
          <w:tcPr>
            <w:tcW w:w="3685" w:type="dxa"/>
            <w:shd w:val="clear" w:color="auto" w:fill="auto"/>
          </w:tcPr>
          <w:p w14:paraId="5BA0A5C9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3D04F0AD" w14:textId="6259F218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19202D4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833AA8" w14:textId="2FA96C38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(187,905.34)</w:t>
            </w:r>
          </w:p>
        </w:tc>
        <w:tc>
          <w:tcPr>
            <w:tcW w:w="141" w:type="dxa"/>
          </w:tcPr>
          <w:p w14:paraId="1A6E2F5A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101B595A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3F9A61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712360F" w14:textId="79B207E5" w:rsidR="00540644" w:rsidRPr="005C7208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(187,</w:t>
            </w:r>
            <w:r w:rsidRPr="00922922">
              <w:rPr>
                <w:rFonts w:ascii="Angsana New" w:hAnsi="Angsana New"/>
                <w:sz w:val="24"/>
                <w:szCs w:val="24"/>
              </w:rPr>
              <w:t>905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.34</w:t>
            </w:r>
            <w:r w:rsidR="00BB7CA2" w:rsidRPr="005C7208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</w:tr>
      <w:tr w:rsidR="00922922" w:rsidRPr="00922922" w14:paraId="633137EE" w14:textId="77777777" w:rsidTr="00FE223C">
        <w:tc>
          <w:tcPr>
            <w:tcW w:w="3685" w:type="dxa"/>
            <w:shd w:val="clear" w:color="auto" w:fill="auto"/>
          </w:tcPr>
          <w:p w14:paraId="0415DED9" w14:textId="77777777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5612D10B" w14:textId="6344052C" w:rsidR="00540644" w:rsidRPr="005C7208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1,103,729.86</w:t>
            </w:r>
          </w:p>
        </w:tc>
        <w:tc>
          <w:tcPr>
            <w:tcW w:w="141" w:type="dxa"/>
          </w:tcPr>
          <w:p w14:paraId="2AEA8543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2073542" w14:textId="055B698E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(1,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922922">
              <w:rPr>
                <w:rFonts w:ascii="Angsana New" w:hAnsi="Angsana New"/>
                <w:sz w:val="24"/>
                <w:szCs w:val="24"/>
              </w:rPr>
              <w:t>,918.49)</w:t>
            </w:r>
          </w:p>
        </w:tc>
        <w:tc>
          <w:tcPr>
            <w:tcW w:w="141" w:type="dxa"/>
          </w:tcPr>
          <w:p w14:paraId="6992D740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8ADE2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139CB5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56F8AEB" w14:textId="619C755A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(387,188.63)</w:t>
            </w:r>
          </w:p>
        </w:tc>
      </w:tr>
      <w:tr w:rsidR="00540644" w:rsidRPr="00922922" w14:paraId="37DC7D3D" w14:textId="77777777" w:rsidTr="00FE223C">
        <w:tc>
          <w:tcPr>
            <w:tcW w:w="3685" w:type="dxa"/>
            <w:shd w:val="clear" w:color="auto" w:fill="auto"/>
          </w:tcPr>
          <w:p w14:paraId="723B9F24" w14:textId="176075AB" w:rsidR="00540644" w:rsidRPr="005C7208" w:rsidRDefault="00540644" w:rsidP="0057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6C75E5"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45527AE" w14:textId="4912F289" w:rsidR="00540644" w:rsidRPr="005C7208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14,180,413.82</w:t>
            </w:r>
          </w:p>
        </w:tc>
        <w:tc>
          <w:tcPr>
            <w:tcW w:w="141" w:type="dxa"/>
          </w:tcPr>
          <w:p w14:paraId="01E024F1" w14:textId="77777777" w:rsidR="00540644" w:rsidRPr="00922922" w:rsidRDefault="00540644" w:rsidP="00575005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EF5E63B" w14:textId="76EF3E6B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1,215,696.87</w:t>
            </w:r>
          </w:p>
        </w:tc>
        <w:tc>
          <w:tcPr>
            <w:tcW w:w="141" w:type="dxa"/>
          </w:tcPr>
          <w:p w14:paraId="0A8E0D27" w14:textId="77777777" w:rsidR="00540644" w:rsidRPr="00922922" w:rsidRDefault="00540644" w:rsidP="005750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9B3FA1" w14:textId="77777777" w:rsidR="00540644" w:rsidRPr="00922922" w:rsidRDefault="00540644" w:rsidP="0057500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92292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E4A848" w14:textId="77777777" w:rsidR="00540644" w:rsidRPr="00922922" w:rsidRDefault="00540644" w:rsidP="00575005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B188CC0" w14:textId="4A4EECD0" w:rsidR="00540644" w:rsidRPr="00922922" w:rsidRDefault="00540644" w:rsidP="0057500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15,396,110.69</w:t>
            </w:r>
          </w:p>
        </w:tc>
      </w:tr>
    </w:tbl>
    <w:p w14:paraId="0867B478" w14:textId="01F6358A" w:rsidR="001C19F4" w:rsidRDefault="001C19F4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4870DC75" w14:textId="1F229064" w:rsidR="00FD3B83" w:rsidRPr="00922922" w:rsidRDefault="001C1D4E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D3B83" w:rsidRPr="00922922">
        <w:rPr>
          <w:rFonts w:ascii="Angsana New" w:hAnsi="Angsana New"/>
          <w:b/>
          <w:bCs/>
          <w:sz w:val="32"/>
          <w:szCs w:val="32"/>
        </w:rPr>
        <w:t>.</w:t>
      </w:r>
      <w:r w:rsidR="00FD3B83" w:rsidRPr="00922922">
        <w:rPr>
          <w:rFonts w:ascii="Angsana New" w:hAnsi="Angsana New"/>
          <w:b/>
          <w:bCs/>
          <w:sz w:val="32"/>
          <w:szCs w:val="32"/>
        </w:rPr>
        <w:tab/>
      </w:r>
      <w:r w:rsidR="00410C52" w:rsidRPr="005C720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12C65790" w:rsidR="00FD3B83" w:rsidRPr="00922922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922922" w:rsidRPr="00922922" w14:paraId="263CC46E" w14:textId="77777777" w:rsidTr="000A35DC">
        <w:tc>
          <w:tcPr>
            <w:tcW w:w="2835" w:type="dxa"/>
          </w:tcPr>
          <w:p w14:paraId="6BCA9AD1" w14:textId="77777777" w:rsidR="00540644" w:rsidRPr="00922922" w:rsidRDefault="00540644" w:rsidP="009E43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A22A47" w14:textId="77777777" w:rsidR="00540644" w:rsidRPr="00922922" w:rsidRDefault="00540644" w:rsidP="009E434C">
            <w:pPr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5C010FFE" w14:textId="77777777" w:rsidTr="000A35DC">
        <w:tc>
          <w:tcPr>
            <w:tcW w:w="2835" w:type="dxa"/>
          </w:tcPr>
          <w:p w14:paraId="04487340" w14:textId="77777777" w:rsidR="00540644" w:rsidRPr="00922922" w:rsidRDefault="00540644" w:rsidP="009E43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6A7A1612" w14:textId="77777777" w:rsidR="00540644" w:rsidRPr="00922922" w:rsidRDefault="00540644" w:rsidP="009E434C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8AD96BD" w14:textId="77777777" w:rsidR="00540644" w:rsidRPr="00922922" w:rsidRDefault="00540644" w:rsidP="009E43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67CC792" w14:textId="77777777" w:rsidR="00540644" w:rsidRPr="00922922" w:rsidRDefault="00540644" w:rsidP="009E43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616F9FB8" w14:textId="77777777" w:rsidTr="000A35DC">
        <w:tc>
          <w:tcPr>
            <w:tcW w:w="2835" w:type="dxa"/>
          </w:tcPr>
          <w:p w14:paraId="2FCF68F4" w14:textId="77777777" w:rsidR="00540644" w:rsidRPr="00922922" w:rsidRDefault="00540644" w:rsidP="0054064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A1EC6" w14:textId="6A7981A5" w:rsidR="00540644" w:rsidRPr="00922922" w:rsidRDefault="00540644" w:rsidP="0054064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107B6C5F" w14:textId="77777777" w:rsidR="00540644" w:rsidRPr="00922922" w:rsidRDefault="00540644" w:rsidP="0054064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69F93534" w14:textId="7CEAA40C" w:rsidR="00540644" w:rsidRPr="00922922" w:rsidRDefault="00540644" w:rsidP="0054064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187AEAAD" w14:textId="77777777" w:rsidR="00540644" w:rsidRPr="00922922" w:rsidRDefault="00540644" w:rsidP="0054064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3E89C012" w14:textId="1E007860" w:rsidR="00540644" w:rsidRPr="00922922" w:rsidRDefault="00540644" w:rsidP="0054064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459A487B" w14:textId="77777777" w:rsidR="00540644" w:rsidRPr="00922922" w:rsidRDefault="00540644" w:rsidP="0054064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DB7DA2" w14:textId="28FCFB60" w:rsidR="00540644" w:rsidRPr="00922922" w:rsidRDefault="00540644" w:rsidP="0054064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2922" w:rsidRPr="00922922" w14:paraId="48BE533E" w14:textId="77777777" w:rsidTr="000A35DC">
        <w:tc>
          <w:tcPr>
            <w:tcW w:w="2835" w:type="dxa"/>
            <w:shd w:val="clear" w:color="auto" w:fill="auto"/>
          </w:tcPr>
          <w:p w14:paraId="124F36F4" w14:textId="77777777" w:rsidR="00F96CFC" w:rsidRPr="005C7208" w:rsidRDefault="00F96CFC" w:rsidP="00F96CFC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14:paraId="03FBF1B5" w14:textId="162B5984" w:rsidR="00F96CFC" w:rsidRPr="00922922" w:rsidRDefault="006E2382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15,222,211.71</w:t>
            </w:r>
          </w:p>
        </w:tc>
        <w:tc>
          <w:tcPr>
            <w:tcW w:w="142" w:type="dxa"/>
          </w:tcPr>
          <w:p w14:paraId="73744FAB" w14:textId="77777777" w:rsidR="00F96CFC" w:rsidRPr="00922922" w:rsidRDefault="00F96CFC" w:rsidP="000A35DC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2145B0" w14:textId="4E07DB66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1,803.11</w:t>
            </w:r>
          </w:p>
        </w:tc>
        <w:tc>
          <w:tcPr>
            <w:tcW w:w="141" w:type="dxa"/>
          </w:tcPr>
          <w:p w14:paraId="277B4070" w14:textId="77777777" w:rsidR="00F96CFC" w:rsidRPr="00922922" w:rsidRDefault="00F96CFC" w:rsidP="000A35DC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63D7D0" w14:textId="3EC57A13" w:rsidR="00F96CFC" w:rsidRPr="005C7208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8,663,222.58 </w:t>
            </w:r>
          </w:p>
        </w:tc>
        <w:tc>
          <w:tcPr>
            <w:tcW w:w="142" w:type="dxa"/>
          </w:tcPr>
          <w:p w14:paraId="175B1936" w14:textId="77777777" w:rsidR="00F96CFC" w:rsidRPr="00922922" w:rsidRDefault="00F96CFC" w:rsidP="000A35DC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1CE2ED82" w14:textId="35BD35FC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1,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803</w:t>
            </w:r>
            <w:r w:rsidRPr="00922922">
              <w:rPr>
                <w:rFonts w:asciiTheme="majorBidi" w:hAnsiTheme="majorBidi"/>
                <w:sz w:val="26"/>
                <w:szCs w:val="26"/>
              </w:rPr>
              <w:t>.11</w:t>
            </w:r>
          </w:p>
        </w:tc>
      </w:tr>
      <w:tr w:rsidR="00922922" w:rsidRPr="00922922" w14:paraId="36301026" w14:textId="77777777" w:rsidTr="000A35DC">
        <w:tc>
          <w:tcPr>
            <w:tcW w:w="2835" w:type="dxa"/>
            <w:shd w:val="clear" w:color="auto" w:fill="auto"/>
          </w:tcPr>
          <w:p w14:paraId="488C4225" w14:textId="77777777" w:rsidR="00F96CFC" w:rsidRPr="005C7208" w:rsidRDefault="00F96CFC" w:rsidP="00F96CFC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7D2705D" w14:textId="7A1A9346" w:rsidR="00F96CFC" w:rsidRPr="00922922" w:rsidRDefault="00193291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275,000,000.00</w:t>
            </w:r>
          </w:p>
        </w:tc>
        <w:tc>
          <w:tcPr>
            <w:tcW w:w="142" w:type="dxa"/>
          </w:tcPr>
          <w:p w14:paraId="6F2D8157" w14:textId="77777777" w:rsidR="00F96CFC" w:rsidRPr="00922922" w:rsidRDefault="00F96CFC" w:rsidP="000A35DC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C7D37A" w14:textId="19CE7307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145,000,000.00</w:t>
            </w:r>
          </w:p>
        </w:tc>
        <w:tc>
          <w:tcPr>
            <w:tcW w:w="141" w:type="dxa"/>
          </w:tcPr>
          <w:p w14:paraId="7008C64F" w14:textId="77777777" w:rsidR="00F96CFC" w:rsidRPr="00922922" w:rsidRDefault="00F96CFC" w:rsidP="000A35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ACC07C" w14:textId="16D62C8F" w:rsidR="00F96CFC" w:rsidRPr="00922922" w:rsidRDefault="00D3235F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96CFC"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40,000,000.00 </w:t>
            </w:r>
          </w:p>
        </w:tc>
        <w:tc>
          <w:tcPr>
            <w:tcW w:w="142" w:type="dxa"/>
          </w:tcPr>
          <w:p w14:paraId="4D610B38" w14:textId="77777777" w:rsidR="00F96CFC" w:rsidRPr="00922922" w:rsidRDefault="00F96CFC" w:rsidP="000A35DC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F849B3" w14:textId="6A43273E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115,000,000.00 </w:t>
            </w:r>
          </w:p>
        </w:tc>
      </w:tr>
      <w:tr w:rsidR="00922922" w:rsidRPr="00922922" w14:paraId="2D03D04C" w14:textId="77777777" w:rsidTr="000A35DC">
        <w:tc>
          <w:tcPr>
            <w:tcW w:w="2835" w:type="dxa"/>
            <w:shd w:val="clear" w:color="auto" w:fill="auto"/>
          </w:tcPr>
          <w:p w14:paraId="6CE85D84" w14:textId="77777777" w:rsidR="00F96CFC" w:rsidRPr="005C7208" w:rsidRDefault="00F96CFC" w:rsidP="00F96CFC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29587762" w14:textId="111DF7C7" w:rsidR="00F96CFC" w:rsidRPr="00922922" w:rsidRDefault="00193291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540,332,134.14</w:t>
            </w:r>
          </w:p>
        </w:tc>
        <w:tc>
          <w:tcPr>
            <w:tcW w:w="142" w:type="dxa"/>
          </w:tcPr>
          <w:p w14:paraId="41E8A9C4" w14:textId="77777777" w:rsidR="00F96CFC" w:rsidRPr="00922922" w:rsidRDefault="00F96CFC" w:rsidP="000A35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C5A2C4" w14:textId="74BC7A49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597,880,488.44</w:t>
            </w:r>
          </w:p>
        </w:tc>
        <w:tc>
          <w:tcPr>
            <w:tcW w:w="141" w:type="dxa"/>
          </w:tcPr>
          <w:p w14:paraId="5A01F585" w14:textId="77777777" w:rsidR="00F96CFC" w:rsidRPr="00922922" w:rsidRDefault="00F96CFC" w:rsidP="000A35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34D1A0" w14:textId="257F11AF" w:rsidR="00F96CFC" w:rsidRPr="00922922" w:rsidRDefault="00D3235F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4</w:t>
            </w:r>
            <w:r w:rsidR="00F96CFC" w:rsidRPr="00922922">
              <w:rPr>
                <w:rFonts w:asciiTheme="majorBidi" w:hAnsiTheme="majorBidi"/>
                <w:sz w:val="26"/>
                <w:szCs w:val="26"/>
              </w:rPr>
              <w:t xml:space="preserve">71,860,757.23 </w:t>
            </w:r>
          </w:p>
        </w:tc>
        <w:tc>
          <w:tcPr>
            <w:tcW w:w="142" w:type="dxa"/>
          </w:tcPr>
          <w:p w14:paraId="3D5AA697" w14:textId="77777777" w:rsidR="00F96CFC" w:rsidRPr="00922922" w:rsidRDefault="00F96CFC" w:rsidP="000A35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B5C2EC" w14:textId="587DE363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596,187,456.67 </w:t>
            </w:r>
          </w:p>
        </w:tc>
      </w:tr>
      <w:tr w:rsidR="00F96CFC" w:rsidRPr="00922922" w14:paraId="52F1CC5F" w14:textId="77777777" w:rsidTr="000A35DC">
        <w:trPr>
          <w:trHeight w:val="51"/>
        </w:trPr>
        <w:tc>
          <w:tcPr>
            <w:tcW w:w="2835" w:type="dxa"/>
          </w:tcPr>
          <w:p w14:paraId="065AB10E" w14:textId="77777777" w:rsidR="00F96CFC" w:rsidRPr="00922922" w:rsidRDefault="00F96CFC" w:rsidP="00F96CFC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471776" w14:textId="0A16EC8E" w:rsidR="00F96CFC" w:rsidRPr="00922922" w:rsidRDefault="00193291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/>
                <w:sz w:val="26"/>
                <w:szCs w:val="26"/>
              </w:rPr>
              <w:t>830</w:t>
            </w:r>
            <w:r w:rsidRPr="00922922">
              <w:rPr>
                <w:rFonts w:asciiTheme="majorBidi" w:hAnsi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554</w:t>
            </w:r>
            <w:r w:rsidRPr="00922922">
              <w:rPr>
                <w:rFonts w:asciiTheme="majorBidi" w:hAnsi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345.85</w:t>
            </w:r>
          </w:p>
        </w:tc>
        <w:tc>
          <w:tcPr>
            <w:tcW w:w="142" w:type="dxa"/>
          </w:tcPr>
          <w:p w14:paraId="225BFE9C" w14:textId="77777777" w:rsidR="00F96CFC" w:rsidRPr="00922922" w:rsidRDefault="00F96CFC" w:rsidP="000A35DC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35A00" w14:textId="55771A4B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742,882,291.55</w:t>
            </w:r>
          </w:p>
        </w:tc>
        <w:tc>
          <w:tcPr>
            <w:tcW w:w="141" w:type="dxa"/>
          </w:tcPr>
          <w:p w14:paraId="38E075BC" w14:textId="77777777" w:rsidR="00F96CFC" w:rsidRPr="00922922" w:rsidRDefault="00F96CFC" w:rsidP="000A35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118EEE" w14:textId="73313D8E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720,523,979.81 </w:t>
            </w:r>
          </w:p>
        </w:tc>
        <w:tc>
          <w:tcPr>
            <w:tcW w:w="142" w:type="dxa"/>
          </w:tcPr>
          <w:p w14:paraId="3AA50DF0" w14:textId="77777777" w:rsidR="00F96CFC" w:rsidRPr="00922922" w:rsidRDefault="00F96CFC" w:rsidP="000A35DC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1482FB" w14:textId="5788CB2E" w:rsidR="00F96CFC" w:rsidRPr="00922922" w:rsidRDefault="00F96CFC" w:rsidP="000A35DC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711,189,259.78</w:t>
            </w:r>
          </w:p>
        </w:tc>
      </w:tr>
    </w:tbl>
    <w:p w14:paraId="0498A218" w14:textId="77777777" w:rsidR="006C75E5" w:rsidRDefault="006C75E5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570FEF58" w14:textId="5BE94FBE" w:rsidR="00460C13" w:rsidRPr="00471454" w:rsidRDefault="00460C13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 xml:space="preserve">31 </w:t>
      </w:r>
      <w:r w:rsidRPr="005C7208">
        <w:rPr>
          <w:rFonts w:ascii="Angsana New" w:hAnsi="Angsana New" w:hint="cs"/>
          <w:sz w:val="32"/>
          <w:szCs w:val="32"/>
          <w:cs/>
        </w:rPr>
        <w:t>ธันวาคม</w:t>
      </w:r>
      <w:r w:rsidRPr="005C7208">
        <w:rPr>
          <w:rFonts w:ascii="Angsana New" w:hAnsi="Angsana New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922922">
        <w:rPr>
          <w:rFonts w:ascii="Angsana New" w:hAnsi="Angsana New"/>
          <w:sz w:val="32"/>
          <w:szCs w:val="32"/>
        </w:rPr>
        <w:t>2,155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ซึ่งประกอบด้วยวงเงินเบิกเกินบัญชี </w:t>
      </w:r>
      <w:r w:rsidRPr="00922922">
        <w:rPr>
          <w:rFonts w:ascii="Angsana New" w:hAnsi="Angsana New"/>
          <w:sz w:val="32"/>
          <w:szCs w:val="32"/>
        </w:rPr>
        <w:t xml:space="preserve">57 </w:t>
      </w:r>
      <w:r w:rsidRPr="005C7208">
        <w:rPr>
          <w:rFonts w:ascii="Angsana New" w:hAnsi="Angsana New"/>
          <w:sz w:val="32"/>
          <w:szCs w:val="32"/>
          <w:cs/>
        </w:rPr>
        <w:t xml:space="preserve">ล้านบาท คิดดอกเบี้ยในอัตรา </w:t>
      </w:r>
      <w:r w:rsidRPr="00922922">
        <w:rPr>
          <w:rFonts w:ascii="Angsana New" w:hAnsi="Angsana New"/>
          <w:sz w:val="32"/>
          <w:szCs w:val="32"/>
        </w:rPr>
        <w:t xml:space="preserve">MOR </w:t>
      </w:r>
      <w:r w:rsidRPr="005C7208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22922">
        <w:rPr>
          <w:rFonts w:ascii="Angsana New" w:hAnsi="Angsana New"/>
          <w:sz w:val="32"/>
          <w:szCs w:val="32"/>
        </w:rPr>
        <w:t>FIX+2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วงเงินกู้ในรูปของตั๋วสัญญาใช้เงิน </w:t>
      </w:r>
      <w:r w:rsidRPr="00922922">
        <w:rPr>
          <w:rFonts w:ascii="Angsana New" w:hAnsi="Angsana New"/>
          <w:sz w:val="32"/>
          <w:szCs w:val="32"/>
        </w:rPr>
        <w:t>440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Pr="00922922">
        <w:rPr>
          <w:rFonts w:ascii="Angsana New" w:hAnsi="Angsana New"/>
          <w:sz w:val="32"/>
          <w:szCs w:val="32"/>
        </w:rPr>
        <w:t>2.15</w:t>
      </w:r>
      <w:r w:rsidRPr="005C7208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922922">
        <w:rPr>
          <w:rFonts w:ascii="Angsana New" w:hAnsi="Angsana New"/>
          <w:spacing w:val="-2"/>
          <w:sz w:val="32"/>
          <w:szCs w:val="32"/>
        </w:rPr>
        <w:t>3.20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ต่อปี วงเงิน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922922">
        <w:rPr>
          <w:rFonts w:ascii="Angsana New" w:hAnsi="Angsana New"/>
          <w:spacing w:val="-2"/>
          <w:sz w:val="32"/>
          <w:szCs w:val="32"/>
        </w:rPr>
        <w:t>1,124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Pr="00922922">
        <w:rPr>
          <w:rFonts w:ascii="Angsana New" w:hAnsi="Angsana New"/>
          <w:spacing w:val="-2"/>
          <w:sz w:val="32"/>
          <w:szCs w:val="32"/>
        </w:rPr>
        <w:t xml:space="preserve">T/R 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922922">
        <w:rPr>
          <w:rFonts w:ascii="Angsana New" w:hAnsi="Angsana New"/>
          <w:spacing w:val="-2"/>
          <w:sz w:val="32"/>
          <w:szCs w:val="32"/>
        </w:rPr>
        <w:t>1.65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ถึงร้อย</w:t>
      </w:r>
      <w:r w:rsidRPr="005C7208">
        <w:rPr>
          <w:rFonts w:ascii="Angsana New" w:hAnsi="Angsana New"/>
          <w:sz w:val="32"/>
          <w:szCs w:val="32"/>
          <w:cs/>
        </w:rPr>
        <w:t xml:space="preserve">ละ </w:t>
      </w:r>
      <w:r w:rsidRPr="00922922">
        <w:rPr>
          <w:rFonts w:ascii="Angsana New" w:hAnsi="Angsana New"/>
          <w:sz w:val="32"/>
          <w:szCs w:val="32"/>
        </w:rPr>
        <w:t>5.57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และวงเงิน </w:t>
      </w:r>
      <w:r w:rsidRPr="00922922">
        <w:rPr>
          <w:rFonts w:ascii="Angsana New" w:hAnsi="Angsana New"/>
          <w:sz w:val="32"/>
          <w:szCs w:val="32"/>
        </w:rPr>
        <w:t>Forward Contracts 534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922922">
        <w:rPr>
          <w:rFonts w:ascii="Angsana New" w:hAnsi="Angsana New"/>
          <w:sz w:val="32"/>
          <w:szCs w:val="32"/>
        </w:rPr>
        <w:t>14.51</w:t>
      </w:r>
      <w:r w:rsidRPr="005C7208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และ</w:t>
      </w:r>
      <w:r w:rsidR="00922922" w:rsidRPr="005C7208">
        <w:rPr>
          <w:rFonts w:ascii="Angsana New" w:hAnsi="Angsana New"/>
          <w:sz w:val="32"/>
          <w:szCs w:val="32"/>
          <w:cs/>
        </w:rPr>
        <w:t>วงเงินสินเชื่อ</w:t>
      </w:r>
      <w:r w:rsidR="00922922" w:rsidRPr="005C7208">
        <w:rPr>
          <w:rFonts w:ascii="Angsana New" w:hAnsi="Angsana New" w:hint="cs"/>
          <w:sz w:val="32"/>
          <w:szCs w:val="32"/>
          <w:cs/>
        </w:rPr>
        <w:t>เพื่อ</w:t>
      </w:r>
      <w:r w:rsidRPr="005C7208">
        <w:rPr>
          <w:rFonts w:ascii="Angsana New" w:hAnsi="Angsana New"/>
          <w:sz w:val="32"/>
          <w:szCs w:val="32"/>
          <w:cs/>
        </w:rPr>
        <w:t xml:space="preserve">บริษัทย่อยสองแห่งกับธนาคารพาณิชย์ในประเทศ จำนวนวงเงินรวม </w:t>
      </w:r>
      <w:r w:rsidR="00774AF2" w:rsidRPr="00922922">
        <w:rPr>
          <w:rFonts w:ascii="Angsana New" w:hAnsi="Angsana New"/>
          <w:sz w:val="32"/>
          <w:szCs w:val="32"/>
        </w:rPr>
        <w:t>120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ซึ่งวงเงินสินเชื่อรวม</w:t>
      </w:r>
      <w:r w:rsidR="001C1D4E" w:rsidRPr="005C7208">
        <w:rPr>
          <w:rFonts w:ascii="Angsana New" w:hAnsi="Angsana New" w:hint="cs"/>
          <w:sz w:val="32"/>
          <w:szCs w:val="32"/>
          <w:cs/>
        </w:rPr>
        <w:t>ทั้งหมด</w:t>
      </w:r>
      <w:r w:rsidRPr="005C7208">
        <w:rPr>
          <w:rFonts w:ascii="Angsana New" w:hAnsi="Angsana New"/>
          <w:sz w:val="32"/>
          <w:szCs w:val="32"/>
          <w:cs/>
        </w:rPr>
        <w:t xml:space="preserve">ค้ำประกันโดยบัญชีเงินฝากของบริษัทจำนวนเงิน </w:t>
      </w:r>
      <w:r w:rsidRPr="00471454">
        <w:rPr>
          <w:rFonts w:ascii="Angsana New" w:hAnsi="Angsana New"/>
          <w:sz w:val="32"/>
          <w:szCs w:val="32"/>
        </w:rPr>
        <w:t>86.12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="00774AF2" w:rsidRPr="00471454">
        <w:rPr>
          <w:rFonts w:ascii="Angsana New" w:hAnsi="Angsana New"/>
          <w:sz w:val="32"/>
          <w:szCs w:val="32"/>
        </w:rPr>
        <w:t>9</w:t>
      </w:r>
      <w:r w:rsidRPr="005C7208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</w:p>
    <w:p w14:paraId="1EE8B3E6" w14:textId="057BB5F0" w:rsidR="00922922" w:rsidRPr="00922922" w:rsidRDefault="00922922" w:rsidP="00895229">
      <w:pPr>
        <w:tabs>
          <w:tab w:val="clear" w:pos="227"/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บริษัทย่อย</w:t>
      </w:r>
      <w:r w:rsidRPr="005C7208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Pr="005C7208">
        <w:rPr>
          <w:rFonts w:ascii="Angsana New" w:hAnsi="Angsana New"/>
          <w:sz w:val="32"/>
          <w:szCs w:val="32"/>
          <w:cs/>
        </w:rPr>
        <w:t xml:space="preserve">มีวงเงินเบิกเกินบัญชีกับธนาคารพาณิชย์ในประเทศแห่งหนึ่ง </w:t>
      </w:r>
      <w:r w:rsidRPr="00922922">
        <w:rPr>
          <w:rFonts w:ascii="Angsana New" w:hAnsi="Angsana New"/>
          <w:sz w:val="32"/>
          <w:szCs w:val="32"/>
        </w:rPr>
        <w:t>10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C7208">
        <w:rPr>
          <w:rFonts w:ascii="Angsana New" w:hAnsi="Angsana New"/>
          <w:sz w:val="32"/>
          <w:szCs w:val="32"/>
          <w:cs/>
        </w:rPr>
        <w:br/>
        <w:t xml:space="preserve">คิดดอกเบี้ยในอัตรา </w:t>
      </w:r>
      <w:r w:rsidRPr="00922922">
        <w:rPr>
          <w:rFonts w:ascii="Angsana New" w:hAnsi="Angsana New"/>
          <w:sz w:val="32"/>
          <w:szCs w:val="32"/>
        </w:rPr>
        <w:t xml:space="preserve">MOR - </w:t>
      </w:r>
      <w:r w:rsidRPr="005C7208">
        <w:rPr>
          <w:rFonts w:ascii="Angsana New" w:hAnsi="Angsana New"/>
          <w:sz w:val="32"/>
          <w:szCs w:val="32"/>
          <w:cs/>
        </w:rPr>
        <w:t xml:space="preserve">ร้อยละ </w:t>
      </w:r>
      <w:r w:rsidRPr="00922922">
        <w:rPr>
          <w:rFonts w:ascii="Angsana New" w:hAnsi="Angsana New"/>
          <w:sz w:val="32"/>
          <w:szCs w:val="32"/>
        </w:rPr>
        <w:t>1.50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604A3699" w14:textId="77777777" w:rsidR="00922922" w:rsidRPr="00922922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1A1D86B1" w14:textId="77777777" w:rsidR="00922922" w:rsidRPr="00922922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79C4F87B" w14:textId="773CD13F" w:rsidR="00922922" w:rsidRPr="00895229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ข) จำนองที่ดินพร้อมสิ่งปลูกสร้างของบริษัทย่อย</w:t>
      </w:r>
      <w:r w:rsidR="00E7670A" w:rsidRPr="005C7208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5C7208">
        <w:rPr>
          <w:rFonts w:ascii="Angsana New" w:hAnsi="Angsana New"/>
          <w:spacing w:val="-4"/>
          <w:sz w:val="32"/>
          <w:szCs w:val="32"/>
          <w:cs/>
        </w:rPr>
        <w:t>ที่มีอยู่แล้วในขณะนี้และที่จะมีขึ้นในภายหลัง</w:t>
      </w:r>
    </w:p>
    <w:p w14:paraId="147D9221" w14:textId="49ABAB52" w:rsidR="00922922" w:rsidRPr="00922922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lastRenderedPageBreak/>
        <w:t>และ</w:t>
      </w:r>
      <w:r w:rsidRPr="005C7208">
        <w:rPr>
          <w:rFonts w:ascii="Angsana New" w:hAnsi="Angsana New"/>
          <w:sz w:val="32"/>
          <w:szCs w:val="32"/>
          <w:cs/>
        </w:rPr>
        <w:t>บริษัทย่อย</w:t>
      </w:r>
      <w:r w:rsidRPr="005C7208">
        <w:rPr>
          <w:rFonts w:ascii="Angsana New" w:hAnsi="Angsana New" w:hint="cs"/>
          <w:sz w:val="32"/>
          <w:szCs w:val="32"/>
          <w:cs/>
        </w:rPr>
        <w:t>อีก</w:t>
      </w:r>
      <w:r w:rsidRPr="005C7208">
        <w:rPr>
          <w:rFonts w:ascii="Angsana New" w:hAnsi="Angsana New"/>
          <w:sz w:val="32"/>
          <w:szCs w:val="32"/>
          <w:cs/>
        </w:rPr>
        <w:t>แห่งหนึ่ง มีวงเงิน</w:t>
      </w:r>
      <w:r w:rsidRPr="005C7208">
        <w:rPr>
          <w:rFonts w:ascii="Angsana New" w:hAnsi="Angsana New" w:hint="cs"/>
          <w:sz w:val="32"/>
          <w:szCs w:val="32"/>
          <w:cs/>
        </w:rPr>
        <w:t xml:space="preserve">สินเชื่อรวม </w:t>
      </w:r>
      <w:r w:rsidRPr="00922922">
        <w:rPr>
          <w:rFonts w:ascii="Angsana New" w:hAnsi="Angsana New"/>
          <w:sz w:val="32"/>
          <w:szCs w:val="32"/>
        </w:rPr>
        <w:t xml:space="preserve">107.89 </w:t>
      </w:r>
      <w:r w:rsidRPr="005C7208">
        <w:rPr>
          <w:rFonts w:ascii="Angsana New" w:hAnsi="Angsana New" w:hint="cs"/>
          <w:sz w:val="32"/>
          <w:szCs w:val="32"/>
          <w:cs/>
        </w:rPr>
        <w:t>ล้านบาท</w:t>
      </w:r>
      <w:r w:rsidRPr="005C7208">
        <w:rPr>
          <w:rFonts w:ascii="Angsana New" w:hAnsi="Angsana New"/>
          <w:sz w:val="32"/>
          <w:szCs w:val="32"/>
          <w:cs/>
        </w:rPr>
        <w:t xml:space="preserve"> กับธนาคารพาณิชย์ในประเทศ</w:t>
      </w:r>
      <w:r w:rsidRPr="005C7208">
        <w:rPr>
          <w:rFonts w:ascii="Angsana New" w:hAnsi="Angsana New"/>
          <w:sz w:val="32"/>
          <w:szCs w:val="32"/>
          <w:cs/>
        </w:rPr>
        <w:br/>
      </w:r>
      <w:r w:rsidRPr="005C7208">
        <w:rPr>
          <w:rFonts w:ascii="Angsana New" w:hAnsi="Angsana New" w:hint="cs"/>
          <w:sz w:val="32"/>
          <w:szCs w:val="32"/>
          <w:cs/>
        </w:rPr>
        <w:t>สามแห่ง ซึ่งประกอบด้วยวงเงิน</w:t>
      </w:r>
      <w:r w:rsidRPr="00922922">
        <w:rPr>
          <w:rFonts w:ascii="Angsana New" w:hAnsi="Angsana New"/>
          <w:sz w:val="32"/>
          <w:szCs w:val="32"/>
        </w:rPr>
        <w:t xml:space="preserve"> P/N ,L/C, T/R,  L/G </w:t>
      </w:r>
      <w:r w:rsidRPr="005C720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22922">
        <w:rPr>
          <w:rFonts w:ascii="Angsana New" w:hAnsi="Angsana New"/>
          <w:sz w:val="32"/>
          <w:szCs w:val="32"/>
        </w:rPr>
        <w:t xml:space="preserve">fleet card </w:t>
      </w:r>
    </w:p>
    <w:p w14:paraId="305BB0D0" w14:textId="77777777" w:rsidR="00922922" w:rsidRPr="00922922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489AF793" w14:textId="77777777" w:rsidR="00922922" w:rsidRPr="005C7208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และบริษัท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พรีเมี่ยม เฟล็กซิเบิ้ล แพคเกจจิ้ง จำกัด</w:t>
      </w:r>
      <w:r w:rsidRPr="005C7208">
        <w:rPr>
          <w:rFonts w:ascii="Angsana New" w:hAnsi="Angsana New" w:hint="cs"/>
          <w:sz w:val="32"/>
          <w:szCs w:val="32"/>
          <w:cs/>
        </w:rPr>
        <w:t xml:space="preserve"> และ</w:t>
      </w:r>
    </w:p>
    <w:p w14:paraId="7C189E56" w14:textId="77777777" w:rsidR="00922922" w:rsidRPr="00922922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ข) เงินฝากประจำของบริษัท</w:t>
      </w:r>
      <w:r w:rsidRPr="005C7208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5C7208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922922">
        <w:rPr>
          <w:rFonts w:ascii="Angsana New" w:hAnsi="Angsana New"/>
          <w:sz w:val="32"/>
          <w:szCs w:val="32"/>
        </w:rPr>
        <w:t>5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22922">
        <w:rPr>
          <w:rFonts w:ascii="Angsana New" w:hAnsi="Angsana New"/>
          <w:sz w:val="32"/>
          <w:szCs w:val="32"/>
        </w:rPr>
        <w:t xml:space="preserve"> (</w:t>
      </w:r>
      <w:r w:rsidRPr="005C7208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Pr="00922922">
        <w:rPr>
          <w:rFonts w:ascii="Angsana New" w:hAnsi="Angsana New"/>
          <w:sz w:val="32"/>
          <w:szCs w:val="32"/>
        </w:rPr>
        <w:t>9)</w:t>
      </w:r>
    </w:p>
    <w:p w14:paraId="577F4493" w14:textId="344A741D" w:rsidR="00922922" w:rsidRDefault="00922922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>ค) เงินฝากออมทรัพย์ของบริษัท</w:t>
      </w:r>
      <w:r w:rsidR="00E7670A" w:rsidRPr="005C7208">
        <w:rPr>
          <w:rFonts w:ascii="Angsana New" w:hAnsi="Angsana New" w:hint="cs"/>
          <w:sz w:val="32"/>
          <w:szCs w:val="32"/>
          <w:cs/>
        </w:rPr>
        <w:t>ย่อย</w:t>
      </w:r>
      <w:r w:rsidRPr="005C7208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Pr="00922922">
        <w:rPr>
          <w:rFonts w:ascii="Angsana New" w:hAnsi="Angsana New"/>
          <w:sz w:val="32"/>
          <w:szCs w:val="32"/>
        </w:rPr>
        <w:t xml:space="preserve">7.39 </w:t>
      </w:r>
      <w:r w:rsidRPr="005C7208">
        <w:rPr>
          <w:rFonts w:ascii="Angsana New" w:hAnsi="Angsana New" w:hint="cs"/>
          <w:sz w:val="32"/>
          <w:szCs w:val="32"/>
          <w:cs/>
        </w:rPr>
        <w:t>ล้านบาท</w:t>
      </w:r>
      <w:r w:rsidR="001F7549">
        <w:rPr>
          <w:rFonts w:ascii="Angsana New" w:hAnsi="Angsana New"/>
          <w:sz w:val="32"/>
          <w:szCs w:val="32"/>
        </w:rPr>
        <w:t xml:space="preserve"> </w:t>
      </w:r>
      <w:r w:rsidR="001F7549" w:rsidRPr="00922922">
        <w:rPr>
          <w:rFonts w:ascii="Angsana New" w:hAnsi="Angsana New"/>
          <w:sz w:val="32"/>
          <w:szCs w:val="32"/>
        </w:rPr>
        <w:t>(</w:t>
      </w:r>
      <w:r w:rsidR="001F7549" w:rsidRPr="005C7208">
        <w:rPr>
          <w:rFonts w:ascii="Angsana New" w:hAnsi="Angsana New"/>
          <w:sz w:val="32"/>
          <w:szCs w:val="32"/>
          <w:cs/>
        </w:rPr>
        <w:t xml:space="preserve">ดูหมายเหตุ </w:t>
      </w:r>
      <w:r w:rsidR="001F7549" w:rsidRPr="00922922">
        <w:rPr>
          <w:rFonts w:ascii="Angsana New" w:hAnsi="Angsana New"/>
          <w:sz w:val="32"/>
          <w:szCs w:val="32"/>
        </w:rPr>
        <w:t>9)</w:t>
      </w:r>
    </w:p>
    <w:p w14:paraId="49B05004" w14:textId="27F21853" w:rsidR="00B51D4F" w:rsidRDefault="00B51D4F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4436FCFB" w14:textId="1159BF7B" w:rsidR="00460C13" w:rsidRPr="00922922" w:rsidRDefault="00460C13" w:rsidP="00895229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>31</w:t>
      </w:r>
      <w:r w:rsidRPr="005C7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z w:val="32"/>
          <w:szCs w:val="32"/>
        </w:rPr>
        <w:t>2564</w:t>
      </w:r>
      <w:r w:rsidRPr="005C7208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922922">
        <w:rPr>
          <w:rFonts w:ascii="Angsana New" w:hAnsi="Angsana New"/>
          <w:sz w:val="32"/>
          <w:szCs w:val="32"/>
        </w:rPr>
        <w:t xml:space="preserve">1,955 </w:t>
      </w:r>
      <w:r w:rsidRPr="005C7208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922922">
        <w:rPr>
          <w:rFonts w:ascii="Angsana New" w:hAnsi="Angsana New"/>
          <w:sz w:val="32"/>
          <w:szCs w:val="32"/>
        </w:rPr>
        <w:t>57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922922">
        <w:rPr>
          <w:rFonts w:ascii="Angsana New" w:hAnsi="Angsana New"/>
          <w:sz w:val="32"/>
          <w:szCs w:val="32"/>
        </w:rPr>
        <w:t xml:space="preserve">MOR </w:t>
      </w:r>
      <w:r w:rsidRPr="005C7208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22922">
        <w:rPr>
          <w:rFonts w:ascii="Angsana New" w:hAnsi="Angsana New"/>
          <w:sz w:val="32"/>
          <w:szCs w:val="32"/>
        </w:rPr>
        <w:t>FIX+2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วงเงินกู้ในรูปของตั๋วสัญญาใช้เงิน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>410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Pr="00922922">
        <w:rPr>
          <w:rFonts w:ascii="Angsana New" w:hAnsi="Angsana New"/>
          <w:sz w:val="32"/>
          <w:szCs w:val="32"/>
        </w:rPr>
        <w:t>2</w:t>
      </w:r>
      <w:r w:rsidRPr="005C7208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922922">
        <w:rPr>
          <w:rFonts w:ascii="Angsana New" w:hAnsi="Angsana New"/>
          <w:sz w:val="32"/>
          <w:szCs w:val="32"/>
        </w:rPr>
        <w:t>2.32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วงเงิน </w:t>
      </w:r>
      <w:r w:rsidRPr="00922922">
        <w:rPr>
          <w:rFonts w:ascii="Angsana New" w:hAnsi="Angsana New"/>
          <w:sz w:val="32"/>
          <w:szCs w:val="32"/>
        </w:rPr>
        <w:t xml:space="preserve">L/C, T/R,  L/G </w:t>
      </w:r>
      <w:r w:rsidRPr="005C7208">
        <w:rPr>
          <w:rFonts w:ascii="Angsana New" w:hAnsi="Angsana New"/>
          <w:sz w:val="32"/>
          <w:szCs w:val="32"/>
          <w:cs/>
        </w:rPr>
        <w:t xml:space="preserve">เท่ากับ </w:t>
      </w:r>
      <w:r w:rsidRPr="00922922">
        <w:rPr>
          <w:rFonts w:ascii="Angsana New" w:hAnsi="Angsana New"/>
          <w:sz w:val="32"/>
          <w:szCs w:val="32"/>
        </w:rPr>
        <w:t>954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โดย </w:t>
      </w:r>
      <w:r w:rsidRPr="00922922">
        <w:rPr>
          <w:rFonts w:ascii="Angsana New" w:hAnsi="Angsana New"/>
          <w:sz w:val="32"/>
          <w:szCs w:val="32"/>
        </w:rPr>
        <w:t xml:space="preserve">T/R </w:t>
      </w:r>
      <w:r w:rsidRPr="005C7208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922922">
        <w:rPr>
          <w:rFonts w:ascii="Angsana New" w:hAnsi="Angsana New"/>
          <w:sz w:val="32"/>
          <w:szCs w:val="32"/>
        </w:rPr>
        <w:t>1.30</w:t>
      </w:r>
      <w:r w:rsidRPr="005C7208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922922">
        <w:rPr>
          <w:rFonts w:ascii="Angsana New" w:hAnsi="Angsana New"/>
          <w:sz w:val="32"/>
          <w:szCs w:val="32"/>
        </w:rPr>
        <w:t>2.25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และวงเงิน </w:t>
      </w:r>
      <w:r w:rsidRPr="00922922">
        <w:rPr>
          <w:rFonts w:ascii="Angsana New" w:hAnsi="Angsana New"/>
          <w:sz w:val="32"/>
          <w:szCs w:val="32"/>
        </w:rPr>
        <w:t>Forward Contracts 534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922922">
        <w:rPr>
          <w:rFonts w:ascii="Angsana New" w:hAnsi="Angsana New"/>
          <w:sz w:val="32"/>
          <w:szCs w:val="32"/>
        </w:rPr>
        <w:t>14.51</w:t>
      </w:r>
      <w:r w:rsidRPr="005C7208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และบริษัทย่อยสองแห่งมีวงเงินสินเชื่อกับธนาคารพาณิชย์ในประเทศ จำนวนวงเงินรวม </w:t>
      </w:r>
      <w:r w:rsidRPr="00922922">
        <w:rPr>
          <w:rFonts w:ascii="Angsana New" w:hAnsi="Angsana New"/>
          <w:sz w:val="32"/>
          <w:szCs w:val="32"/>
        </w:rPr>
        <w:t>90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ซึ่งวงเงินสินเชื่อรวมดังกล่าวค้ำประกัน โดยบัญชีเงินฝากของบริษัทจำนวนเงิน </w:t>
      </w:r>
      <w:r w:rsidRPr="00922922">
        <w:rPr>
          <w:rFonts w:ascii="Angsana New" w:hAnsi="Angsana New"/>
          <w:sz w:val="32"/>
          <w:szCs w:val="32"/>
        </w:rPr>
        <w:t>76.12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="00774AF2" w:rsidRPr="00922922">
        <w:rPr>
          <w:rFonts w:ascii="Angsana New" w:hAnsi="Angsana New"/>
          <w:sz w:val="32"/>
          <w:szCs w:val="32"/>
        </w:rPr>
        <w:t>9</w:t>
      </w:r>
      <w:r w:rsidRPr="005C7208">
        <w:rPr>
          <w:rFonts w:ascii="Angsana New" w:hAnsi="Angsana New"/>
          <w:sz w:val="32"/>
          <w:szCs w:val="32"/>
        </w:rPr>
        <w:t xml:space="preserve">) </w:t>
      </w:r>
      <w:r w:rsidRPr="005C7208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</w:p>
    <w:p w14:paraId="0C93F05E" w14:textId="72779BD5" w:rsidR="00460C13" w:rsidRPr="00922922" w:rsidRDefault="00460C13" w:rsidP="000B1B1D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และบริษัทย่อยมีวงเงินเบิกเกินบัญชีกับธนาคารพาณิชย์ในประเทศแห่งหนึ่ง </w:t>
      </w:r>
      <w:r w:rsidRPr="00922922">
        <w:rPr>
          <w:rFonts w:ascii="Angsana New" w:hAnsi="Angsana New"/>
          <w:sz w:val="32"/>
          <w:szCs w:val="32"/>
        </w:rPr>
        <w:t>10</w:t>
      </w:r>
      <w:r w:rsidRPr="005C7208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922922">
        <w:rPr>
          <w:rFonts w:ascii="Angsana New" w:hAnsi="Angsana New"/>
          <w:sz w:val="32"/>
          <w:szCs w:val="32"/>
        </w:rPr>
        <w:t xml:space="preserve">MOR - </w:t>
      </w:r>
      <w:r w:rsidRPr="005C7208">
        <w:rPr>
          <w:rFonts w:ascii="Angsana New" w:hAnsi="Angsana New"/>
          <w:sz w:val="32"/>
          <w:szCs w:val="32"/>
          <w:cs/>
        </w:rPr>
        <w:t xml:space="preserve">ร้อยละ </w:t>
      </w:r>
      <w:r w:rsidRPr="00922922">
        <w:rPr>
          <w:rFonts w:ascii="Angsana New" w:hAnsi="Angsana New"/>
          <w:sz w:val="32"/>
          <w:szCs w:val="32"/>
        </w:rPr>
        <w:t>1.50</w:t>
      </w:r>
      <w:r w:rsidRPr="005C7208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22790F0E" w14:textId="77777777" w:rsidR="00460C13" w:rsidRPr="00922922" w:rsidRDefault="00460C13" w:rsidP="000B1B1D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19435BD0" w14:textId="77777777" w:rsidR="00460C13" w:rsidRPr="00922922" w:rsidRDefault="00460C13" w:rsidP="000B1B1D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3689A1D7" w14:textId="39E2FCCD" w:rsidR="0061035F" w:rsidRPr="00895229" w:rsidRDefault="00460C13" w:rsidP="000B1B1D">
      <w:pPr>
        <w:tabs>
          <w:tab w:val="left" w:pos="851"/>
        </w:tabs>
        <w:spacing w:line="360" w:lineRule="exact"/>
        <w:ind w:left="284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5C7208">
        <w:rPr>
          <w:rFonts w:ascii="Angsana New" w:hAnsi="Angsana New"/>
          <w:spacing w:val="-4"/>
          <w:sz w:val="32"/>
          <w:szCs w:val="32"/>
          <w:cs/>
        </w:rPr>
        <w:t>ข) จำนองที่ดินพร้อมสิ่งปลูกสร้างของบริษัทย่อย</w:t>
      </w:r>
      <w:r w:rsidR="00895229" w:rsidRPr="005C7208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5C7208">
        <w:rPr>
          <w:rFonts w:ascii="Angsana New" w:hAnsi="Angsana New"/>
          <w:spacing w:val="-4"/>
          <w:sz w:val="32"/>
          <w:szCs w:val="32"/>
          <w:cs/>
        </w:rPr>
        <w:t>ที่มีอยู่แล้วในขณะนี้และที่จะมีขึ้นในภายหลัง</w:t>
      </w:r>
    </w:p>
    <w:p w14:paraId="03D7F3EA" w14:textId="20EA5C78" w:rsidR="000C6100" w:rsidRDefault="000C6100" w:rsidP="000B1B1D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1C3362AD" w:rsidR="001E27E2" w:rsidRPr="00922922" w:rsidRDefault="000C6100" w:rsidP="000B1B1D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1E27E2" w:rsidRPr="00922922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="001E27E2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5C7208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922922" w:rsidRDefault="001E27E2" w:rsidP="000B1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5C720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922922" w:rsidRPr="00922922" w14:paraId="0FD656DA" w14:textId="77777777" w:rsidTr="00A22E7D">
        <w:tc>
          <w:tcPr>
            <w:tcW w:w="3005" w:type="dxa"/>
          </w:tcPr>
          <w:p w14:paraId="321A2742" w14:textId="77777777" w:rsidR="001C6520" w:rsidRPr="00922922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3060E24C" w14:textId="77777777" w:rsidR="001C6520" w:rsidRPr="005C7208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4EFB474B" w14:textId="77777777" w:rsidTr="00A22E7D">
        <w:tc>
          <w:tcPr>
            <w:tcW w:w="3005" w:type="dxa"/>
          </w:tcPr>
          <w:p w14:paraId="2CCEA97C" w14:textId="77777777" w:rsidR="001C6520" w:rsidRPr="00922922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8CE0B" w14:textId="77777777" w:rsidR="001C6520" w:rsidRPr="00922922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154739" w14:textId="77777777" w:rsidR="001C6520" w:rsidRPr="00922922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A3DA3" w14:textId="77777777" w:rsidR="001C6520" w:rsidRPr="00922922" w:rsidRDefault="001C6520" w:rsidP="00F15CD0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512CFE09" w14:textId="77777777" w:rsidTr="00A22E7D">
        <w:tc>
          <w:tcPr>
            <w:tcW w:w="3005" w:type="dxa"/>
          </w:tcPr>
          <w:p w14:paraId="18EAE11D" w14:textId="77777777" w:rsidR="001C6520" w:rsidRPr="00922922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CAD959" w14:textId="64CACC5D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00ED91" w14:textId="77777777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08A6C366" w14:textId="5C7FA1EC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14:paraId="00A2CCDE" w14:textId="77777777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009A0598" w14:textId="7E3B605E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D53A63" w14:textId="77777777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6" w:space="0" w:color="auto"/>
            </w:tcBorders>
          </w:tcPr>
          <w:p w14:paraId="222DC6B6" w14:textId="56576A25" w:rsidR="001C6520" w:rsidRPr="00922922" w:rsidRDefault="001C6520" w:rsidP="00F15CD0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2922" w:rsidRPr="00922922" w14:paraId="31B28392" w14:textId="77777777" w:rsidTr="00A22E7D">
        <w:tc>
          <w:tcPr>
            <w:tcW w:w="3005" w:type="dxa"/>
          </w:tcPr>
          <w:p w14:paraId="461A6D28" w14:textId="77777777" w:rsidR="001C6520" w:rsidRPr="005C7208" w:rsidRDefault="001C6520" w:rsidP="00F15CD0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EDA7D6E" w14:textId="19E84EAC" w:rsidR="001C6520" w:rsidRPr="00922922" w:rsidRDefault="004217DD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74,843,416.50</w:t>
            </w:r>
          </w:p>
        </w:tc>
        <w:tc>
          <w:tcPr>
            <w:tcW w:w="134" w:type="dxa"/>
          </w:tcPr>
          <w:p w14:paraId="1F0AE65D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0344BF1" w14:textId="1EA968A5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88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sz w:val="26"/>
                <w:szCs w:val="26"/>
              </w:rPr>
              <w:t>354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sz w:val="26"/>
                <w:szCs w:val="26"/>
              </w:rPr>
              <w:t>642.28</w:t>
            </w:r>
          </w:p>
        </w:tc>
        <w:tc>
          <w:tcPr>
            <w:tcW w:w="134" w:type="dxa"/>
          </w:tcPr>
          <w:p w14:paraId="7151FAF8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115F28E" w14:textId="34AD3163" w:rsidR="001C6520" w:rsidRPr="005C7208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39,555,510.66</w:t>
            </w:r>
          </w:p>
        </w:tc>
        <w:tc>
          <w:tcPr>
            <w:tcW w:w="134" w:type="dxa"/>
          </w:tcPr>
          <w:p w14:paraId="7207208D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8C1E1" w14:textId="1826AA1F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49,515,814.02</w:t>
            </w:r>
          </w:p>
        </w:tc>
      </w:tr>
      <w:tr w:rsidR="00922922" w:rsidRPr="00922922" w14:paraId="74D363F2" w14:textId="77777777" w:rsidTr="00A22E7D">
        <w:tc>
          <w:tcPr>
            <w:tcW w:w="3005" w:type="dxa"/>
          </w:tcPr>
          <w:p w14:paraId="286E3FAC" w14:textId="77777777" w:rsidR="001C6520" w:rsidRPr="005C7208" w:rsidRDefault="001C6520" w:rsidP="00F15CD0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288D75D7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5EE701A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74F7BB9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4A3FB8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E7B7C0A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5271C3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FE30F6B" w14:textId="77777777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2922" w:rsidRPr="00922922" w14:paraId="75945664" w14:textId="77777777" w:rsidTr="00A22E7D">
        <w:tc>
          <w:tcPr>
            <w:tcW w:w="3005" w:type="dxa"/>
          </w:tcPr>
          <w:p w14:paraId="6CAE204A" w14:textId="77777777" w:rsidR="009A32E9" w:rsidRPr="005C7208" w:rsidRDefault="009A32E9" w:rsidP="00F15CD0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46" w:type="dxa"/>
            <w:shd w:val="clear" w:color="auto" w:fill="auto"/>
          </w:tcPr>
          <w:p w14:paraId="6F19ADF1" w14:textId="59538590" w:rsidR="009A32E9" w:rsidRPr="00922922" w:rsidRDefault="004217DD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10,652,601.10</w:t>
            </w:r>
          </w:p>
        </w:tc>
        <w:tc>
          <w:tcPr>
            <w:tcW w:w="134" w:type="dxa"/>
          </w:tcPr>
          <w:p w14:paraId="4732E884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0EF470" w14:textId="42C51A82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9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sz w:val="26"/>
                <w:szCs w:val="26"/>
              </w:rPr>
              <w:t>724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sz w:val="26"/>
                <w:szCs w:val="26"/>
              </w:rPr>
              <w:t>989.87</w:t>
            </w:r>
          </w:p>
        </w:tc>
        <w:tc>
          <w:tcPr>
            <w:tcW w:w="134" w:type="dxa"/>
          </w:tcPr>
          <w:p w14:paraId="63C4100D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3A8B8BB" w14:textId="5BE4C509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6,513,500.43 </w:t>
            </w:r>
          </w:p>
        </w:tc>
        <w:tc>
          <w:tcPr>
            <w:tcW w:w="134" w:type="dxa"/>
          </w:tcPr>
          <w:p w14:paraId="2AC3E15C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7A950FA" w14:textId="5C328D05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7,335,164.43</w:t>
            </w:r>
          </w:p>
        </w:tc>
      </w:tr>
      <w:tr w:rsidR="00922922" w:rsidRPr="00922922" w14:paraId="1900BF65" w14:textId="77777777" w:rsidTr="00A22E7D">
        <w:tc>
          <w:tcPr>
            <w:tcW w:w="3005" w:type="dxa"/>
          </w:tcPr>
          <w:p w14:paraId="56C336C8" w14:textId="77777777" w:rsidR="009A32E9" w:rsidRPr="00922922" w:rsidRDefault="009A32E9" w:rsidP="00F15CD0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</w:t>
            </w:r>
            <w:r w:rsidRPr="005C720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246" w:type="dxa"/>
            <w:shd w:val="clear" w:color="auto" w:fill="auto"/>
          </w:tcPr>
          <w:p w14:paraId="1A198B9F" w14:textId="7B2DF01A" w:rsidR="009A32E9" w:rsidRPr="00922922" w:rsidRDefault="004217DD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976,419.19</w:t>
            </w:r>
          </w:p>
        </w:tc>
        <w:tc>
          <w:tcPr>
            <w:tcW w:w="134" w:type="dxa"/>
          </w:tcPr>
          <w:p w14:paraId="610E1AFE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E6001" w14:textId="1A1D6051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939,895.65</w:t>
            </w:r>
          </w:p>
        </w:tc>
        <w:tc>
          <w:tcPr>
            <w:tcW w:w="134" w:type="dxa"/>
          </w:tcPr>
          <w:p w14:paraId="0F260F7C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22CCB1C" w14:textId="0F6FD5F0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863,240.95 </w:t>
            </w:r>
          </w:p>
        </w:tc>
        <w:tc>
          <w:tcPr>
            <w:tcW w:w="134" w:type="dxa"/>
          </w:tcPr>
          <w:p w14:paraId="4B78BA74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195C057" w14:textId="5E0BF7E4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886,132.35</w:t>
            </w:r>
          </w:p>
        </w:tc>
      </w:tr>
      <w:tr w:rsidR="00922922" w:rsidRPr="00922922" w14:paraId="02D88CF6" w14:textId="77777777" w:rsidTr="00A22E7D">
        <w:tc>
          <w:tcPr>
            <w:tcW w:w="3005" w:type="dxa"/>
          </w:tcPr>
          <w:p w14:paraId="4CBB4DD9" w14:textId="76957A4E" w:rsidR="009A32E9" w:rsidRPr="005C7208" w:rsidRDefault="009A32E9" w:rsidP="00F15CD0">
            <w:pPr>
              <w:tabs>
                <w:tab w:val="left" w:pos="364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</w:t>
            </w:r>
            <w:r w:rsidRPr="005C720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หนี้สินที่เกิดจากสัญญา</w:t>
            </w:r>
            <w:r w:rsidR="00296A07" w:rsidRPr="009229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="00296A07" w:rsidRPr="005C720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46" w:type="dxa"/>
            <w:shd w:val="clear" w:color="auto" w:fill="auto"/>
          </w:tcPr>
          <w:p w14:paraId="48A65499" w14:textId="259B4D3E" w:rsidR="009A32E9" w:rsidRPr="00922922" w:rsidRDefault="004217DD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14,382,766.15</w:t>
            </w:r>
          </w:p>
        </w:tc>
        <w:tc>
          <w:tcPr>
            <w:tcW w:w="134" w:type="dxa"/>
          </w:tcPr>
          <w:p w14:paraId="30085876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B366967" w14:textId="673730E5" w:rsidR="009A32E9" w:rsidRPr="00922922" w:rsidRDefault="003D3AA1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8,258,984.88</w:t>
            </w:r>
          </w:p>
        </w:tc>
        <w:tc>
          <w:tcPr>
            <w:tcW w:w="134" w:type="dxa"/>
          </w:tcPr>
          <w:p w14:paraId="017679A6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392597FE" w14:textId="4DDD58EA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1,241,892.25 </w:t>
            </w:r>
          </w:p>
        </w:tc>
        <w:tc>
          <w:tcPr>
            <w:tcW w:w="134" w:type="dxa"/>
          </w:tcPr>
          <w:p w14:paraId="7244B813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1569D2C" w14:textId="0162968C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737,450.92</w:t>
            </w:r>
          </w:p>
        </w:tc>
      </w:tr>
      <w:tr w:rsidR="00922922" w:rsidRPr="00922922" w14:paraId="7ABA502B" w14:textId="77777777" w:rsidTr="00A22E7D">
        <w:tc>
          <w:tcPr>
            <w:tcW w:w="3005" w:type="dxa"/>
          </w:tcPr>
          <w:p w14:paraId="48A46307" w14:textId="77777777" w:rsidR="009A32E9" w:rsidRPr="005C7208" w:rsidRDefault="009A32E9" w:rsidP="00F15CD0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46" w:type="dxa"/>
            <w:shd w:val="clear" w:color="auto" w:fill="auto"/>
          </w:tcPr>
          <w:p w14:paraId="6577DD15" w14:textId="1C5A5147" w:rsidR="009A32E9" w:rsidRPr="00922922" w:rsidRDefault="004217DD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6,038,266.64</w:t>
            </w:r>
          </w:p>
        </w:tc>
        <w:tc>
          <w:tcPr>
            <w:tcW w:w="134" w:type="dxa"/>
          </w:tcPr>
          <w:p w14:paraId="426961CB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FD9898D" w14:textId="3E9BE602" w:rsidR="009A32E9" w:rsidRPr="00922922" w:rsidRDefault="003D3AA1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6,386,924.58</w:t>
            </w:r>
          </w:p>
        </w:tc>
        <w:tc>
          <w:tcPr>
            <w:tcW w:w="134" w:type="dxa"/>
          </w:tcPr>
          <w:p w14:paraId="377EDA23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8834A7B" w14:textId="4D302F36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801,170.40 </w:t>
            </w:r>
          </w:p>
        </w:tc>
        <w:tc>
          <w:tcPr>
            <w:tcW w:w="134" w:type="dxa"/>
          </w:tcPr>
          <w:p w14:paraId="7FCD1B62" w14:textId="77777777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AA08279" w14:textId="5873592D" w:rsidR="009A32E9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456,373.50</w:t>
            </w:r>
          </w:p>
        </w:tc>
      </w:tr>
      <w:tr w:rsidR="001C6520" w:rsidRPr="00922922" w14:paraId="0231F93E" w14:textId="77777777" w:rsidTr="00A22E7D">
        <w:tc>
          <w:tcPr>
            <w:tcW w:w="3005" w:type="dxa"/>
          </w:tcPr>
          <w:p w14:paraId="58A27755" w14:textId="77777777" w:rsidR="001C6520" w:rsidRPr="00922922" w:rsidRDefault="001C6520" w:rsidP="00F15CD0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8DF81" w14:textId="66D35978" w:rsidR="001C6520" w:rsidRPr="00922922" w:rsidRDefault="00AE1C93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106,893,469.58</w:t>
            </w:r>
          </w:p>
        </w:tc>
        <w:tc>
          <w:tcPr>
            <w:tcW w:w="134" w:type="dxa"/>
          </w:tcPr>
          <w:p w14:paraId="143339B9" w14:textId="77777777" w:rsidR="001C6520" w:rsidRPr="00922922" w:rsidRDefault="001C6520" w:rsidP="00F15C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C3A2A61" w14:textId="74293FE4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113,665,437.26</w:t>
            </w:r>
          </w:p>
        </w:tc>
        <w:tc>
          <w:tcPr>
            <w:tcW w:w="134" w:type="dxa"/>
          </w:tcPr>
          <w:p w14:paraId="2E78793F" w14:textId="77777777" w:rsidR="001C6520" w:rsidRPr="00922922" w:rsidRDefault="001C6520" w:rsidP="00F15C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02D97" w14:textId="14A51A23" w:rsidR="001C6520" w:rsidRPr="00922922" w:rsidRDefault="009A32E9" w:rsidP="00F15CD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48,975,314.69</w:t>
            </w:r>
          </w:p>
        </w:tc>
        <w:tc>
          <w:tcPr>
            <w:tcW w:w="134" w:type="dxa"/>
          </w:tcPr>
          <w:p w14:paraId="7371F389" w14:textId="77777777" w:rsidR="001C6520" w:rsidRPr="00922922" w:rsidRDefault="001C6520" w:rsidP="00F15CD0">
            <w:pPr>
              <w:tabs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7598CE5F" w14:textId="34778715" w:rsidR="001C6520" w:rsidRPr="00922922" w:rsidRDefault="001C6520" w:rsidP="00F15CD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58,930,935.22</w:t>
            </w:r>
          </w:p>
        </w:tc>
      </w:tr>
    </w:tbl>
    <w:p w14:paraId="4390D63A" w14:textId="6E8F2704" w:rsidR="00C956AC" w:rsidRDefault="00C956AC" w:rsidP="0056637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04D8BC6B" w14:textId="09C10102" w:rsidR="006C75E5" w:rsidRDefault="006C75E5" w:rsidP="0056637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4C505CAD" w14:textId="42004678" w:rsidR="006C75E5" w:rsidRDefault="006C75E5" w:rsidP="0056637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F9C3978" w14:textId="47557C32" w:rsidR="006C75E5" w:rsidRDefault="006C75E5" w:rsidP="0056637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358A6E92" w14:textId="77777777" w:rsidR="006C75E5" w:rsidRDefault="006C75E5" w:rsidP="0056637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D54C572" w14:textId="7384023A" w:rsidR="005F652E" w:rsidRPr="00922922" w:rsidRDefault="000C6100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5F652E" w:rsidRPr="00922922">
        <w:rPr>
          <w:rFonts w:ascii="Angsana New" w:hAnsi="Angsana New"/>
          <w:b/>
          <w:bCs/>
          <w:sz w:val="32"/>
          <w:szCs w:val="32"/>
        </w:rPr>
        <w:t>.</w:t>
      </w:r>
      <w:r w:rsidR="005F652E" w:rsidRPr="00922922">
        <w:rPr>
          <w:rFonts w:ascii="Angsana New" w:hAnsi="Angsana New"/>
          <w:b/>
          <w:bCs/>
          <w:sz w:val="32"/>
          <w:szCs w:val="32"/>
        </w:rPr>
        <w:tab/>
      </w:r>
      <w:r w:rsidR="00B87D86" w:rsidRPr="005C720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1DEB357" w14:textId="5DAC75B6" w:rsidR="000E44B5" w:rsidRPr="00922922" w:rsidRDefault="000E44B5" w:rsidP="00C956AC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2922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922922">
        <w:rPr>
          <w:rFonts w:asciiTheme="majorBidi" w:hAnsiTheme="majorBidi"/>
          <w:sz w:val="32"/>
          <w:szCs w:val="32"/>
          <w:cs/>
        </w:rPr>
        <w:t>สำหรับ</w:t>
      </w:r>
      <w:r w:rsidRPr="00922922">
        <w:rPr>
          <w:rFonts w:asciiTheme="majorBidi" w:hAnsiTheme="majorBidi" w:hint="cs"/>
          <w:sz w:val="32"/>
          <w:szCs w:val="32"/>
          <w:cs/>
        </w:rPr>
        <w:t>ปี</w:t>
      </w:r>
      <w:r w:rsidRPr="00922922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922922">
        <w:rPr>
          <w:rFonts w:asciiTheme="majorBidi" w:hAnsiTheme="majorBidi" w:cstheme="majorBidi"/>
          <w:sz w:val="32"/>
          <w:szCs w:val="32"/>
        </w:rPr>
        <w:t xml:space="preserve"> 31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22922">
        <w:rPr>
          <w:rFonts w:asciiTheme="majorBidi" w:hAnsiTheme="majorBidi" w:cstheme="majorBidi"/>
          <w:sz w:val="32"/>
          <w:szCs w:val="32"/>
        </w:rPr>
        <w:t xml:space="preserve"> 256</w:t>
      </w:r>
      <w:r w:rsidR="00642EB8" w:rsidRPr="005C7208">
        <w:rPr>
          <w:rFonts w:asciiTheme="majorBidi" w:hAnsiTheme="majorBidi" w:cstheme="majorBidi" w:hint="cs"/>
          <w:sz w:val="32"/>
          <w:szCs w:val="32"/>
        </w:rPr>
        <w:t>5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256</w:t>
      </w:r>
      <w:r w:rsidR="00642EB8" w:rsidRPr="005C7208">
        <w:rPr>
          <w:rFonts w:asciiTheme="majorBidi" w:hAnsiTheme="majorBidi" w:cstheme="majorBidi" w:hint="cs"/>
          <w:sz w:val="32"/>
          <w:szCs w:val="32"/>
        </w:rPr>
        <w:t>4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1"/>
        <w:gridCol w:w="1243"/>
        <w:gridCol w:w="134"/>
        <w:gridCol w:w="1250"/>
        <w:gridCol w:w="134"/>
        <w:gridCol w:w="1247"/>
        <w:gridCol w:w="134"/>
        <w:gridCol w:w="1250"/>
        <w:gridCol w:w="6"/>
      </w:tblGrid>
      <w:tr w:rsidR="00922922" w:rsidRPr="00922922" w14:paraId="1D611384" w14:textId="77777777" w:rsidTr="00A22E7D">
        <w:tc>
          <w:tcPr>
            <w:tcW w:w="3003" w:type="dxa"/>
          </w:tcPr>
          <w:p w14:paraId="5792CEF2" w14:textId="77777777" w:rsidR="000E44B5" w:rsidRPr="00922922" w:rsidRDefault="000E44B5" w:rsidP="00727776">
            <w:pPr>
              <w:tabs>
                <w:tab w:val="left" w:pos="540"/>
              </w:tabs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6" w:type="dxa"/>
            <w:gridSpan w:val="8"/>
            <w:tcBorders>
              <w:bottom w:val="single" w:sz="6" w:space="0" w:color="auto"/>
            </w:tcBorders>
          </w:tcPr>
          <w:p w14:paraId="3619F88D" w14:textId="77777777" w:rsidR="000E44B5" w:rsidRPr="005C7208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117FEC42" w14:textId="77777777" w:rsidTr="00A22E7D">
        <w:trPr>
          <w:gridAfter w:val="1"/>
          <w:wAfter w:w="3" w:type="dxa"/>
        </w:trPr>
        <w:tc>
          <w:tcPr>
            <w:tcW w:w="3003" w:type="dxa"/>
          </w:tcPr>
          <w:p w14:paraId="30365DB6" w14:textId="77777777" w:rsidR="000E44B5" w:rsidRPr="00922922" w:rsidRDefault="000E44B5" w:rsidP="00727776">
            <w:pPr>
              <w:tabs>
                <w:tab w:val="left" w:pos="540"/>
              </w:tabs>
              <w:spacing w:line="300" w:lineRule="exact"/>
              <w:ind w:left="170" w:hanging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5CFC8" w14:textId="77777777" w:rsidR="000E44B5" w:rsidRPr="00922922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9F0FC21" w14:textId="77777777" w:rsidR="000E44B5" w:rsidRPr="00922922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55AFA" w14:textId="77777777" w:rsidR="000E44B5" w:rsidRPr="00922922" w:rsidRDefault="000E44B5" w:rsidP="00727776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19EA5619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739765BB" w14:textId="77777777" w:rsidR="00642EB8" w:rsidRPr="00922922" w:rsidRDefault="00642EB8" w:rsidP="00727776">
            <w:pPr>
              <w:tabs>
                <w:tab w:val="left" w:pos="540"/>
              </w:tabs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1226BB43" w14:textId="075BA59E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EAA46C" w14:textId="77777777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EB2AE15" w14:textId="5F959EE7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14:paraId="17CD365F" w14:textId="77777777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36AB8CB7" w14:textId="680074D4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E4216C7" w14:textId="77777777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7870C960" w14:textId="3215D166" w:rsidR="00642EB8" w:rsidRPr="00922922" w:rsidRDefault="00642EB8" w:rsidP="00727776">
            <w:pPr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2922" w:rsidRPr="00922922" w14:paraId="56150DEC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4DF5B80D" w14:textId="7062543A" w:rsidR="00F133DA" w:rsidRPr="005C7208" w:rsidRDefault="006C75E5" w:rsidP="00727776">
            <w:pPr>
              <w:tabs>
                <w:tab w:val="left" w:pos="284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hint="cs"/>
                <w:sz w:val="26"/>
                <w:szCs w:val="26"/>
                <w:cs/>
              </w:rPr>
              <w:t xml:space="preserve">ยอดคงเหลือ </w:t>
            </w:r>
            <w:r w:rsidR="00F133DA" w:rsidRPr="005C7208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="00F133DA" w:rsidRPr="00922922">
              <w:rPr>
                <w:rFonts w:asciiTheme="majorBidi" w:hAnsiTheme="majorBidi"/>
                <w:sz w:val="26"/>
                <w:szCs w:val="26"/>
              </w:rPr>
              <w:t>1</w:t>
            </w:r>
            <w:r w:rsidR="00F133DA" w:rsidRPr="005C7208">
              <w:rPr>
                <w:rFonts w:asciiTheme="majorBidi" w:hAnsi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44" w:type="dxa"/>
            <w:tcBorders>
              <w:top w:val="single" w:sz="6" w:space="0" w:color="auto"/>
            </w:tcBorders>
            <w:shd w:val="clear" w:color="auto" w:fill="auto"/>
          </w:tcPr>
          <w:p w14:paraId="66A2A2B0" w14:textId="0F424573" w:rsidR="00F133DA" w:rsidRPr="00922922" w:rsidRDefault="00AE1C93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29,605,269.98</w:t>
            </w:r>
          </w:p>
        </w:tc>
        <w:tc>
          <w:tcPr>
            <w:tcW w:w="134" w:type="dxa"/>
          </w:tcPr>
          <w:p w14:paraId="08481D39" w14:textId="77777777" w:rsidR="00F133DA" w:rsidRPr="00922922" w:rsidRDefault="00F133DA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195BAAB" w14:textId="6CEBD93B" w:rsidR="00F133DA" w:rsidRPr="00922922" w:rsidRDefault="00F133DA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34,215,843.51</w:t>
            </w:r>
          </w:p>
        </w:tc>
        <w:tc>
          <w:tcPr>
            <w:tcW w:w="134" w:type="dxa"/>
          </w:tcPr>
          <w:p w14:paraId="78271D57" w14:textId="77777777" w:rsidR="00F133DA" w:rsidRPr="00922922" w:rsidRDefault="00F133DA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F9D900A" w14:textId="14634A9E" w:rsidR="00F133DA" w:rsidRPr="00922922" w:rsidRDefault="00F133DA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27,960,758.62</w:t>
            </w:r>
          </w:p>
        </w:tc>
        <w:tc>
          <w:tcPr>
            <w:tcW w:w="134" w:type="dxa"/>
          </w:tcPr>
          <w:p w14:paraId="2AAB85CF" w14:textId="77777777" w:rsidR="00F133DA" w:rsidRPr="00922922" w:rsidRDefault="00F133DA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1391631" w14:textId="7B9A3BA0" w:rsidR="00F133DA" w:rsidRPr="00922922" w:rsidRDefault="00F133DA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29,998,842.74</w:t>
            </w:r>
          </w:p>
        </w:tc>
      </w:tr>
      <w:tr w:rsidR="00922922" w:rsidRPr="00922922" w14:paraId="218B69D2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00C3F273" w14:textId="77777777" w:rsidR="00FB412B" w:rsidRPr="005C7208" w:rsidRDefault="00FB412B" w:rsidP="00727776">
            <w:pPr>
              <w:tabs>
                <w:tab w:val="left" w:pos="0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44" w:type="dxa"/>
            <w:shd w:val="clear" w:color="auto" w:fill="auto"/>
          </w:tcPr>
          <w:p w14:paraId="7838E5D7" w14:textId="5C719981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38,683,300.86 </w:t>
            </w:r>
          </w:p>
        </w:tc>
        <w:tc>
          <w:tcPr>
            <w:tcW w:w="134" w:type="dxa"/>
          </w:tcPr>
          <w:p w14:paraId="39D64E8F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D90A714" w14:textId="38305FB1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701,951.19 </w:t>
            </w:r>
          </w:p>
        </w:tc>
        <w:tc>
          <w:tcPr>
            <w:tcW w:w="134" w:type="dxa"/>
          </w:tcPr>
          <w:p w14:paraId="61669004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AFDD12" w14:textId="40325468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2,186,132.21 </w:t>
            </w:r>
          </w:p>
        </w:tc>
        <w:tc>
          <w:tcPr>
            <w:tcW w:w="134" w:type="dxa"/>
          </w:tcPr>
          <w:p w14:paraId="13C0B96F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3968C26" w14:textId="5F96F7F0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701,951.20 </w:t>
            </w:r>
          </w:p>
        </w:tc>
      </w:tr>
      <w:tr w:rsidR="00922922" w:rsidRPr="00922922" w14:paraId="54E24113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7C6752DC" w14:textId="77777777" w:rsidR="00FB412B" w:rsidRPr="00922922" w:rsidRDefault="00FB412B" w:rsidP="00727776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14:paraId="22E2BD42" w14:textId="0D1AD204" w:rsidR="00FB412B" w:rsidRPr="00922922" w:rsidRDefault="00FB412B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(6,292,241.93)</w:t>
            </w:r>
          </w:p>
        </w:tc>
        <w:tc>
          <w:tcPr>
            <w:tcW w:w="134" w:type="dxa"/>
          </w:tcPr>
          <w:p w14:paraId="6F833FDA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93574DA" w14:textId="03E36318" w:rsidR="00FB412B" w:rsidRPr="00922922" w:rsidRDefault="00FB412B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(5,312,524.72)</w:t>
            </w:r>
          </w:p>
        </w:tc>
        <w:tc>
          <w:tcPr>
            <w:tcW w:w="134" w:type="dxa"/>
          </w:tcPr>
          <w:p w14:paraId="32D07CFA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3575BFD" w14:textId="65DCFEC8" w:rsidR="00FB412B" w:rsidRPr="00922922" w:rsidRDefault="00FB412B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(2,538,298.78)</w:t>
            </w:r>
          </w:p>
        </w:tc>
        <w:tc>
          <w:tcPr>
            <w:tcW w:w="134" w:type="dxa"/>
          </w:tcPr>
          <w:p w14:paraId="4970B23B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372598E" w14:textId="0941F139" w:rsidR="00FB412B" w:rsidRPr="00922922" w:rsidRDefault="00FB412B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(2,740,035.32)</w:t>
            </w:r>
          </w:p>
        </w:tc>
      </w:tr>
      <w:tr w:rsidR="00922922" w:rsidRPr="00922922" w14:paraId="0FC204C7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06E7615A" w14:textId="4D624ED9" w:rsidR="00FB412B" w:rsidRPr="00922922" w:rsidRDefault="006C75E5" w:rsidP="00727776">
            <w:pPr>
              <w:tabs>
                <w:tab w:val="left" w:pos="364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C7208">
              <w:rPr>
                <w:rFonts w:asciiTheme="majorBidi" w:hAnsiTheme="majorBidi" w:hint="cs"/>
                <w:sz w:val="26"/>
                <w:szCs w:val="26"/>
                <w:cs/>
              </w:rPr>
              <w:t xml:space="preserve">ยอดคงเหลือ </w:t>
            </w:r>
            <w:r w:rsidR="00FB412B" w:rsidRPr="005C72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B412B" w:rsidRPr="009229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FB412B" w:rsidRPr="005C72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4" w:type="dxa"/>
            <w:tcBorders>
              <w:top w:val="single" w:sz="6" w:space="0" w:color="auto"/>
            </w:tcBorders>
            <w:shd w:val="clear" w:color="auto" w:fill="auto"/>
          </w:tcPr>
          <w:p w14:paraId="758E7F4D" w14:textId="58F7A95C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61,996,328.91 </w:t>
            </w:r>
          </w:p>
        </w:tc>
        <w:tc>
          <w:tcPr>
            <w:tcW w:w="134" w:type="dxa"/>
          </w:tcPr>
          <w:p w14:paraId="76B6A35B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57A5D9F6" w14:textId="244119D9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29,605,269.98 </w:t>
            </w:r>
          </w:p>
        </w:tc>
        <w:tc>
          <w:tcPr>
            <w:tcW w:w="134" w:type="dxa"/>
          </w:tcPr>
          <w:p w14:paraId="10A78E9B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7169ACB" w14:textId="6A273929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27,608,592.05 </w:t>
            </w:r>
          </w:p>
        </w:tc>
        <w:tc>
          <w:tcPr>
            <w:tcW w:w="134" w:type="dxa"/>
          </w:tcPr>
          <w:p w14:paraId="093CFFFE" w14:textId="77777777" w:rsidR="00FB412B" w:rsidRPr="00922922" w:rsidRDefault="00FB412B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4356721" w14:textId="5B53C003" w:rsidR="00FB412B" w:rsidRPr="00922922" w:rsidRDefault="00FB412B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27,960,758.62 </w:t>
            </w:r>
          </w:p>
        </w:tc>
      </w:tr>
      <w:tr w:rsidR="00922922" w:rsidRPr="00922922" w14:paraId="53AC0D06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213E0B14" w14:textId="428BA57E" w:rsidR="00F133DA" w:rsidRPr="005C7208" w:rsidRDefault="00F133DA" w:rsidP="00727776">
            <w:pPr>
              <w:tabs>
                <w:tab w:val="left" w:pos="284"/>
              </w:tabs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5C7208">
              <w:rPr>
                <w:rFonts w:asciiTheme="majorBidi" w:hAnsiTheme="majorBidi"/>
                <w:sz w:val="26"/>
                <w:szCs w:val="26"/>
                <w:cs/>
              </w:rPr>
              <w:t xml:space="preserve"> ส่วนที่ถึงกำหนดชำระ</w:t>
            </w:r>
            <w:r w:rsidR="000C6100" w:rsidRPr="005C7208">
              <w:rPr>
                <w:rFonts w:asciiTheme="majorBidi" w:hAnsiTheme="majorBidi" w:hint="cs"/>
                <w:sz w:val="26"/>
                <w:szCs w:val="26"/>
                <w:cs/>
              </w:rPr>
              <w:t>ภาย</w:t>
            </w:r>
            <w:r w:rsidRPr="005C7208">
              <w:rPr>
                <w:rFonts w:asciiTheme="majorBidi" w:hAnsiTheme="majorBidi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244" w:type="dxa"/>
            <w:shd w:val="clear" w:color="auto" w:fill="auto"/>
          </w:tcPr>
          <w:p w14:paraId="643BCE5D" w14:textId="02A0E0E1" w:rsidR="00F133DA" w:rsidRPr="00922922" w:rsidRDefault="000730B8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(7,832,563.45)</w:t>
            </w:r>
          </w:p>
        </w:tc>
        <w:tc>
          <w:tcPr>
            <w:tcW w:w="134" w:type="dxa"/>
          </w:tcPr>
          <w:p w14:paraId="6568A64A" w14:textId="77777777" w:rsidR="00F133DA" w:rsidRPr="00922922" w:rsidRDefault="00F133DA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AC06349" w14:textId="62E28DC5" w:rsidR="00F133DA" w:rsidRPr="00922922" w:rsidRDefault="00F133DA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(3,738,640.02)</w:t>
            </w:r>
          </w:p>
        </w:tc>
        <w:tc>
          <w:tcPr>
            <w:tcW w:w="134" w:type="dxa"/>
          </w:tcPr>
          <w:p w14:paraId="41ADD1C5" w14:textId="77777777" w:rsidR="00F133DA" w:rsidRPr="00922922" w:rsidRDefault="00F133DA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4553BEC" w14:textId="554D4D6C" w:rsidR="00F133DA" w:rsidRPr="00922922" w:rsidRDefault="00F133DA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(2,325,038.19)</w:t>
            </w:r>
          </w:p>
        </w:tc>
        <w:tc>
          <w:tcPr>
            <w:tcW w:w="134" w:type="dxa"/>
          </w:tcPr>
          <w:p w14:paraId="14E89FE8" w14:textId="77777777" w:rsidR="00F133DA" w:rsidRPr="00922922" w:rsidRDefault="00F133DA" w:rsidP="00727776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4B5296" w14:textId="34DF94D4" w:rsidR="00F133DA" w:rsidRPr="00922922" w:rsidRDefault="00F133DA" w:rsidP="0072777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(2,600,321.79)</w:t>
            </w:r>
          </w:p>
        </w:tc>
      </w:tr>
      <w:tr w:rsidR="00727776" w:rsidRPr="00922922" w14:paraId="3FCBDB5D" w14:textId="77777777" w:rsidTr="00A22E7D">
        <w:trPr>
          <w:gridAfter w:val="1"/>
          <w:wAfter w:w="6" w:type="dxa"/>
        </w:trPr>
        <w:tc>
          <w:tcPr>
            <w:tcW w:w="3003" w:type="dxa"/>
          </w:tcPr>
          <w:p w14:paraId="0A7C726E" w14:textId="115935B2" w:rsidR="00F133DA" w:rsidRPr="00922922" w:rsidRDefault="00F133DA" w:rsidP="00727776">
            <w:pPr>
              <w:tabs>
                <w:tab w:val="left" w:pos="284"/>
              </w:tabs>
              <w:spacing w:line="300" w:lineRule="exact"/>
              <w:ind w:left="170" w:hanging="227"/>
              <w:rPr>
                <w:rFonts w:asciiTheme="majorBidi" w:hAnsiTheme="majorBidi"/>
                <w:sz w:val="26"/>
                <w:szCs w:val="26"/>
              </w:rPr>
            </w:pPr>
            <w:r w:rsidRPr="005C7208">
              <w:rPr>
                <w:rFonts w:asciiTheme="majorBidi" w:hAnsiTheme="majorBidi"/>
                <w:sz w:val="26"/>
                <w:szCs w:val="26"/>
                <w:cs/>
              </w:rPr>
              <w:t>หนี้สินตามสัญญาเช่า-สุทธิ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6EDC6B" w14:textId="43D572A9" w:rsidR="00F133DA" w:rsidRPr="00922922" w:rsidRDefault="000730B8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54,163,765.46</w:t>
            </w:r>
          </w:p>
        </w:tc>
        <w:tc>
          <w:tcPr>
            <w:tcW w:w="134" w:type="dxa"/>
          </w:tcPr>
          <w:p w14:paraId="220AEEDB" w14:textId="77777777" w:rsidR="00F133DA" w:rsidRPr="00922922" w:rsidRDefault="00F133DA" w:rsidP="00727776">
            <w:pPr>
              <w:spacing w:line="300" w:lineRule="exact"/>
              <w:ind w:left="-10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EB6AADE" w14:textId="48855E3A" w:rsidR="00F133DA" w:rsidRPr="00922922" w:rsidRDefault="00F133DA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25,866,629.96 </w:t>
            </w:r>
          </w:p>
        </w:tc>
        <w:tc>
          <w:tcPr>
            <w:tcW w:w="134" w:type="dxa"/>
          </w:tcPr>
          <w:p w14:paraId="60C5DC24" w14:textId="77777777" w:rsidR="00F133DA" w:rsidRPr="00922922" w:rsidRDefault="00F133DA" w:rsidP="00727776">
            <w:pPr>
              <w:spacing w:line="300" w:lineRule="exact"/>
              <w:ind w:left="-10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D1A5C" w14:textId="3F7CC152" w:rsidR="00F133DA" w:rsidRPr="00922922" w:rsidRDefault="00F133DA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25,283,553.86 </w:t>
            </w:r>
          </w:p>
        </w:tc>
        <w:tc>
          <w:tcPr>
            <w:tcW w:w="134" w:type="dxa"/>
          </w:tcPr>
          <w:p w14:paraId="75291A47" w14:textId="77777777" w:rsidR="00F133DA" w:rsidRPr="00922922" w:rsidRDefault="00F133DA" w:rsidP="00727776">
            <w:pPr>
              <w:tabs>
                <w:tab w:val="left" w:pos="284"/>
                <w:tab w:val="left" w:pos="1418"/>
              </w:tabs>
              <w:spacing w:line="300" w:lineRule="exact"/>
              <w:ind w:left="-105" w:right="57" w:hanging="249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0336C3B" w14:textId="5C0BE720" w:rsidR="00F133DA" w:rsidRPr="00922922" w:rsidRDefault="00F133DA" w:rsidP="00727776">
            <w:pPr>
              <w:spacing w:line="30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25,360,436.83 </w:t>
            </w:r>
          </w:p>
        </w:tc>
      </w:tr>
    </w:tbl>
    <w:p w14:paraId="203D97C8" w14:textId="77777777" w:rsidR="000E44B5" w:rsidRPr="00922922" w:rsidRDefault="000E44B5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</w:p>
    <w:p w14:paraId="387B23D5" w14:textId="637C6BC6" w:rsidR="000E44B5" w:rsidRDefault="00C50653" w:rsidP="00C956AC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2922">
        <w:rPr>
          <w:rFonts w:ascii="Angsana New" w:hAnsi="Angsana New"/>
          <w:sz w:val="32"/>
          <w:szCs w:val="32"/>
        </w:rPr>
        <w:t xml:space="preserve">20 </w:t>
      </w:r>
      <w:r w:rsidRPr="005C720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/>
          <w:sz w:val="32"/>
          <w:szCs w:val="32"/>
          <w:cs/>
        </w:rPr>
        <w:t>บริษัท</w:t>
      </w:r>
      <w:r w:rsidRPr="005C7208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5C7101" w:rsidRPr="005C7208">
        <w:rPr>
          <w:rFonts w:ascii="Angsana New" w:hAnsi="Angsana New" w:hint="cs"/>
          <w:sz w:val="32"/>
          <w:szCs w:val="32"/>
          <w:cs/>
        </w:rPr>
        <w:t>ได้</w:t>
      </w:r>
      <w:r w:rsidRPr="005C7208">
        <w:rPr>
          <w:rFonts w:ascii="Angsana New" w:hAnsi="Angsana New" w:hint="cs"/>
          <w:sz w:val="32"/>
          <w:szCs w:val="32"/>
          <w:cs/>
        </w:rPr>
        <w:t>ทำ</w:t>
      </w:r>
      <w:r w:rsidRPr="005C7208">
        <w:rPr>
          <w:rFonts w:ascii="Angsana New" w:hAnsi="Angsana New"/>
          <w:sz w:val="32"/>
          <w:szCs w:val="32"/>
          <w:cs/>
        </w:rPr>
        <w:t>สัญญา</w:t>
      </w:r>
      <w:r w:rsidR="005C7101" w:rsidRPr="005C7208">
        <w:rPr>
          <w:rFonts w:ascii="Angsana New" w:hAnsi="Angsana New" w:hint="cs"/>
          <w:sz w:val="32"/>
          <w:szCs w:val="32"/>
          <w:cs/>
        </w:rPr>
        <w:t>เช่า</w:t>
      </w:r>
      <w:r w:rsidRPr="005C7208">
        <w:rPr>
          <w:rFonts w:ascii="Angsana New" w:hAnsi="Angsana New" w:hint="cs"/>
          <w:sz w:val="32"/>
          <w:szCs w:val="32"/>
          <w:cs/>
        </w:rPr>
        <w:t>ลิสซิ่ง</w:t>
      </w:r>
      <w:r w:rsidR="005C7101" w:rsidRPr="005C7208">
        <w:rPr>
          <w:rFonts w:ascii="Angsana New" w:hAnsi="Angsana New" w:hint="cs"/>
          <w:sz w:val="32"/>
          <w:szCs w:val="32"/>
          <w:cs/>
        </w:rPr>
        <w:t>จำนวน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 xml:space="preserve">2 </w:t>
      </w:r>
      <w:r w:rsidRPr="005C7208">
        <w:rPr>
          <w:rFonts w:ascii="Angsana New" w:hAnsi="Angsana New"/>
          <w:sz w:val="32"/>
          <w:szCs w:val="32"/>
          <w:cs/>
        </w:rPr>
        <w:t>สัญญา</w:t>
      </w:r>
      <w:r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Pr="005C7208">
        <w:rPr>
          <w:rFonts w:ascii="Angsana New" w:hAnsi="Angsana New"/>
          <w:sz w:val="32"/>
          <w:szCs w:val="32"/>
          <w:cs/>
        </w:rPr>
        <w:t>กับบริษัทลิสซิ่งในประเทศ</w:t>
      </w:r>
      <w:r w:rsidR="005C7101" w:rsidRPr="005C7208">
        <w:rPr>
          <w:rFonts w:ascii="Angsana New" w:hAnsi="Angsana New" w:hint="cs"/>
          <w:sz w:val="32"/>
          <w:szCs w:val="32"/>
          <w:cs/>
        </w:rPr>
        <w:t>แห่งหนึ่ง</w:t>
      </w:r>
      <w:r w:rsidRPr="005C7208">
        <w:rPr>
          <w:rFonts w:ascii="Angsana New" w:hAnsi="Angsana New"/>
          <w:sz w:val="32"/>
          <w:szCs w:val="32"/>
          <w:cs/>
        </w:rPr>
        <w:t xml:space="preserve"> มูลค่าตามสัญญา</w:t>
      </w:r>
      <w:r w:rsidRPr="005C7208">
        <w:rPr>
          <w:rFonts w:ascii="Angsana New" w:hAnsi="Angsana New" w:hint="cs"/>
          <w:sz w:val="32"/>
          <w:szCs w:val="32"/>
          <w:cs/>
        </w:rPr>
        <w:t>รวมเป็น</w:t>
      </w:r>
      <w:r w:rsidRPr="005C7208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922922">
        <w:rPr>
          <w:rFonts w:ascii="Angsana New" w:hAnsi="Angsana New"/>
          <w:sz w:val="32"/>
          <w:szCs w:val="32"/>
        </w:rPr>
        <w:t xml:space="preserve">36.50 </w:t>
      </w:r>
      <w:r w:rsidRPr="005C7208">
        <w:rPr>
          <w:rFonts w:ascii="Angsana New" w:hAnsi="Angsana New"/>
          <w:sz w:val="32"/>
          <w:szCs w:val="32"/>
          <w:cs/>
        </w:rPr>
        <w:t>ล้านบาท</w:t>
      </w:r>
      <w:r w:rsidR="005C7101" w:rsidRPr="005C7208">
        <w:rPr>
          <w:rFonts w:ascii="Angsana New" w:hAnsi="Angsana New" w:hint="cs"/>
          <w:sz w:val="32"/>
          <w:szCs w:val="32"/>
          <w:cs/>
        </w:rPr>
        <w:t xml:space="preserve"> โดยจำหน่ายโครงการซื้อ</w:t>
      </w:r>
      <w:r w:rsidR="005C7101" w:rsidRPr="005C7208">
        <w:rPr>
          <w:rFonts w:ascii="Angsana New" w:hAnsi="Angsana New" w:hint="cs"/>
          <w:spacing w:val="-2"/>
          <w:sz w:val="32"/>
          <w:szCs w:val="32"/>
          <w:cs/>
        </w:rPr>
        <w:t>ขายไฟฟ้าและเช่า</w:t>
      </w:r>
      <w:r w:rsidR="00FC3A74" w:rsidRPr="005C7208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C7101" w:rsidRPr="005C7208">
        <w:rPr>
          <w:rFonts w:ascii="Angsana New" w:hAnsi="Angsana New" w:hint="cs"/>
          <w:spacing w:val="-2"/>
          <w:sz w:val="32"/>
          <w:szCs w:val="32"/>
          <w:cs/>
        </w:rPr>
        <w:t>ลับคืนโครงการดังกล่าว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C7101" w:rsidRPr="005C7208">
        <w:rPr>
          <w:rFonts w:ascii="Angsana New" w:hAnsi="Angsana New" w:hint="cs"/>
          <w:spacing w:val="-2"/>
          <w:sz w:val="32"/>
          <w:szCs w:val="32"/>
          <w:cs/>
        </w:rPr>
        <w:t>กำหนด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ระยะเวลาผ่อนชำระ </w:t>
      </w:r>
      <w:r w:rsidRPr="00922922">
        <w:rPr>
          <w:rFonts w:ascii="Angsana New" w:hAnsi="Angsana New"/>
          <w:spacing w:val="-2"/>
          <w:sz w:val="32"/>
          <w:szCs w:val="32"/>
        </w:rPr>
        <w:t>60</w:t>
      </w:r>
      <w:r w:rsidRPr="005C7208">
        <w:rPr>
          <w:rFonts w:ascii="Angsana New" w:hAnsi="Angsana New"/>
          <w:spacing w:val="-2"/>
          <w:sz w:val="32"/>
          <w:szCs w:val="32"/>
          <w:cs/>
        </w:rPr>
        <w:t xml:space="preserve"> งวดเดือน ผ่อนชำระงวดเดือน</w:t>
      </w:r>
      <w:r w:rsidR="005C7101" w:rsidRPr="005C7208">
        <w:rPr>
          <w:rFonts w:ascii="Angsana New" w:hAnsi="Angsana New" w:hint="cs"/>
          <w:spacing w:val="-2"/>
          <w:sz w:val="32"/>
          <w:szCs w:val="32"/>
          <w:cs/>
        </w:rPr>
        <w:t>ละ</w:t>
      </w:r>
      <w:r w:rsidRPr="005C7208">
        <w:rPr>
          <w:rFonts w:ascii="Angsana New" w:hAnsi="Angsana New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</w:rPr>
        <w:t xml:space="preserve">0.53 </w:t>
      </w:r>
      <w:r w:rsidRPr="005C7208">
        <w:rPr>
          <w:rFonts w:ascii="Angsana New" w:hAnsi="Angsana New"/>
          <w:sz w:val="32"/>
          <w:szCs w:val="32"/>
          <w:cs/>
        </w:rPr>
        <w:t>ล้านบาท</w:t>
      </w:r>
      <w:r w:rsidRPr="00922922">
        <w:rPr>
          <w:rFonts w:ascii="Angsana New" w:hAnsi="Angsana New"/>
          <w:sz w:val="32"/>
          <w:szCs w:val="32"/>
        </w:rPr>
        <w:t xml:space="preserve"> (</w:t>
      </w:r>
      <w:r w:rsidRPr="005C7208">
        <w:rPr>
          <w:rFonts w:ascii="Angsana New" w:hAnsi="Angsana New"/>
          <w:sz w:val="32"/>
          <w:szCs w:val="32"/>
          <w:cs/>
        </w:rPr>
        <w:t>รวมภาษีมูลค่าเพิ่ม)</w:t>
      </w:r>
    </w:p>
    <w:p w14:paraId="449EE193" w14:textId="1376A117" w:rsidR="000E44B5" w:rsidRPr="00922922" w:rsidRDefault="000E44B5" w:rsidP="00C956AC">
      <w:pPr>
        <w:pStyle w:val="BodyText3"/>
        <w:tabs>
          <w:tab w:val="clear" w:pos="907"/>
          <w:tab w:val="left" w:pos="567"/>
          <w:tab w:val="left" w:pos="851"/>
          <w:tab w:val="left" w:pos="1418"/>
          <w:tab w:val="left" w:pos="1985"/>
        </w:tabs>
        <w:spacing w:line="360" w:lineRule="exact"/>
        <w:ind w:firstLine="227"/>
        <w:jc w:val="thaiDistribute"/>
        <w:rPr>
          <w:rFonts w:ascii="Angsana New" w:hAnsi="Angsana New"/>
          <w:position w:val="2"/>
        </w:rPr>
      </w:pPr>
      <w:r w:rsidRPr="00922922">
        <w:rPr>
          <w:rFonts w:ascii="Angsana New" w:hAnsi="Angsana New" w:hint="cs"/>
          <w:position w:val="2"/>
          <w:cs/>
        </w:rPr>
        <w:t xml:space="preserve">     </w:t>
      </w:r>
      <w:r w:rsidR="005B2067" w:rsidRPr="00922922">
        <w:rPr>
          <w:rFonts w:ascii="Angsana New" w:hAnsi="Angsana New"/>
          <w:position w:val="2"/>
          <w:cs/>
        </w:rPr>
        <w:tab/>
      </w:r>
      <w:r w:rsidR="005B2067" w:rsidRPr="00922922">
        <w:rPr>
          <w:rFonts w:ascii="Angsana New" w:hAnsi="Angsana New"/>
          <w:position w:val="2"/>
          <w:cs/>
        </w:rPr>
        <w:tab/>
      </w:r>
      <w:r w:rsidR="005B2067" w:rsidRPr="00922922">
        <w:rPr>
          <w:rFonts w:ascii="Angsana New" w:hAnsi="Angsana New"/>
          <w:position w:val="2"/>
          <w:cs/>
        </w:rPr>
        <w:tab/>
      </w:r>
      <w:r w:rsidRPr="00922922">
        <w:rPr>
          <w:rFonts w:ascii="Angsana New" w:hAnsi="Angsana New"/>
          <w:position w:val="2"/>
          <w:cs/>
        </w:rPr>
        <w:t>จำนวนที่รับรู้ในงบกำไรขาดทุน</w:t>
      </w:r>
      <w:r w:rsidRPr="00922922">
        <w:rPr>
          <w:rFonts w:ascii="Angsana New" w:hAnsi="Angsana New" w:hint="cs"/>
          <w:position w:val="2"/>
          <w:cs/>
        </w:rPr>
        <w:t>เบ็ดเสร็จ</w:t>
      </w:r>
      <w:r w:rsidRPr="00922922">
        <w:rPr>
          <w:rFonts w:ascii="Angsana New" w:hAnsi="Angsana New"/>
          <w:position w:val="2"/>
          <w:cs/>
        </w:rPr>
        <w:t>สำหรับ</w:t>
      </w:r>
      <w:r w:rsidRPr="00922922">
        <w:rPr>
          <w:rFonts w:ascii="Angsana New" w:hAnsi="Angsana New" w:hint="cs"/>
          <w:position w:val="2"/>
          <w:cs/>
        </w:rPr>
        <w:t>ปี</w:t>
      </w:r>
      <w:r w:rsidRPr="00922922">
        <w:rPr>
          <w:rFonts w:ascii="Angsana New" w:hAnsi="Angsana New"/>
          <w:position w:val="2"/>
          <w:cs/>
        </w:rPr>
        <w:t>สิ้นสุดวันที่</w:t>
      </w:r>
      <w:r w:rsidRPr="00922922">
        <w:rPr>
          <w:rFonts w:ascii="Angsana New" w:hAnsi="Angsana New"/>
          <w:position w:val="2"/>
        </w:rPr>
        <w:t xml:space="preserve"> 31 </w:t>
      </w:r>
      <w:r w:rsidRPr="005C7208">
        <w:rPr>
          <w:rFonts w:ascii="Angsana New" w:hAnsi="Angsana New" w:hint="cs"/>
          <w:position w:val="2"/>
          <w:cs/>
        </w:rPr>
        <w:t>ธันวาคม</w:t>
      </w:r>
      <w:r w:rsidRPr="00922922">
        <w:rPr>
          <w:rFonts w:ascii="Angsana New" w:hAnsi="Angsana New" w:hint="cs"/>
          <w:position w:val="2"/>
        </w:rPr>
        <w:t xml:space="preserve"> </w:t>
      </w:r>
      <w:r w:rsidRPr="00922922">
        <w:rPr>
          <w:rFonts w:ascii="Angsana New" w:hAnsi="Angsana New"/>
          <w:position w:val="2"/>
        </w:rPr>
        <w:t>256</w:t>
      </w:r>
      <w:r w:rsidR="00642EB8" w:rsidRPr="005C7208">
        <w:rPr>
          <w:rFonts w:ascii="Angsana New" w:hAnsi="Angsana New" w:hint="cs"/>
          <w:position w:val="2"/>
        </w:rPr>
        <w:t>5</w:t>
      </w:r>
      <w:r w:rsidRPr="00922922">
        <w:rPr>
          <w:rFonts w:ascii="Angsana New" w:hAnsi="Angsana New"/>
          <w:position w:val="2"/>
        </w:rPr>
        <w:t xml:space="preserve"> </w:t>
      </w:r>
      <w:r w:rsidRPr="005C7208">
        <w:rPr>
          <w:rFonts w:ascii="Angsana New" w:hAnsi="Angsana New" w:hint="cs"/>
          <w:position w:val="2"/>
          <w:cs/>
        </w:rPr>
        <w:t xml:space="preserve">และ </w:t>
      </w:r>
      <w:r w:rsidRPr="00922922">
        <w:rPr>
          <w:rFonts w:ascii="Angsana New" w:hAnsi="Angsana New"/>
          <w:position w:val="2"/>
        </w:rPr>
        <w:t>256</w:t>
      </w:r>
      <w:r w:rsidR="00C956AC">
        <w:rPr>
          <w:rFonts w:ascii="Angsana New" w:hAnsi="Angsana New"/>
          <w:position w:val="2"/>
        </w:rPr>
        <w:t>4</w:t>
      </w:r>
      <w:r w:rsidRPr="005C7208">
        <w:rPr>
          <w:rFonts w:ascii="Angsana New" w:hAnsi="Angsana New" w:hint="cs"/>
          <w:position w:val="2"/>
          <w:cs/>
        </w:rPr>
        <w:t xml:space="preserve"> มีดังนี้</w:t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34"/>
        <w:gridCol w:w="1250"/>
        <w:gridCol w:w="134"/>
        <w:gridCol w:w="1247"/>
        <w:gridCol w:w="134"/>
        <w:gridCol w:w="1252"/>
      </w:tblGrid>
      <w:tr w:rsidR="00922922" w:rsidRPr="00922922" w14:paraId="5837C50E" w14:textId="77777777" w:rsidTr="00A22E7D">
        <w:trPr>
          <w:trHeight w:val="20"/>
        </w:trPr>
        <w:tc>
          <w:tcPr>
            <w:tcW w:w="2977" w:type="dxa"/>
          </w:tcPr>
          <w:p w14:paraId="049451F5" w14:textId="77777777" w:rsidR="000E44B5" w:rsidRPr="00922922" w:rsidRDefault="000E44B5" w:rsidP="00A22E7D">
            <w:pPr>
              <w:spacing w:line="300" w:lineRule="exact"/>
              <w:ind w:left="113" w:hanging="1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4918D1DC" w14:textId="77777777" w:rsidR="000E44B5" w:rsidRPr="005C7208" w:rsidRDefault="000E44B5" w:rsidP="00A22E7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22922" w:rsidRPr="00922922" w14:paraId="546D2190" w14:textId="77777777" w:rsidTr="00A22E7D">
        <w:trPr>
          <w:trHeight w:val="20"/>
        </w:trPr>
        <w:tc>
          <w:tcPr>
            <w:tcW w:w="2977" w:type="dxa"/>
          </w:tcPr>
          <w:p w14:paraId="6E8F85A5" w14:textId="77777777" w:rsidR="000E44B5" w:rsidRPr="00922922" w:rsidRDefault="000E44B5" w:rsidP="00A22E7D">
            <w:pPr>
              <w:spacing w:line="300" w:lineRule="exact"/>
              <w:ind w:left="113" w:hanging="1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709CC" w14:textId="77777777" w:rsidR="000E44B5" w:rsidRPr="00922922" w:rsidRDefault="000E44B5" w:rsidP="00A22E7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00F9E85" w14:textId="77777777" w:rsidR="000E44B5" w:rsidRPr="00922922" w:rsidRDefault="000E44B5" w:rsidP="00A22E7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10BC3" w14:textId="77777777" w:rsidR="000E44B5" w:rsidRPr="00922922" w:rsidRDefault="000E44B5" w:rsidP="00A22E7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22" w:rsidRPr="00922922" w14:paraId="19F35B95" w14:textId="77777777" w:rsidTr="00A22E7D">
        <w:trPr>
          <w:trHeight w:val="20"/>
        </w:trPr>
        <w:tc>
          <w:tcPr>
            <w:tcW w:w="2977" w:type="dxa"/>
          </w:tcPr>
          <w:p w14:paraId="79AD7676" w14:textId="77777777" w:rsidR="00642EB8" w:rsidRPr="00922922" w:rsidRDefault="00642EB8" w:rsidP="00A22E7D">
            <w:pPr>
              <w:spacing w:line="300" w:lineRule="exact"/>
              <w:ind w:left="113" w:hanging="1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EA69551" w14:textId="625D3259" w:rsidR="00642EB8" w:rsidRPr="00922922" w:rsidRDefault="00642EB8" w:rsidP="00A22E7D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BAEF10" w14:textId="77777777" w:rsidR="00642EB8" w:rsidRPr="005C7208" w:rsidRDefault="00642EB8" w:rsidP="00A22E7D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971F9DA" w14:textId="7FC65A67" w:rsidR="00642EB8" w:rsidRPr="00922922" w:rsidRDefault="00642EB8" w:rsidP="00A22E7D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48AED26" w14:textId="77777777" w:rsidR="00642EB8" w:rsidRPr="005C7208" w:rsidRDefault="00642EB8" w:rsidP="00A22E7D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0B8932F" w14:textId="6A3FDF03" w:rsidR="00642EB8" w:rsidRPr="00922922" w:rsidRDefault="00642EB8" w:rsidP="00A22E7D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F35DBF" w14:textId="77777777" w:rsidR="00642EB8" w:rsidRPr="005C7208" w:rsidRDefault="00642EB8" w:rsidP="00A22E7D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A6042E7" w14:textId="5D49C56F" w:rsidR="00642EB8" w:rsidRPr="00922922" w:rsidRDefault="00642EB8" w:rsidP="00A22E7D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2922" w:rsidRPr="00922922" w14:paraId="5639A3AE" w14:textId="77777777" w:rsidTr="00A22E7D">
        <w:trPr>
          <w:trHeight w:val="20"/>
        </w:trPr>
        <w:tc>
          <w:tcPr>
            <w:tcW w:w="2977" w:type="dxa"/>
          </w:tcPr>
          <w:p w14:paraId="280D176E" w14:textId="77777777" w:rsidR="00D54635" w:rsidRPr="005C7208" w:rsidRDefault="00D54635" w:rsidP="00A22E7D">
            <w:pPr>
              <w:tabs>
                <w:tab w:val="clear" w:pos="227"/>
                <w:tab w:val="clear" w:pos="680"/>
                <w:tab w:val="left" w:pos="676"/>
              </w:tabs>
              <w:spacing w:line="30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948A88F" w14:textId="4527EA8C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5,097,195.42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74860" w14:textId="77777777" w:rsidR="00D54635" w:rsidRPr="00922922" w:rsidRDefault="00D54635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2036DB" w14:textId="14E290CB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>4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sz w:val="26"/>
                <w:szCs w:val="26"/>
              </w:rPr>
              <w:t>582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sz w:val="26"/>
                <w:szCs w:val="26"/>
              </w:rPr>
              <w:t>749.46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E5614E" w14:textId="77777777" w:rsidR="00D54635" w:rsidRPr="00922922" w:rsidRDefault="00D54635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29678" w14:textId="5CA6BC2D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/>
                <w:sz w:val="26"/>
                <w:szCs w:val="26"/>
              </w:rPr>
              <w:t>5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097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195.42</w:t>
            </w:r>
          </w:p>
        </w:tc>
        <w:tc>
          <w:tcPr>
            <w:tcW w:w="134" w:type="dxa"/>
            <w:vAlign w:val="bottom"/>
          </w:tcPr>
          <w:p w14:paraId="43E36F15" w14:textId="77777777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07294B47" w14:textId="04D2FE57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4,582,749.46</w:t>
            </w:r>
          </w:p>
        </w:tc>
      </w:tr>
      <w:tr w:rsidR="00922922" w:rsidRPr="00922922" w14:paraId="11DF8557" w14:textId="77777777" w:rsidTr="00A22E7D">
        <w:trPr>
          <w:trHeight w:val="20"/>
        </w:trPr>
        <w:tc>
          <w:tcPr>
            <w:tcW w:w="2977" w:type="dxa"/>
          </w:tcPr>
          <w:p w14:paraId="7C492F96" w14:textId="77777777" w:rsidR="00D54635" w:rsidRPr="005C7208" w:rsidRDefault="00D54635" w:rsidP="00A22E7D">
            <w:pPr>
              <w:spacing w:line="30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EB3847B" w14:textId="275DE144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1,866,719.24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E273E" w14:textId="77777777" w:rsidR="00D54635" w:rsidRPr="00922922" w:rsidRDefault="00D54635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6645715" w14:textId="56CA16F7" w:rsidR="00D54635" w:rsidRPr="005C7208" w:rsidRDefault="006C75E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1,473,958.41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6D8723" w14:textId="77777777" w:rsidR="00D54635" w:rsidRPr="00922922" w:rsidRDefault="00D54635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EE620A1" w14:textId="78F5F4FC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/>
                <w:sz w:val="26"/>
                <w:szCs w:val="26"/>
              </w:rPr>
              <w:t>1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386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141.22</w:t>
            </w:r>
          </w:p>
        </w:tc>
        <w:tc>
          <w:tcPr>
            <w:tcW w:w="134" w:type="dxa"/>
            <w:vAlign w:val="bottom"/>
          </w:tcPr>
          <w:p w14:paraId="5D7EB54D" w14:textId="77777777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0FE2BB4" w14:textId="567ED01C" w:rsidR="00D54635" w:rsidRPr="005C7208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1,394,204.69</w:t>
            </w:r>
          </w:p>
        </w:tc>
      </w:tr>
      <w:tr w:rsidR="00922922" w:rsidRPr="00922922" w14:paraId="110A5F67" w14:textId="77777777" w:rsidTr="00A22E7D">
        <w:trPr>
          <w:trHeight w:val="20"/>
        </w:trPr>
        <w:tc>
          <w:tcPr>
            <w:tcW w:w="2977" w:type="dxa"/>
          </w:tcPr>
          <w:p w14:paraId="470B1221" w14:textId="77777777" w:rsidR="00D54635" w:rsidRPr="005C7208" w:rsidRDefault="00D54635" w:rsidP="00A22E7D">
            <w:pPr>
              <w:spacing w:line="30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0EC34652" w14:textId="5797B077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22922">
              <w:rPr>
                <w:rFonts w:asciiTheme="majorBidi" w:hAnsiTheme="majorBidi"/>
                <w:sz w:val="26"/>
                <w:szCs w:val="26"/>
              </w:rPr>
              <w:t xml:space="preserve"> 2,286,340.00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6D7274" w14:textId="77777777" w:rsidR="00D54635" w:rsidRPr="00922922" w:rsidRDefault="00D54635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5CCD4F6" w14:textId="1A2E26DF" w:rsidR="00D54635" w:rsidRPr="005C7208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449,709.82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12AEEB" w14:textId="77777777" w:rsidR="00D54635" w:rsidRPr="00922922" w:rsidRDefault="00D54635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DCD4722" w14:textId="7FE242C9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,500.00</w:t>
            </w:r>
          </w:p>
        </w:tc>
        <w:tc>
          <w:tcPr>
            <w:tcW w:w="134" w:type="dxa"/>
            <w:vAlign w:val="bottom"/>
          </w:tcPr>
          <w:p w14:paraId="772ED46A" w14:textId="77777777" w:rsidR="00D54635" w:rsidRPr="00922922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A97EA75" w14:textId="33FC502C" w:rsidR="00D54635" w:rsidRPr="005C7208" w:rsidRDefault="00D5463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85,200.00</w:t>
            </w:r>
          </w:p>
        </w:tc>
      </w:tr>
      <w:tr w:rsidR="00922922" w:rsidRPr="00922922" w14:paraId="7938E520" w14:textId="77777777" w:rsidTr="00A22E7D">
        <w:trPr>
          <w:trHeight w:val="20"/>
        </w:trPr>
        <w:tc>
          <w:tcPr>
            <w:tcW w:w="2977" w:type="dxa"/>
          </w:tcPr>
          <w:p w14:paraId="55FA9E2D" w14:textId="7944CB77" w:rsidR="00642EB8" w:rsidRPr="005C7208" w:rsidRDefault="00642EB8" w:rsidP="00A22E7D">
            <w:pPr>
              <w:tabs>
                <w:tab w:val="clear" w:pos="227"/>
                <w:tab w:val="clear" w:pos="454"/>
                <w:tab w:val="clear" w:pos="680"/>
                <w:tab w:val="left" w:pos="676"/>
              </w:tabs>
              <w:spacing w:line="30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  <w:r w:rsidR="00722909"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930130" w14:textId="7ECEC770" w:rsidR="00642EB8" w:rsidRPr="00922922" w:rsidRDefault="006C75E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672,900.00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A143F0" w14:textId="77777777" w:rsidR="00642EB8" w:rsidRPr="00922922" w:rsidRDefault="00642EB8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71E3AA6" w14:textId="513E4A30" w:rsidR="00642EB8" w:rsidRPr="00922922" w:rsidRDefault="006C75E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383,100.00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BCCAA5" w14:textId="77777777" w:rsidR="00642EB8" w:rsidRPr="00922922" w:rsidRDefault="00642EB8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EB6FBB3" w14:textId="6A52631A" w:rsidR="00642EB8" w:rsidRPr="00922922" w:rsidRDefault="00DA7657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/>
                <w:sz w:val="26"/>
                <w:szCs w:val="26"/>
              </w:rPr>
              <w:t>367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7208">
              <w:rPr>
                <w:rFonts w:asciiTheme="majorBidi" w:hAnsiTheme="majorBidi"/>
                <w:sz w:val="26"/>
                <w:szCs w:val="26"/>
              </w:rPr>
              <w:t>800.00</w:t>
            </w:r>
          </w:p>
        </w:tc>
        <w:tc>
          <w:tcPr>
            <w:tcW w:w="134" w:type="dxa"/>
            <w:vAlign w:val="bottom"/>
          </w:tcPr>
          <w:p w14:paraId="2CE2E11D" w14:textId="77777777" w:rsidR="00642EB8" w:rsidRPr="00922922" w:rsidRDefault="00642EB8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8290887" w14:textId="1BB492C2" w:rsidR="00642EB8" w:rsidRPr="00922922" w:rsidRDefault="00642EB8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327,900.00</w:t>
            </w:r>
          </w:p>
        </w:tc>
      </w:tr>
      <w:tr w:rsidR="00642EB8" w:rsidRPr="00922922" w14:paraId="78CA19A6" w14:textId="77777777" w:rsidTr="00A22E7D">
        <w:trPr>
          <w:trHeight w:val="20"/>
        </w:trPr>
        <w:tc>
          <w:tcPr>
            <w:tcW w:w="2977" w:type="dxa"/>
          </w:tcPr>
          <w:p w14:paraId="16BB04C6" w14:textId="465C3CE2" w:rsidR="00642EB8" w:rsidRPr="005C7208" w:rsidRDefault="000E2242" w:rsidP="00A22E7D">
            <w:pPr>
              <w:spacing w:line="30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B2D50E" w14:textId="60E0D2B2" w:rsidR="00642EB8" w:rsidRPr="00922922" w:rsidRDefault="006C75E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9,923,154.66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A44B9C" w14:textId="77777777" w:rsidR="00642EB8" w:rsidRPr="00922922" w:rsidRDefault="00642EB8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F56B1F" w14:textId="55D522A8" w:rsidR="00642EB8" w:rsidRPr="00922922" w:rsidRDefault="006C75E5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B13FE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89,517.69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B8118" w14:textId="77777777" w:rsidR="00642EB8" w:rsidRPr="00922922" w:rsidRDefault="00642EB8" w:rsidP="00A22E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3440DF" w14:textId="56040A7B" w:rsidR="00642EB8" w:rsidRPr="00922922" w:rsidRDefault="00DA7657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6,886,636.64</w:t>
            </w:r>
          </w:p>
        </w:tc>
        <w:tc>
          <w:tcPr>
            <w:tcW w:w="134" w:type="dxa"/>
            <w:vAlign w:val="bottom"/>
          </w:tcPr>
          <w:p w14:paraId="5AA98BF8" w14:textId="77777777" w:rsidR="00642EB8" w:rsidRPr="00922922" w:rsidRDefault="00642EB8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B8495" w14:textId="2E0C7435" w:rsidR="00642EB8" w:rsidRPr="00922922" w:rsidRDefault="00642EB8" w:rsidP="00A22E7D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6,390,054.15</w:t>
            </w:r>
          </w:p>
        </w:tc>
      </w:tr>
    </w:tbl>
    <w:p w14:paraId="33CCADBB" w14:textId="77777777" w:rsidR="000C6100" w:rsidRDefault="000C6100" w:rsidP="00C956AC">
      <w:pPr>
        <w:tabs>
          <w:tab w:val="clear" w:pos="680"/>
          <w:tab w:val="clear" w:pos="1644"/>
          <w:tab w:val="left" w:pos="675"/>
          <w:tab w:val="left" w:pos="1667"/>
        </w:tabs>
        <w:spacing w:line="24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463E9249" w14:textId="22814B0C" w:rsidR="004D7A83" w:rsidRPr="00922922" w:rsidRDefault="00642EB8" w:rsidP="00C956AC">
      <w:pPr>
        <w:tabs>
          <w:tab w:val="clear" w:pos="680"/>
          <w:tab w:val="clear" w:pos="1644"/>
          <w:tab w:val="left" w:pos="675"/>
          <w:tab w:val="left" w:pos="1667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5C7208">
        <w:rPr>
          <w:rFonts w:ascii="Angsana New" w:eastAsia="MS Mincho" w:hAnsi="Angsana New" w:hint="cs"/>
          <w:sz w:val="32"/>
          <w:szCs w:val="32"/>
          <w:cs/>
        </w:rPr>
        <w:t xml:space="preserve">สำหรับปีสิ้นสุดวันที่ </w:t>
      </w:r>
      <w:r w:rsidRPr="00922922">
        <w:rPr>
          <w:rFonts w:ascii="Angsana New" w:eastAsia="MS Mincho" w:hAnsi="Angsana New"/>
          <w:sz w:val="32"/>
          <w:szCs w:val="32"/>
        </w:rPr>
        <w:t xml:space="preserve">31 </w:t>
      </w:r>
      <w:r w:rsidRPr="005C7208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922922">
        <w:rPr>
          <w:rFonts w:ascii="Angsana New" w:eastAsia="MS Mincho" w:hAnsi="Angsana New"/>
          <w:sz w:val="32"/>
          <w:szCs w:val="32"/>
        </w:rPr>
        <w:t xml:space="preserve">2565 </w:t>
      </w:r>
      <w:r w:rsidRPr="005C7208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922922">
        <w:rPr>
          <w:rFonts w:ascii="Angsana New" w:eastAsia="MS Mincho" w:hAnsi="Angsana New"/>
          <w:sz w:val="32"/>
          <w:szCs w:val="32"/>
        </w:rPr>
        <w:t xml:space="preserve">2564 </w:t>
      </w:r>
      <w:r w:rsidRPr="005C7208">
        <w:rPr>
          <w:rFonts w:ascii="Angsana New" w:eastAsia="MS Mincho" w:hAnsi="Angsana New"/>
          <w:sz w:val="32"/>
          <w:szCs w:val="32"/>
          <w:cs/>
        </w:rPr>
        <w:t>กระแสเงินสด</w:t>
      </w:r>
      <w:r w:rsidRPr="005C7208">
        <w:rPr>
          <w:rFonts w:ascii="Angsana New" w:eastAsia="MS Mincho" w:hAnsi="Angsana New" w:hint="cs"/>
          <w:sz w:val="32"/>
          <w:szCs w:val="32"/>
          <w:cs/>
        </w:rPr>
        <w:t>จ่าย</w:t>
      </w:r>
      <w:r w:rsidRPr="005C7208">
        <w:rPr>
          <w:rFonts w:ascii="Angsana New" w:eastAsia="MS Mincho" w:hAnsi="Angsana New"/>
          <w:sz w:val="32"/>
          <w:szCs w:val="32"/>
          <w:cs/>
        </w:rPr>
        <w:t>ทั้งหมดสำหรับสัญญาเช่า</w:t>
      </w:r>
      <w:r w:rsidRPr="005C7208">
        <w:rPr>
          <w:rFonts w:ascii="Angsana New" w:eastAsia="MS Mincho" w:hAnsi="Angsana New" w:hint="cs"/>
          <w:sz w:val="32"/>
          <w:szCs w:val="32"/>
          <w:cs/>
        </w:rPr>
        <w:t>ใน</w:t>
      </w:r>
      <w:r w:rsidRPr="00922922">
        <w:rPr>
          <w:rFonts w:ascii="Angsana New" w:eastAsia="MS Mincho" w:hAnsi="Angsana New"/>
          <w:sz w:val="32"/>
          <w:szCs w:val="32"/>
        </w:rPr>
        <w:br/>
      </w:r>
      <w:r w:rsidRPr="005C7208">
        <w:rPr>
          <w:rFonts w:ascii="Angsana New" w:eastAsia="MS Mincho" w:hAnsi="Angsana New" w:hint="cs"/>
          <w:sz w:val="32"/>
          <w:szCs w:val="32"/>
          <w:cs/>
        </w:rPr>
        <w:t>งบการเงินรวม เป็นจำนวนเงิน</w:t>
      </w:r>
      <w:r w:rsidRPr="005C7208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87506C" w:rsidRPr="00922922">
        <w:rPr>
          <w:rFonts w:ascii="Angsana New" w:eastAsia="MS Mincho" w:hAnsi="Angsana New"/>
          <w:sz w:val="32"/>
          <w:szCs w:val="32"/>
        </w:rPr>
        <w:t>11.</w:t>
      </w:r>
      <w:r w:rsidR="006C75E5">
        <w:rPr>
          <w:rFonts w:ascii="Angsana New" w:eastAsia="MS Mincho" w:hAnsi="Angsana New"/>
          <w:sz w:val="32"/>
          <w:szCs w:val="32"/>
        </w:rPr>
        <w:t>12</w:t>
      </w:r>
      <w:r w:rsidRPr="00922922">
        <w:rPr>
          <w:rFonts w:ascii="Angsana New" w:eastAsia="MS Mincho" w:hAnsi="Angsana New"/>
          <w:sz w:val="32"/>
          <w:szCs w:val="32"/>
        </w:rPr>
        <w:t xml:space="preserve"> </w:t>
      </w:r>
      <w:r w:rsidRPr="005C7208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922922">
        <w:rPr>
          <w:rFonts w:ascii="Angsana New" w:eastAsia="MS Mincho" w:hAnsi="Angsana New"/>
          <w:sz w:val="32"/>
          <w:szCs w:val="32"/>
        </w:rPr>
        <w:t xml:space="preserve"> </w:t>
      </w:r>
      <w:r w:rsidRPr="005C7208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87506C" w:rsidRPr="00922922">
        <w:rPr>
          <w:rFonts w:ascii="Angsana New" w:eastAsia="MS Mincho" w:hAnsi="Angsana New"/>
          <w:sz w:val="32"/>
          <w:szCs w:val="32"/>
        </w:rPr>
        <w:t>7.</w:t>
      </w:r>
      <w:r w:rsidR="006C75E5">
        <w:rPr>
          <w:rFonts w:ascii="Angsana New" w:eastAsia="MS Mincho" w:hAnsi="Angsana New"/>
          <w:sz w:val="32"/>
          <w:szCs w:val="32"/>
        </w:rPr>
        <w:t>62</w:t>
      </w:r>
      <w:r w:rsidRPr="00922922">
        <w:rPr>
          <w:rFonts w:ascii="Angsana New" w:eastAsia="MS Mincho" w:hAnsi="Angsana New"/>
          <w:sz w:val="32"/>
          <w:szCs w:val="32"/>
        </w:rPr>
        <w:t xml:space="preserve"> </w:t>
      </w:r>
      <w:r w:rsidRPr="005C7208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5C7208">
        <w:rPr>
          <w:rFonts w:ascii="Angsana New" w:eastAsia="MS Mincho" w:hAnsi="Angsana New" w:hint="cs"/>
          <w:sz w:val="32"/>
          <w:szCs w:val="32"/>
          <w:cs/>
        </w:rPr>
        <w:t xml:space="preserve"> ตามลำดับ </w:t>
      </w:r>
      <w:r w:rsidRPr="00922922">
        <w:rPr>
          <w:rFonts w:asciiTheme="majorBidi" w:hAnsiTheme="majorBidi" w:cstheme="majorBidi"/>
          <w:sz w:val="32"/>
          <w:szCs w:val="32"/>
        </w:rPr>
        <w:t>(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เฉพาะกิจการ จำนวนเงิน</w:t>
      </w:r>
      <w:r w:rsidR="007C59EF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506C" w:rsidRPr="00922922">
        <w:rPr>
          <w:rFonts w:asciiTheme="majorBidi" w:hAnsiTheme="majorBidi" w:cstheme="majorBidi"/>
          <w:sz w:val="32"/>
          <w:szCs w:val="32"/>
        </w:rPr>
        <w:t xml:space="preserve">4.33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87506C" w:rsidRPr="00922922">
        <w:rPr>
          <w:rFonts w:ascii="Angsana New" w:eastAsia="MS Mincho" w:hAnsi="Angsana New"/>
          <w:sz w:val="32"/>
          <w:szCs w:val="32"/>
        </w:rPr>
        <w:t>4.55</w:t>
      </w:r>
      <w:r w:rsidRPr="00922922">
        <w:rPr>
          <w:rFonts w:ascii="Angsana New" w:eastAsia="MS Mincho" w:hAnsi="Angsana New"/>
          <w:sz w:val="32"/>
          <w:szCs w:val="32"/>
        </w:rPr>
        <w:t xml:space="preserve"> </w:t>
      </w:r>
      <w:r w:rsidRPr="005C7208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5C7208">
        <w:rPr>
          <w:rFonts w:ascii="Angsana New" w:eastAsia="MS Mincho" w:hAnsi="Angsana New" w:hint="cs"/>
          <w:sz w:val="32"/>
          <w:szCs w:val="32"/>
          <w:cs/>
        </w:rPr>
        <w:t xml:space="preserve"> ตามลำดับ)</w:t>
      </w:r>
    </w:p>
    <w:p w14:paraId="74D0A599" w14:textId="77777777" w:rsidR="000C6100" w:rsidRDefault="000C6100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362ACC79" w14:textId="7169D087" w:rsidR="002D6346" w:rsidRPr="00922922" w:rsidRDefault="000C6100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 w:hint="cs"/>
          <w:b/>
          <w:bCs/>
          <w:sz w:val="32"/>
          <w:szCs w:val="32"/>
        </w:rPr>
        <w:t>18</w:t>
      </w:r>
      <w:r w:rsidR="002D6346" w:rsidRPr="00922922">
        <w:rPr>
          <w:rFonts w:ascii="Angsana New" w:hAnsi="Angsana New"/>
          <w:b/>
          <w:bCs/>
          <w:sz w:val="32"/>
          <w:szCs w:val="32"/>
        </w:rPr>
        <w:t>.</w:t>
      </w:r>
      <w:r w:rsidR="002D6346" w:rsidRPr="00922922">
        <w:rPr>
          <w:rFonts w:ascii="Angsana New" w:hAnsi="Angsana New"/>
          <w:b/>
          <w:bCs/>
          <w:sz w:val="32"/>
          <w:szCs w:val="32"/>
        </w:rPr>
        <w:tab/>
      </w:r>
      <w:r w:rsidR="002D6346" w:rsidRPr="005C720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5C7208" w:rsidRDefault="00600EF0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6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0"/>
        <w:gridCol w:w="1587"/>
      </w:tblGrid>
      <w:tr w:rsidR="00922922" w:rsidRPr="00922922" w14:paraId="6FFFB966" w14:textId="77777777" w:rsidTr="00A22E7D">
        <w:tc>
          <w:tcPr>
            <w:tcW w:w="5102" w:type="dxa"/>
          </w:tcPr>
          <w:p w14:paraId="6ED65981" w14:textId="77777777" w:rsidR="00642EB8" w:rsidRPr="00922922" w:rsidRDefault="00642EB8" w:rsidP="00C956AC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3034ADE3" w14:textId="77777777" w:rsidR="00642EB8" w:rsidRPr="005C7208" w:rsidRDefault="00642EB8" w:rsidP="00C956AC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2922" w:rsidRPr="00922922" w14:paraId="6709458A" w14:textId="77777777" w:rsidTr="00A22E7D">
        <w:tc>
          <w:tcPr>
            <w:tcW w:w="5102" w:type="dxa"/>
          </w:tcPr>
          <w:p w14:paraId="40787963" w14:textId="77777777" w:rsidR="00642EB8" w:rsidRPr="00922922" w:rsidRDefault="00642EB8" w:rsidP="00C956AC">
            <w:pPr>
              <w:tabs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D5A434" w14:textId="77777777" w:rsidR="00642EB8" w:rsidRPr="005C7208" w:rsidRDefault="00642EB8" w:rsidP="00C956AC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22922" w:rsidRPr="00922922" w14:paraId="6CF77F20" w14:textId="77777777" w:rsidTr="00A22E7D">
        <w:tc>
          <w:tcPr>
            <w:tcW w:w="5102" w:type="dxa"/>
          </w:tcPr>
          <w:p w14:paraId="69BDB97D" w14:textId="77777777" w:rsidR="00A965C3" w:rsidRPr="00922922" w:rsidRDefault="00A965C3" w:rsidP="00C956AC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2E81E201" w14:textId="377A82B0" w:rsidR="00A965C3" w:rsidRPr="00922922" w:rsidRDefault="00A965C3" w:rsidP="00C956AC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47C801ED" w14:textId="77777777" w:rsidR="00A965C3" w:rsidRPr="00922922" w:rsidRDefault="00A965C3" w:rsidP="00C956AC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5EFEB876" w14:textId="3CA358A1" w:rsidR="00A965C3" w:rsidRPr="00922922" w:rsidRDefault="00A965C3" w:rsidP="00C956AC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22922" w:rsidRPr="00922922" w14:paraId="59DFEE7A" w14:textId="77777777" w:rsidTr="00A22E7D">
        <w:tc>
          <w:tcPr>
            <w:tcW w:w="5102" w:type="dxa"/>
          </w:tcPr>
          <w:p w14:paraId="6DD4DCEB" w14:textId="77777777" w:rsidR="00A965C3" w:rsidRPr="005C7208" w:rsidRDefault="00A965C3" w:rsidP="00C956AC">
            <w:pPr>
              <w:tabs>
                <w:tab w:val="left" w:pos="540"/>
              </w:tabs>
              <w:spacing w:line="360" w:lineRule="exact"/>
              <w:ind w:hanging="5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1A2C0B99" w14:textId="56A1D7BC" w:rsidR="00A965C3" w:rsidRPr="00922922" w:rsidRDefault="009B1ABB" w:rsidP="00C956AC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33,600,000.00</w:t>
            </w:r>
          </w:p>
        </w:tc>
        <w:tc>
          <w:tcPr>
            <w:tcW w:w="130" w:type="dxa"/>
          </w:tcPr>
          <w:p w14:paraId="26C5B989" w14:textId="77777777" w:rsidR="00A965C3" w:rsidRPr="00922922" w:rsidRDefault="00A965C3" w:rsidP="00C956AC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A6B8527" w14:textId="4ED9C956" w:rsidR="00A965C3" w:rsidRPr="00922922" w:rsidRDefault="00A965C3" w:rsidP="00C956AC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12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2922">
              <w:rPr>
                <w:rFonts w:asciiTheme="majorBidi" w:hAnsiTheme="majorBidi"/>
                <w:sz w:val="32"/>
                <w:szCs w:val="32"/>
              </w:rPr>
              <w:t>317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2922">
              <w:rPr>
                <w:rFonts w:asciiTheme="majorBidi" w:hAnsiTheme="majorBidi"/>
                <w:sz w:val="32"/>
                <w:szCs w:val="32"/>
              </w:rPr>
              <w:t>993.64</w:t>
            </w:r>
          </w:p>
        </w:tc>
      </w:tr>
      <w:tr w:rsidR="00922922" w:rsidRPr="00922922" w14:paraId="12230363" w14:textId="77777777" w:rsidTr="00A22E7D">
        <w:tc>
          <w:tcPr>
            <w:tcW w:w="5102" w:type="dxa"/>
          </w:tcPr>
          <w:p w14:paraId="7ECC98D5" w14:textId="77777777" w:rsidR="00A965C3" w:rsidRPr="00922922" w:rsidRDefault="00A965C3" w:rsidP="00C956AC">
            <w:pPr>
              <w:tabs>
                <w:tab w:val="left" w:pos="540"/>
              </w:tabs>
              <w:spacing w:line="360" w:lineRule="exact"/>
              <w:ind w:hanging="5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100D68" w14:textId="050935AB" w:rsidR="00A965C3" w:rsidRPr="00922922" w:rsidRDefault="009B1ABB" w:rsidP="00C956AC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2,012,000.00</w:t>
            </w:r>
          </w:p>
        </w:tc>
        <w:tc>
          <w:tcPr>
            <w:tcW w:w="130" w:type="dxa"/>
          </w:tcPr>
          <w:p w14:paraId="24DF0328" w14:textId="77777777" w:rsidR="00A965C3" w:rsidRPr="00922922" w:rsidRDefault="00A965C3" w:rsidP="00C956AC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A88EE19" w14:textId="701A82F1" w:rsidR="00A965C3" w:rsidRPr="00922922" w:rsidRDefault="00A965C3" w:rsidP="00C956A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369" w:right="56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229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776" w:rsidRPr="00922922" w14:paraId="69A9D5F8" w14:textId="77777777" w:rsidTr="00A22E7D">
        <w:tc>
          <w:tcPr>
            <w:tcW w:w="5102" w:type="dxa"/>
          </w:tcPr>
          <w:p w14:paraId="64459952" w14:textId="77777777" w:rsidR="00A965C3" w:rsidRPr="005C7208" w:rsidRDefault="00A965C3" w:rsidP="00C956A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D17CD02" w14:textId="03F02171" w:rsidR="00A965C3" w:rsidRPr="00922922" w:rsidRDefault="009B1ABB" w:rsidP="00C956AC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35,612,000.00</w:t>
            </w:r>
          </w:p>
        </w:tc>
        <w:tc>
          <w:tcPr>
            <w:tcW w:w="130" w:type="dxa"/>
          </w:tcPr>
          <w:p w14:paraId="7520A6FB" w14:textId="77777777" w:rsidR="00A965C3" w:rsidRPr="00922922" w:rsidRDefault="00A965C3" w:rsidP="00C956AC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0B2E28C" w14:textId="5B783484" w:rsidR="00A965C3" w:rsidRPr="00922922" w:rsidRDefault="00A965C3" w:rsidP="00C956AC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/>
                <w:sz w:val="32"/>
                <w:szCs w:val="32"/>
              </w:rPr>
              <w:t>12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2922">
              <w:rPr>
                <w:rFonts w:asciiTheme="majorBidi" w:hAnsiTheme="majorBidi"/>
                <w:sz w:val="32"/>
                <w:szCs w:val="32"/>
              </w:rPr>
              <w:t>317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2922">
              <w:rPr>
                <w:rFonts w:asciiTheme="majorBidi" w:hAnsiTheme="majorBidi"/>
                <w:sz w:val="32"/>
                <w:szCs w:val="32"/>
              </w:rPr>
              <w:t>993.64</w:t>
            </w:r>
          </w:p>
        </w:tc>
      </w:tr>
    </w:tbl>
    <w:p w14:paraId="4CDBCF07" w14:textId="3928AE8D" w:rsidR="000E3A6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5C720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บริษัท พรีเมี่ยม เฟล็กซิเบิ้ล แพจเกจจิ้ง จำกัด </w:t>
      </w:r>
    </w:p>
    <w:p w14:paraId="27A20D78" w14:textId="67C36024" w:rsidR="000E3A6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229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922922">
        <w:rPr>
          <w:rFonts w:asciiTheme="majorBidi" w:hAnsiTheme="majorBidi"/>
          <w:spacing w:val="-6"/>
          <w:sz w:val="32"/>
          <w:szCs w:val="32"/>
        </w:rPr>
        <w:t>.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922922">
        <w:rPr>
          <w:rFonts w:asciiTheme="majorBidi" w:hAnsiTheme="majorBidi"/>
          <w:spacing w:val="-6"/>
          <w:sz w:val="32"/>
          <w:szCs w:val="32"/>
        </w:rPr>
        <w:t>.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5C7208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0EEB8AD7" w14:textId="77777777" w:rsidR="000E3A6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5C7208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D3A1033" w14:textId="77777777" w:rsidR="000E3A6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ก)</w:t>
      </w:r>
      <w:r w:rsidRPr="005C7208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78C7A46" w14:textId="7066C3C9" w:rsidR="000E3A61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ข)</w:t>
      </w:r>
      <w:r w:rsidRPr="005C7208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348CCE7F" w14:textId="19EF48C1" w:rsidR="00C956AC" w:rsidRDefault="00C956AC" w:rsidP="003F7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8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บริษัทย่อยจ่ายชำระคืนเงินกู้ยืมดังกล่าว</w:t>
      </w:r>
      <w:r w:rsidR="00657580" w:rsidRPr="005C7208">
        <w:rPr>
          <w:rFonts w:asciiTheme="majorBidi" w:hAnsiTheme="majorBidi" w:cstheme="majorBidi" w:hint="cs"/>
          <w:sz w:val="32"/>
          <w:szCs w:val="32"/>
          <w:cs/>
        </w:rPr>
        <w:t>แ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ล้วทั้งจำนวน</w:t>
      </w:r>
    </w:p>
    <w:p w14:paraId="0BC6E56A" w14:textId="77777777" w:rsidR="003F7597" w:rsidRDefault="003F7597" w:rsidP="003F7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8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33BB21D" w14:textId="29296823" w:rsidR="000E3A61" w:rsidRPr="005C7208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2922">
        <w:rPr>
          <w:rFonts w:asciiTheme="majorBidi" w:hAnsiTheme="majorBidi" w:cstheme="majorBidi"/>
          <w:sz w:val="32"/>
          <w:szCs w:val="32"/>
        </w:rPr>
        <w:t>2</w:t>
      </w:r>
      <w:r w:rsidRPr="00922922">
        <w:rPr>
          <w:rFonts w:asciiTheme="majorBidi" w:hAnsiTheme="majorBidi"/>
          <w:sz w:val="32"/>
          <w:szCs w:val="32"/>
        </w:rPr>
        <w:t xml:space="preserve">.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C7208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AA1DA0" w:rsidRPr="00922922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="00AA1DA0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="00AA1DA0" w:rsidRPr="00922922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="009474BC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กู้ยืมเงิน</w:t>
      </w:r>
      <w:r w:rsidR="00BD2069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="00F330C0" w:rsidRPr="005C720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>แห่ง</w:t>
      </w:r>
      <w:r w:rsidRPr="005C7208">
        <w:rPr>
          <w:rFonts w:asciiTheme="majorBidi" w:hAnsiTheme="majorBidi" w:cstheme="majorBidi"/>
          <w:sz w:val="32"/>
          <w:szCs w:val="32"/>
          <w:cs/>
        </w:rPr>
        <w:t>หนึ่ง</w:t>
      </w:r>
      <w:r w:rsidR="00C50DA8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AA1DA0" w:rsidRPr="00922922">
        <w:rPr>
          <w:rFonts w:asciiTheme="majorBidi" w:hAnsiTheme="majorBidi" w:cstheme="majorBidi"/>
          <w:sz w:val="32"/>
          <w:szCs w:val="32"/>
        </w:rPr>
        <w:t>50</w:t>
      </w:r>
      <w:r w:rsidRPr="005C7208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="00AA1DA0" w:rsidRPr="005C7208">
        <w:rPr>
          <w:rFonts w:asciiTheme="majorBidi" w:hAnsiTheme="majorBidi" w:hint="cs"/>
          <w:sz w:val="32"/>
          <w:szCs w:val="32"/>
          <w:cs/>
        </w:rPr>
        <w:t>เป็นทุนห</w:t>
      </w:r>
      <w:r w:rsidR="005A3D50" w:rsidRPr="005C7208">
        <w:rPr>
          <w:rFonts w:asciiTheme="majorBidi" w:hAnsiTheme="majorBidi" w:hint="cs"/>
          <w:sz w:val="32"/>
          <w:szCs w:val="32"/>
          <w:cs/>
        </w:rPr>
        <w:t>มุ</w:t>
      </w:r>
      <w:r w:rsidR="00AA1DA0" w:rsidRPr="005C7208">
        <w:rPr>
          <w:rFonts w:asciiTheme="majorBidi" w:hAnsiTheme="majorBidi" w:hint="cs"/>
          <w:sz w:val="32"/>
          <w:szCs w:val="32"/>
          <w:cs/>
        </w:rPr>
        <w:t>นเวียนภายในกิจการ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 </w:t>
      </w:r>
      <w:r w:rsidRPr="005C7208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5C7208">
        <w:rPr>
          <w:rFonts w:asciiTheme="majorBidi" w:hAnsiTheme="majorBidi" w:hint="cs"/>
          <w:sz w:val="32"/>
          <w:szCs w:val="32"/>
          <w:cs/>
        </w:rPr>
        <w:t>ในอัตรา</w:t>
      </w:r>
      <w:r w:rsidR="00A22E7D" w:rsidRPr="005C7208">
        <w:rPr>
          <w:rFonts w:asciiTheme="majorBidi" w:hAnsiTheme="majorBidi"/>
          <w:sz w:val="32"/>
          <w:szCs w:val="32"/>
          <w:cs/>
        </w:rPr>
        <w:br/>
      </w:r>
      <w:r w:rsidRPr="005C7208">
        <w:rPr>
          <w:rFonts w:asciiTheme="majorBidi" w:hAnsiTheme="majorBidi" w:hint="cs"/>
          <w:sz w:val="32"/>
          <w:szCs w:val="32"/>
          <w:cs/>
        </w:rPr>
        <w:t>ร้อยละ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922922">
        <w:rPr>
          <w:rFonts w:asciiTheme="majorBidi" w:hAnsiTheme="majorBidi" w:cstheme="majorBidi"/>
          <w:sz w:val="32"/>
          <w:szCs w:val="32"/>
        </w:rPr>
        <w:t>2</w:t>
      </w:r>
      <w:r w:rsidRPr="005C7208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5C7208">
        <w:rPr>
          <w:rFonts w:asciiTheme="majorBidi" w:hAnsiTheme="majorBidi" w:hint="cs"/>
          <w:sz w:val="32"/>
          <w:szCs w:val="32"/>
          <w:cs/>
        </w:rPr>
        <w:t>ต้น</w:t>
      </w:r>
      <w:r w:rsidRPr="005C7208">
        <w:rPr>
          <w:rFonts w:asciiTheme="majorBidi" w:hAnsiTheme="majorBidi"/>
          <w:sz w:val="32"/>
          <w:szCs w:val="32"/>
          <w:cs/>
        </w:rPr>
        <w:t>เดือน</w:t>
      </w:r>
      <w:r w:rsidRPr="005C7208">
        <w:rPr>
          <w:rFonts w:asciiTheme="majorBidi" w:hAnsiTheme="majorBidi" w:hint="cs"/>
          <w:sz w:val="32"/>
          <w:szCs w:val="32"/>
          <w:cs/>
        </w:rPr>
        <w:t xml:space="preserve">ละ </w:t>
      </w:r>
      <w:r w:rsidR="00AA1DA0" w:rsidRPr="00922922">
        <w:rPr>
          <w:rFonts w:asciiTheme="majorBidi" w:hAnsiTheme="majorBidi" w:cstheme="majorBidi"/>
          <w:sz w:val="32"/>
          <w:szCs w:val="32"/>
        </w:rPr>
        <w:t>2.80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AA1DA0" w:rsidRPr="00922922">
        <w:rPr>
          <w:rFonts w:asciiTheme="majorBidi" w:hAnsiTheme="majorBidi" w:cstheme="majorBidi"/>
          <w:sz w:val="32"/>
          <w:szCs w:val="32"/>
        </w:rPr>
        <w:t>24</w:t>
      </w:r>
      <w:r w:rsidRPr="005C7208">
        <w:rPr>
          <w:rFonts w:asciiTheme="majorBidi" w:hAnsiTheme="majorBidi"/>
          <w:sz w:val="32"/>
          <w:szCs w:val="32"/>
          <w:cs/>
        </w:rPr>
        <w:t xml:space="preserve"> งวด </w:t>
      </w:r>
      <w:r w:rsidRPr="005C7208">
        <w:rPr>
          <w:rFonts w:asciiTheme="majorBidi" w:hAnsiTheme="majorBidi" w:hint="cs"/>
          <w:sz w:val="32"/>
          <w:szCs w:val="32"/>
          <w:cs/>
        </w:rPr>
        <w:t>และชำระดอกเบี้ยเป็นรายเดือน</w:t>
      </w:r>
      <w:r w:rsidR="00AA1DA0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9474BC" w:rsidRPr="005C7208">
        <w:rPr>
          <w:rFonts w:asciiTheme="majorBidi" w:hAnsiTheme="majorBidi" w:cstheme="majorBidi"/>
          <w:sz w:val="32"/>
          <w:szCs w:val="32"/>
          <w:cs/>
        </w:rPr>
        <w:br/>
      </w:r>
      <w:r w:rsidR="00AA1DA0" w:rsidRPr="005C720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474BC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4BC" w:rsidRPr="00922922">
        <w:rPr>
          <w:rFonts w:asciiTheme="majorBidi" w:hAnsiTheme="majorBidi" w:cstheme="majorBidi"/>
          <w:sz w:val="32"/>
          <w:szCs w:val="32"/>
        </w:rPr>
        <w:t xml:space="preserve">6 </w:t>
      </w:r>
      <w:r w:rsidR="00AA1DA0" w:rsidRPr="005C720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474BC" w:rsidRPr="005C7208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AA1DA0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5C7208">
        <w:rPr>
          <w:rFonts w:asciiTheme="majorBidi" w:hAnsiTheme="majorBidi" w:cstheme="majorBidi" w:hint="cs"/>
          <w:sz w:val="32"/>
          <w:szCs w:val="32"/>
          <w:cs/>
        </w:rPr>
        <w:t>รัฐบาลชดเชย</w:t>
      </w:r>
      <w:r w:rsidR="009474BC" w:rsidRPr="005C7208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AA1DA0" w:rsidRPr="005C7208">
        <w:rPr>
          <w:rFonts w:asciiTheme="majorBidi" w:hAnsiTheme="majorBidi" w:cstheme="majorBidi" w:hint="cs"/>
          <w:sz w:val="32"/>
          <w:szCs w:val="32"/>
          <w:cs/>
        </w:rPr>
        <w:t>ดอกเบี้ยให้และบริษัท</w:t>
      </w:r>
      <w:r w:rsidR="00543CB3" w:rsidRPr="005C720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A1DA0" w:rsidRPr="005C7208">
        <w:rPr>
          <w:rFonts w:asciiTheme="majorBidi" w:hAnsiTheme="majorBidi" w:cstheme="majorBidi" w:hint="cs"/>
          <w:sz w:val="32"/>
          <w:szCs w:val="32"/>
          <w:cs/>
        </w:rPr>
        <w:t xml:space="preserve">เริ่มชำระงวดแรกตั้งแต่เดือนที่ </w:t>
      </w:r>
      <w:r w:rsidR="00AA1DA0" w:rsidRPr="00922922">
        <w:rPr>
          <w:rFonts w:asciiTheme="majorBidi" w:hAnsiTheme="majorBidi" w:cstheme="majorBidi"/>
          <w:sz w:val="32"/>
          <w:szCs w:val="32"/>
        </w:rPr>
        <w:t xml:space="preserve">7 </w:t>
      </w:r>
      <w:r w:rsidR="00AA1DA0" w:rsidRPr="005C7208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</w:p>
    <w:p w14:paraId="442CBE7A" w14:textId="77777777" w:rsidR="000E3A6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5C7208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3943427" w14:textId="77777777" w:rsidR="000E3A6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ก)</w:t>
      </w:r>
      <w:r w:rsidRPr="005C7208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0BFC3D85" w14:textId="56605452" w:rsidR="002A1011" w:rsidRPr="00922922" w:rsidRDefault="000E3A61" w:rsidP="007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/>
          <w:sz w:val="32"/>
          <w:szCs w:val="32"/>
          <w:cs/>
        </w:rPr>
        <w:t>ข)</w:t>
      </w:r>
      <w:r w:rsidRPr="005C7208">
        <w:rPr>
          <w:rFonts w:asciiTheme="majorBidi" w:hAnsiTheme="majorBidi" w:cstheme="majorBidi"/>
          <w:sz w:val="32"/>
          <w:szCs w:val="32"/>
          <w:cs/>
        </w:rPr>
        <w:tab/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 w:hint="cs"/>
          <w:sz w:val="32"/>
          <w:szCs w:val="32"/>
        </w:rPr>
        <w:t>(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024E25BA" w14:textId="0B0A0865" w:rsidR="00575005" w:rsidRDefault="00575005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27E4F6" w14:textId="76D05F3B" w:rsidR="00532235" w:rsidRPr="00922922" w:rsidRDefault="000C6100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32235" w:rsidRPr="00922922">
        <w:rPr>
          <w:rFonts w:ascii="Angsana New" w:hAnsi="Angsana New"/>
          <w:b/>
          <w:bCs/>
          <w:sz w:val="32"/>
          <w:szCs w:val="32"/>
        </w:rPr>
        <w:t>.</w:t>
      </w:r>
      <w:r w:rsidR="00532235" w:rsidRPr="00922922">
        <w:rPr>
          <w:rFonts w:ascii="Angsana New" w:hAnsi="Angsana New"/>
          <w:b/>
          <w:bCs/>
          <w:sz w:val="32"/>
          <w:szCs w:val="32"/>
        </w:rPr>
        <w:tab/>
      </w:r>
      <w:r w:rsidR="00532235" w:rsidRPr="00922922">
        <w:rPr>
          <w:rFonts w:ascii="Angsana New" w:hAnsi="Angsana New"/>
          <w:b/>
          <w:bCs/>
          <w:sz w:val="32"/>
          <w:szCs w:val="32"/>
        </w:rPr>
        <w:tab/>
      </w:r>
      <w:r w:rsidR="00532235" w:rsidRPr="005C7208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8878F2E" w14:textId="6601DD91" w:rsidR="00532235" w:rsidRPr="005C7208" w:rsidRDefault="00532235" w:rsidP="00727776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C7208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49"/>
        <w:gridCol w:w="137"/>
        <w:gridCol w:w="1003"/>
        <w:gridCol w:w="137"/>
        <w:gridCol w:w="973"/>
        <w:gridCol w:w="138"/>
        <w:gridCol w:w="1030"/>
      </w:tblGrid>
      <w:tr w:rsidR="000B1B1D" w:rsidRPr="00727776" w14:paraId="284E6AE8" w14:textId="77777777" w:rsidTr="00727776">
        <w:trPr>
          <w:cantSplit/>
        </w:trPr>
        <w:tc>
          <w:tcPr>
            <w:tcW w:w="3912" w:type="dxa"/>
          </w:tcPr>
          <w:p w14:paraId="3B1A4823" w14:textId="77777777" w:rsidR="00642EB8" w:rsidRPr="00727776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67" w:type="dxa"/>
            <w:gridSpan w:val="7"/>
            <w:tcBorders>
              <w:bottom w:val="single" w:sz="6" w:space="0" w:color="auto"/>
            </w:tcBorders>
          </w:tcPr>
          <w:p w14:paraId="7A4E48DE" w14:textId="77777777" w:rsidR="00642EB8" w:rsidRPr="00727776" w:rsidRDefault="00642EB8" w:rsidP="007057F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0B1B1D" w:rsidRPr="00727776" w14:paraId="4850DEC7" w14:textId="77777777" w:rsidTr="00727776">
        <w:trPr>
          <w:cantSplit/>
        </w:trPr>
        <w:tc>
          <w:tcPr>
            <w:tcW w:w="3912" w:type="dxa"/>
          </w:tcPr>
          <w:p w14:paraId="6367FC4D" w14:textId="77777777" w:rsidR="00642EB8" w:rsidRPr="00727776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4714C1" w14:textId="77777777" w:rsidR="00642EB8" w:rsidRPr="00727776" w:rsidRDefault="00642EB8" w:rsidP="007057FF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CF3F079" w14:textId="77777777" w:rsidR="00642EB8" w:rsidRPr="00727776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5D5348" w14:textId="77777777" w:rsidR="00642EB8" w:rsidRPr="005C7208" w:rsidRDefault="00642EB8" w:rsidP="007057FF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B1B1D" w:rsidRPr="00727776" w14:paraId="2FF8B8C6" w14:textId="77777777" w:rsidTr="00727776">
        <w:trPr>
          <w:cantSplit/>
        </w:trPr>
        <w:tc>
          <w:tcPr>
            <w:tcW w:w="3912" w:type="dxa"/>
          </w:tcPr>
          <w:p w14:paraId="617F482A" w14:textId="77777777" w:rsidR="00642EB8" w:rsidRPr="005C7208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6B006539" w14:textId="01AF6E47" w:rsidR="00642EB8" w:rsidRPr="005C7208" w:rsidRDefault="00642EB8" w:rsidP="007057FF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938201D" w14:textId="77777777" w:rsidR="00642EB8" w:rsidRPr="00727776" w:rsidRDefault="00642EB8" w:rsidP="007057F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34BB4C" w14:textId="782F650C" w:rsidR="00642EB8" w:rsidRPr="00727776" w:rsidRDefault="00642EB8" w:rsidP="007057FF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7" w:type="dxa"/>
          </w:tcPr>
          <w:p w14:paraId="07022662" w14:textId="77777777" w:rsidR="00642EB8" w:rsidRPr="005C7208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88733EC" w14:textId="05E1B2FB" w:rsidR="00642EB8" w:rsidRPr="005C7208" w:rsidRDefault="00642EB8" w:rsidP="007057FF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8" w:type="dxa"/>
          </w:tcPr>
          <w:p w14:paraId="75DFD905" w14:textId="77777777" w:rsidR="00642EB8" w:rsidRPr="00727776" w:rsidRDefault="00642EB8" w:rsidP="007057F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795916D" w14:textId="0BC2C12A" w:rsidR="00642EB8" w:rsidRPr="005C7208" w:rsidRDefault="00642EB8" w:rsidP="007057FF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B1B1D" w:rsidRPr="00727776" w14:paraId="615AB3FC" w14:textId="77777777" w:rsidTr="00727776">
        <w:trPr>
          <w:cantSplit/>
        </w:trPr>
        <w:tc>
          <w:tcPr>
            <w:tcW w:w="3912" w:type="dxa"/>
          </w:tcPr>
          <w:p w14:paraId="73D543EA" w14:textId="77777777" w:rsidR="00642EB8" w:rsidRPr="005C7208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2"/>
                <w:szCs w:val="22"/>
                <w:cs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  <w:r w:rsidRPr="005C72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7208">
              <w:rPr>
                <w:rFonts w:ascii="Angsana New" w:hAnsi="Angsana New"/>
                <w:sz w:val="22"/>
                <w:szCs w:val="22"/>
                <w:cs/>
              </w:rPr>
              <w:t>ณ วันต</w:t>
            </w:r>
            <w:r w:rsidRPr="005C7208">
              <w:rPr>
                <w:rFonts w:ascii="Angsana New" w:hAnsi="Angsana New" w:hint="cs"/>
                <w:sz w:val="22"/>
                <w:szCs w:val="22"/>
                <w:cs/>
              </w:rPr>
              <w:t>้นปี</w:t>
            </w: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579B6CDB" w14:textId="74A831D1" w:rsidR="00642EB8" w:rsidRPr="00727776" w:rsidRDefault="007366EF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14,276,884.42</w:t>
            </w:r>
          </w:p>
        </w:tc>
        <w:tc>
          <w:tcPr>
            <w:tcW w:w="137" w:type="dxa"/>
          </w:tcPr>
          <w:p w14:paraId="00ABE95A" w14:textId="77777777" w:rsidR="00642EB8" w:rsidRPr="00727776" w:rsidRDefault="00642EB8" w:rsidP="007057F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5E23C25D" w14:textId="5777F04C" w:rsidR="00642EB8" w:rsidRPr="00727776" w:rsidRDefault="00642EB8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12,752,864.42</w:t>
            </w:r>
          </w:p>
        </w:tc>
        <w:tc>
          <w:tcPr>
            <w:tcW w:w="137" w:type="dxa"/>
          </w:tcPr>
          <w:p w14:paraId="1CE44B1F" w14:textId="77777777" w:rsidR="00642EB8" w:rsidRPr="005C7208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D22A153" w14:textId="466E67A9" w:rsidR="00642EB8" w:rsidRPr="00727776" w:rsidRDefault="00F61BEA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12,985,753.42</w:t>
            </w:r>
          </w:p>
        </w:tc>
        <w:tc>
          <w:tcPr>
            <w:tcW w:w="138" w:type="dxa"/>
          </w:tcPr>
          <w:p w14:paraId="3493EEC8" w14:textId="77777777" w:rsidR="00642EB8" w:rsidRPr="00727776" w:rsidRDefault="00642EB8" w:rsidP="007057F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A3C2B6D" w14:textId="47B0BB61" w:rsidR="00642EB8" w:rsidRPr="00727776" w:rsidRDefault="00642EB8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11,792,172.42</w:t>
            </w:r>
          </w:p>
        </w:tc>
      </w:tr>
      <w:tr w:rsidR="000B1B1D" w:rsidRPr="00727776" w14:paraId="1B28F074" w14:textId="77777777" w:rsidTr="00727776">
        <w:trPr>
          <w:cantSplit/>
        </w:trPr>
        <w:tc>
          <w:tcPr>
            <w:tcW w:w="3912" w:type="dxa"/>
          </w:tcPr>
          <w:p w14:paraId="6FB7BE02" w14:textId="77777777" w:rsidR="00642EB8" w:rsidRPr="005C7208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2"/>
                <w:szCs w:val="22"/>
                <w:cs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049" w:type="dxa"/>
          </w:tcPr>
          <w:p w14:paraId="77014F67" w14:textId="4EA2F66F" w:rsidR="00642EB8" w:rsidRPr="00727776" w:rsidRDefault="00AB4B0F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1,827,372.00</w:t>
            </w:r>
          </w:p>
        </w:tc>
        <w:tc>
          <w:tcPr>
            <w:tcW w:w="137" w:type="dxa"/>
          </w:tcPr>
          <w:p w14:paraId="08502C37" w14:textId="77777777" w:rsidR="00642EB8" w:rsidRPr="00727776" w:rsidRDefault="00642EB8" w:rsidP="007057FF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</w:tcPr>
          <w:p w14:paraId="06BCEEF5" w14:textId="572A315E" w:rsidR="00642EB8" w:rsidRPr="00727776" w:rsidRDefault="00642EB8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1,981,924.43</w:t>
            </w:r>
          </w:p>
        </w:tc>
        <w:tc>
          <w:tcPr>
            <w:tcW w:w="137" w:type="dxa"/>
          </w:tcPr>
          <w:p w14:paraId="1927F098" w14:textId="77777777" w:rsidR="00642EB8" w:rsidRPr="005C7208" w:rsidRDefault="00642EB8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3" w:type="dxa"/>
          </w:tcPr>
          <w:p w14:paraId="2C45A48D" w14:textId="023B8F92" w:rsidR="00642EB8" w:rsidRPr="00727776" w:rsidRDefault="002418D1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1,525,212.00</w:t>
            </w:r>
          </w:p>
        </w:tc>
        <w:tc>
          <w:tcPr>
            <w:tcW w:w="138" w:type="dxa"/>
          </w:tcPr>
          <w:p w14:paraId="06C68AF2" w14:textId="77777777" w:rsidR="00642EB8" w:rsidRPr="00727776" w:rsidRDefault="00642EB8" w:rsidP="007057FF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09CD119A" w14:textId="4FB441D9" w:rsidR="00642EB8" w:rsidRPr="00727776" w:rsidRDefault="00642EB8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1,651,485.43</w:t>
            </w:r>
          </w:p>
        </w:tc>
      </w:tr>
      <w:tr w:rsidR="000B1B1D" w:rsidRPr="00727776" w14:paraId="33607837" w14:textId="77777777" w:rsidTr="00727776">
        <w:trPr>
          <w:cantSplit/>
        </w:trPr>
        <w:tc>
          <w:tcPr>
            <w:tcW w:w="3912" w:type="dxa"/>
          </w:tcPr>
          <w:p w14:paraId="0C9D4BC4" w14:textId="77777777" w:rsidR="002418D1" w:rsidRPr="005C7208" w:rsidRDefault="002418D1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2"/>
                <w:szCs w:val="22"/>
                <w:cs/>
              </w:rPr>
            </w:pPr>
            <w:r w:rsidRPr="005C7208"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ปรับปรุงอื่น </w:t>
            </w:r>
          </w:p>
        </w:tc>
        <w:tc>
          <w:tcPr>
            <w:tcW w:w="1049" w:type="dxa"/>
          </w:tcPr>
          <w:p w14:paraId="09704578" w14:textId="20A46120" w:rsidR="002418D1" w:rsidRPr="00727776" w:rsidRDefault="00914BC9" w:rsidP="007057FF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325C6F7" w14:textId="77777777" w:rsidR="002418D1" w:rsidRPr="00727776" w:rsidRDefault="002418D1" w:rsidP="007057FF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</w:tcPr>
          <w:p w14:paraId="4B4EB850" w14:textId="1B8347E6" w:rsidR="002418D1" w:rsidRPr="00727776" w:rsidRDefault="002418D1" w:rsidP="007057F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(457,904.43)</w:t>
            </w:r>
          </w:p>
        </w:tc>
        <w:tc>
          <w:tcPr>
            <w:tcW w:w="137" w:type="dxa"/>
          </w:tcPr>
          <w:p w14:paraId="2601B2F3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3" w:type="dxa"/>
          </w:tcPr>
          <w:p w14:paraId="2A3ADE9C" w14:textId="5671081B" w:rsidR="002418D1" w:rsidRPr="00727776" w:rsidRDefault="002418D1" w:rsidP="007057FF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8" w:type="dxa"/>
          </w:tcPr>
          <w:p w14:paraId="2F7AC158" w14:textId="77777777" w:rsidR="002418D1" w:rsidRPr="00727776" w:rsidRDefault="002418D1" w:rsidP="007057FF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3580910" w14:textId="5EF43D53" w:rsidR="002418D1" w:rsidRPr="00727776" w:rsidRDefault="002418D1" w:rsidP="007057F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(457,904.43)</w:t>
            </w:r>
          </w:p>
        </w:tc>
      </w:tr>
      <w:tr w:rsidR="000B1B1D" w:rsidRPr="00727776" w14:paraId="494CD184" w14:textId="77777777" w:rsidTr="00727776">
        <w:trPr>
          <w:cantSplit/>
        </w:trPr>
        <w:tc>
          <w:tcPr>
            <w:tcW w:w="3912" w:type="dxa"/>
          </w:tcPr>
          <w:p w14:paraId="16F0A1D0" w14:textId="05AD285A" w:rsidR="002418D1" w:rsidRPr="005C7208" w:rsidRDefault="002418D1" w:rsidP="007277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right="-340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5C7208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</w:t>
            </w:r>
            <w:r w:rsidRPr="005C7208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กำไร</w:t>
            </w:r>
            <w:r w:rsidRPr="005C7208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</w:t>
            </w:r>
            <w:r w:rsidRPr="005C7208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049" w:type="dxa"/>
            <w:vAlign w:val="bottom"/>
          </w:tcPr>
          <w:p w14:paraId="287C5526" w14:textId="517E63C6" w:rsidR="002418D1" w:rsidRPr="00727776" w:rsidRDefault="0009196F" w:rsidP="007057F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(2,352,797.00)</w:t>
            </w:r>
          </w:p>
        </w:tc>
        <w:tc>
          <w:tcPr>
            <w:tcW w:w="137" w:type="dxa"/>
            <w:vAlign w:val="bottom"/>
          </w:tcPr>
          <w:p w14:paraId="44DB4934" w14:textId="77777777" w:rsidR="002418D1" w:rsidRPr="00727776" w:rsidRDefault="002418D1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2B9424C9" w14:textId="7DEA5637" w:rsidR="002418D1" w:rsidRPr="00727776" w:rsidRDefault="002418D1" w:rsidP="007057FF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  <w:vAlign w:val="bottom"/>
          </w:tcPr>
          <w:p w14:paraId="6D540523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3" w:type="dxa"/>
          </w:tcPr>
          <w:p w14:paraId="402076F2" w14:textId="63063411" w:rsidR="002418D1" w:rsidRPr="00727776" w:rsidRDefault="002418D1" w:rsidP="007057F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(1,485,341.00)</w:t>
            </w:r>
          </w:p>
        </w:tc>
        <w:tc>
          <w:tcPr>
            <w:tcW w:w="138" w:type="dxa"/>
            <w:vAlign w:val="bottom"/>
          </w:tcPr>
          <w:p w14:paraId="387FF6E2" w14:textId="77777777" w:rsidR="002418D1" w:rsidRPr="00727776" w:rsidRDefault="002418D1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202F1532" w14:textId="28624289" w:rsidR="002418D1" w:rsidRPr="00727776" w:rsidRDefault="002418D1" w:rsidP="00D27BBE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0B1B1D" w:rsidRPr="00727776" w14:paraId="20BFF621" w14:textId="77777777" w:rsidTr="00727776">
        <w:trPr>
          <w:cantSplit/>
        </w:trPr>
        <w:tc>
          <w:tcPr>
            <w:tcW w:w="3912" w:type="dxa"/>
          </w:tcPr>
          <w:p w14:paraId="59D747BE" w14:textId="3FC01359" w:rsidR="00852E46" w:rsidRPr="005C7208" w:rsidRDefault="00852E46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2"/>
                <w:szCs w:val="22"/>
                <w:cs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049" w:type="dxa"/>
            <w:vAlign w:val="bottom"/>
          </w:tcPr>
          <w:p w14:paraId="32E82D4C" w14:textId="13B19E31" w:rsidR="00852E46" w:rsidRPr="00727776" w:rsidRDefault="00852E46" w:rsidP="007057F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(16,000.00)</w:t>
            </w:r>
          </w:p>
        </w:tc>
        <w:tc>
          <w:tcPr>
            <w:tcW w:w="137" w:type="dxa"/>
            <w:vAlign w:val="bottom"/>
          </w:tcPr>
          <w:p w14:paraId="101E9E52" w14:textId="77777777" w:rsidR="00852E46" w:rsidRPr="00727776" w:rsidRDefault="00852E46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1AC5DE0" w14:textId="46B322B6" w:rsidR="00852E46" w:rsidRPr="00727776" w:rsidRDefault="00852E46" w:rsidP="007057FF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  <w:vAlign w:val="bottom"/>
          </w:tcPr>
          <w:p w14:paraId="4C9A02B0" w14:textId="77777777" w:rsidR="00852E46" w:rsidRPr="005C7208" w:rsidRDefault="00852E46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3" w:type="dxa"/>
          </w:tcPr>
          <w:p w14:paraId="4B65E924" w14:textId="614770BD" w:rsidR="00852E46" w:rsidRPr="00727776" w:rsidRDefault="00852E46" w:rsidP="007057FF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vAlign w:val="bottom"/>
          </w:tcPr>
          <w:p w14:paraId="1FADD456" w14:textId="77777777" w:rsidR="00852E46" w:rsidRPr="00727776" w:rsidRDefault="00852E46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</w:tcPr>
          <w:p w14:paraId="6AB79AF1" w14:textId="0CBCED96" w:rsidR="00852E46" w:rsidRPr="00727776" w:rsidRDefault="00852E46" w:rsidP="007057FF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7776" w:rsidRPr="00727776" w14:paraId="7DFE4B13" w14:textId="77777777" w:rsidTr="00727776">
        <w:trPr>
          <w:cantSplit/>
        </w:trPr>
        <w:tc>
          <w:tcPr>
            <w:tcW w:w="3912" w:type="dxa"/>
          </w:tcPr>
          <w:p w14:paraId="230E9131" w14:textId="77777777" w:rsidR="002418D1" w:rsidRPr="005C7208" w:rsidRDefault="002418D1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2"/>
                <w:szCs w:val="22"/>
                <w:cs/>
              </w:rPr>
            </w:pPr>
            <w:r w:rsidRPr="005C7208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  <w:r w:rsidRPr="005C72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7208">
              <w:rPr>
                <w:rFonts w:ascii="Angsana New" w:hAnsi="Angsana New"/>
                <w:sz w:val="22"/>
                <w:szCs w:val="22"/>
                <w:cs/>
              </w:rPr>
              <w:t>ณ วันส</w:t>
            </w:r>
            <w:r w:rsidRPr="005C7208">
              <w:rPr>
                <w:rFonts w:ascii="Angsana New" w:hAnsi="Angsana New" w:hint="cs"/>
                <w:sz w:val="22"/>
                <w:szCs w:val="22"/>
                <w:cs/>
              </w:rPr>
              <w:t>ิ้นปี</w:t>
            </w: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00E4CF49" w14:textId="6D240E31" w:rsidR="002418D1" w:rsidRPr="00727776" w:rsidRDefault="00AB4B0F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13,735,459.42</w:t>
            </w:r>
          </w:p>
        </w:tc>
        <w:tc>
          <w:tcPr>
            <w:tcW w:w="137" w:type="dxa"/>
          </w:tcPr>
          <w:p w14:paraId="64F0C5C3" w14:textId="77777777" w:rsidR="002418D1" w:rsidRPr="00727776" w:rsidRDefault="002418D1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03DFA40F" w14:textId="224CBF4F" w:rsidR="002418D1" w:rsidRPr="00727776" w:rsidRDefault="002418D1" w:rsidP="007057FF">
            <w:pPr>
              <w:spacing w:line="300" w:lineRule="exact"/>
              <w:ind w:left="-56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14,276,884.42</w:t>
            </w:r>
          </w:p>
        </w:tc>
        <w:tc>
          <w:tcPr>
            <w:tcW w:w="137" w:type="dxa"/>
          </w:tcPr>
          <w:p w14:paraId="35A586B3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2A2D6429" w14:textId="6E27061D" w:rsidR="002418D1" w:rsidRPr="00727776" w:rsidRDefault="002418D1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13,025,624.42</w:t>
            </w:r>
          </w:p>
        </w:tc>
        <w:tc>
          <w:tcPr>
            <w:tcW w:w="138" w:type="dxa"/>
          </w:tcPr>
          <w:p w14:paraId="2A683849" w14:textId="77777777" w:rsidR="002418D1" w:rsidRPr="00727776" w:rsidRDefault="002418D1" w:rsidP="007057F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B44159E" w14:textId="68482451" w:rsidR="002418D1" w:rsidRPr="00727776" w:rsidRDefault="002418D1" w:rsidP="007057F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7776">
              <w:rPr>
                <w:rFonts w:ascii="Angsana New" w:hAnsi="Angsana New"/>
                <w:sz w:val="22"/>
                <w:szCs w:val="22"/>
              </w:rPr>
              <w:t>12,985,753.42</w:t>
            </w:r>
          </w:p>
        </w:tc>
      </w:tr>
    </w:tbl>
    <w:p w14:paraId="2F771FA7" w14:textId="5528C74D" w:rsidR="000C6100" w:rsidRDefault="000C6100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872BACE" w14:textId="04751E8C" w:rsidR="006C75E5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C218CB2" w14:textId="4E1F461B" w:rsidR="006C75E5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0D1518D" w14:textId="19325C9A" w:rsidR="006C75E5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C173346" w14:textId="6116C82A" w:rsidR="006C75E5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209D4E4" w14:textId="77777777" w:rsidR="006C75E5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D6185CF" w14:textId="32E2522C" w:rsidR="00AF4798" w:rsidRPr="00922922" w:rsidRDefault="00AF4798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ค่าใช้จ่ายที่รับรู้ในงบกำไรขาดทุนเบ็ดเสร็จ</w:t>
      </w:r>
    </w:p>
    <w:p w14:paraId="0E888F3E" w14:textId="18475D3F" w:rsidR="00642EB8" w:rsidRPr="005C7208" w:rsidRDefault="00642EB8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720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22922">
        <w:rPr>
          <w:rFonts w:ascii="Angsana New" w:hAnsi="Angsana New"/>
          <w:sz w:val="32"/>
          <w:szCs w:val="32"/>
        </w:rPr>
        <w:t xml:space="preserve"> 31</w:t>
      </w:r>
      <w:r w:rsidRPr="005C7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/>
          <w:sz w:val="32"/>
          <w:szCs w:val="32"/>
          <w:cs/>
        </w:rPr>
        <w:t xml:space="preserve"> และ</w:t>
      </w:r>
      <w:r w:rsidRPr="00922922">
        <w:rPr>
          <w:rFonts w:ascii="Angsana New" w:hAnsi="Angsana New"/>
          <w:sz w:val="32"/>
          <w:szCs w:val="32"/>
        </w:rPr>
        <w:t xml:space="preserve"> 2564</w:t>
      </w:r>
    </w:p>
    <w:tbl>
      <w:tblPr>
        <w:tblW w:w="836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34"/>
        <w:gridCol w:w="1247"/>
        <w:gridCol w:w="139"/>
        <w:gridCol w:w="1247"/>
        <w:gridCol w:w="158"/>
        <w:gridCol w:w="1247"/>
      </w:tblGrid>
      <w:tr w:rsidR="000B1B1D" w:rsidRPr="00922922" w14:paraId="537AF343" w14:textId="77777777" w:rsidTr="00727776">
        <w:tc>
          <w:tcPr>
            <w:tcW w:w="2948" w:type="dxa"/>
            <w:shd w:val="clear" w:color="auto" w:fill="auto"/>
          </w:tcPr>
          <w:p w14:paraId="27EBEEAE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13042AF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0B1B1D" w:rsidRPr="00922922" w14:paraId="58C6E1A9" w14:textId="77777777" w:rsidTr="00727776">
        <w:tc>
          <w:tcPr>
            <w:tcW w:w="2948" w:type="dxa"/>
            <w:shd w:val="clear" w:color="auto" w:fill="auto"/>
          </w:tcPr>
          <w:p w14:paraId="2ED33A51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0FB41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163F7E8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2A4C89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B1D" w:rsidRPr="00922922" w14:paraId="454FDCAB" w14:textId="77777777" w:rsidTr="00727776">
        <w:tc>
          <w:tcPr>
            <w:tcW w:w="2948" w:type="dxa"/>
            <w:shd w:val="clear" w:color="auto" w:fill="auto"/>
          </w:tcPr>
          <w:p w14:paraId="60CBEB95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98F25" w14:textId="2DE08603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953405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F9526D" w14:textId="324BE420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2EDBD253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22092DE" w14:textId="287365EE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8" w:type="dxa"/>
            <w:shd w:val="clear" w:color="auto" w:fill="auto"/>
          </w:tcPr>
          <w:p w14:paraId="76AF2AE2" w14:textId="77777777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90D10F2" w14:textId="573534C3" w:rsidR="00642EB8" w:rsidRPr="00922922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B1B1D" w:rsidRPr="00922922" w14:paraId="0C98E786" w14:textId="77777777" w:rsidTr="00727776">
        <w:tc>
          <w:tcPr>
            <w:tcW w:w="2948" w:type="dxa"/>
            <w:shd w:val="clear" w:color="auto" w:fill="auto"/>
          </w:tcPr>
          <w:p w14:paraId="23D17446" w14:textId="77777777" w:rsidR="00AB4B0F" w:rsidRPr="00922922" w:rsidRDefault="00AB4B0F" w:rsidP="007057FF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7" w:type="dxa"/>
            <w:shd w:val="clear" w:color="auto" w:fill="auto"/>
          </w:tcPr>
          <w:p w14:paraId="35666757" w14:textId="4137C1EA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1,579,511.00 </w:t>
            </w:r>
          </w:p>
        </w:tc>
        <w:tc>
          <w:tcPr>
            <w:tcW w:w="134" w:type="dxa"/>
            <w:shd w:val="clear" w:color="auto" w:fill="auto"/>
          </w:tcPr>
          <w:p w14:paraId="34973A24" w14:textId="77777777" w:rsidR="00AB4B0F" w:rsidRPr="00922922" w:rsidRDefault="00AB4B0F" w:rsidP="007057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89E4023" w14:textId="2CA841AB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1,810,260.43 </w:t>
            </w:r>
          </w:p>
        </w:tc>
        <w:tc>
          <w:tcPr>
            <w:tcW w:w="139" w:type="dxa"/>
            <w:shd w:val="clear" w:color="auto" w:fill="auto"/>
          </w:tcPr>
          <w:p w14:paraId="5A0F3603" w14:textId="77777777" w:rsidR="00AB4B0F" w:rsidRPr="005C7208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497ECE1" w14:textId="0FB13544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1,289,535.00</w:t>
            </w:r>
          </w:p>
        </w:tc>
        <w:tc>
          <w:tcPr>
            <w:tcW w:w="158" w:type="dxa"/>
            <w:shd w:val="clear" w:color="auto" w:fill="auto"/>
          </w:tcPr>
          <w:p w14:paraId="23673AC6" w14:textId="77777777" w:rsidR="00AB4B0F" w:rsidRPr="00922922" w:rsidRDefault="00AB4B0F" w:rsidP="007057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A4678E6" w14:textId="44B55DD7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1,494,693.43 </w:t>
            </w:r>
          </w:p>
        </w:tc>
      </w:tr>
      <w:tr w:rsidR="000B1B1D" w:rsidRPr="00922922" w14:paraId="77628E03" w14:textId="77777777" w:rsidTr="00727776">
        <w:tc>
          <w:tcPr>
            <w:tcW w:w="2948" w:type="dxa"/>
            <w:shd w:val="clear" w:color="auto" w:fill="auto"/>
          </w:tcPr>
          <w:p w14:paraId="60F6BC98" w14:textId="77777777" w:rsidR="00AB4B0F" w:rsidRPr="005C7208" w:rsidRDefault="00AB4B0F" w:rsidP="007057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shd w:val="clear" w:color="auto" w:fill="auto"/>
          </w:tcPr>
          <w:p w14:paraId="74AE06E8" w14:textId="13171530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247,861.00 </w:t>
            </w:r>
          </w:p>
        </w:tc>
        <w:tc>
          <w:tcPr>
            <w:tcW w:w="134" w:type="dxa"/>
            <w:shd w:val="clear" w:color="auto" w:fill="auto"/>
          </w:tcPr>
          <w:p w14:paraId="534BDD81" w14:textId="77777777" w:rsidR="00AB4B0F" w:rsidRPr="00922922" w:rsidRDefault="00AB4B0F" w:rsidP="007057F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7D7502" w14:textId="718517B7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171,664.00 </w:t>
            </w:r>
          </w:p>
        </w:tc>
        <w:tc>
          <w:tcPr>
            <w:tcW w:w="139" w:type="dxa"/>
            <w:shd w:val="clear" w:color="auto" w:fill="auto"/>
          </w:tcPr>
          <w:p w14:paraId="07FE8AB9" w14:textId="77777777" w:rsidR="00AB4B0F" w:rsidRPr="005C7208" w:rsidRDefault="00AB4B0F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B1C8923" w14:textId="16ECAB37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235,677.00</w:t>
            </w:r>
          </w:p>
        </w:tc>
        <w:tc>
          <w:tcPr>
            <w:tcW w:w="158" w:type="dxa"/>
            <w:shd w:val="clear" w:color="auto" w:fill="auto"/>
          </w:tcPr>
          <w:p w14:paraId="20C5EAD2" w14:textId="77777777" w:rsidR="00AB4B0F" w:rsidRPr="00922922" w:rsidRDefault="00AB4B0F" w:rsidP="007057F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3CE2B5E" w14:textId="64FD34E8" w:rsidR="00AB4B0F" w:rsidRPr="00922922" w:rsidRDefault="00AB4B0F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 xml:space="preserve"> 156,792.00 </w:t>
            </w:r>
          </w:p>
        </w:tc>
      </w:tr>
      <w:tr w:rsidR="000B1B1D" w:rsidRPr="00922922" w14:paraId="3542495C" w14:textId="77777777" w:rsidTr="00727776">
        <w:tc>
          <w:tcPr>
            <w:tcW w:w="2948" w:type="dxa"/>
            <w:shd w:val="clear" w:color="auto" w:fill="auto"/>
          </w:tcPr>
          <w:p w14:paraId="1AEEF344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</w:rPr>
              <w:t>ปรับปรุงอื่น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BF73A03" w14:textId="2C739133" w:rsidR="002418D1" w:rsidRPr="00922922" w:rsidRDefault="00AB4B0F" w:rsidP="0070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797BC7" w14:textId="77777777" w:rsidR="002418D1" w:rsidRPr="00922922" w:rsidRDefault="002418D1" w:rsidP="007057F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D8E5057" w14:textId="021C7B92" w:rsidR="002418D1" w:rsidRPr="00922922" w:rsidRDefault="002418D1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(457,904.43)</w:t>
            </w:r>
          </w:p>
        </w:tc>
        <w:tc>
          <w:tcPr>
            <w:tcW w:w="139" w:type="dxa"/>
            <w:shd w:val="clear" w:color="auto" w:fill="auto"/>
          </w:tcPr>
          <w:p w14:paraId="07AD0BA6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4A4A477" w14:textId="5F9613C2" w:rsidR="002418D1" w:rsidRPr="00922922" w:rsidRDefault="002418D1" w:rsidP="0070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B4635D0" w14:textId="77777777" w:rsidR="002418D1" w:rsidRPr="00922922" w:rsidRDefault="002418D1" w:rsidP="007057F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F8B121B" w14:textId="13542D51" w:rsidR="002418D1" w:rsidRPr="00922922" w:rsidRDefault="002418D1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(457,904.43)</w:t>
            </w:r>
          </w:p>
        </w:tc>
      </w:tr>
      <w:tr w:rsidR="00727776" w:rsidRPr="00922922" w14:paraId="779002B0" w14:textId="77777777" w:rsidTr="00727776">
        <w:tc>
          <w:tcPr>
            <w:tcW w:w="2948" w:type="dxa"/>
            <w:shd w:val="clear" w:color="auto" w:fill="auto"/>
          </w:tcPr>
          <w:p w14:paraId="4B052710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B86615" w14:textId="46CA5131" w:rsidR="002418D1" w:rsidRPr="00922922" w:rsidRDefault="00DD2D15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1,827,372.00</w:t>
            </w:r>
          </w:p>
        </w:tc>
        <w:tc>
          <w:tcPr>
            <w:tcW w:w="134" w:type="dxa"/>
            <w:shd w:val="clear" w:color="auto" w:fill="auto"/>
          </w:tcPr>
          <w:p w14:paraId="0031023C" w14:textId="77777777" w:rsidR="002418D1" w:rsidRPr="00922922" w:rsidRDefault="002418D1" w:rsidP="007057F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2F59A9" w14:textId="0D720985" w:rsidR="002418D1" w:rsidRPr="00922922" w:rsidRDefault="002418D1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1,524,020.00</w:t>
            </w:r>
          </w:p>
        </w:tc>
        <w:tc>
          <w:tcPr>
            <w:tcW w:w="139" w:type="dxa"/>
            <w:shd w:val="clear" w:color="auto" w:fill="auto"/>
          </w:tcPr>
          <w:p w14:paraId="7A8FAC7E" w14:textId="77777777" w:rsidR="002418D1" w:rsidRPr="005C7208" w:rsidRDefault="002418D1" w:rsidP="007057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94EFD" w14:textId="7A4B8FE5" w:rsidR="002418D1" w:rsidRPr="00922922" w:rsidRDefault="002418D1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1,525,212.00</w:t>
            </w:r>
          </w:p>
        </w:tc>
        <w:tc>
          <w:tcPr>
            <w:tcW w:w="158" w:type="dxa"/>
            <w:shd w:val="clear" w:color="auto" w:fill="auto"/>
          </w:tcPr>
          <w:p w14:paraId="4FB82B6E" w14:textId="77777777" w:rsidR="002418D1" w:rsidRPr="00922922" w:rsidRDefault="002418D1" w:rsidP="007057F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70DF9" w14:textId="082CC3E3" w:rsidR="002418D1" w:rsidRPr="00922922" w:rsidRDefault="002418D1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1,193,581.00</w:t>
            </w:r>
          </w:p>
        </w:tc>
      </w:tr>
    </w:tbl>
    <w:p w14:paraId="3C92DDF9" w14:textId="286E6FEE" w:rsidR="000C6100" w:rsidRDefault="00686B35" w:rsidP="008658C1">
      <w:pPr>
        <w:pStyle w:val="BodyText3"/>
        <w:tabs>
          <w:tab w:val="left" w:pos="284"/>
          <w:tab w:val="left" w:pos="854"/>
        </w:tabs>
        <w:spacing w:line="400" w:lineRule="exact"/>
        <w:ind w:left="306" w:hanging="448"/>
        <w:jc w:val="left"/>
        <w:rPr>
          <w:rFonts w:ascii="Angsana New" w:hAnsi="Angsana New"/>
          <w:u w:val="single"/>
        </w:rPr>
      </w:pPr>
      <w:r w:rsidRPr="005C7208">
        <w:rPr>
          <w:rFonts w:ascii="Angsana New" w:hAnsi="Angsana New"/>
        </w:rPr>
        <w:tab/>
      </w:r>
      <w:r w:rsidRPr="005C7208">
        <w:rPr>
          <w:rFonts w:ascii="Angsana New" w:hAnsi="Angsana New"/>
        </w:rPr>
        <w:tab/>
      </w:r>
      <w:r w:rsidRPr="005C7208">
        <w:rPr>
          <w:rFonts w:ascii="Angsana New" w:hAnsi="Angsana New"/>
        </w:rPr>
        <w:tab/>
      </w:r>
      <w:r w:rsidRPr="005C7208">
        <w:rPr>
          <w:rFonts w:ascii="Angsana New" w:hAnsi="Angsana New"/>
        </w:rPr>
        <w:tab/>
      </w:r>
      <w:r w:rsidRPr="005C7208">
        <w:rPr>
          <w:rFonts w:ascii="Angsana New" w:hAnsi="Angsana New"/>
        </w:rPr>
        <w:tab/>
      </w:r>
      <w:r w:rsidRPr="005C7208">
        <w:rPr>
          <w:rFonts w:ascii="Angsana New" w:hAnsi="Angsana New"/>
        </w:rPr>
        <w:tab/>
      </w:r>
      <w:bookmarkStart w:id="4" w:name="_Hlk6493688"/>
    </w:p>
    <w:p w14:paraId="24B11849" w14:textId="297A8F77" w:rsidR="00A4226C" w:rsidRPr="005C7208" w:rsidRDefault="00A4226C" w:rsidP="00E35122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C7208">
        <w:rPr>
          <w:rFonts w:ascii="Angsana New" w:hAnsi="Angsana New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0B1B1D" w:rsidRPr="00922922" w14:paraId="2C81E6A0" w14:textId="77777777" w:rsidTr="00272717">
        <w:trPr>
          <w:gridAfter w:val="1"/>
          <w:wAfter w:w="9" w:type="dxa"/>
          <w:trHeight w:val="60"/>
        </w:trPr>
        <w:tc>
          <w:tcPr>
            <w:tcW w:w="2268" w:type="dxa"/>
          </w:tcPr>
          <w:p w14:paraId="6EAD2A0B" w14:textId="77777777" w:rsidR="00CC354A" w:rsidRPr="00922922" w:rsidRDefault="00CC354A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ab/>
            </w:r>
            <w:r w:rsidRPr="00922922">
              <w:rPr>
                <w:rFonts w:ascii="Angsana New" w:hAnsi="Angsana New"/>
                <w:sz w:val="26"/>
                <w:szCs w:val="26"/>
              </w:rPr>
              <w:tab/>
            </w:r>
            <w:r w:rsidRPr="00922922">
              <w:rPr>
                <w:rFonts w:ascii="Angsana New" w:hAnsi="Angsana New"/>
                <w:sz w:val="26"/>
                <w:szCs w:val="26"/>
              </w:rPr>
              <w:tab/>
            </w:r>
            <w:r w:rsidRPr="00922922">
              <w:rPr>
                <w:rFonts w:ascii="Angsana New" w:hAnsi="Angsana New"/>
                <w:sz w:val="26"/>
                <w:szCs w:val="26"/>
              </w:rPr>
              <w:tab/>
            </w:r>
            <w:r w:rsidRPr="0092292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5C7208" w:rsidRDefault="00CC354A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0B1B1D" w:rsidRPr="00922922" w14:paraId="7F1037F0" w14:textId="77777777" w:rsidTr="00272717">
        <w:trPr>
          <w:trHeight w:val="45"/>
        </w:trPr>
        <w:tc>
          <w:tcPr>
            <w:tcW w:w="2268" w:type="dxa"/>
          </w:tcPr>
          <w:p w14:paraId="0E7955E7" w14:textId="77777777" w:rsidR="00CC354A" w:rsidRPr="00922922" w:rsidRDefault="00CC354A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922922" w:rsidRDefault="00CC354A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922922" w:rsidRDefault="00CC354A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5C7208" w:rsidRDefault="00CC354A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72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B1B1D" w:rsidRPr="00922922" w14:paraId="7D4BBC66" w14:textId="77777777" w:rsidTr="00272717">
        <w:tc>
          <w:tcPr>
            <w:tcW w:w="2268" w:type="dxa"/>
          </w:tcPr>
          <w:p w14:paraId="2C3EF6BD" w14:textId="77777777" w:rsidR="00583D75" w:rsidRPr="005C7208" w:rsidRDefault="00583D75" w:rsidP="007223C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257C2073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9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1B33259E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92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757B89F1" w14:textId="77777777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35320DC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9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4A88653E" w:rsidR="00583D75" w:rsidRPr="00922922" w:rsidRDefault="00583D75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92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92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B1B1D" w:rsidRPr="00922922" w14:paraId="7F734BD5" w14:textId="77777777" w:rsidTr="00272717">
        <w:tc>
          <w:tcPr>
            <w:tcW w:w="2268" w:type="dxa"/>
          </w:tcPr>
          <w:p w14:paraId="5D879914" w14:textId="77777777" w:rsidR="002A5479" w:rsidRPr="005C7208" w:rsidRDefault="002A5479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11FD17FE" w:rsidR="002A5479" w:rsidRPr="00922922" w:rsidRDefault="00225F49" w:rsidP="007223C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2.05 - 3.03</w:t>
            </w:r>
          </w:p>
        </w:tc>
        <w:tc>
          <w:tcPr>
            <w:tcW w:w="141" w:type="dxa"/>
          </w:tcPr>
          <w:p w14:paraId="7CC54FDB" w14:textId="77777777" w:rsidR="002A5479" w:rsidRPr="00922922" w:rsidRDefault="002A5479" w:rsidP="007223C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186E7569" w:rsidR="002A5479" w:rsidRPr="00922922" w:rsidRDefault="002A5479" w:rsidP="007223C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2A5479" w:rsidRPr="005C7208" w:rsidRDefault="002A5479" w:rsidP="007223C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3762C804" w:rsidR="002A5479" w:rsidRPr="00922922" w:rsidRDefault="002418D1" w:rsidP="007223C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2.05</w:t>
            </w:r>
          </w:p>
        </w:tc>
        <w:tc>
          <w:tcPr>
            <w:tcW w:w="134" w:type="dxa"/>
          </w:tcPr>
          <w:p w14:paraId="1ED57346" w14:textId="77777777" w:rsidR="002A5479" w:rsidRPr="00922922" w:rsidRDefault="002A5479" w:rsidP="007223C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4F231713" w:rsidR="002A5479" w:rsidRPr="00922922" w:rsidRDefault="002A5479" w:rsidP="007223C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92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0B1B1D" w:rsidRPr="00922922" w14:paraId="261B2CE2" w14:textId="77777777" w:rsidTr="00272717">
        <w:tc>
          <w:tcPr>
            <w:tcW w:w="2268" w:type="dxa"/>
          </w:tcPr>
          <w:p w14:paraId="053130BB" w14:textId="77777777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1CC27013" w:rsidR="002418D1" w:rsidRPr="00922922" w:rsidRDefault="00225F49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323EDEBF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2418D1" w:rsidRPr="005C7208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694B7C57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7AEA6000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0B1B1D" w:rsidRPr="00922922" w14:paraId="3F6B0F8F" w14:textId="77777777" w:rsidTr="00272717">
        <w:tc>
          <w:tcPr>
            <w:tcW w:w="2268" w:type="dxa"/>
          </w:tcPr>
          <w:p w14:paraId="7B95AAF2" w14:textId="77777777" w:rsidR="002418D1" w:rsidRPr="00922922" w:rsidRDefault="002418D1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4A9785B9" w:rsidR="002418D1" w:rsidRPr="00922922" w:rsidRDefault="00EE62CA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  <w:r w:rsidR="00BF5ED6" w:rsidRPr="009229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5ED6" w:rsidRPr="00922922">
              <w:rPr>
                <w:rFonts w:asciiTheme="majorBidi" w:hAnsiTheme="majorBidi" w:cstheme="majorBidi"/>
                <w:sz w:val="26"/>
                <w:szCs w:val="26"/>
              </w:rPr>
              <w:t>59.00</w:t>
            </w:r>
          </w:p>
        </w:tc>
        <w:tc>
          <w:tcPr>
            <w:tcW w:w="141" w:type="dxa"/>
          </w:tcPr>
          <w:p w14:paraId="29051F5E" w14:textId="77777777" w:rsidR="002418D1" w:rsidRPr="00922922" w:rsidRDefault="002418D1" w:rsidP="007223C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1EC6981C" w:rsidR="002418D1" w:rsidRPr="00922922" w:rsidRDefault="002418D1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2418D1" w:rsidRPr="00922922" w:rsidRDefault="002418D1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3484A45F" w:rsidR="002418D1" w:rsidRPr="005C7208" w:rsidRDefault="00C0580B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 xml:space="preserve">0.00 </w:t>
            </w:r>
            <w:r w:rsidR="00EE62CA" w:rsidRPr="005C720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</w:rPr>
              <w:t xml:space="preserve"> 28.00</w:t>
            </w:r>
          </w:p>
        </w:tc>
        <w:tc>
          <w:tcPr>
            <w:tcW w:w="134" w:type="dxa"/>
          </w:tcPr>
          <w:p w14:paraId="436206FC" w14:textId="77777777" w:rsidR="002418D1" w:rsidRPr="00922922" w:rsidRDefault="002418D1" w:rsidP="007223C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03E7685B" w:rsidR="002418D1" w:rsidRPr="00922922" w:rsidRDefault="002418D1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22922">
              <w:rPr>
                <w:rFonts w:asciiTheme="majorBidi" w:hAnsiTheme="majorBidi"/>
                <w:sz w:val="26"/>
                <w:szCs w:val="26"/>
              </w:rPr>
              <w:t>.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922922">
              <w:rPr>
                <w:rFonts w:asciiTheme="majorBidi" w:hAnsiTheme="majorBidi"/>
                <w:sz w:val="26"/>
                <w:szCs w:val="26"/>
              </w:rPr>
              <w:t>-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92292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922922">
              <w:rPr>
                <w:rFonts w:asciiTheme="majorBidi" w:hAnsiTheme="majorBidi"/>
                <w:sz w:val="26"/>
                <w:szCs w:val="26"/>
              </w:rPr>
              <w:t>.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0B1B1D" w:rsidRPr="00922922" w14:paraId="375DFE17" w14:textId="77777777" w:rsidTr="00395D11">
        <w:tc>
          <w:tcPr>
            <w:tcW w:w="2268" w:type="dxa"/>
          </w:tcPr>
          <w:p w14:paraId="0940CA27" w14:textId="77777777" w:rsidR="0016256D" w:rsidRPr="00922922" w:rsidRDefault="0016256D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597EE8C" w14:textId="1382FC17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00A72311" w14:textId="77777777" w:rsidR="0016256D" w:rsidRPr="00922922" w:rsidRDefault="0016256D" w:rsidP="007223C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23D0AAF1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2E3EE08B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16256D" w:rsidRPr="00922922" w:rsidRDefault="0016256D" w:rsidP="007223C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59EFC1F8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0B1B1D" w:rsidRPr="00922922" w14:paraId="4ED6D552" w14:textId="77777777" w:rsidTr="00395D11">
        <w:tc>
          <w:tcPr>
            <w:tcW w:w="2268" w:type="dxa"/>
          </w:tcPr>
          <w:p w14:paraId="2BE98203" w14:textId="77777777" w:rsidR="0016256D" w:rsidRPr="00922922" w:rsidRDefault="0016256D" w:rsidP="007223C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382D75C5" w14:textId="230DB940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16256D" w:rsidRPr="00922922" w:rsidRDefault="0016256D" w:rsidP="007223C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40FE58FC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3D39039F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16256D" w:rsidRPr="00922922" w:rsidRDefault="0016256D" w:rsidP="007223C5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0A633624" w:rsidR="0016256D" w:rsidRPr="00922922" w:rsidRDefault="0016256D" w:rsidP="007223C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bookmarkEnd w:id="4"/>
    <w:p w14:paraId="317509D3" w14:textId="0FD76FC1" w:rsidR="00575005" w:rsidRDefault="00642EB8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pacing w:val="-2"/>
          <w:sz w:val="32"/>
          <w:szCs w:val="32"/>
        </w:rPr>
      </w:pPr>
      <w:r w:rsidRPr="00922922">
        <w:rPr>
          <w:rFonts w:ascii="Angsana New" w:hAnsi="Angsana New"/>
          <w:spacing w:val="-2"/>
          <w:sz w:val="32"/>
          <w:szCs w:val="32"/>
        </w:rPr>
        <w:tab/>
      </w:r>
      <w:r w:rsidRPr="00922922">
        <w:rPr>
          <w:rFonts w:ascii="Angsana New" w:hAnsi="Angsana New"/>
          <w:spacing w:val="-2"/>
          <w:sz w:val="32"/>
          <w:szCs w:val="32"/>
        </w:rPr>
        <w:tab/>
      </w:r>
      <w:r w:rsidRPr="00922922">
        <w:rPr>
          <w:rFonts w:ascii="Angsana New" w:hAnsi="Angsana New"/>
          <w:spacing w:val="-2"/>
          <w:sz w:val="32"/>
          <w:szCs w:val="32"/>
        </w:rPr>
        <w:tab/>
      </w:r>
      <w:r w:rsidRPr="00922922">
        <w:rPr>
          <w:rFonts w:ascii="Angsana New" w:hAnsi="Angsana New"/>
          <w:spacing w:val="-2"/>
          <w:sz w:val="32"/>
          <w:szCs w:val="32"/>
        </w:rPr>
        <w:tab/>
      </w:r>
      <w:r w:rsidRPr="00922922">
        <w:rPr>
          <w:rFonts w:ascii="Angsana New" w:hAnsi="Angsana New"/>
          <w:spacing w:val="-2"/>
          <w:sz w:val="32"/>
          <w:szCs w:val="32"/>
        </w:rPr>
        <w:tab/>
      </w:r>
    </w:p>
    <w:p w14:paraId="7F1D8C4D" w14:textId="635EAC3B" w:rsidR="00642EB8" w:rsidRPr="00922922" w:rsidRDefault="00642EB8" w:rsidP="00C956A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5C7208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Pr="005C7208">
        <w:rPr>
          <w:rFonts w:ascii="Angsana New" w:hAnsi="Angsana New"/>
          <w:sz w:val="32"/>
          <w:szCs w:val="32"/>
          <w:u w:val="single"/>
          <w:cs/>
        </w:rPr>
        <w:t xml:space="preserve">วิเคราะห์ความอ่อนไหว </w:t>
      </w:r>
    </w:p>
    <w:p w14:paraId="2B9C72C4" w14:textId="572C2631" w:rsidR="00642EB8" w:rsidRPr="00922922" w:rsidRDefault="00642EB8" w:rsidP="001B2F11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</w:rPr>
      </w:pPr>
      <w:r w:rsidRPr="005C7208">
        <w:rPr>
          <w:rFonts w:ascii="Angsana New" w:hAnsi="Angsana New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922922">
        <w:rPr>
          <w:rFonts w:ascii="Angsana New" w:hAnsi="Angsana New"/>
          <w:spacing w:val="-4"/>
        </w:rPr>
        <w:t xml:space="preserve"> 31 </w:t>
      </w:r>
      <w:r w:rsidRPr="005C7208">
        <w:rPr>
          <w:rFonts w:ascii="Angsana New" w:hAnsi="Angsana New"/>
          <w:spacing w:val="-4"/>
          <w:cs/>
        </w:rPr>
        <w:t xml:space="preserve">ธันวาคม </w:t>
      </w:r>
      <w:r w:rsidRPr="00922922">
        <w:rPr>
          <w:rFonts w:ascii="Angsana New" w:hAnsi="Angsana New"/>
          <w:spacing w:val="-4"/>
        </w:rPr>
        <w:t xml:space="preserve">2565 </w:t>
      </w:r>
      <w:r w:rsidRPr="005C7208">
        <w:rPr>
          <w:rFonts w:ascii="Angsana New" w:hAnsi="Angsana New" w:hint="cs"/>
          <w:spacing w:val="-4"/>
          <w:cs/>
        </w:rPr>
        <w:t xml:space="preserve">และ </w:t>
      </w:r>
      <w:r w:rsidRPr="00922922">
        <w:rPr>
          <w:rFonts w:ascii="Angsana New" w:hAnsi="Angsana New"/>
          <w:spacing w:val="-4"/>
        </w:rPr>
        <w:t xml:space="preserve">2564 </w:t>
      </w:r>
      <w:r w:rsidRPr="005C7208">
        <w:rPr>
          <w:rFonts w:ascii="Angsana New" w:hAnsi="Angsana New"/>
          <w:spacing w:val="-4"/>
          <w:cs/>
        </w:rPr>
        <w:t xml:space="preserve">สรุปได้ดังนี้ </w:t>
      </w:r>
    </w:p>
    <w:tbl>
      <w:tblPr>
        <w:tblW w:w="78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9"/>
        <w:gridCol w:w="1247"/>
        <w:gridCol w:w="134"/>
        <w:gridCol w:w="1247"/>
        <w:gridCol w:w="139"/>
        <w:gridCol w:w="1247"/>
        <w:gridCol w:w="158"/>
        <w:gridCol w:w="1247"/>
      </w:tblGrid>
      <w:tr w:rsidR="000B1B1D" w:rsidRPr="00922922" w14:paraId="4B806E6F" w14:textId="77777777" w:rsidTr="009E434C">
        <w:tc>
          <w:tcPr>
            <w:tcW w:w="2409" w:type="dxa"/>
            <w:shd w:val="clear" w:color="auto" w:fill="auto"/>
          </w:tcPr>
          <w:p w14:paraId="2BEB885F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DB5CB6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0B1B1D" w:rsidRPr="00922922" w14:paraId="12488530" w14:textId="77777777" w:rsidTr="009E434C">
        <w:tc>
          <w:tcPr>
            <w:tcW w:w="2409" w:type="dxa"/>
            <w:shd w:val="clear" w:color="auto" w:fill="auto"/>
          </w:tcPr>
          <w:p w14:paraId="19197AA2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25852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082EF80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2AAD56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B1D" w:rsidRPr="00922922" w14:paraId="6D62CA0B" w14:textId="77777777" w:rsidTr="009E434C">
        <w:tc>
          <w:tcPr>
            <w:tcW w:w="2409" w:type="dxa"/>
            <w:shd w:val="clear" w:color="auto" w:fill="auto"/>
          </w:tcPr>
          <w:p w14:paraId="032A2B81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D395A9" w14:textId="2A8D4673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2124CC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DA3FA" w14:textId="318ACEF2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3DD8A4BB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347DF7" w14:textId="2617F59A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8" w:type="dxa"/>
            <w:shd w:val="clear" w:color="auto" w:fill="auto"/>
            <w:vAlign w:val="center"/>
          </w:tcPr>
          <w:p w14:paraId="67D13303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9EE277" w14:textId="5F89A4D1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229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B1B1D" w:rsidRPr="00922922" w14:paraId="21E15DB8" w14:textId="77777777" w:rsidTr="009E434C">
        <w:tc>
          <w:tcPr>
            <w:tcW w:w="2409" w:type="dxa"/>
            <w:shd w:val="clear" w:color="auto" w:fill="auto"/>
          </w:tcPr>
          <w:p w14:paraId="01EDE789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14:paraId="1ED816AA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2EA2B75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C922515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1DA580F4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150E0D0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46CD730A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2C31AA0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B1B1D" w:rsidRPr="00922922" w14:paraId="5BB158FC" w14:textId="77777777" w:rsidTr="009E434C">
        <w:tc>
          <w:tcPr>
            <w:tcW w:w="2409" w:type="dxa"/>
            <w:shd w:val="clear" w:color="auto" w:fill="auto"/>
          </w:tcPr>
          <w:p w14:paraId="5DD51D68" w14:textId="77777777" w:rsidR="003E7D26" w:rsidRPr="005C7208" w:rsidRDefault="003E7D26" w:rsidP="007223C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3D5F626" w14:textId="514E61D4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(748,547.00)</w:t>
            </w:r>
          </w:p>
        </w:tc>
        <w:tc>
          <w:tcPr>
            <w:tcW w:w="134" w:type="dxa"/>
            <w:shd w:val="clear" w:color="auto" w:fill="auto"/>
          </w:tcPr>
          <w:p w14:paraId="5250E1B3" w14:textId="77777777" w:rsidR="003E7D26" w:rsidRPr="00922922" w:rsidRDefault="003E7D26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EF7E53" w14:textId="546D324F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(969,695.00)</w:t>
            </w:r>
          </w:p>
        </w:tc>
        <w:tc>
          <w:tcPr>
            <w:tcW w:w="139" w:type="dxa"/>
            <w:shd w:val="clear" w:color="auto" w:fill="auto"/>
          </w:tcPr>
          <w:p w14:paraId="15CDF804" w14:textId="77777777" w:rsidR="003E7D26" w:rsidRPr="00922922" w:rsidRDefault="003E7D26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9B07E55" w14:textId="2A1E09FA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(668,644.00)</w:t>
            </w:r>
          </w:p>
        </w:tc>
        <w:tc>
          <w:tcPr>
            <w:tcW w:w="158" w:type="dxa"/>
            <w:shd w:val="clear" w:color="auto" w:fill="auto"/>
          </w:tcPr>
          <w:p w14:paraId="22EB444B" w14:textId="77777777" w:rsidR="003E7D26" w:rsidRPr="00922922" w:rsidRDefault="003E7D26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A7BAAD" w14:textId="058FA169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/>
                <w:kern w:val="28"/>
                <w:sz w:val="26"/>
                <w:szCs w:val="26"/>
              </w:rPr>
              <w:t>(848</w:t>
            </w: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922922">
              <w:rPr>
                <w:rFonts w:asciiTheme="majorBidi" w:hAnsiTheme="majorBidi"/>
                <w:kern w:val="28"/>
                <w:sz w:val="26"/>
                <w:szCs w:val="26"/>
              </w:rPr>
              <w:t>074.00)</w:t>
            </w:r>
          </w:p>
        </w:tc>
      </w:tr>
      <w:tr w:rsidR="000B1B1D" w:rsidRPr="00922922" w14:paraId="535E5484" w14:textId="77777777" w:rsidTr="009E434C">
        <w:tc>
          <w:tcPr>
            <w:tcW w:w="2409" w:type="dxa"/>
            <w:shd w:val="clear" w:color="auto" w:fill="auto"/>
          </w:tcPr>
          <w:p w14:paraId="3DAFA918" w14:textId="77777777" w:rsidR="003E7D26" w:rsidRPr="005C7208" w:rsidRDefault="003E7D26" w:rsidP="007223C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6F6C6A0" w14:textId="470BD722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842,220.00 </w:t>
            </w:r>
          </w:p>
        </w:tc>
        <w:tc>
          <w:tcPr>
            <w:tcW w:w="134" w:type="dxa"/>
            <w:shd w:val="clear" w:color="auto" w:fill="auto"/>
          </w:tcPr>
          <w:p w14:paraId="142EB7DA" w14:textId="77777777" w:rsidR="003E7D26" w:rsidRPr="00922922" w:rsidRDefault="003E7D26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F4FE3DC" w14:textId="51BA7EFF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/>
                <w:kern w:val="28"/>
                <w:sz w:val="26"/>
                <w:szCs w:val="26"/>
              </w:rPr>
              <w:t xml:space="preserve"> 1,096,060.00 </w:t>
            </w:r>
          </w:p>
        </w:tc>
        <w:tc>
          <w:tcPr>
            <w:tcW w:w="139" w:type="dxa"/>
            <w:shd w:val="clear" w:color="auto" w:fill="auto"/>
          </w:tcPr>
          <w:p w14:paraId="16E55B92" w14:textId="77777777" w:rsidR="003E7D26" w:rsidRPr="00922922" w:rsidRDefault="003E7D26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7F6B20C" w14:textId="6449C59F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748,258.00</w:t>
            </w:r>
          </w:p>
        </w:tc>
        <w:tc>
          <w:tcPr>
            <w:tcW w:w="158" w:type="dxa"/>
            <w:shd w:val="clear" w:color="auto" w:fill="auto"/>
          </w:tcPr>
          <w:p w14:paraId="4E197789" w14:textId="77777777" w:rsidR="003E7D26" w:rsidRPr="00922922" w:rsidRDefault="003E7D26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20BA24E" w14:textId="36726075" w:rsidR="003E7D26" w:rsidRPr="00922922" w:rsidRDefault="003E7D26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954,799.00</w:t>
            </w:r>
          </w:p>
        </w:tc>
      </w:tr>
      <w:tr w:rsidR="000B1B1D" w:rsidRPr="00922922" w14:paraId="1CEFE729" w14:textId="77777777" w:rsidTr="009E434C">
        <w:tc>
          <w:tcPr>
            <w:tcW w:w="2409" w:type="dxa"/>
            <w:shd w:val="clear" w:color="auto" w:fill="auto"/>
          </w:tcPr>
          <w:p w14:paraId="64DD1F0C" w14:textId="77777777" w:rsidR="00642EB8" w:rsidRPr="005C7208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14:paraId="11FCFA0F" w14:textId="77777777" w:rsidR="00642EB8" w:rsidRPr="00922922" w:rsidRDefault="00642EB8" w:rsidP="007223C5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11DE1A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5825E52" w14:textId="77777777" w:rsidR="00642EB8" w:rsidRPr="00922922" w:rsidRDefault="00642EB8" w:rsidP="007223C5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45691F38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CDF805B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554C1B2B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3BB210D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B1B1D" w:rsidRPr="00922922" w14:paraId="3734A317" w14:textId="77777777" w:rsidTr="009E434C">
        <w:tc>
          <w:tcPr>
            <w:tcW w:w="2409" w:type="dxa"/>
            <w:shd w:val="clear" w:color="auto" w:fill="auto"/>
          </w:tcPr>
          <w:p w14:paraId="3A83D7E7" w14:textId="77777777" w:rsidR="005D7834" w:rsidRPr="005C7208" w:rsidRDefault="005D7834" w:rsidP="007223C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6EFE81BF" w14:textId="21F283BE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912,312.00 </w:t>
            </w:r>
          </w:p>
        </w:tc>
        <w:tc>
          <w:tcPr>
            <w:tcW w:w="134" w:type="dxa"/>
            <w:shd w:val="clear" w:color="auto" w:fill="auto"/>
          </w:tcPr>
          <w:p w14:paraId="34C46B82" w14:textId="77777777" w:rsidR="005D7834" w:rsidRPr="00922922" w:rsidRDefault="005D7834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E5D1C16" w14:textId="6D2E5B9C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1,476,684.00 </w:t>
            </w:r>
          </w:p>
        </w:tc>
        <w:tc>
          <w:tcPr>
            <w:tcW w:w="139" w:type="dxa"/>
            <w:shd w:val="clear" w:color="auto" w:fill="auto"/>
          </w:tcPr>
          <w:p w14:paraId="050B6B3C" w14:textId="77777777" w:rsidR="005D7834" w:rsidRPr="00922922" w:rsidRDefault="005D7834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21D9E5C" w14:textId="66899324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814,743.00</w:t>
            </w:r>
          </w:p>
        </w:tc>
        <w:tc>
          <w:tcPr>
            <w:tcW w:w="158" w:type="dxa"/>
            <w:shd w:val="clear" w:color="auto" w:fill="auto"/>
          </w:tcPr>
          <w:p w14:paraId="655106C9" w14:textId="77777777" w:rsidR="005D7834" w:rsidRPr="00922922" w:rsidRDefault="005D7834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07E4547" w14:textId="460CD648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1,301,652.00</w:t>
            </w:r>
          </w:p>
        </w:tc>
      </w:tr>
      <w:tr w:rsidR="000B1B1D" w:rsidRPr="00922922" w14:paraId="377CB806" w14:textId="77777777" w:rsidTr="009E434C">
        <w:tc>
          <w:tcPr>
            <w:tcW w:w="2409" w:type="dxa"/>
            <w:shd w:val="clear" w:color="auto" w:fill="auto"/>
          </w:tcPr>
          <w:p w14:paraId="79616B37" w14:textId="77777777" w:rsidR="005D7834" w:rsidRPr="005C7208" w:rsidRDefault="005D7834" w:rsidP="007223C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95B1039" w14:textId="6FB4CC6A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(826,735.00)</w:t>
            </w:r>
          </w:p>
        </w:tc>
        <w:tc>
          <w:tcPr>
            <w:tcW w:w="134" w:type="dxa"/>
            <w:shd w:val="clear" w:color="auto" w:fill="auto"/>
          </w:tcPr>
          <w:p w14:paraId="258A1C45" w14:textId="77777777" w:rsidR="005D7834" w:rsidRPr="00922922" w:rsidRDefault="005D7834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E6B5A6F" w14:textId="3539B61F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(1,316,265.00)</w:t>
            </w:r>
          </w:p>
        </w:tc>
        <w:tc>
          <w:tcPr>
            <w:tcW w:w="139" w:type="dxa"/>
            <w:shd w:val="clear" w:color="auto" w:fill="auto"/>
          </w:tcPr>
          <w:p w14:paraId="37792639" w14:textId="77777777" w:rsidR="005D7834" w:rsidRPr="00922922" w:rsidRDefault="005D7834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DBC20A3" w14:textId="496B3683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(742,552.00)</w:t>
            </w:r>
          </w:p>
        </w:tc>
        <w:tc>
          <w:tcPr>
            <w:tcW w:w="158" w:type="dxa"/>
            <w:shd w:val="clear" w:color="auto" w:fill="auto"/>
          </w:tcPr>
          <w:p w14:paraId="753CF570" w14:textId="77777777" w:rsidR="005D7834" w:rsidRPr="00922922" w:rsidRDefault="005D7834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EA0BCED" w14:textId="19B9BD8D" w:rsidR="005D7834" w:rsidRPr="00922922" w:rsidRDefault="005D7834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(1,165,138.00)</w:t>
            </w:r>
          </w:p>
        </w:tc>
      </w:tr>
      <w:tr w:rsidR="000B1B1D" w:rsidRPr="00922922" w14:paraId="519DF83D" w14:textId="77777777" w:rsidTr="009E434C">
        <w:tc>
          <w:tcPr>
            <w:tcW w:w="2409" w:type="dxa"/>
            <w:shd w:val="clear" w:color="auto" w:fill="auto"/>
          </w:tcPr>
          <w:p w14:paraId="46AC958C" w14:textId="77777777" w:rsidR="00642EB8" w:rsidRPr="005C7208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</w:t>
            </w:r>
            <w:r w:rsidRPr="005C720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14:paraId="65F1EDC1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D3AF369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998C502" w14:textId="77777777" w:rsidR="00642EB8" w:rsidRPr="00922922" w:rsidRDefault="00642EB8" w:rsidP="007223C5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64CAAA9A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DFFBDB8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671E2BA2" w14:textId="77777777" w:rsidR="00642EB8" w:rsidRPr="00922922" w:rsidRDefault="00642EB8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B7CE65B" w14:textId="77777777" w:rsidR="00642EB8" w:rsidRPr="00922922" w:rsidRDefault="00642EB8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B1B1D" w:rsidRPr="00922922" w14:paraId="27616EE1" w14:textId="77777777" w:rsidTr="009E434C">
        <w:tc>
          <w:tcPr>
            <w:tcW w:w="2409" w:type="dxa"/>
            <w:shd w:val="clear" w:color="auto" w:fill="auto"/>
          </w:tcPr>
          <w:p w14:paraId="34492B6E" w14:textId="77777777" w:rsidR="00D10D6E" w:rsidRPr="005C7208" w:rsidRDefault="00D10D6E" w:rsidP="007223C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613EAAF" w14:textId="46507629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(805,170.00)</w:t>
            </w:r>
          </w:p>
        </w:tc>
        <w:tc>
          <w:tcPr>
            <w:tcW w:w="134" w:type="dxa"/>
            <w:shd w:val="clear" w:color="auto" w:fill="auto"/>
          </w:tcPr>
          <w:p w14:paraId="751F1F9A" w14:textId="77777777" w:rsidR="00D10D6E" w:rsidRPr="00922922" w:rsidRDefault="00D10D6E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60C43AB" w14:textId="39EDD4DE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(1,036,244.00)</w:t>
            </w:r>
          </w:p>
        </w:tc>
        <w:tc>
          <w:tcPr>
            <w:tcW w:w="139" w:type="dxa"/>
            <w:shd w:val="clear" w:color="auto" w:fill="auto"/>
          </w:tcPr>
          <w:p w14:paraId="5F8CC02D" w14:textId="77777777" w:rsidR="00D10D6E" w:rsidRPr="00922922" w:rsidRDefault="00D10D6E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5B55C02" w14:textId="569CF6BE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(716,643.00)</w:t>
            </w:r>
          </w:p>
        </w:tc>
        <w:tc>
          <w:tcPr>
            <w:tcW w:w="158" w:type="dxa"/>
            <w:shd w:val="clear" w:color="auto" w:fill="auto"/>
          </w:tcPr>
          <w:p w14:paraId="09979484" w14:textId="77777777" w:rsidR="00D10D6E" w:rsidRPr="00922922" w:rsidRDefault="00D10D6E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72952FD" w14:textId="556CE97D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(904,472.00)</w:t>
            </w:r>
          </w:p>
        </w:tc>
      </w:tr>
      <w:tr w:rsidR="00727776" w:rsidRPr="00922922" w14:paraId="4D0617F7" w14:textId="77777777" w:rsidTr="009E434C">
        <w:tc>
          <w:tcPr>
            <w:tcW w:w="2409" w:type="dxa"/>
            <w:shd w:val="clear" w:color="auto" w:fill="auto"/>
          </w:tcPr>
          <w:p w14:paraId="5FE785B4" w14:textId="77777777" w:rsidR="00D10D6E" w:rsidRPr="005C7208" w:rsidRDefault="00D10D6E" w:rsidP="007223C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9229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0012DAC" w14:textId="17D1DF22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201,001.00 </w:t>
            </w:r>
          </w:p>
        </w:tc>
        <w:tc>
          <w:tcPr>
            <w:tcW w:w="134" w:type="dxa"/>
            <w:shd w:val="clear" w:color="auto" w:fill="auto"/>
          </w:tcPr>
          <w:p w14:paraId="5841ECCF" w14:textId="77777777" w:rsidR="00D10D6E" w:rsidRPr="00922922" w:rsidRDefault="00D10D6E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426AC6B" w14:textId="0E85F5C1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287,111.00 </w:t>
            </w:r>
          </w:p>
        </w:tc>
        <w:tc>
          <w:tcPr>
            <w:tcW w:w="139" w:type="dxa"/>
            <w:shd w:val="clear" w:color="auto" w:fill="auto"/>
          </w:tcPr>
          <w:p w14:paraId="0AB1824E" w14:textId="77777777" w:rsidR="00D10D6E" w:rsidRPr="00922922" w:rsidRDefault="00D10D6E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E0A082" w14:textId="09F7A4DA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157,367.00</w:t>
            </w:r>
          </w:p>
        </w:tc>
        <w:tc>
          <w:tcPr>
            <w:tcW w:w="158" w:type="dxa"/>
            <w:shd w:val="clear" w:color="auto" w:fill="auto"/>
          </w:tcPr>
          <w:p w14:paraId="027A8195" w14:textId="77777777" w:rsidR="00D10D6E" w:rsidRPr="00922922" w:rsidRDefault="00D10D6E" w:rsidP="007223C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0C9E940" w14:textId="76B140DE" w:rsidR="00D10D6E" w:rsidRPr="00922922" w:rsidRDefault="00D10D6E" w:rsidP="007223C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22922">
              <w:rPr>
                <w:rFonts w:asciiTheme="majorBidi" w:hAnsiTheme="majorBidi" w:cstheme="majorBidi"/>
                <w:kern w:val="28"/>
                <w:sz w:val="26"/>
                <w:szCs w:val="26"/>
              </w:rPr>
              <w:t>232,070.00</w:t>
            </w:r>
          </w:p>
        </w:tc>
      </w:tr>
    </w:tbl>
    <w:p w14:paraId="7D560B28" w14:textId="56E6F775" w:rsidR="00C956AC" w:rsidRDefault="00C956AC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75B0341E" w14:textId="03CC6354" w:rsidR="006C75E5" w:rsidRDefault="006C75E5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530B4DE1" w14:textId="77777777" w:rsidR="006C75E5" w:rsidRDefault="006C75E5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3C931EC" w14:textId="266967D9" w:rsidR="00813FD3" w:rsidRPr="00922922" w:rsidRDefault="008658C1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13FD3" w:rsidRPr="00922922">
        <w:rPr>
          <w:rFonts w:ascii="Angsana New" w:hAnsi="Angsana New"/>
          <w:b/>
          <w:bCs/>
          <w:sz w:val="32"/>
          <w:szCs w:val="32"/>
        </w:rPr>
        <w:t>.</w:t>
      </w:r>
      <w:r w:rsidR="00813FD3" w:rsidRPr="00922922">
        <w:rPr>
          <w:rFonts w:ascii="Angsana New" w:hAnsi="Angsana New"/>
          <w:b/>
          <w:bCs/>
          <w:sz w:val="32"/>
          <w:szCs w:val="32"/>
        </w:rPr>
        <w:tab/>
      </w:r>
      <w:r w:rsidR="00813FD3" w:rsidRPr="005C7208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14:paraId="288CF6CA" w14:textId="77777777" w:rsidR="00813FD3" w:rsidRPr="00922922" w:rsidRDefault="00813FD3" w:rsidP="001B2F11">
      <w:pPr>
        <w:tabs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320"/>
        <w:gridCol w:w="134"/>
        <w:gridCol w:w="1247"/>
      </w:tblGrid>
      <w:tr w:rsidR="000B1B1D" w:rsidRPr="00922922" w14:paraId="16D0852A" w14:textId="77777777" w:rsidTr="007057FF">
        <w:trPr>
          <w:cantSplit/>
          <w:trHeight w:val="20"/>
        </w:trPr>
        <w:tc>
          <w:tcPr>
            <w:tcW w:w="2948" w:type="dxa"/>
          </w:tcPr>
          <w:p w14:paraId="42E464DF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3" w:type="dxa"/>
            <w:gridSpan w:val="7"/>
            <w:tcBorders>
              <w:bottom w:val="single" w:sz="6" w:space="0" w:color="auto"/>
            </w:tcBorders>
          </w:tcPr>
          <w:p w14:paraId="4EFE8F69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B1B1D" w:rsidRPr="00922922" w14:paraId="4BEC8213" w14:textId="77777777" w:rsidTr="007057FF">
        <w:trPr>
          <w:cantSplit/>
          <w:trHeight w:val="20"/>
        </w:trPr>
        <w:tc>
          <w:tcPr>
            <w:tcW w:w="2948" w:type="dxa"/>
          </w:tcPr>
          <w:p w14:paraId="589163D0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F0E4F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C4CE2E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26A09E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B1B1D" w:rsidRPr="00922922" w14:paraId="7C7B09A7" w14:textId="77777777" w:rsidTr="007057FF">
        <w:trPr>
          <w:cantSplit/>
          <w:trHeight w:val="20"/>
        </w:trPr>
        <w:tc>
          <w:tcPr>
            <w:tcW w:w="2948" w:type="dxa"/>
          </w:tcPr>
          <w:p w14:paraId="4B46E0FA" w14:textId="77777777" w:rsidR="00813FD3" w:rsidRPr="005C7208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931BAFF" w14:textId="5797F91E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229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DFC339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511B7A" w14:textId="2509666D" w:rsidR="00813FD3" w:rsidRPr="005C7208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2292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34" w:type="dxa"/>
          </w:tcPr>
          <w:p w14:paraId="5497F2E2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644DA097" w14:textId="43DE7B22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229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16AE8E" w14:textId="77777777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332E11" w14:textId="76A6162E" w:rsidR="00813FD3" w:rsidRPr="00922922" w:rsidRDefault="00813FD3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2292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</w:p>
        </w:tc>
      </w:tr>
      <w:tr w:rsidR="000B1B1D" w:rsidRPr="00922922" w14:paraId="23BE5F14" w14:textId="77777777" w:rsidTr="007057FF">
        <w:trPr>
          <w:cantSplit/>
          <w:trHeight w:val="20"/>
        </w:trPr>
        <w:tc>
          <w:tcPr>
            <w:tcW w:w="2948" w:type="dxa"/>
          </w:tcPr>
          <w:p w14:paraId="172E56D0" w14:textId="77777777" w:rsidR="002D09A4" w:rsidRPr="005C7208" w:rsidRDefault="002D09A4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การเปลี่ยนแปลงในสินค้าคง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</w:tcPr>
          <w:p w14:paraId="38F6D5A7" w14:textId="77777777" w:rsidR="00A73142" w:rsidRPr="00922922" w:rsidRDefault="00A73142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528E0" w14:textId="0050DB39" w:rsidR="002D09A4" w:rsidRPr="00922922" w:rsidRDefault="00A73142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(86,142,901.91)</w:t>
            </w:r>
          </w:p>
        </w:tc>
        <w:tc>
          <w:tcPr>
            <w:tcW w:w="134" w:type="dxa"/>
            <w:vAlign w:val="bottom"/>
          </w:tcPr>
          <w:p w14:paraId="11BE05E0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F41673" w14:textId="656FA53E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(71,408,742.66)</w:t>
            </w:r>
          </w:p>
        </w:tc>
        <w:tc>
          <w:tcPr>
            <w:tcW w:w="134" w:type="dxa"/>
            <w:vAlign w:val="bottom"/>
          </w:tcPr>
          <w:p w14:paraId="4C0E1CD5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474F62A" w14:textId="7E067F23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(4,018,301.41)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47A7B" w14:textId="77777777" w:rsidR="002D09A4" w:rsidRPr="00922922" w:rsidRDefault="002D09A4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0"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AB96A0" w14:textId="12D0803F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(49,687,773.59)</w:t>
            </w:r>
          </w:p>
        </w:tc>
      </w:tr>
      <w:tr w:rsidR="000B1B1D" w:rsidRPr="00922922" w14:paraId="548E9513" w14:textId="77777777" w:rsidTr="007057FF">
        <w:trPr>
          <w:cantSplit/>
          <w:trHeight w:val="20"/>
        </w:trPr>
        <w:tc>
          <w:tcPr>
            <w:tcW w:w="2948" w:type="dxa"/>
          </w:tcPr>
          <w:p w14:paraId="59524BEB" w14:textId="77777777" w:rsidR="002D09A4" w:rsidRPr="005C7208" w:rsidRDefault="002D09A4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</w:tcPr>
          <w:p w14:paraId="4537656A" w14:textId="704A3158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1,596,341,458.49 </w:t>
            </w:r>
          </w:p>
        </w:tc>
        <w:tc>
          <w:tcPr>
            <w:tcW w:w="134" w:type="dxa"/>
            <w:vAlign w:val="bottom"/>
          </w:tcPr>
          <w:p w14:paraId="793A74B0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29B7454" w14:textId="68BAD9A9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1,786,582,839.41</w:t>
            </w:r>
          </w:p>
        </w:tc>
        <w:tc>
          <w:tcPr>
            <w:tcW w:w="134" w:type="dxa"/>
            <w:vAlign w:val="bottom"/>
          </w:tcPr>
          <w:p w14:paraId="30CAA60A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9509A35" w14:textId="738B4F85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1,573,273,473.76</w:t>
            </w:r>
          </w:p>
        </w:tc>
        <w:tc>
          <w:tcPr>
            <w:tcW w:w="134" w:type="dxa"/>
            <w:vAlign w:val="bottom"/>
          </w:tcPr>
          <w:p w14:paraId="5438D585" w14:textId="77777777" w:rsidR="002D09A4" w:rsidRPr="00922922" w:rsidRDefault="002D09A4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0" w:right="39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64293C" w14:textId="72BD5268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1,505,712,140.84</w:t>
            </w:r>
          </w:p>
        </w:tc>
      </w:tr>
      <w:tr w:rsidR="000B1B1D" w:rsidRPr="00922922" w14:paraId="1DD41D5A" w14:textId="77777777" w:rsidTr="007057FF">
        <w:trPr>
          <w:cantSplit/>
          <w:trHeight w:val="20"/>
        </w:trPr>
        <w:tc>
          <w:tcPr>
            <w:tcW w:w="2948" w:type="dxa"/>
          </w:tcPr>
          <w:p w14:paraId="7CF9CF2B" w14:textId="77777777" w:rsidR="00F1516C" w:rsidRPr="00922922" w:rsidRDefault="00F1516C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  <w:vAlign w:val="bottom"/>
          </w:tcPr>
          <w:p w14:paraId="168D9996" w14:textId="36EEBBB9" w:rsidR="00F1516C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/>
                <w:sz w:val="24"/>
                <w:szCs w:val="24"/>
                <w:lang w:val="en-US"/>
              </w:rPr>
              <w:t>99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C7208">
              <w:rPr>
                <w:rFonts w:asciiTheme="majorBidi" w:hAnsiTheme="majorBidi"/>
                <w:sz w:val="24"/>
                <w:szCs w:val="24"/>
                <w:lang w:val="en-US"/>
              </w:rPr>
              <w:t>199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C7208">
              <w:rPr>
                <w:rFonts w:asciiTheme="majorBidi" w:hAnsiTheme="majorBidi"/>
                <w:sz w:val="24"/>
                <w:szCs w:val="24"/>
                <w:lang w:val="en-US"/>
              </w:rPr>
              <w:t>958.77</w:t>
            </w:r>
          </w:p>
        </w:tc>
        <w:tc>
          <w:tcPr>
            <w:tcW w:w="134" w:type="dxa"/>
            <w:vAlign w:val="bottom"/>
          </w:tcPr>
          <w:p w14:paraId="5149D7CC" w14:textId="77777777" w:rsidR="00F1516C" w:rsidRPr="00922922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8E891D1" w14:textId="3A799C35" w:rsidR="00F1516C" w:rsidRPr="00922922" w:rsidRDefault="00F1516C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73,349,650.44</w:t>
            </w:r>
          </w:p>
        </w:tc>
        <w:tc>
          <w:tcPr>
            <w:tcW w:w="134" w:type="dxa"/>
            <w:vAlign w:val="bottom"/>
          </w:tcPr>
          <w:p w14:paraId="2D2EB733" w14:textId="77777777" w:rsidR="00F1516C" w:rsidRPr="00922922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436E2CF" w14:textId="01D13BFF" w:rsidR="00F1516C" w:rsidRPr="00922922" w:rsidRDefault="00F1516C" w:rsidP="007057F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822" w:right="4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A823BF" w14:textId="77777777" w:rsidR="00F1516C" w:rsidRPr="00922922" w:rsidRDefault="00F1516C" w:rsidP="007057F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5703CA9" w14:textId="3C2D005E" w:rsidR="00F1516C" w:rsidRPr="00922922" w:rsidRDefault="00F1516C" w:rsidP="007057F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0B1B1D" w:rsidRPr="00922922" w14:paraId="5509F9EC" w14:textId="77777777" w:rsidTr="007057FF">
        <w:trPr>
          <w:cantSplit/>
          <w:trHeight w:val="20"/>
        </w:trPr>
        <w:tc>
          <w:tcPr>
            <w:tcW w:w="2948" w:type="dxa"/>
          </w:tcPr>
          <w:p w14:paraId="6D76C622" w14:textId="303C6AE8" w:rsidR="00F1516C" w:rsidRPr="00922922" w:rsidRDefault="00F1516C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เงินเดือน ค่าแรง และผลประโยชน์อื่น</w:t>
            </w:r>
            <w:r w:rsidR="007057FF"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ของพนักงาน</w:t>
            </w:r>
          </w:p>
        </w:tc>
        <w:tc>
          <w:tcPr>
            <w:tcW w:w="1247" w:type="dxa"/>
          </w:tcPr>
          <w:p w14:paraId="5063A23A" w14:textId="77777777" w:rsidR="00FD77F5" w:rsidRPr="00922922" w:rsidRDefault="00FD77F5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782AFB94" w14:textId="7FA9AACF" w:rsidR="00F1516C" w:rsidRPr="005C7208" w:rsidRDefault="00FD77F5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114,</w:t>
            </w:r>
            <w:r w:rsidR="00E627E7">
              <w:rPr>
                <w:rFonts w:asciiTheme="majorBidi" w:hAnsiTheme="majorBidi"/>
                <w:sz w:val="24"/>
                <w:szCs w:val="24"/>
              </w:rPr>
              <w:t>282,228.98</w:t>
            </w:r>
          </w:p>
        </w:tc>
        <w:tc>
          <w:tcPr>
            <w:tcW w:w="134" w:type="dxa"/>
            <w:vAlign w:val="bottom"/>
          </w:tcPr>
          <w:p w14:paraId="24024C69" w14:textId="77777777" w:rsidR="00F1516C" w:rsidRPr="00922922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9E6CDBE" w14:textId="77777777" w:rsidR="00F1516C" w:rsidRPr="00922922" w:rsidRDefault="00F1516C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73A2FE4" w14:textId="466FB8D5" w:rsidR="00F1516C" w:rsidRPr="00922922" w:rsidRDefault="00F1516C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96,529,839.20 </w:t>
            </w:r>
          </w:p>
        </w:tc>
        <w:tc>
          <w:tcPr>
            <w:tcW w:w="134" w:type="dxa"/>
            <w:vAlign w:val="bottom"/>
          </w:tcPr>
          <w:p w14:paraId="5E4BE5D7" w14:textId="77777777" w:rsidR="00F1516C" w:rsidRPr="00922922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0BD42CC" w14:textId="44C1E0DA" w:rsidR="00F1516C" w:rsidRPr="005C7208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59,042,235.29</w:t>
            </w:r>
          </w:p>
        </w:tc>
        <w:tc>
          <w:tcPr>
            <w:tcW w:w="134" w:type="dxa"/>
            <w:vAlign w:val="bottom"/>
          </w:tcPr>
          <w:p w14:paraId="17B84FD9" w14:textId="77777777" w:rsidR="00F1516C" w:rsidRPr="00922922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4DBF31A" w14:textId="6A633EBF" w:rsidR="00F1516C" w:rsidRPr="00922922" w:rsidRDefault="00F1516C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59,356,646.71</w:t>
            </w:r>
          </w:p>
        </w:tc>
      </w:tr>
      <w:tr w:rsidR="000B1B1D" w:rsidRPr="00922922" w14:paraId="47F6F3E1" w14:textId="77777777" w:rsidTr="007057FF">
        <w:trPr>
          <w:cantSplit/>
          <w:trHeight w:val="20"/>
        </w:trPr>
        <w:tc>
          <w:tcPr>
            <w:tcW w:w="2948" w:type="dxa"/>
          </w:tcPr>
          <w:p w14:paraId="7AC5A587" w14:textId="77777777" w:rsidR="002D09A4" w:rsidRPr="00922922" w:rsidRDefault="002D09A4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0B6C213C" w14:textId="1AE8761B" w:rsidR="002D09A4" w:rsidRPr="00922922" w:rsidRDefault="00410470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58,691,671.58</w:t>
            </w:r>
          </w:p>
        </w:tc>
        <w:tc>
          <w:tcPr>
            <w:tcW w:w="134" w:type="dxa"/>
            <w:vAlign w:val="bottom"/>
          </w:tcPr>
          <w:p w14:paraId="4E43B192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5FFFF6A" w14:textId="2E23B62B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66,193,463.71 </w:t>
            </w:r>
          </w:p>
        </w:tc>
        <w:tc>
          <w:tcPr>
            <w:tcW w:w="134" w:type="dxa"/>
            <w:vAlign w:val="bottom"/>
          </w:tcPr>
          <w:p w14:paraId="18F64307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A761BE4" w14:textId="183ABAA2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31,747,123.69</w:t>
            </w:r>
          </w:p>
        </w:tc>
        <w:tc>
          <w:tcPr>
            <w:tcW w:w="134" w:type="dxa"/>
          </w:tcPr>
          <w:p w14:paraId="6018C415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2733B2" w14:textId="32326A32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31,462,764.79 </w:t>
            </w:r>
          </w:p>
        </w:tc>
      </w:tr>
      <w:tr w:rsidR="002D09A4" w:rsidRPr="00922922" w14:paraId="2C8A3790" w14:textId="77777777" w:rsidTr="007057FF">
        <w:trPr>
          <w:cantSplit/>
          <w:trHeight w:val="20"/>
        </w:trPr>
        <w:tc>
          <w:tcPr>
            <w:tcW w:w="2948" w:type="dxa"/>
          </w:tcPr>
          <w:p w14:paraId="67F6CBC3" w14:textId="77777777" w:rsidR="002D09A4" w:rsidRPr="005C7208" w:rsidRDefault="002D09A4" w:rsidP="007057FF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</w:tcPr>
          <w:p w14:paraId="01F3ED8E" w14:textId="71EB6CC8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7,206,968.99 </w:t>
            </w:r>
          </w:p>
        </w:tc>
        <w:tc>
          <w:tcPr>
            <w:tcW w:w="134" w:type="dxa"/>
            <w:vAlign w:val="bottom"/>
          </w:tcPr>
          <w:p w14:paraId="05ED21C7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53583D1" w14:textId="2B29F966" w:rsidR="002D09A4" w:rsidRPr="00922922" w:rsidRDefault="002D09A4" w:rsidP="007057F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6,698,968.61 </w:t>
            </w:r>
          </w:p>
        </w:tc>
        <w:tc>
          <w:tcPr>
            <w:tcW w:w="134" w:type="dxa"/>
            <w:vAlign w:val="bottom"/>
          </w:tcPr>
          <w:p w14:paraId="210EE66C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3AA9161" w14:textId="075D8BB0" w:rsidR="002D09A4" w:rsidRPr="005C7208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5,598,820.35</w:t>
            </w:r>
          </w:p>
        </w:tc>
        <w:tc>
          <w:tcPr>
            <w:tcW w:w="134" w:type="dxa"/>
            <w:vAlign w:val="bottom"/>
          </w:tcPr>
          <w:p w14:paraId="51980F67" w14:textId="77777777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193C21A" w14:textId="2EF922CB" w:rsidR="002D09A4" w:rsidRPr="00922922" w:rsidRDefault="002D09A4" w:rsidP="007057FF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  <w:lang w:val="en-US"/>
              </w:rPr>
              <w:t>297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  <w:lang w:val="en-US"/>
              </w:rPr>
              <w:t>440.26</w:t>
            </w:r>
          </w:p>
        </w:tc>
      </w:tr>
    </w:tbl>
    <w:p w14:paraId="677544E7" w14:textId="77777777" w:rsidR="00575005" w:rsidRDefault="00575005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41B9A7B" w14:textId="27548F8F" w:rsidR="00D61C98" w:rsidRPr="005C7208" w:rsidRDefault="00410470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DB121F" w:rsidRPr="00922922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D0D18" w:rsidRPr="009229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B121F" w:rsidRPr="005C7208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79EE422B" w14:textId="1E38475F" w:rsidR="003C4A14" w:rsidRPr="00922922" w:rsidRDefault="003C4A14" w:rsidP="003C4A14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sz w:val="32"/>
          <w:szCs w:val="32"/>
        </w:rPr>
      </w:pPr>
      <w:r w:rsidRPr="00922922">
        <w:rPr>
          <w:rFonts w:ascii="Angsana New" w:hAnsi="Angsana New"/>
          <w:b/>
          <w:bCs/>
          <w:sz w:val="32"/>
          <w:szCs w:val="32"/>
        </w:rPr>
        <w:tab/>
      </w:r>
      <w:r w:rsidR="00410470">
        <w:rPr>
          <w:rFonts w:ascii="Angsana New" w:hAnsi="Angsana New"/>
          <w:sz w:val="32"/>
          <w:szCs w:val="32"/>
        </w:rPr>
        <w:t>21</w:t>
      </w:r>
      <w:r w:rsidRPr="00922922">
        <w:rPr>
          <w:rFonts w:ascii="Angsana New" w:hAnsi="Angsana New"/>
          <w:sz w:val="32"/>
          <w:szCs w:val="32"/>
        </w:rPr>
        <w:t>.1</w:t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922922">
        <w:rPr>
          <w:rFonts w:ascii="Angsana New" w:hAnsi="Angsana New"/>
          <w:sz w:val="32"/>
          <w:szCs w:val="32"/>
        </w:rPr>
        <w:t xml:space="preserve"> 31 </w:t>
      </w:r>
      <w:r w:rsidRPr="005C72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/>
          <w:sz w:val="32"/>
          <w:szCs w:val="32"/>
          <w:cs/>
        </w:rPr>
        <w:t xml:space="preserve"> และ</w:t>
      </w:r>
      <w:r w:rsidRPr="00922922">
        <w:rPr>
          <w:rFonts w:ascii="Angsana New" w:hAnsi="Angsana New"/>
          <w:sz w:val="32"/>
          <w:szCs w:val="32"/>
        </w:rPr>
        <w:t xml:space="preserve"> 2564</w:t>
      </w:r>
      <w:r w:rsidRPr="005C720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5"/>
        <w:gridCol w:w="1133"/>
        <w:gridCol w:w="134"/>
        <w:gridCol w:w="1083"/>
      </w:tblGrid>
      <w:tr w:rsidR="000B1B1D" w:rsidRPr="00922922" w14:paraId="7405FF5F" w14:textId="77777777" w:rsidTr="009E434C">
        <w:trPr>
          <w:cantSplit/>
          <w:trHeight w:val="20"/>
        </w:trPr>
        <w:tc>
          <w:tcPr>
            <w:tcW w:w="3456" w:type="dxa"/>
          </w:tcPr>
          <w:p w14:paraId="446D5C17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3272AA8F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B1B1D" w:rsidRPr="00922922" w14:paraId="5B355938" w14:textId="77777777" w:rsidTr="009E434C">
        <w:trPr>
          <w:cantSplit/>
          <w:trHeight w:val="20"/>
        </w:trPr>
        <w:tc>
          <w:tcPr>
            <w:tcW w:w="3456" w:type="dxa"/>
          </w:tcPr>
          <w:p w14:paraId="2522CE08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6DFC0" w14:textId="77777777" w:rsidR="003C4A14" w:rsidRPr="00922922" w:rsidRDefault="003C4A14" w:rsidP="00670B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02903C" w14:textId="77777777" w:rsidR="003C4A14" w:rsidRPr="00922922" w:rsidRDefault="003C4A14" w:rsidP="00670B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40C37" w14:textId="77777777" w:rsidR="003C4A14" w:rsidRPr="00922922" w:rsidRDefault="003C4A14" w:rsidP="00670B6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B1B1D" w:rsidRPr="00922922" w14:paraId="1219A0E4" w14:textId="77777777" w:rsidTr="009E434C">
        <w:trPr>
          <w:cantSplit/>
          <w:trHeight w:val="20"/>
        </w:trPr>
        <w:tc>
          <w:tcPr>
            <w:tcW w:w="3456" w:type="dxa"/>
          </w:tcPr>
          <w:p w14:paraId="28AC9EE0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57AF93" w14:textId="20D28672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756B9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AC6B326" w14:textId="315E8F82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" w:type="dxa"/>
          </w:tcPr>
          <w:p w14:paraId="33D3AA23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A32BD2E" w14:textId="10E08CDA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907DF4" w14:textId="77777777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2D3CD73A" w14:textId="1FFADF11" w:rsidR="003C4A14" w:rsidRPr="00922922" w:rsidRDefault="003C4A14" w:rsidP="00670B66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B1B1D" w:rsidRPr="00922922" w14:paraId="0BF2EEE3" w14:textId="77777777" w:rsidTr="009E434C">
        <w:trPr>
          <w:cantSplit/>
          <w:trHeight w:val="20"/>
        </w:trPr>
        <w:tc>
          <w:tcPr>
            <w:tcW w:w="3456" w:type="dxa"/>
          </w:tcPr>
          <w:p w14:paraId="7C3E15FA" w14:textId="77777777" w:rsidR="003C4A14" w:rsidRPr="00922922" w:rsidRDefault="003C4A14" w:rsidP="00670B66">
            <w:pPr>
              <w:tabs>
                <w:tab w:val="left" w:pos="123"/>
                <w:tab w:val="left" w:pos="567"/>
              </w:tabs>
              <w:spacing w:line="320" w:lineRule="exact"/>
              <w:ind w:left="17" w:hanging="74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74DE1F23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D83B8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92E305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1BDAA2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9F4BF2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316D9C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046ECB1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69203F62" w14:textId="77777777" w:rsidTr="009E434C">
        <w:trPr>
          <w:cantSplit/>
          <w:trHeight w:val="20"/>
        </w:trPr>
        <w:tc>
          <w:tcPr>
            <w:tcW w:w="3456" w:type="dxa"/>
          </w:tcPr>
          <w:p w14:paraId="01C330DE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vAlign w:val="bottom"/>
          </w:tcPr>
          <w:p w14:paraId="3836632E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87ADD6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524B839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CBC0F23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59DA6E8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18C90F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DE5EF76" w14:textId="77777777" w:rsidR="003C4A14" w:rsidRPr="00922922" w:rsidRDefault="003C4A14" w:rsidP="00670B66">
            <w:pPr>
              <w:tabs>
                <w:tab w:val="left" w:pos="284"/>
                <w:tab w:val="left" w:pos="567"/>
              </w:tabs>
              <w:spacing w:line="320" w:lineRule="exact"/>
              <w:ind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4C59A86D" w14:textId="77777777" w:rsidTr="009E434C">
        <w:trPr>
          <w:cantSplit/>
          <w:trHeight w:val="20"/>
        </w:trPr>
        <w:tc>
          <w:tcPr>
            <w:tcW w:w="3456" w:type="dxa"/>
          </w:tcPr>
          <w:p w14:paraId="152C7150" w14:textId="7016D416" w:rsidR="003C4A14" w:rsidRPr="005C7208" w:rsidRDefault="003C4A14" w:rsidP="00670B66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134" w:type="dxa"/>
            <w:vAlign w:val="bottom"/>
          </w:tcPr>
          <w:p w14:paraId="6503D451" w14:textId="4D1DBEC4" w:rsidR="003C4A14" w:rsidRPr="00922922" w:rsidRDefault="00965980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2,941,127.52</w:t>
            </w:r>
          </w:p>
        </w:tc>
        <w:tc>
          <w:tcPr>
            <w:tcW w:w="134" w:type="dxa"/>
            <w:vAlign w:val="bottom"/>
          </w:tcPr>
          <w:p w14:paraId="5EF5017D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846FEFC" w14:textId="01EDB783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12,565,551.18</w:t>
            </w:r>
          </w:p>
        </w:tc>
        <w:tc>
          <w:tcPr>
            <w:tcW w:w="135" w:type="dxa"/>
            <w:vAlign w:val="bottom"/>
          </w:tcPr>
          <w:p w14:paraId="56B0FCEF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E45289" w14:textId="25C2B041" w:rsidR="003C4A14" w:rsidRPr="00922922" w:rsidRDefault="00EC507A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2,941,127.52</w:t>
            </w:r>
          </w:p>
        </w:tc>
        <w:tc>
          <w:tcPr>
            <w:tcW w:w="134" w:type="dxa"/>
            <w:vAlign w:val="bottom"/>
          </w:tcPr>
          <w:p w14:paraId="783F3951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C86D9AE" w14:textId="668633C3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12,565,551.18</w:t>
            </w:r>
          </w:p>
        </w:tc>
      </w:tr>
      <w:tr w:rsidR="000B1B1D" w:rsidRPr="00922922" w14:paraId="0D1C0C54" w14:textId="77777777" w:rsidTr="009E434C">
        <w:trPr>
          <w:cantSplit/>
          <w:trHeight w:val="20"/>
        </w:trPr>
        <w:tc>
          <w:tcPr>
            <w:tcW w:w="3456" w:type="dxa"/>
          </w:tcPr>
          <w:p w14:paraId="269F2AA0" w14:textId="77777777" w:rsidR="003C4A14" w:rsidRPr="00922922" w:rsidRDefault="003C4A14" w:rsidP="00670B66">
            <w:pPr>
              <w:tabs>
                <w:tab w:val="left" w:pos="563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43330B79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84C0883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7EF3E1E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02EC509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D49D6B1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BE17D9" w14:textId="77777777" w:rsidR="003C4A14" w:rsidRPr="00922922" w:rsidRDefault="003C4A14" w:rsidP="00670B6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BA5A79D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5DA3EBE7" w14:textId="77777777" w:rsidTr="009E434C">
        <w:trPr>
          <w:cantSplit/>
          <w:trHeight w:val="20"/>
        </w:trPr>
        <w:tc>
          <w:tcPr>
            <w:tcW w:w="3456" w:type="dxa"/>
          </w:tcPr>
          <w:p w14:paraId="0811A146" w14:textId="77777777" w:rsidR="003C4A14" w:rsidRPr="005C7208" w:rsidRDefault="003C4A14" w:rsidP="00670B66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454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764BB18" w14:textId="59AEEF1E" w:rsidR="003C4A14" w:rsidRPr="00922922" w:rsidRDefault="00A91263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731,451.21</w:t>
            </w:r>
          </w:p>
        </w:tc>
        <w:tc>
          <w:tcPr>
            <w:tcW w:w="134" w:type="dxa"/>
            <w:vAlign w:val="bottom"/>
          </w:tcPr>
          <w:p w14:paraId="5E6A5831" w14:textId="77777777" w:rsidR="003C4A14" w:rsidRPr="005C7208" w:rsidRDefault="003C4A14" w:rsidP="00670B66">
            <w:pPr>
              <w:tabs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30C62CCA" w14:textId="508A9E12" w:rsidR="003C4A14" w:rsidRPr="005C7208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(2,470,345.16)</w:t>
            </w:r>
          </w:p>
        </w:tc>
        <w:tc>
          <w:tcPr>
            <w:tcW w:w="135" w:type="dxa"/>
            <w:vAlign w:val="bottom"/>
          </w:tcPr>
          <w:p w14:paraId="3DB104D2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B12B20C" w14:textId="061D8D19" w:rsidR="003C4A14" w:rsidRPr="005C7208" w:rsidRDefault="00EC507A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5,125,598.65</w:t>
            </w:r>
          </w:p>
        </w:tc>
        <w:tc>
          <w:tcPr>
            <w:tcW w:w="134" w:type="dxa"/>
            <w:vAlign w:val="bottom"/>
          </w:tcPr>
          <w:p w14:paraId="27455452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9C09F17" w14:textId="591D6E80" w:rsidR="003C4A14" w:rsidRPr="005C7208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(1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</w:rPr>
              <w:t>215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</w:rPr>
              <w:t>696.87)</w:t>
            </w:r>
          </w:p>
        </w:tc>
      </w:tr>
      <w:tr w:rsidR="000B1B1D" w:rsidRPr="00922922" w14:paraId="7BAC9C59" w14:textId="77777777" w:rsidTr="009E434C">
        <w:trPr>
          <w:cantSplit/>
          <w:trHeight w:val="20"/>
        </w:trPr>
        <w:tc>
          <w:tcPr>
            <w:tcW w:w="3456" w:type="dxa"/>
          </w:tcPr>
          <w:p w14:paraId="749DDFBF" w14:textId="77777777" w:rsidR="003C4A14" w:rsidRPr="005C7208" w:rsidRDefault="003C4A14" w:rsidP="00670B66">
            <w:pPr>
              <w:tabs>
                <w:tab w:val="left" w:pos="1130"/>
              </w:tabs>
              <w:spacing w:line="32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9D92A1" w14:textId="387904A8" w:rsidR="003C4A14" w:rsidRPr="00922922" w:rsidRDefault="00A91263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3,672,578.73</w:t>
            </w:r>
          </w:p>
        </w:tc>
        <w:tc>
          <w:tcPr>
            <w:tcW w:w="134" w:type="dxa"/>
            <w:vAlign w:val="bottom"/>
          </w:tcPr>
          <w:p w14:paraId="230F083A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BB5577" w14:textId="36CB44F8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10,095,206.02</w:t>
            </w:r>
          </w:p>
        </w:tc>
        <w:tc>
          <w:tcPr>
            <w:tcW w:w="135" w:type="dxa"/>
            <w:vAlign w:val="bottom"/>
          </w:tcPr>
          <w:p w14:paraId="37CA7924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963BC8" w14:textId="2C737724" w:rsidR="003C4A14" w:rsidRPr="005C7208" w:rsidRDefault="00EC507A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8,066,726.17</w:t>
            </w:r>
          </w:p>
        </w:tc>
        <w:tc>
          <w:tcPr>
            <w:tcW w:w="134" w:type="dxa"/>
            <w:vAlign w:val="bottom"/>
          </w:tcPr>
          <w:p w14:paraId="37806277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4E3DFB" w14:textId="7E51BDD7" w:rsidR="003C4A14" w:rsidRPr="005C7208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11,349,854.31</w:t>
            </w:r>
          </w:p>
        </w:tc>
      </w:tr>
      <w:tr w:rsidR="000B1B1D" w:rsidRPr="00922922" w14:paraId="49825B04" w14:textId="77777777" w:rsidTr="009E434C">
        <w:trPr>
          <w:cantSplit/>
          <w:trHeight w:val="20"/>
        </w:trPr>
        <w:tc>
          <w:tcPr>
            <w:tcW w:w="8345" w:type="dxa"/>
            <w:gridSpan w:val="8"/>
            <w:vAlign w:val="bottom"/>
          </w:tcPr>
          <w:p w14:paraId="27F6FE31" w14:textId="77777777" w:rsidR="003C4A14" w:rsidRPr="00922922" w:rsidRDefault="003C4A14" w:rsidP="00670B66">
            <w:pPr>
              <w:tabs>
                <w:tab w:val="left" w:pos="123"/>
                <w:tab w:val="left" w:pos="567"/>
              </w:tabs>
              <w:spacing w:line="320" w:lineRule="exact"/>
              <w:ind w:left="17" w:hanging="74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0B1B1D" w:rsidRPr="00922922" w14:paraId="6AED0225" w14:textId="77777777" w:rsidTr="009E434C">
        <w:trPr>
          <w:cantSplit/>
          <w:trHeight w:val="20"/>
        </w:trPr>
        <w:tc>
          <w:tcPr>
            <w:tcW w:w="3456" w:type="dxa"/>
          </w:tcPr>
          <w:p w14:paraId="28EA91A7" w14:textId="77777777" w:rsidR="003C4A14" w:rsidRPr="00922922" w:rsidRDefault="003C4A14" w:rsidP="00670B66">
            <w:pPr>
              <w:tabs>
                <w:tab w:val="left" w:pos="300"/>
                <w:tab w:val="left" w:pos="872"/>
              </w:tabs>
              <w:spacing w:line="320" w:lineRule="exact"/>
              <w:ind w:left="283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E28E68" w14:textId="1E744F69" w:rsidR="003C4A14" w:rsidRPr="00922922" w:rsidRDefault="007952F5" w:rsidP="006C75E5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470,559</w:t>
            </w:r>
            <w:r w:rsidR="005C720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34" w:type="dxa"/>
            <w:vAlign w:val="bottom"/>
          </w:tcPr>
          <w:p w14:paraId="137E0459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47998A1" w14:textId="6CBA3AF6" w:rsidR="003C4A14" w:rsidRPr="00922922" w:rsidRDefault="003C4A14" w:rsidP="00670B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 w:hint="cs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7E15193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A033C43" w14:textId="6E70BD77" w:rsidR="003C4A14" w:rsidRPr="00922922" w:rsidRDefault="00927F47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297,068.20</w:t>
            </w:r>
          </w:p>
        </w:tc>
        <w:tc>
          <w:tcPr>
            <w:tcW w:w="134" w:type="dxa"/>
            <w:vAlign w:val="bottom"/>
          </w:tcPr>
          <w:p w14:paraId="392B913C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76F7BCB" w14:textId="40B090C9" w:rsidR="003C4A14" w:rsidRPr="00922922" w:rsidRDefault="003C4A14" w:rsidP="00670B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 w:hint="cs"/>
                <w:sz w:val="24"/>
                <w:szCs w:val="24"/>
              </w:rPr>
              <w:t>-</w:t>
            </w:r>
          </w:p>
        </w:tc>
      </w:tr>
      <w:tr w:rsidR="00727776" w:rsidRPr="00922922" w14:paraId="0C100011" w14:textId="77777777" w:rsidTr="009E434C">
        <w:trPr>
          <w:cantSplit/>
          <w:trHeight w:val="20"/>
        </w:trPr>
        <w:tc>
          <w:tcPr>
            <w:tcW w:w="3456" w:type="dxa"/>
          </w:tcPr>
          <w:p w14:paraId="217838C2" w14:textId="77777777" w:rsidR="003C4A14" w:rsidRPr="005C7208" w:rsidRDefault="003C4A14" w:rsidP="00670B66">
            <w:pPr>
              <w:tabs>
                <w:tab w:val="left" w:pos="1130"/>
              </w:tabs>
              <w:spacing w:line="32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2632EF" w14:textId="68190297" w:rsidR="003C4A14" w:rsidRPr="00922922" w:rsidRDefault="007952F5" w:rsidP="006C75E5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470,559</w:t>
            </w:r>
            <w:r w:rsidR="005C720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34" w:type="dxa"/>
            <w:vAlign w:val="bottom"/>
          </w:tcPr>
          <w:p w14:paraId="007CC71B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EF06D6" w14:textId="02EC933D" w:rsidR="003C4A14" w:rsidRPr="00922922" w:rsidRDefault="003C4A14" w:rsidP="00670B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 w:hint="cs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5E62A24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EB89AF" w14:textId="2C49F114" w:rsidR="003C4A14" w:rsidRPr="00922922" w:rsidRDefault="00927F47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297,068.20</w:t>
            </w:r>
          </w:p>
        </w:tc>
        <w:tc>
          <w:tcPr>
            <w:tcW w:w="134" w:type="dxa"/>
            <w:vAlign w:val="bottom"/>
          </w:tcPr>
          <w:p w14:paraId="6C0DD9E9" w14:textId="77777777" w:rsidR="003C4A14" w:rsidRPr="00922922" w:rsidRDefault="003C4A14" w:rsidP="00670B66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6DA997" w14:textId="6CF00F98" w:rsidR="003C4A14" w:rsidRPr="00922922" w:rsidRDefault="003C4A14" w:rsidP="00670B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 w:hint="cs"/>
                <w:sz w:val="24"/>
                <w:szCs w:val="24"/>
              </w:rPr>
              <w:t>-</w:t>
            </w:r>
          </w:p>
        </w:tc>
      </w:tr>
    </w:tbl>
    <w:p w14:paraId="34FD3424" w14:textId="7031A49D" w:rsidR="00727776" w:rsidRDefault="00727776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B850E47" w14:textId="7A817B5A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466296D" w14:textId="6E500CA4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1001EBD0" w14:textId="34C04455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4F0A4C71" w14:textId="5923638A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DAE92D4" w14:textId="6D43A5DB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73EB067" w14:textId="1B024459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4104D782" w14:textId="77777777" w:rsidR="006C75E5" w:rsidRDefault="006C75E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D124A65" w14:textId="10856DEF" w:rsidR="003C4A14" w:rsidRPr="00922922" w:rsidRDefault="00410470" w:rsidP="00F32027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21</w:t>
      </w:r>
      <w:r w:rsidR="003C4A14" w:rsidRPr="00922922">
        <w:rPr>
          <w:rFonts w:ascii="Angsana New" w:hAnsi="Angsana New"/>
          <w:sz w:val="32"/>
          <w:szCs w:val="32"/>
        </w:rPr>
        <w:t>.2</w:t>
      </w:r>
      <w:r w:rsidR="003C4A14" w:rsidRPr="00922922">
        <w:rPr>
          <w:rFonts w:ascii="Angsana New" w:hAnsi="Angsana New"/>
          <w:sz w:val="32"/>
          <w:szCs w:val="32"/>
        </w:rPr>
        <w:tab/>
      </w:r>
      <w:r w:rsidR="003C4A14" w:rsidRPr="00922922">
        <w:rPr>
          <w:rFonts w:ascii="Angsana New" w:hAnsi="Angsana New"/>
          <w:sz w:val="32"/>
          <w:szCs w:val="32"/>
        </w:rPr>
        <w:tab/>
      </w:r>
      <w:r w:rsidR="003C4A14" w:rsidRPr="005C7208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3C4A14" w:rsidRPr="00922922">
        <w:rPr>
          <w:rFonts w:ascii="Angsana New" w:hAnsi="Angsana New"/>
          <w:sz w:val="32"/>
          <w:szCs w:val="32"/>
        </w:rPr>
        <w:t xml:space="preserve"> 31 </w:t>
      </w:r>
      <w:r w:rsidR="003C4A14" w:rsidRPr="005C72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4A14" w:rsidRPr="00922922">
        <w:rPr>
          <w:rFonts w:ascii="Angsana New" w:hAnsi="Angsana New"/>
          <w:sz w:val="32"/>
          <w:szCs w:val="32"/>
        </w:rPr>
        <w:t>2565</w:t>
      </w:r>
      <w:r w:rsidR="003C4A14" w:rsidRPr="005C7208">
        <w:rPr>
          <w:rFonts w:ascii="Angsana New" w:hAnsi="Angsana New"/>
          <w:sz w:val="32"/>
          <w:szCs w:val="32"/>
          <w:cs/>
        </w:rPr>
        <w:t xml:space="preserve"> และ</w:t>
      </w:r>
      <w:r w:rsidR="003C4A14" w:rsidRPr="00922922">
        <w:rPr>
          <w:rFonts w:ascii="Angsana New" w:hAnsi="Angsana New"/>
          <w:sz w:val="32"/>
          <w:szCs w:val="32"/>
        </w:rPr>
        <w:t xml:space="preserve"> 2564</w:t>
      </w:r>
      <w:r w:rsidR="003C4A14" w:rsidRPr="005C720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0B1B1D" w:rsidRPr="00922922" w14:paraId="19E1AC61" w14:textId="77777777" w:rsidTr="00390DDB">
        <w:trPr>
          <w:cantSplit/>
        </w:trPr>
        <w:tc>
          <w:tcPr>
            <w:tcW w:w="3515" w:type="dxa"/>
          </w:tcPr>
          <w:p w14:paraId="41BD01AC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0AF5FC6E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B1B1D" w:rsidRPr="00922922" w14:paraId="1889FFB7" w14:textId="77777777" w:rsidTr="00390DDB">
        <w:trPr>
          <w:cantSplit/>
        </w:trPr>
        <w:tc>
          <w:tcPr>
            <w:tcW w:w="3515" w:type="dxa"/>
          </w:tcPr>
          <w:p w14:paraId="019EC35C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B943CA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86A6C08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BF576F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B1D" w:rsidRPr="00922922" w14:paraId="4CFB9024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123C06A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994712" w14:textId="5B05718B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A486FF5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FBD6F6" w14:textId="5F3F4FF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3723D62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0A9C446" w14:textId="7FC253E3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DB8BF1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948693" w14:textId="0CEB305F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B1B1D" w:rsidRPr="00922922" w14:paraId="3B18830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9D58DA4" w14:textId="06FAA22E" w:rsidR="003C4A14" w:rsidRPr="00922922" w:rsidRDefault="003C4A14" w:rsidP="007734F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A7C13E" w14:textId="6DFFDEC9" w:rsidR="003C4A14" w:rsidRPr="00922922" w:rsidRDefault="00A91263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11,073,330.26</w:t>
            </w:r>
          </w:p>
        </w:tc>
        <w:tc>
          <w:tcPr>
            <w:tcW w:w="134" w:type="dxa"/>
          </w:tcPr>
          <w:p w14:paraId="7EAD3A3E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A04ABE" w14:textId="5A2D01AD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126,456,040.93</w:t>
            </w:r>
          </w:p>
        </w:tc>
        <w:tc>
          <w:tcPr>
            <w:tcW w:w="134" w:type="dxa"/>
          </w:tcPr>
          <w:p w14:paraId="5E603C5B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2CF84707" w14:textId="679A5B60" w:rsidR="003C4A14" w:rsidRPr="00922922" w:rsidRDefault="00696DC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39,504,403.09</w:t>
            </w:r>
          </w:p>
        </w:tc>
        <w:tc>
          <w:tcPr>
            <w:tcW w:w="139" w:type="dxa"/>
          </w:tcPr>
          <w:p w14:paraId="4BC99476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514032" w14:textId="0CFE0286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56,902,455.26</w:t>
            </w:r>
          </w:p>
        </w:tc>
      </w:tr>
      <w:tr w:rsidR="000B1B1D" w:rsidRPr="00922922" w14:paraId="3365576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3667543F" w14:textId="77777777" w:rsidR="003C4A14" w:rsidRPr="005C7208" w:rsidRDefault="003C4A14" w:rsidP="007734F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อัตราภาษีที่ใช้ (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17D146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6DC442D8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453F33" w14:textId="0071A014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04963C35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9064F8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9" w:type="dxa"/>
          </w:tcPr>
          <w:p w14:paraId="487E3BE9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CD2DDE" w14:textId="0ABABF8C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0B1B1D" w:rsidRPr="00922922" w14:paraId="2DE1E09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1D77F6F" w14:textId="77777777" w:rsidR="003C4A14" w:rsidRPr="005C7208" w:rsidRDefault="003C4A14" w:rsidP="007734F5">
            <w:pPr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09DD0" w14:textId="4A920BFE" w:rsidR="003C4A14" w:rsidRPr="00922922" w:rsidRDefault="00363A7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2,214,666.05</w:t>
            </w:r>
          </w:p>
        </w:tc>
        <w:tc>
          <w:tcPr>
            <w:tcW w:w="134" w:type="dxa"/>
          </w:tcPr>
          <w:p w14:paraId="70F32241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7614D2" w14:textId="600A1B6B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25,291,208.19</w:t>
            </w:r>
          </w:p>
        </w:tc>
        <w:tc>
          <w:tcPr>
            <w:tcW w:w="134" w:type="dxa"/>
          </w:tcPr>
          <w:p w14:paraId="5F0983D8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B13E138" w14:textId="08EEF5BD" w:rsidR="003C4A14" w:rsidRPr="00922922" w:rsidRDefault="00696DC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7,900,880.62</w:t>
            </w:r>
          </w:p>
        </w:tc>
        <w:tc>
          <w:tcPr>
            <w:tcW w:w="139" w:type="dxa"/>
          </w:tcPr>
          <w:p w14:paraId="14B3DC77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1D80C5" w14:textId="412654ED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11,380,491.05</w:t>
            </w:r>
          </w:p>
        </w:tc>
      </w:tr>
      <w:tr w:rsidR="000B1B1D" w:rsidRPr="00922922" w14:paraId="2D895BF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D726862" w14:textId="77777777" w:rsidR="003C4A14" w:rsidRPr="00922922" w:rsidRDefault="003C4A14" w:rsidP="007734F5">
            <w:pPr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391B5BC8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99CDBE0" w14:textId="77777777" w:rsidR="003C4A14" w:rsidRPr="00922922" w:rsidRDefault="003C4A14" w:rsidP="00F320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1AC0082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C56C9" w14:textId="77777777" w:rsidR="003C4A14" w:rsidRPr="005C7208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14:paraId="4EBA5BDF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6367C8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 w:hanging="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914178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759E7E4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99984CC" w14:textId="77777777" w:rsidR="003C4A14" w:rsidRPr="005C7208" w:rsidRDefault="003C4A14" w:rsidP="00F32027">
            <w:pPr>
              <w:spacing w:line="320" w:lineRule="exact"/>
              <w:ind w:left="449" w:right="-198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ผลกระทบทางภาษี</w:t>
            </w:r>
            <w:r w:rsidRPr="005C7208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14:paraId="618841D3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232F0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379019F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4001D6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69336BF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A82C96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318E3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2EBE0852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C5E4985" w14:textId="77777777" w:rsidR="003C4A14" w:rsidRPr="005C7208" w:rsidRDefault="003C4A14" w:rsidP="00F32027">
            <w:pPr>
              <w:spacing w:line="32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8375F4A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4F69E7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49EC2D2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A4CE86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93DB85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D596C49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C06CF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167F509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B51F274" w14:textId="77777777" w:rsidR="003C4A14" w:rsidRPr="005C7208" w:rsidRDefault="003C4A14" w:rsidP="00F32027">
            <w:pPr>
              <w:spacing w:line="32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1CF1C9E" w14:textId="31814B70" w:rsidR="003C4A14" w:rsidRPr="00922922" w:rsidRDefault="00363A7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1,044,717.19</w:t>
            </w:r>
          </w:p>
        </w:tc>
        <w:tc>
          <w:tcPr>
            <w:tcW w:w="134" w:type="dxa"/>
            <w:vAlign w:val="bottom"/>
          </w:tcPr>
          <w:p w14:paraId="21899006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566F99E" w14:textId="4616BAF4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721,143.93</w:t>
            </w:r>
          </w:p>
        </w:tc>
        <w:tc>
          <w:tcPr>
            <w:tcW w:w="134" w:type="dxa"/>
            <w:vAlign w:val="bottom"/>
          </w:tcPr>
          <w:p w14:paraId="4A82E828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B11247E" w14:textId="24241EBF" w:rsidR="003C4A14" w:rsidRPr="00922922" w:rsidRDefault="00E12C46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244,383.38</w:t>
            </w:r>
          </w:p>
        </w:tc>
        <w:tc>
          <w:tcPr>
            <w:tcW w:w="139" w:type="dxa"/>
            <w:vAlign w:val="bottom"/>
          </w:tcPr>
          <w:p w14:paraId="7BB1C711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EDA73" w14:textId="4767B479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112,244.28</w:t>
            </w:r>
          </w:p>
        </w:tc>
      </w:tr>
      <w:tr w:rsidR="000B1B1D" w:rsidRPr="00922922" w14:paraId="7905AF73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D443AA1" w14:textId="77777777" w:rsidR="003C4A14" w:rsidRPr="005C7208" w:rsidRDefault="003C4A14" w:rsidP="00F32027">
            <w:pPr>
              <w:spacing w:line="320" w:lineRule="exact"/>
              <w:ind w:left="449" w:right="-56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ผลกระทบทาง</w:t>
            </w:r>
            <w:r w:rsidRPr="005C7208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2D89F0AE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E313E9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57F9D2C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D7E6B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A7BC1D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E89E72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34332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745B1A3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A28CA42" w14:textId="77777777" w:rsidR="003C4A14" w:rsidRPr="005C7208" w:rsidRDefault="003C4A14" w:rsidP="00F32027">
            <w:pPr>
              <w:spacing w:line="32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9E42D01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9F4FD7" w14:textId="77777777" w:rsidR="003C4A14" w:rsidRPr="00922922" w:rsidRDefault="003C4A14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7C6A1BA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37465E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5937BBC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5FEB13D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2581D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1B1D" w:rsidRPr="00922922" w14:paraId="060335E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608927B" w14:textId="77777777" w:rsidR="003C4A14" w:rsidRPr="005C7208" w:rsidRDefault="003C4A14" w:rsidP="00F32027">
            <w:pPr>
              <w:spacing w:line="32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1E85A03" w14:textId="1352CA69" w:rsidR="003C4A14" w:rsidRPr="00922922" w:rsidRDefault="00363A7F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(78,537.8</w:t>
            </w:r>
            <w:r w:rsidR="00464ABE" w:rsidRPr="009229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9D2236A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0DA5A34E" w14:textId="67044BD6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(142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</w:rPr>
              <w:t>881.02)</w:t>
            </w:r>
          </w:p>
        </w:tc>
        <w:tc>
          <w:tcPr>
            <w:tcW w:w="134" w:type="dxa"/>
            <w:shd w:val="clear" w:color="auto" w:fill="auto"/>
          </w:tcPr>
          <w:p w14:paraId="26769C50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F576CA6" w14:textId="3F2658E0" w:rsidR="003C4A14" w:rsidRPr="00922922" w:rsidRDefault="00E12C46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(78,537.83)</w:t>
            </w:r>
          </w:p>
        </w:tc>
        <w:tc>
          <w:tcPr>
            <w:tcW w:w="139" w:type="dxa"/>
          </w:tcPr>
          <w:p w14:paraId="47EFF000" w14:textId="77777777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705B7" w14:textId="7BBC9E3E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(142,881.02)</w:t>
            </w:r>
          </w:p>
        </w:tc>
      </w:tr>
      <w:tr w:rsidR="000B1B1D" w:rsidRPr="00922922" w14:paraId="4B56C1A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43741B2" w14:textId="77777777" w:rsidR="00390DDB" w:rsidRPr="00922922" w:rsidRDefault="00390DDB" w:rsidP="00F32027">
            <w:pPr>
              <w:spacing w:line="32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ขาดทุนทางภาษีที่ยังไม่ได้บันทึกสินทรัพย์</w:t>
            </w:r>
          </w:p>
          <w:p w14:paraId="16E029A6" w14:textId="77777777" w:rsidR="00390DDB" w:rsidRPr="005C7208" w:rsidRDefault="00390DDB" w:rsidP="00F32027">
            <w:pPr>
              <w:spacing w:line="32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F89062B" w14:textId="77777777" w:rsidR="00363A7F" w:rsidRPr="00922922" w:rsidRDefault="00363A7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39532" w14:textId="31292F00" w:rsidR="00363A7F" w:rsidRPr="005C7208" w:rsidRDefault="00363A7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726,371.7</w:t>
            </w:r>
            <w:r w:rsidR="00464ABE" w:rsidRPr="0092292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20F65BF" w14:textId="77777777" w:rsidR="00390DDB" w:rsidRPr="00922922" w:rsidRDefault="00390DDB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3192213" w14:textId="77777777" w:rsidR="006A7CC9" w:rsidRPr="00922922" w:rsidRDefault="006A7CC9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F2E45" w14:textId="0C7EAF56" w:rsidR="00390DDB" w:rsidRPr="00922922" w:rsidRDefault="006A7CC9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5EFDC2" w14:textId="77777777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F39DC83" w14:textId="108A4E10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59CD49AE" w14:textId="77777777" w:rsidR="00390DDB" w:rsidRPr="00922922" w:rsidRDefault="00390DDB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908BFA" w14:textId="0A66280C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1B1D" w:rsidRPr="00922922" w14:paraId="011A79DD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3B35978E" w14:textId="227D8D99" w:rsidR="00363A7F" w:rsidRPr="005C7208" w:rsidRDefault="00363A7F" w:rsidP="00F32027">
            <w:pPr>
              <w:spacing w:line="32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ขาดทุนสะสมใช้ไป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203FF0D" w14:textId="6BBFDB95" w:rsidR="00363A7F" w:rsidRPr="00922922" w:rsidRDefault="006A7CC9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(234,638.42)</w:t>
            </w:r>
          </w:p>
        </w:tc>
        <w:tc>
          <w:tcPr>
            <w:tcW w:w="134" w:type="dxa"/>
            <w:shd w:val="clear" w:color="auto" w:fill="auto"/>
          </w:tcPr>
          <w:p w14:paraId="3E5C4EBE" w14:textId="77777777" w:rsidR="00363A7F" w:rsidRPr="00922922" w:rsidRDefault="00363A7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645B1A0" w14:textId="5111C536" w:rsidR="00363A7F" w:rsidRPr="00922922" w:rsidRDefault="006A7CC9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(15,774,265.08)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BC48D3" w14:textId="77777777" w:rsidR="00363A7F" w:rsidRPr="00922922" w:rsidRDefault="00363A7F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442B0AD" w14:textId="2A4D33FE" w:rsidR="00363A7F" w:rsidRPr="00922922" w:rsidRDefault="00363A7F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1D80B783" w14:textId="77777777" w:rsidR="00363A7F" w:rsidRPr="00922922" w:rsidRDefault="00363A7F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0CEE2F" w14:textId="6ED05157" w:rsidR="00363A7F" w:rsidRPr="00922922" w:rsidRDefault="00363A7F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0B1B1D" w:rsidRPr="00922922" w14:paraId="1D42B54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A4FD040" w14:textId="77777777" w:rsidR="00390DDB" w:rsidRPr="005C7208" w:rsidRDefault="00390DDB" w:rsidP="007734F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F50403" w14:textId="66876343" w:rsidR="00390DDB" w:rsidRPr="00922922" w:rsidRDefault="006A7CC9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1,457,912.6</w:t>
            </w:r>
            <w:r w:rsidR="00464ABE" w:rsidRPr="0092292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CA7BBFC" w14:textId="77777777" w:rsidR="00390DDB" w:rsidRPr="00922922" w:rsidRDefault="00390DDB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E384AB" w14:textId="0CE94F9E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 xml:space="preserve"> (15,196,002.17)</w:t>
            </w:r>
          </w:p>
        </w:tc>
        <w:tc>
          <w:tcPr>
            <w:tcW w:w="134" w:type="dxa"/>
          </w:tcPr>
          <w:p w14:paraId="086570F6" w14:textId="77777777" w:rsidR="00390DDB" w:rsidRPr="00922922" w:rsidRDefault="00390DDB" w:rsidP="00F32027">
            <w:pPr>
              <w:tabs>
                <w:tab w:val="left" w:pos="3600"/>
                <w:tab w:val="left" w:pos="4500"/>
              </w:tabs>
              <w:spacing w:line="32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6AB42DE" w14:textId="344F2DD9" w:rsidR="00390DDB" w:rsidRPr="00922922" w:rsidRDefault="00390DDB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165,845.55</w:t>
            </w:r>
          </w:p>
        </w:tc>
        <w:tc>
          <w:tcPr>
            <w:tcW w:w="139" w:type="dxa"/>
          </w:tcPr>
          <w:p w14:paraId="63310CA6" w14:textId="77777777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BF1983" w14:textId="02A11E95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30,636.74</w:t>
            </w:r>
            <w:r w:rsidRPr="00922922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</w:tr>
      <w:tr w:rsidR="00390DDB" w:rsidRPr="00922922" w14:paraId="05640A17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331DE15" w14:textId="77777777" w:rsidR="00390DDB" w:rsidRPr="005C7208" w:rsidRDefault="00390DDB" w:rsidP="007734F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218B51" w14:textId="2A6B26DC" w:rsidR="00390DDB" w:rsidRPr="00922922" w:rsidRDefault="006A7CC9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3,672,578.73</w:t>
            </w:r>
          </w:p>
        </w:tc>
        <w:tc>
          <w:tcPr>
            <w:tcW w:w="134" w:type="dxa"/>
          </w:tcPr>
          <w:p w14:paraId="60EA8B66" w14:textId="77777777" w:rsidR="00390DDB" w:rsidRPr="00922922" w:rsidRDefault="00390DDB" w:rsidP="00F32027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F2B441" w14:textId="30DF6D48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 xml:space="preserve"> 10,095,206.02 </w:t>
            </w:r>
          </w:p>
        </w:tc>
        <w:tc>
          <w:tcPr>
            <w:tcW w:w="134" w:type="dxa"/>
          </w:tcPr>
          <w:p w14:paraId="19F9E02E" w14:textId="77777777" w:rsidR="00390DDB" w:rsidRPr="00922922" w:rsidRDefault="00390DDB" w:rsidP="00F32027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21A11E4" w14:textId="3BC88728" w:rsidR="00390DDB" w:rsidRPr="00922922" w:rsidRDefault="00390DDB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8,066,726.17</w:t>
            </w:r>
          </w:p>
        </w:tc>
        <w:tc>
          <w:tcPr>
            <w:tcW w:w="139" w:type="dxa"/>
          </w:tcPr>
          <w:p w14:paraId="5D2D0EC0" w14:textId="77777777" w:rsidR="00390DDB" w:rsidRPr="00922922" w:rsidRDefault="00390DDB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9BBB10" w14:textId="11F26971" w:rsidR="00390DDB" w:rsidRPr="00922922" w:rsidRDefault="00390DDB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11,349,854.31</w:t>
            </w:r>
          </w:p>
        </w:tc>
      </w:tr>
    </w:tbl>
    <w:p w14:paraId="634D9E59" w14:textId="4606322F" w:rsidR="003C4A14" w:rsidRPr="00922922" w:rsidRDefault="003C4A14" w:rsidP="0095612C">
      <w:pPr>
        <w:pStyle w:val="BodyTextIndent"/>
        <w:tabs>
          <w:tab w:val="left" w:pos="284"/>
          <w:tab w:val="left" w:pos="993"/>
        </w:tabs>
        <w:spacing w:after="0" w:line="2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3C0B9EA" w14:textId="0734FF77" w:rsidR="003C4A14" w:rsidRPr="00922922" w:rsidRDefault="00410470" w:rsidP="003C4A14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3C4A14" w:rsidRPr="00922922">
        <w:rPr>
          <w:rFonts w:ascii="Angsana New" w:hAnsi="Angsana New"/>
          <w:sz w:val="32"/>
          <w:szCs w:val="32"/>
        </w:rPr>
        <w:t>.3</w:t>
      </w:r>
      <w:r w:rsidR="003C4A14" w:rsidRPr="00922922">
        <w:rPr>
          <w:rFonts w:ascii="Angsana New" w:hAnsi="Angsana New"/>
          <w:sz w:val="32"/>
          <w:szCs w:val="32"/>
        </w:rPr>
        <w:tab/>
      </w:r>
      <w:r w:rsidR="003C4A14" w:rsidRPr="00922922">
        <w:rPr>
          <w:rFonts w:ascii="Angsana New" w:hAnsi="Angsana New"/>
          <w:sz w:val="32"/>
          <w:szCs w:val="32"/>
        </w:rPr>
        <w:tab/>
      </w:r>
      <w:r w:rsidR="003C4A14" w:rsidRPr="005C7208">
        <w:rPr>
          <w:rFonts w:ascii="Angsana New" w:hAnsi="Angsana New"/>
          <w:spacing w:val="-4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3C4A14" w:rsidRPr="00922922">
        <w:rPr>
          <w:rFonts w:ascii="Angsana New" w:hAnsi="Angsana New"/>
          <w:spacing w:val="-4"/>
          <w:sz w:val="32"/>
          <w:szCs w:val="32"/>
        </w:rPr>
        <w:t xml:space="preserve"> 31 </w:t>
      </w:r>
      <w:r w:rsidR="003C4A14" w:rsidRPr="005C7208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3C4A14" w:rsidRPr="00922922">
        <w:rPr>
          <w:rFonts w:ascii="Angsana New" w:hAnsi="Angsana New"/>
          <w:spacing w:val="-4"/>
          <w:sz w:val="32"/>
          <w:szCs w:val="32"/>
        </w:rPr>
        <w:t xml:space="preserve"> 2565</w:t>
      </w:r>
      <w:r w:rsidR="003C4A14" w:rsidRPr="005C7208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3C4A14" w:rsidRPr="00922922">
        <w:rPr>
          <w:rFonts w:ascii="Angsana New" w:hAnsi="Angsana New"/>
          <w:spacing w:val="-4"/>
          <w:sz w:val="32"/>
          <w:szCs w:val="32"/>
        </w:rPr>
        <w:t xml:space="preserve"> 2564</w:t>
      </w:r>
      <w:r w:rsidR="003C4A14" w:rsidRPr="005C7208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34"/>
        <w:gridCol w:w="858"/>
        <w:gridCol w:w="138"/>
        <w:gridCol w:w="1180"/>
        <w:gridCol w:w="134"/>
        <w:gridCol w:w="883"/>
      </w:tblGrid>
      <w:tr w:rsidR="000B1B1D" w:rsidRPr="00922922" w14:paraId="49B7FB2E" w14:textId="77777777" w:rsidTr="009E434C">
        <w:trPr>
          <w:cantSplit/>
        </w:trPr>
        <w:tc>
          <w:tcPr>
            <w:tcW w:w="3912" w:type="dxa"/>
          </w:tcPr>
          <w:p w14:paraId="03A909F9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14:paraId="06F03F45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B1B1D" w:rsidRPr="00922922" w14:paraId="674283A9" w14:textId="77777777" w:rsidTr="009E434C">
        <w:trPr>
          <w:cantSplit/>
        </w:trPr>
        <w:tc>
          <w:tcPr>
            <w:tcW w:w="3912" w:type="dxa"/>
          </w:tcPr>
          <w:p w14:paraId="322BE7A2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61F61C" w14:textId="53C84DBA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1E2B7C39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494757" w14:textId="23B9F271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B1B1D" w:rsidRPr="00922922" w14:paraId="6FDDEBCC" w14:textId="77777777" w:rsidTr="009E434C">
        <w:trPr>
          <w:cantSplit/>
        </w:trPr>
        <w:tc>
          <w:tcPr>
            <w:tcW w:w="3912" w:type="dxa"/>
          </w:tcPr>
          <w:p w14:paraId="7DC1C6ED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F97ED1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3782D033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</w:tcPr>
          <w:p w14:paraId="3079F7D0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24C4BF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679CB996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0288A668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4F64A15F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628F9F31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AF7F0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14:paraId="7D66838E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60D1E8D4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B1B1D" w:rsidRPr="00922922" w14:paraId="30AA52CD" w14:textId="77777777" w:rsidTr="009E434C">
        <w:trPr>
          <w:cantSplit/>
        </w:trPr>
        <w:tc>
          <w:tcPr>
            <w:tcW w:w="3912" w:type="dxa"/>
          </w:tcPr>
          <w:p w14:paraId="2FABE8B2" w14:textId="271DEE26" w:rsidR="003C4A14" w:rsidRPr="00922922" w:rsidRDefault="003C4A14" w:rsidP="007734F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ACA9B" w14:textId="7138F7A0" w:rsidR="003C4A14" w:rsidRPr="00922922" w:rsidRDefault="00FD2DB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11,073,330.26</w:t>
            </w:r>
          </w:p>
        </w:tc>
        <w:tc>
          <w:tcPr>
            <w:tcW w:w="134" w:type="dxa"/>
          </w:tcPr>
          <w:p w14:paraId="460B8343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14:paraId="42B76AFF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1908152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FBDE19B" w14:textId="222E8704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126,456,040.93</w:t>
            </w:r>
          </w:p>
        </w:tc>
        <w:tc>
          <w:tcPr>
            <w:tcW w:w="134" w:type="dxa"/>
          </w:tcPr>
          <w:p w14:paraId="6284E7B3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14:paraId="1FB9A98D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1B1D" w:rsidRPr="00922922" w14:paraId="0C105C58" w14:textId="77777777" w:rsidTr="009E434C">
        <w:trPr>
          <w:cantSplit/>
        </w:trPr>
        <w:tc>
          <w:tcPr>
            <w:tcW w:w="3912" w:type="dxa"/>
          </w:tcPr>
          <w:p w14:paraId="11374E61" w14:textId="77777777" w:rsidR="003C4A14" w:rsidRPr="005C7208" w:rsidRDefault="003C4A14" w:rsidP="007734F5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11C692CB" w14:textId="6789A373" w:rsidR="003C4A14" w:rsidRPr="00922922" w:rsidRDefault="00FD2DB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2,214,666.05</w:t>
            </w:r>
          </w:p>
        </w:tc>
        <w:tc>
          <w:tcPr>
            <w:tcW w:w="134" w:type="dxa"/>
          </w:tcPr>
          <w:p w14:paraId="09FA2807" w14:textId="77777777" w:rsidR="003C4A14" w:rsidRPr="00922922" w:rsidRDefault="003C4A14" w:rsidP="00F32027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5CDE4372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55CE6160" w14:textId="77777777" w:rsidR="003C4A14" w:rsidRPr="00922922" w:rsidRDefault="003C4A14" w:rsidP="00F32027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97A8E78" w14:textId="53A7FE4D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25,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922922">
              <w:rPr>
                <w:rFonts w:asciiTheme="majorBidi" w:hAnsiTheme="majorBidi"/>
                <w:sz w:val="24"/>
                <w:szCs w:val="24"/>
              </w:rPr>
              <w:t>,208.19</w:t>
            </w:r>
          </w:p>
        </w:tc>
        <w:tc>
          <w:tcPr>
            <w:tcW w:w="134" w:type="dxa"/>
          </w:tcPr>
          <w:p w14:paraId="1DB86F55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14:paraId="4793CC45" w14:textId="6B71D01B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0B1B1D" w:rsidRPr="00922922" w14:paraId="3DA71B98" w14:textId="77777777" w:rsidTr="009E434C">
        <w:trPr>
          <w:cantSplit/>
        </w:trPr>
        <w:tc>
          <w:tcPr>
            <w:tcW w:w="3912" w:type="dxa"/>
          </w:tcPr>
          <w:p w14:paraId="6AB3574F" w14:textId="77777777" w:rsidR="003C4A14" w:rsidRPr="005C7208" w:rsidRDefault="003C4A14" w:rsidP="007734F5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7D296C81" w14:textId="103F7228" w:rsidR="003C4A14" w:rsidRPr="00922922" w:rsidRDefault="00FD2DB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1,457,912.68</w:t>
            </w:r>
          </w:p>
        </w:tc>
        <w:tc>
          <w:tcPr>
            <w:tcW w:w="134" w:type="dxa"/>
          </w:tcPr>
          <w:p w14:paraId="393485E7" w14:textId="77777777" w:rsidR="003C4A14" w:rsidRPr="00922922" w:rsidRDefault="003C4A14" w:rsidP="00F32027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2F01BE45" w14:textId="0D6C7E8A" w:rsidR="003C4A14" w:rsidRPr="00922922" w:rsidRDefault="00FD2DB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38" w:type="dxa"/>
          </w:tcPr>
          <w:p w14:paraId="70ED1E40" w14:textId="77777777" w:rsidR="003C4A14" w:rsidRPr="00922922" w:rsidRDefault="003C4A14" w:rsidP="00F32027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3AE7E80" w14:textId="4B42C9EC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 xml:space="preserve"> (15,196,002.17)</w:t>
            </w:r>
          </w:p>
        </w:tc>
        <w:tc>
          <w:tcPr>
            <w:tcW w:w="134" w:type="dxa"/>
          </w:tcPr>
          <w:p w14:paraId="6837DB13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14:paraId="41DC5B4B" w14:textId="0A661741" w:rsidR="003C4A14" w:rsidRPr="00922922" w:rsidRDefault="003C4A14" w:rsidP="00F32027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(12.02)</w:t>
            </w:r>
          </w:p>
        </w:tc>
      </w:tr>
      <w:tr w:rsidR="003C4A14" w:rsidRPr="00922922" w14:paraId="0B2FE245" w14:textId="77777777" w:rsidTr="009E434C">
        <w:trPr>
          <w:cantSplit/>
        </w:trPr>
        <w:tc>
          <w:tcPr>
            <w:tcW w:w="3912" w:type="dxa"/>
          </w:tcPr>
          <w:p w14:paraId="4EDA7DC5" w14:textId="77777777" w:rsidR="003C4A14" w:rsidRPr="005C7208" w:rsidRDefault="003C4A14" w:rsidP="007734F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17C975" w14:textId="70A0C76B" w:rsidR="003C4A14" w:rsidRPr="00922922" w:rsidRDefault="00FD2DB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3,672,578.73</w:t>
            </w:r>
          </w:p>
        </w:tc>
        <w:tc>
          <w:tcPr>
            <w:tcW w:w="134" w:type="dxa"/>
          </w:tcPr>
          <w:p w14:paraId="3E984DA5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left="-6" w:right="57" w:hanging="4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E778FF" w14:textId="4C12D630" w:rsidR="003C4A14" w:rsidRPr="00922922" w:rsidRDefault="00FD2DB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33.17</w:t>
            </w:r>
          </w:p>
        </w:tc>
        <w:tc>
          <w:tcPr>
            <w:tcW w:w="138" w:type="dxa"/>
          </w:tcPr>
          <w:p w14:paraId="1219C879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22C8AED" w14:textId="7F7AB285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10,095,206.02</w:t>
            </w:r>
          </w:p>
        </w:tc>
        <w:tc>
          <w:tcPr>
            <w:tcW w:w="134" w:type="dxa"/>
          </w:tcPr>
          <w:p w14:paraId="01DA45B9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left="-6" w:hanging="4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14:paraId="2DB17059" w14:textId="76EA1980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7.98</w:t>
            </w:r>
          </w:p>
        </w:tc>
      </w:tr>
    </w:tbl>
    <w:p w14:paraId="47081807" w14:textId="77777777" w:rsidR="003C4A14" w:rsidRPr="00922922" w:rsidRDefault="003C4A14" w:rsidP="00F32027">
      <w:pPr>
        <w:spacing w:line="280" w:lineRule="exact"/>
        <w:rPr>
          <w:sz w:val="24"/>
          <w:szCs w:val="24"/>
        </w:rPr>
      </w:pP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42"/>
        <w:gridCol w:w="850"/>
        <w:gridCol w:w="138"/>
        <w:gridCol w:w="1180"/>
        <w:gridCol w:w="154"/>
        <w:gridCol w:w="896"/>
      </w:tblGrid>
      <w:tr w:rsidR="000B1B1D" w:rsidRPr="00922922" w14:paraId="11AB3875" w14:textId="77777777" w:rsidTr="009E434C">
        <w:trPr>
          <w:cantSplit/>
          <w:trHeight w:val="20"/>
        </w:trPr>
        <w:tc>
          <w:tcPr>
            <w:tcW w:w="3912" w:type="dxa"/>
          </w:tcPr>
          <w:p w14:paraId="1C8EAFC5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sz w:val="24"/>
                <w:szCs w:val="24"/>
              </w:rPr>
              <w:br w:type="page"/>
            </w:r>
            <w:r w:rsidRPr="00922922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8F9C946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B1D" w:rsidRPr="00922922" w14:paraId="0BFE9500" w14:textId="77777777" w:rsidTr="009E434C">
        <w:trPr>
          <w:cantSplit/>
          <w:trHeight w:val="20"/>
        </w:trPr>
        <w:tc>
          <w:tcPr>
            <w:tcW w:w="3912" w:type="dxa"/>
          </w:tcPr>
          <w:p w14:paraId="70A1928E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803851" w14:textId="3FC25251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2EFD301A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B2386" w14:textId="5F0E73C4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B1B1D" w:rsidRPr="00922922" w14:paraId="4347EF01" w14:textId="77777777" w:rsidTr="009E434C">
        <w:trPr>
          <w:cantSplit/>
          <w:trHeight w:val="20"/>
        </w:trPr>
        <w:tc>
          <w:tcPr>
            <w:tcW w:w="3912" w:type="dxa"/>
          </w:tcPr>
          <w:p w14:paraId="40A6DD8B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8DEE58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4BFD7F6F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570E9A84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4AA7F2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5919E1A1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50F1BAD9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499FD1B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028FF2B1" w14:textId="77777777" w:rsidR="003C4A14" w:rsidRPr="005C7208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75E29C5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227550A0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09A2BD61" w14:textId="77777777" w:rsidR="003C4A14" w:rsidRPr="00922922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B1B1D" w:rsidRPr="00922922" w14:paraId="04D09222" w14:textId="77777777" w:rsidTr="009E434C">
        <w:trPr>
          <w:cantSplit/>
          <w:trHeight w:val="20"/>
        </w:trPr>
        <w:tc>
          <w:tcPr>
            <w:tcW w:w="3912" w:type="dxa"/>
          </w:tcPr>
          <w:p w14:paraId="39A8DF1E" w14:textId="77777777" w:rsidR="003C4A14" w:rsidRPr="00922922" w:rsidRDefault="003C4A14" w:rsidP="007734F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1E844F01" w14:textId="3C8DB68A" w:rsidR="003C4A14" w:rsidRPr="00922922" w:rsidRDefault="00E12C46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39,504,403.09</w:t>
            </w:r>
          </w:p>
        </w:tc>
        <w:tc>
          <w:tcPr>
            <w:tcW w:w="142" w:type="dxa"/>
          </w:tcPr>
          <w:p w14:paraId="54D78951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BBBCBDA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E886BD3" w14:textId="77777777" w:rsidR="003C4A14" w:rsidRPr="00922922" w:rsidRDefault="003C4A14" w:rsidP="00F32027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29D3A6B" w14:textId="1847D435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/>
                <w:sz w:val="24"/>
                <w:szCs w:val="24"/>
              </w:rPr>
              <w:t>56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</w:rPr>
              <w:t>902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2922">
              <w:rPr>
                <w:rFonts w:asciiTheme="majorBidi" w:hAnsiTheme="majorBidi"/>
                <w:sz w:val="24"/>
                <w:szCs w:val="24"/>
              </w:rPr>
              <w:t>455.26</w:t>
            </w:r>
          </w:p>
        </w:tc>
        <w:tc>
          <w:tcPr>
            <w:tcW w:w="154" w:type="dxa"/>
          </w:tcPr>
          <w:p w14:paraId="14D700A0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173FC761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1B1D" w:rsidRPr="00922922" w14:paraId="2DFA471D" w14:textId="77777777" w:rsidTr="009E434C">
        <w:trPr>
          <w:cantSplit/>
          <w:trHeight w:val="20"/>
        </w:trPr>
        <w:tc>
          <w:tcPr>
            <w:tcW w:w="3912" w:type="dxa"/>
          </w:tcPr>
          <w:p w14:paraId="5082D72D" w14:textId="77777777" w:rsidR="003C4A14" w:rsidRPr="005C7208" w:rsidRDefault="003C4A14" w:rsidP="007734F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4685B55C" w14:textId="3FCF3A99" w:rsidR="003C4A14" w:rsidRPr="00922922" w:rsidRDefault="00E12C46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7,900,880.62</w:t>
            </w:r>
          </w:p>
        </w:tc>
        <w:tc>
          <w:tcPr>
            <w:tcW w:w="142" w:type="dxa"/>
          </w:tcPr>
          <w:p w14:paraId="128B665D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8E2AC65" w14:textId="77777777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7AFC516A" w14:textId="77777777" w:rsidR="003C4A14" w:rsidRPr="00922922" w:rsidRDefault="003C4A14" w:rsidP="00F32027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CCC4E96" w14:textId="486DC2A3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11,380,491.05</w:t>
            </w:r>
          </w:p>
        </w:tc>
        <w:tc>
          <w:tcPr>
            <w:tcW w:w="154" w:type="dxa"/>
          </w:tcPr>
          <w:p w14:paraId="04EFACBC" w14:textId="77777777" w:rsidR="003C4A14" w:rsidRPr="00922922" w:rsidRDefault="003C4A14" w:rsidP="00F32027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9C24C69" w14:textId="241DCCAD" w:rsidR="003C4A14" w:rsidRPr="00922922" w:rsidRDefault="003C4A14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0B1B1D" w:rsidRPr="00922922" w14:paraId="44B77D05" w14:textId="77777777" w:rsidTr="009E434C">
        <w:trPr>
          <w:cantSplit/>
          <w:trHeight w:val="20"/>
        </w:trPr>
        <w:tc>
          <w:tcPr>
            <w:tcW w:w="3912" w:type="dxa"/>
          </w:tcPr>
          <w:p w14:paraId="7586FDD2" w14:textId="77777777" w:rsidR="009E4647" w:rsidRPr="005C7208" w:rsidRDefault="009E4647" w:rsidP="007734F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56C45CC5" w14:textId="36D147F7" w:rsidR="009E4647" w:rsidRPr="00922922" w:rsidRDefault="009E464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165,845.55</w:t>
            </w:r>
          </w:p>
        </w:tc>
        <w:tc>
          <w:tcPr>
            <w:tcW w:w="142" w:type="dxa"/>
          </w:tcPr>
          <w:p w14:paraId="4627D898" w14:textId="77777777" w:rsidR="009E4647" w:rsidRPr="00922922" w:rsidRDefault="009E4647" w:rsidP="00F32027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1AD0FB2" w14:textId="16001B26" w:rsidR="009E4647" w:rsidRPr="00922922" w:rsidRDefault="009E464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0.42</w:t>
            </w:r>
          </w:p>
        </w:tc>
        <w:tc>
          <w:tcPr>
            <w:tcW w:w="138" w:type="dxa"/>
          </w:tcPr>
          <w:p w14:paraId="673FD649" w14:textId="77777777" w:rsidR="009E4647" w:rsidRPr="00922922" w:rsidRDefault="009E4647" w:rsidP="00F32027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170C9853" w14:textId="434A092B" w:rsidR="009E4647" w:rsidRPr="00922922" w:rsidRDefault="009E4647" w:rsidP="00F32027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(30,636.74)</w:t>
            </w:r>
          </w:p>
        </w:tc>
        <w:tc>
          <w:tcPr>
            <w:tcW w:w="154" w:type="dxa"/>
          </w:tcPr>
          <w:p w14:paraId="593C5E8D" w14:textId="77777777" w:rsidR="009E4647" w:rsidRPr="00922922" w:rsidRDefault="009E4647" w:rsidP="00F32027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7C041C1D" w14:textId="03BB0886" w:rsidR="009E4647" w:rsidRPr="00922922" w:rsidRDefault="009E4647" w:rsidP="00F32027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</w:tr>
      <w:tr w:rsidR="00727776" w:rsidRPr="00922922" w14:paraId="1BFA17FF" w14:textId="77777777" w:rsidTr="009E434C">
        <w:trPr>
          <w:cantSplit/>
          <w:trHeight w:val="20"/>
        </w:trPr>
        <w:tc>
          <w:tcPr>
            <w:tcW w:w="3912" w:type="dxa"/>
          </w:tcPr>
          <w:p w14:paraId="4E4405A7" w14:textId="77777777" w:rsidR="009E4647" w:rsidRPr="00922922" w:rsidRDefault="009E4647" w:rsidP="007734F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99B388" w14:textId="0A1630B7" w:rsidR="009E4647" w:rsidRPr="00922922" w:rsidRDefault="009E464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/>
                <w:sz w:val="24"/>
                <w:szCs w:val="24"/>
              </w:rPr>
              <w:t>8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C7208">
              <w:rPr>
                <w:rFonts w:asciiTheme="majorBidi" w:hAnsiTheme="majorBidi"/>
                <w:sz w:val="24"/>
                <w:szCs w:val="24"/>
              </w:rPr>
              <w:t>066</w:t>
            </w:r>
            <w:r w:rsidRPr="009229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C7208">
              <w:rPr>
                <w:rFonts w:asciiTheme="majorBidi" w:hAnsiTheme="majorBidi"/>
                <w:sz w:val="24"/>
                <w:szCs w:val="24"/>
              </w:rPr>
              <w:t>726.17</w:t>
            </w:r>
          </w:p>
        </w:tc>
        <w:tc>
          <w:tcPr>
            <w:tcW w:w="142" w:type="dxa"/>
          </w:tcPr>
          <w:p w14:paraId="7D893667" w14:textId="77777777" w:rsidR="009E4647" w:rsidRPr="00922922" w:rsidRDefault="009E4647" w:rsidP="00F32027">
            <w:pPr>
              <w:tabs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910FF" w14:textId="2A3026AF" w:rsidR="009E4647" w:rsidRPr="00922922" w:rsidRDefault="009E464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20.42</w:t>
            </w:r>
          </w:p>
        </w:tc>
        <w:tc>
          <w:tcPr>
            <w:tcW w:w="138" w:type="dxa"/>
          </w:tcPr>
          <w:p w14:paraId="550DB89D" w14:textId="77777777" w:rsidR="009E4647" w:rsidRPr="00922922" w:rsidRDefault="009E4647" w:rsidP="00F32027">
            <w:pPr>
              <w:tabs>
                <w:tab w:val="left" w:pos="567"/>
              </w:tabs>
              <w:spacing w:line="300" w:lineRule="exact"/>
              <w:ind w:left="-6" w:right="57" w:hanging="44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A703ECC" w14:textId="504FAA7A" w:rsidR="009E4647" w:rsidRPr="00922922" w:rsidRDefault="009E464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11,349,854.31</w:t>
            </w:r>
          </w:p>
        </w:tc>
        <w:tc>
          <w:tcPr>
            <w:tcW w:w="154" w:type="dxa"/>
          </w:tcPr>
          <w:p w14:paraId="0F25D0D5" w14:textId="77777777" w:rsidR="009E4647" w:rsidRPr="00922922" w:rsidRDefault="009E4647" w:rsidP="00F32027">
            <w:pPr>
              <w:tabs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38C9421D" w14:textId="49268E72" w:rsidR="009E4647" w:rsidRPr="00922922" w:rsidRDefault="009E4647" w:rsidP="00F3202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2922">
              <w:rPr>
                <w:rFonts w:asciiTheme="majorBidi" w:hAnsiTheme="majorBidi" w:cstheme="majorBidi"/>
                <w:sz w:val="24"/>
                <w:szCs w:val="24"/>
              </w:rPr>
              <w:t>19.95</w:t>
            </w:r>
          </w:p>
        </w:tc>
      </w:tr>
    </w:tbl>
    <w:p w14:paraId="0D059F6D" w14:textId="18E13427" w:rsidR="004A3A68" w:rsidRPr="00922922" w:rsidRDefault="00410470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4A3A68" w:rsidRPr="00922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92292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BC1C5C8" w14:textId="6E66D992" w:rsidR="001064A6" w:rsidRPr="00922922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  <w:cs/>
        </w:rPr>
        <w:t>กำไ</w:t>
      </w:r>
      <w:r w:rsidR="003B1873" w:rsidRPr="0092292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22922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3B1873" w:rsidRPr="009229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0698D" w:rsidRPr="00922922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922922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3B1873" w:rsidRPr="00922922">
        <w:rPr>
          <w:rFonts w:asciiTheme="majorBidi" w:hAnsiTheme="majorBidi" w:cstheme="majorBidi" w:hint="cs"/>
          <w:sz w:val="32"/>
          <w:szCs w:val="32"/>
          <w:cs/>
        </w:rPr>
        <w:t>ปี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77"/>
        <w:gridCol w:w="134"/>
        <w:gridCol w:w="1079"/>
        <w:gridCol w:w="134"/>
        <w:gridCol w:w="1077"/>
        <w:gridCol w:w="134"/>
        <w:gridCol w:w="1079"/>
      </w:tblGrid>
      <w:tr w:rsidR="000B1B1D" w:rsidRPr="00727776" w14:paraId="40332A42" w14:textId="77777777" w:rsidTr="00495177">
        <w:trPr>
          <w:cantSplit/>
        </w:trPr>
        <w:tc>
          <w:tcPr>
            <w:tcW w:w="3685" w:type="dxa"/>
          </w:tcPr>
          <w:p w14:paraId="05ECAC35" w14:textId="77777777" w:rsidR="003C4A14" w:rsidRPr="00727776" w:rsidRDefault="003C4A14" w:rsidP="009E43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63971603" w14:textId="77777777" w:rsidR="003C4A14" w:rsidRPr="00727776" w:rsidRDefault="003C4A14" w:rsidP="009E43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6346A1A" w14:textId="77777777" w:rsidR="003C4A14" w:rsidRPr="00727776" w:rsidRDefault="003C4A14" w:rsidP="009E43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13D72856" w14:textId="77777777" w:rsidR="003C4A14" w:rsidRPr="00727776" w:rsidRDefault="003C4A14" w:rsidP="009E43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B1D" w:rsidRPr="00727776" w14:paraId="4E136D1A" w14:textId="77777777" w:rsidTr="00495177">
        <w:trPr>
          <w:cantSplit/>
        </w:trPr>
        <w:tc>
          <w:tcPr>
            <w:tcW w:w="3685" w:type="dxa"/>
          </w:tcPr>
          <w:p w14:paraId="05E8F69A" w14:textId="77777777" w:rsidR="003C4A14" w:rsidRPr="005C7208" w:rsidRDefault="003C4A14" w:rsidP="003C4A1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5493681" w14:textId="76936918" w:rsidR="003C4A14" w:rsidRPr="00727776" w:rsidRDefault="003C4A14" w:rsidP="003C4A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BCD46B" w14:textId="77777777" w:rsidR="003C4A14" w:rsidRPr="00727776" w:rsidRDefault="003C4A14" w:rsidP="003C4A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0B2DF9BF" w14:textId="1D2153EE" w:rsidR="003C4A14" w:rsidRPr="00727776" w:rsidRDefault="003C4A14" w:rsidP="003C4A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7DD2C503" w14:textId="77777777" w:rsidR="003C4A14" w:rsidRPr="005C7208" w:rsidRDefault="003C4A14" w:rsidP="003C4A1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9DCFFE0" w14:textId="2AD36673" w:rsidR="003C4A14" w:rsidRPr="00727776" w:rsidRDefault="003C4A14" w:rsidP="003C4A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50EA8C" w14:textId="77777777" w:rsidR="003C4A14" w:rsidRPr="00727776" w:rsidRDefault="003C4A14" w:rsidP="003C4A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1142E337" w14:textId="70E9AE06" w:rsidR="003C4A14" w:rsidRPr="00727776" w:rsidRDefault="003C4A14" w:rsidP="003C4A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B1B1D" w:rsidRPr="00727776" w14:paraId="64A05347" w14:textId="77777777" w:rsidTr="00495177">
        <w:trPr>
          <w:cantSplit/>
        </w:trPr>
        <w:tc>
          <w:tcPr>
            <w:tcW w:w="3685" w:type="dxa"/>
          </w:tcPr>
          <w:p w14:paraId="5A4D5A28" w14:textId="29FBA95E" w:rsidR="003C4A14" w:rsidRPr="005C7208" w:rsidRDefault="003C4A14" w:rsidP="003C4A14">
            <w:pPr>
              <w:tabs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48896F5" w14:textId="6739B973" w:rsidR="003C4A14" w:rsidRPr="00727776" w:rsidRDefault="000652F5" w:rsidP="003C4A14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7,440,912.16</w:t>
            </w:r>
          </w:p>
        </w:tc>
        <w:tc>
          <w:tcPr>
            <w:tcW w:w="134" w:type="dxa"/>
            <w:vAlign w:val="bottom"/>
          </w:tcPr>
          <w:p w14:paraId="67141A74" w14:textId="77777777" w:rsidR="003C4A14" w:rsidRPr="00727776" w:rsidRDefault="003C4A14" w:rsidP="003C4A14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0947D219" w14:textId="0FF35D82" w:rsidR="003C4A14" w:rsidRPr="00727776" w:rsidRDefault="003C4A14" w:rsidP="003C4A14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86,836,833.96</w:t>
            </w:r>
          </w:p>
        </w:tc>
        <w:tc>
          <w:tcPr>
            <w:tcW w:w="134" w:type="dxa"/>
            <w:vAlign w:val="bottom"/>
          </w:tcPr>
          <w:p w14:paraId="2353C986" w14:textId="77777777" w:rsidR="003C4A14" w:rsidRPr="00727776" w:rsidRDefault="003C4A14" w:rsidP="003C4A14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6066D53F" w14:textId="23E287D7" w:rsidR="003C4A14" w:rsidRPr="00727776" w:rsidRDefault="00F70B76" w:rsidP="003C4A14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20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31</w:t>
            </w:r>
            <w:r w:rsidRPr="007277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C720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437</w:t>
            </w:r>
            <w:r w:rsidRPr="007277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C720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676.92</w:t>
            </w:r>
          </w:p>
        </w:tc>
        <w:tc>
          <w:tcPr>
            <w:tcW w:w="134" w:type="dxa"/>
            <w:vAlign w:val="bottom"/>
          </w:tcPr>
          <w:p w14:paraId="640FBB3C" w14:textId="77777777" w:rsidR="003C4A14" w:rsidRPr="00727776" w:rsidRDefault="003C4A14" w:rsidP="003C4A14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A8ED579" w14:textId="7DEB30F7" w:rsidR="003C4A14" w:rsidRPr="00727776" w:rsidRDefault="003C4A14" w:rsidP="003C4A14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45,552,600.95</w:t>
            </w:r>
          </w:p>
        </w:tc>
      </w:tr>
      <w:tr w:rsidR="000B1B1D" w:rsidRPr="00727776" w14:paraId="42A982F5" w14:textId="77777777" w:rsidTr="00495177">
        <w:trPr>
          <w:cantSplit/>
        </w:trPr>
        <w:tc>
          <w:tcPr>
            <w:tcW w:w="3685" w:type="dxa"/>
          </w:tcPr>
          <w:p w14:paraId="75A7C034" w14:textId="77777777" w:rsidR="00686B35" w:rsidRPr="005C7208" w:rsidRDefault="00686B35" w:rsidP="00686B35">
            <w:pPr>
              <w:spacing w:line="320" w:lineRule="exact"/>
              <w:ind w:right="-58" w:hanging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77" w:type="dxa"/>
          </w:tcPr>
          <w:p w14:paraId="3F857CEF" w14:textId="2A97A778" w:rsidR="00686B35" w:rsidRPr="00727776" w:rsidRDefault="000652F5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7F16A1FB" w14:textId="77777777" w:rsidR="00686B35" w:rsidRPr="00727776" w:rsidRDefault="00686B35" w:rsidP="00686B3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22510D20" w14:textId="546EC346" w:rsidR="00686B35" w:rsidRPr="00727776" w:rsidRDefault="00686B35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1A7150AE" w14:textId="77777777" w:rsidR="00686B35" w:rsidRPr="00727776" w:rsidRDefault="00686B35" w:rsidP="00686B3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0830E4B4" w14:textId="3709DD95" w:rsidR="00686B35" w:rsidRPr="00727776" w:rsidRDefault="00686B35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56C2776D" w14:textId="77777777" w:rsidR="00686B35" w:rsidRPr="00727776" w:rsidRDefault="00686B35" w:rsidP="00686B3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7D6C669D" w14:textId="39EBFDE1" w:rsidR="00686B35" w:rsidRPr="00727776" w:rsidRDefault="00686B35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</w:tr>
      <w:tr w:rsidR="00727776" w:rsidRPr="00727776" w14:paraId="2A81A7AA" w14:textId="77777777" w:rsidTr="00495177">
        <w:trPr>
          <w:cantSplit/>
          <w:trHeight w:val="63"/>
        </w:trPr>
        <w:tc>
          <w:tcPr>
            <w:tcW w:w="3685" w:type="dxa"/>
          </w:tcPr>
          <w:p w14:paraId="7C11B676" w14:textId="37D9C684" w:rsidR="00686B35" w:rsidRPr="005C7208" w:rsidRDefault="00686B35" w:rsidP="00686B35">
            <w:pPr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5C720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5C720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4E91B551" w14:textId="5C7B78C5" w:rsidR="00686B35" w:rsidRPr="00727776" w:rsidRDefault="000652F5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0.0176</w:t>
            </w:r>
          </w:p>
        </w:tc>
        <w:tc>
          <w:tcPr>
            <w:tcW w:w="134" w:type="dxa"/>
          </w:tcPr>
          <w:p w14:paraId="46E5C65B" w14:textId="77777777" w:rsidR="00686B35" w:rsidRPr="00727776" w:rsidRDefault="00686B35" w:rsidP="00686B3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77F77A68" w14:textId="77F0F8A8" w:rsidR="00686B35" w:rsidRPr="00727776" w:rsidRDefault="00686B35" w:rsidP="00B9679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0.2058</w:t>
            </w:r>
          </w:p>
        </w:tc>
        <w:tc>
          <w:tcPr>
            <w:tcW w:w="134" w:type="dxa"/>
          </w:tcPr>
          <w:p w14:paraId="6C1FD074" w14:textId="77777777" w:rsidR="00686B35" w:rsidRPr="00727776" w:rsidRDefault="00686B35" w:rsidP="00686B3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1B8CE8E8" w14:textId="1E6D886F" w:rsidR="00686B35" w:rsidRPr="00727776" w:rsidRDefault="00F70B76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20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0.0745</w:t>
            </w:r>
          </w:p>
        </w:tc>
        <w:tc>
          <w:tcPr>
            <w:tcW w:w="134" w:type="dxa"/>
          </w:tcPr>
          <w:p w14:paraId="07CFBC04" w14:textId="77777777" w:rsidR="00686B35" w:rsidRPr="00727776" w:rsidRDefault="00686B35" w:rsidP="00686B3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</w:tcPr>
          <w:p w14:paraId="476C8D9D" w14:textId="59368D80" w:rsidR="00686B35" w:rsidRPr="00727776" w:rsidRDefault="00686B35" w:rsidP="00686B3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77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0.1079</w:t>
            </w:r>
          </w:p>
        </w:tc>
      </w:tr>
    </w:tbl>
    <w:p w14:paraId="452632F3" w14:textId="77777777" w:rsidR="00E061A6" w:rsidRPr="00922922" w:rsidRDefault="00E061A6" w:rsidP="007734F5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657D6B31" w14:textId="2605A954" w:rsidR="00E061A6" w:rsidRPr="00922922" w:rsidRDefault="00410470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061A6" w:rsidRPr="00922922">
        <w:rPr>
          <w:rFonts w:ascii="Angsana New" w:hAnsi="Angsana New"/>
          <w:b/>
          <w:bCs/>
          <w:sz w:val="32"/>
          <w:szCs w:val="32"/>
        </w:rPr>
        <w:t>.</w:t>
      </w:r>
      <w:r w:rsidR="00E061A6" w:rsidRPr="00922922">
        <w:rPr>
          <w:rFonts w:ascii="Angsana New" w:hAnsi="Angsana New"/>
          <w:b/>
          <w:bCs/>
          <w:sz w:val="32"/>
          <w:szCs w:val="32"/>
        </w:rPr>
        <w:tab/>
      </w:r>
      <w:r w:rsidR="00E061A6" w:rsidRPr="005C720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7862B9E" w14:textId="77777777" w:rsidR="00E061A6" w:rsidRPr="00922922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114406B2" w14:textId="243D83C8" w:rsidR="00E061A6" w:rsidRPr="00922922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922922">
        <w:rPr>
          <w:rFonts w:ascii="Angsana New" w:hAnsi="Angsana New"/>
          <w:sz w:val="32"/>
          <w:szCs w:val="32"/>
        </w:rPr>
        <w:t xml:space="preserve"> 5 </w:t>
      </w:r>
      <w:r w:rsidRPr="005C7208">
        <w:rPr>
          <w:rFonts w:ascii="Angsana New" w:hAnsi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922922">
        <w:rPr>
          <w:rFonts w:ascii="Angsana New" w:hAnsi="Angsana New"/>
          <w:sz w:val="32"/>
          <w:szCs w:val="32"/>
        </w:rPr>
        <w:t xml:space="preserve"> 10 </w:t>
      </w:r>
      <w:r w:rsidRPr="005C7208">
        <w:rPr>
          <w:rFonts w:ascii="Angsana New" w:hAnsi="Angsana New"/>
          <w:sz w:val="32"/>
          <w:szCs w:val="32"/>
          <w:cs/>
        </w:rPr>
        <w:t>ของทุน</w:t>
      </w:r>
      <w:r w:rsidRPr="00922922">
        <w:rPr>
          <w:rFonts w:ascii="Angsana New" w:hAnsi="Angsana New"/>
          <w:sz w:val="32"/>
          <w:szCs w:val="32"/>
        </w:rPr>
        <w:br/>
      </w:r>
      <w:r w:rsidRPr="005C7208">
        <w:rPr>
          <w:rFonts w:ascii="Angsana New" w:hAnsi="Angsana New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14:paraId="66F55470" w14:textId="77777777" w:rsidR="00CA2DEA" w:rsidRPr="00922922" w:rsidRDefault="00CA2DEA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</w:p>
    <w:p w14:paraId="79C19A46" w14:textId="77777777" w:rsidR="00E061A6" w:rsidRPr="00922922" w:rsidRDefault="00E061A6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134877CD" w14:textId="71CC7382" w:rsidR="00E061A6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922922">
        <w:rPr>
          <w:rFonts w:ascii="Angsana New" w:hAnsi="Angsana New"/>
          <w:sz w:val="32"/>
          <w:szCs w:val="32"/>
        </w:rPr>
        <w:t xml:space="preserve">5 </w:t>
      </w:r>
      <w:r w:rsidRPr="005C7208">
        <w:rPr>
          <w:rFonts w:ascii="Angsana New" w:hAnsi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922922">
        <w:rPr>
          <w:rFonts w:ascii="Angsana New" w:hAnsi="Angsana New"/>
          <w:sz w:val="32"/>
          <w:szCs w:val="32"/>
        </w:rPr>
        <w:t xml:space="preserve">10 </w:t>
      </w:r>
      <w:r w:rsidRPr="005C7208">
        <w:rPr>
          <w:rFonts w:ascii="Angsana New" w:hAnsi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4B7847E6" w14:textId="77777777" w:rsidR="006C75E5" w:rsidRDefault="006C75E5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</w:p>
    <w:p w14:paraId="4DDA50E9" w14:textId="50B71791" w:rsidR="009D65A8" w:rsidRPr="005C7208" w:rsidRDefault="00410470" w:rsidP="0000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24.</w:t>
      </w:r>
      <w:r w:rsidR="009D65A8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65A8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4B5EC726" w14:textId="77777777" w:rsidR="009D65A8" w:rsidRPr="00922922" w:rsidRDefault="009D65A8" w:rsidP="0000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  <w:r w:rsidRPr="00922922">
        <w:rPr>
          <w:rFonts w:ascii="Angsana New" w:hAnsi="Angsana New"/>
          <w:spacing w:val="4"/>
          <w:sz w:val="32"/>
          <w:szCs w:val="32"/>
        </w:rPr>
        <w:tab/>
        <w:t xml:space="preserve">   </w:t>
      </w:r>
      <w:r w:rsidRPr="005C7208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922922">
        <w:rPr>
          <w:rFonts w:ascii="Angsana New" w:hAnsi="Angsana New"/>
          <w:spacing w:val="4"/>
          <w:sz w:val="32"/>
          <w:szCs w:val="32"/>
        </w:rPr>
        <w:t xml:space="preserve">28 </w:t>
      </w:r>
      <w:r w:rsidRPr="005C7208">
        <w:rPr>
          <w:rFonts w:ascii="Angsana New" w:hAnsi="Angsana New" w:hint="cs"/>
          <w:spacing w:val="4"/>
          <w:sz w:val="32"/>
          <w:szCs w:val="32"/>
          <w:cs/>
        </w:rPr>
        <w:t xml:space="preserve">เมษายน </w:t>
      </w:r>
      <w:r w:rsidRPr="00922922">
        <w:rPr>
          <w:rFonts w:ascii="Angsana New" w:hAnsi="Angsana New"/>
          <w:spacing w:val="4"/>
          <w:sz w:val="32"/>
          <w:szCs w:val="32"/>
        </w:rPr>
        <w:t>2565</w:t>
      </w:r>
      <w:r w:rsidRPr="005C7208">
        <w:rPr>
          <w:rFonts w:ascii="Angsana New" w:hAnsi="Angsana New" w:hint="cs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922922">
        <w:rPr>
          <w:rFonts w:ascii="Angsana New" w:hAnsi="Angsana New"/>
          <w:spacing w:val="4"/>
          <w:sz w:val="32"/>
          <w:szCs w:val="32"/>
        </w:rPr>
        <w:t>2565</w:t>
      </w:r>
      <w:r w:rsidRPr="005C7208">
        <w:rPr>
          <w:rFonts w:ascii="Angsana New" w:hAnsi="Angsana New" w:hint="cs"/>
          <w:spacing w:val="4"/>
          <w:sz w:val="32"/>
          <w:szCs w:val="32"/>
          <w:cs/>
        </w:rPr>
        <w:t xml:space="preserve"> ได้มีมติอนุมัติดังนี้</w:t>
      </w:r>
    </w:p>
    <w:p w14:paraId="0E0ACD35" w14:textId="5F588CFB" w:rsidR="009D65A8" w:rsidRPr="00922922" w:rsidRDefault="00410470" w:rsidP="00000DC3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</w:t>
      </w:r>
      <w:r w:rsidR="00D27BBE" w:rsidRPr="00922922">
        <w:rPr>
          <w:rFonts w:ascii="Angsana New" w:hAnsi="Angsana New"/>
          <w:sz w:val="32"/>
          <w:szCs w:val="32"/>
        </w:rPr>
        <w:t>1</w:t>
      </w:r>
      <w:r w:rsidR="00D27BBE" w:rsidRPr="00922922">
        <w:rPr>
          <w:rFonts w:ascii="Angsana New" w:hAnsi="Angsana New"/>
          <w:sz w:val="32"/>
          <w:szCs w:val="32"/>
        </w:rPr>
        <w:tab/>
      </w:r>
      <w:r w:rsidR="009D65A8" w:rsidRPr="005C7208">
        <w:rPr>
          <w:rFonts w:ascii="Angsana New" w:hAnsi="Angsana New"/>
          <w:sz w:val="32"/>
          <w:szCs w:val="32"/>
          <w:cs/>
        </w:rPr>
        <w:t>การเพิ่มทุนจดทะเบียน จากทุนจดทะเบียนเดิมจำนวน</w:t>
      </w:r>
      <w:r w:rsidR="009D65A8" w:rsidRPr="005C7208">
        <w:rPr>
          <w:rFonts w:ascii="Angsana New" w:hAnsi="Angsana New" w:hint="cs"/>
          <w:sz w:val="32"/>
          <w:szCs w:val="32"/>
          <w:cs/>
        </w:rPr>
        <w:t>เงิน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</w:t>
      </w:r>
      <w:r w:rsidR="009D65A8" w:rsidRPr="00922922">
        <w:rPr>
          <w:rFonts w:ascii="Angsana New" w:hAnsi="Angsana New"/>
          <w:sz w:val="32"/>
          <w:szCs w:val="32"/>
        </w:rPr>
        <w:t>211,000,050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</w:t>
      </w:r>
      <w:r w:rsidR="009D65A8" w:rsidRPr="005C7208">
        <w:rPr>
          <w:rFonts w:ascii="Angsana New" w:hAnsi="Angsana New" w:hint="cs"/>
          <w:sz w:val="32"/>
          <w:szCs w:val="32"/>
          <w:cs/>
        </w:rPr>
        <w:t>เงิน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</w:t>
      </w:r>
      <w:r w:rsidR="009D65A8" w:rsidRPr="00922922">
        <w:rPr>
          <w:rFonts w:ascii="Angsana New" w:hAnsi="Angsana New"/>
          <w:sz w:val="32"/>
          <w:szCs w:val="32"/>
        </w:rPr>
        <w:t>316,500,075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="009D65A8" w:rsidRPr="00922922">
        <w:rPr>
          <w:rFonts w:ascii="Angsana New" w:hAnsi="Angsana New"/>
          <w:sz w:val="32"/>
          <w:szCs w:val="32"/>
        </w:rPr>
        <w:t>211,000,050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หุ้น มูลค่าหุ้น</w:t>
      </w:r>
      <w:r w:rsidR="009D65A8" w:rsidRPr="005C7208">
        <w:rPr>
          <w:rFonts w:ascii="Angsana New" w:hAnsi="Angsana New"/>
          <w:sz w:val="32"/>
          <w:szCs w:val="32"/>
          <w:cs/>
        </w:rPr>
        <w:br/>
        <w:t xml:space="preserve">ที่ตราไว้หุ้นละ </w:t>
      </w:r>
      <w:r w:rsidR="009D65A8" w:rsidRPr="00922922">
        <w:rPr>
          <w:rFonts w:ascii="Angsana New" w:hAnsi="Angsana New"/>
          <w:sz w:val="32"/>
          <w:szCs w:val="32"/>
        </w:rPr>
        <w:t>0.50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บาท รวมทั้งสิ้น </w:t>
      </w:r>
      <w:r w:rsidR="009D65A8" w:rsidRPr="00922922">
        <w:rPr>
          <w:rFonts w:ascii="Angsana New" w:hAnsi="Angsana New"/>
          <w:sz w:val="32"/>
          <w:szCs w:val="32"/>
        </w:rPr>
        <w:t>105,500,025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 บาท เพื่อ</w:t>
      </w:r>
      <w:r w:rsidR="009D65A8" w:rsidRPr="005C7208">
        <w:rPr>
          <w:rFonts w:ascii="Angsana New" w:hAnsi="Angsana New" w:hint="cs"/>
          <w:sz w:val="32"/>
          <w:szCs w:val="32"/>
          <w:cs/>
        </w:rPr>
        <w:t>เป็นการรองรับการใช้สิทธิของใบสำคัญ</w:t>
      </w:r>
      <w:r w:rsidR="009D65A8"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แสดงสิทธิที่จะซื้อหุ้นสามัญของบริษัท ครั้งที่ </w:t>
      </w:r>
      <w:r w:rsidR="009D65A8" w:rsidRPr="00922922">
        <w:rPr>
          <w:rFonts w:ascii="Angsana New" w:hAnsi="Angsana New"/>
          <w:spacing w:val="-2"/>
          <w:sz w:val="32"/>
          <w:szCs w:val="32"/>
        </w:rPr>
        <w:t xml:space="preserve">2 (PPM-W2) </w:t>
      </w:r>
      <w:r w:rsidR="009D65A8" w:rsidRPr="005C7208">
        <w:rPr>
          <w:rFonts w:ascii="Angsana New" w:hAnsi="Angsana New" w:hint="cs"/>
          <w:spacing w:val="-2"/>
          <w:sz w:val="32"/>
          <w:szCs w:val="32"/>
          <w:cs/>
        </w:rPr>
        <w:t>ที่เสนอขายให้แก่ผู้ถือหุ้นเดิมตามสัดส่วนการถือหุ้น</w:t>
      </w:r>
      <w:r w:rsidR="009D65A8" w:rsidRPr="00922922">
        <w:rPr>
          <w:rFonts w:ascii="Angsana New" w:hAnsi="Angsana New"/>
          <w:spacing w:val="-2"/>
          <w:sz w:val="32"/>
          <w:szCs w:val="32"/>
        </w:rPr>
        <w:t xml:space="preserve"> </w:t>
      </w:r>
      <w:r w:rsidR="009D65A8"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โดยบริษัทได้จดทะเบียนเพิ่มทุนกับกระทรวงพาณิชย์แล้วเมื่อวันที่ </w:t>
      </w:r>
      <w:r w:rsidR="00F0441A">
        <w:rPr>
          <w:rFonts w:ascii="Angsana New" w:hAnsi="Angsana New"/>
          <w:spacing w:val="-2"/>
          <w:sz w:val="32"/>
          <w:szCs w:val="32"/>
        </w:rPr>
        <w:t>24</w:t>
      </w:r>
      <w:r w:rsidR="009D65A8" w:rsidRPr="00922922">
        <w:rPr>
          <w:rFonts w:ascii="Angsana New" w:hAnsi="Angsana New"/>
          <w:spacing w:val="-2"/>
          <w:sz w:val="32"/>
          <w:szCs w:val="32"/>
        </w:rPr>
        <w:t xml:space="preserve"> </w:t>
      </w:r>
      <w:r w:rsidR="009D65A8" w:rsidRPr="005C7208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9D65A8" w:rsidRPr="00922922">
        <w:rPr>
          <w:rFonts w:ascii="Angsana New" w:hAnsi="Angsana New"/>
          <w:spacing w:val="-2"/>
          <w:sz w:val="32"/>
          <w:szCs w:val="32"/>
        </w:rPr>
        <w:t>2565</w:t>
      </w:r>
    </w:p>
    <w:p w14:paraId="4F6F19E8" w14:textId="77777777" w:rsidR="009D65A8" w:rsidRPr="00922922" w:rsidRDefault="009D65A8" w:rsidP="0000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1595F5C" w14:textId="410966AE" w:rsidR="00410470" w:rsidRDefault="00410470" w:rsidP="00000DC3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</w:t>
      </w:r>
      <w:r w:rsidR="00D27BBE" w:rsidRPr="00922922">
        <w:rPr>
          <w:rFonts w:ascii="Angsana New" w:hAnsi="Angsana New"/>
          <w:sz w:val="32"/>
          <w:szCs w:val="32"/>
        </w:rPr>
        <w:t>2</w:t>
      </w:r>
      <w:r w:rsidR="00D27BBE" w:rsidRPr="00922922">
        <w:rPr>
          <w:rFonts w:ascii="Angsana New" w:hAnsi="Angsana New"/>
          <w:sz w:val="32"/>
          <w:szCs w:val="32"/>
        </w:rPr>
        <w:tab/>
      </w:r>
      <w:r w:rsidR="009D65A8" w:rsidRPr="005C7208">
        <w:rPr>
          <w:rFonts w:ascii="Angsana New" w:hAnsi="Angsana New" w:hint="cs"/>
          <w:sz w:val="32"/>
          <w:szCs w:val="32"/>
          <w:cs/>
        </w:rPr>
        <w:t>การ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="009D65A8" w:rsidRPr="00922922">
        <w:rPr>
          <w:rFonts w:ascii="Angsana New" w:hAnsi="Angsana New"/>
          <w:sz w:val="32"/>
          <w:szCs w:val="32"/>
        </w:rPr>
        <w:t>2 (“</w:t>
      </w:r>
      <w:r w:rsidR="009D65A8" w:rsidRPr="005C7208">
        <w:rPr>
          <w:rFonts w:ascii="Angsana New" w:hAnsi="Angsana New"/>
          <w:sz w:val="32"/>
          <w:szCs w:val="32"/>
          <w:cs/>
        </w:rPr>
        <w:t>ใบสําคัญแสดงสิทธิ” หรือ “</w:t>
      </w:r>
      <w:r w:rsidR="009D65A8" w:rsidRPr="00922922">
        <w:rPr>
          <w:rFonts w:ascii="Angsana New" w:hAnsi="Angsana New"/>
          <w:sz w:val="32"/>
          <w:szCs w:val="32"/>
        </w:rPr>
        <w:t xml:space="preserve">PPM-W2”) 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จํานวนไม่เกิน </w:t>
      </w:r>
      <w:r w:rsidR="009D65A8" w:rsidRPr="00922922">
        <w:rPr>
          <w:rFonts w:ascii="Angsana New" w:hAnsi="Angsana New"/>
          <w:sz w:val="32"/>
          <w:szCs w:val="32"/>
        </w:rPr>
        <w:t xml:space="preserve">211,000,050 </w:t>
      </w:r>
      <w:r w:rsidR="009D65A8" w:rsidRPr="005C7208">
        <w:rPr>
          <w:rFonts w:ascii="Angsana New" w:hAnsi="Angsana New"/>
          <w:sz w:val="32"/>
          <w:szCs w:val="32"/>
          <w:cs/>
        </w:rPr>
        <w:t>หน่ว</w:t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ย </w:t>
      </w:r>
      <w:r w:rsidR="009D65A8" w:rsidRPr="005C7208">
        <w:rPr>
          <w:rFonts w:ascii="Angsana New" w:hAnsi="Angsana New"/>
          <w:sz w:val="32"/>
          <w:szCs w:val="32"/>
          <w:cs/>
        </w:rPr>
        <w:t>เพื่อจัดสรรให้แก่</w:t>
      </w:r>
      <w:r w:rsidR="009D65A8" w:rsidRPr="005C7208">
        <w:rPr>
          <w:rFonts w:ascii="Angsana New" w:hAnsi="Angsana New"/>
          <w:sz w:val="32"/>
          <w:szCs w:val="32"/>
          <w:cs/>
        </w:rPr>
        <w:br/>
        <w:t xml:space="preserve">ผู้ถือหุ้นเดิมของบริษัทตามสัดส่วนการถือหุ้นในอัตราส่วน </w:t>
      </w:r>
      <w:r w:rsidR="009D65A8" w:rsidRPr="00922922">
        <w:rPr>
          <w:rFonts w:ascii="Angsana New" w:hAnsi="Angsana New"/>
          <w:sz w:val="32"/>
          <w:szCs w:val="32"/>
        </w:rPr>
        <w:t xml:space="preserve">2 </w:t>
      </w:r>
      <w:r w:rsidR="009D65A8" w:rsidRPr="005C7208">
        <w:rPr>
          <w:rFonts w:ascii="Angsana New" w:hAnsi="Angsana New"/>
          <w:sz w:val="32"/>
          <w:szCs w:val="32"/>
          <w:cs/>
        </w:rPr>
        <w:t>หุ้นสามัญเดิม ต่อใบสําคัญแสดงสิทธิ</w:t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="009D65A8" w:rsidRPr="00922922">
        <w:rPr>
          <w:rFonts w:ascii="Angsana New" w:hAnsi="Angsana New"/>
          <w:sz w:val="32"/>
          <w:szCs w:val="32"/>
        </w:rPr>
        <w:t xml:space="preserve">PPM-W2 1 </w:t>
      </w:r>
      <w:r w:rsidR="009D65A8" w:rsidRPr="005C7208">
        <w:rPr>
          <w:rFonts w:ascii="Angsana New" w:hAnsi="Angsana New"/>
          <w:sz w:val="32"/>
          <w:szCs w:val="32"/>
          <w:cs/>
        </w:rPr>
        <w:t>หน่วย</w:t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โดยไม่คิดมูลค่า (ราคาเสนอขายต่อหน่วยเท่ากับ </w:t>
      </w:r>
      <w:r w:rsidR="009D65A8" w:rsidRPr="00922922">
        <w:rPr>
          <w:rFonts w:ascii="Angsana New" w:hAnsi="Angsana New"/>
          <w:sz w:val="32"/>
          <w:szCs w:val="32"/>
        </w:rPr>
        <w:t xml:space="preserve">0 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บาท) มีราคาใช้สิทธิซื้อหุ้นสามัญเท่ากับ </w:t>
      </w:r>
      <w:r w:rsidR="009D65A8" w:rsidRPr="00922922">
        <w:rPr>
          <w:rFonts w:ascii="Angsana New" w:hAnsi="Angsana New"/>
          <w:sz w:val="32"/>
          <w:szCs w:val="32"/>
        </w:rPr>
        <w:t xml:space="preserve">6 </w:t>
      </w:r>
      <w:r w:rsidR="009D65A8" w:rsidRPr="005C7208">
        <w:rPr>
          <w:rFonts w:ascii="Angsana New" w:hAnsi="Angsana New"/>
          <w:sz w:val="32"/>
          <w:szCs w:val="32"/>
          <w:cs/>
        </w:rPr>
        <w:t xml:space="preserve">บาทต่อหุ้น และมีระยะเวลาการใช้สิทธิ </w:t>
      </w:r>
      <w:r w:rsidR="009D65A8" w:rsidRPr="00922922">
        <w:rPr>
          <w:rFonts w:ascii="Angsana New" w:hAnsi="Angsana New"/>
          <w:sz w:val="32"/>
          <w:szCs w:val="32"/>
        </w:rPr>
        <w:t xml:space="preserve">2 </w:t>
      </w:r>
      <w:r w:rsidR="009D65A8" w:rsidRPr="005C7208">
        <w:rPr>
          <w:rFonts w:ascii="Angsana New" w:hAnsi="Angsana New"/>
          <w:sz w:val="32"/>
          <w:szCs w:val="32"/>
          <w:cs/>
        </w:rPr>
        <w:t>ปี ทั้งนี้ ในกรณีที่มีเศษของใบสำคัญ</w:t>
      </w:r>
      <w:r w:rsidR="00C10502" w:rsidRPr="005C7208">
        <w:rPr>
          <w:rFonts w:ascii="Angsana New" w:hAnsi="Angsana New"/>
          <w:sz w:val="32"/>
          <w:szCs w:val="32"/>
          <w:cs/>
        </w:rPr>
        <w:br/>
      </w:r>
      <w:r w:rsidR="009D65A8" w:rsidRPr="005C7208">
        <w:rPr>
          <w:rFonts w:ascii="Angsana New" w:hAnsi="Angsana New"/>
          <w:sz w:val="32"/>
          <w:szCs w:val="32"/>
          <w:cs/>
        </w:rPr>
        <w:t>แสดงสิทธิ</w:t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 </w:t>
      </w:r>
      <w:r w:rsidR="009D65A8" w:rsidRPr="00922922">
        <w:rPr>
          <w:rFonts w:ascii="Angsana New" w:hAnsi="Angsana New"/>
          <w:sz w:val="32"/>
          <w:szCs w:val="32"/>
        </w:rPr>
        <w:t xml:space="preserve">PPM-W2 </w:t>
      </w:r>
      <w:r w:rsidR="009D65A8" w:rsidRPr="005C7208">
        <w:rPr>
          <w:rFonts w:ascii="Angsana New" w:hAnsi="Angsana New"/>
          <w:sz w:val="32"/>
          <w:szCs w:val="32"/>
          <w:cs/>
        </w:rPr>
        <w:t>เหลือจากการคำนวณตามอัตราส่วนการจัดสรรดังกล่าวให้ปัดเศษดังกล่าว</w:t>
      </w:r>
      <w:r w:rsidR="00CC5875" w:rsidRPr="005C7208">
        <w:rPr>
          <w:rFonts w:ascii="Angsana New" w:hAnsi="Angsana New"/>
          <w:sz w:val="32"/>
          <w:szCs w:val="32"/>
          <w:cs/>
        </w:rPr>
        <w:br/>
      </w:r>
      <w:r w:rsidR="009D65A8" w:rsidRPr="005C7208">
        <w:rPr>
          <w:rFonts w:ascii="Angsana New" w:hAnsi="Angsana New"/>
          <w:sz w:val="32"/>
          <w:szCs w:val="32"/>
          <w:cs/>
        </w:rPr>
        <w:t>ทิ้งทั้งจำนวน</w:t>
      </w:r>
      <w:r w:rsidR="009D65A8" w:rsidRPr="00922922">
        <w:rPr>
          <w:rFonts w:ascii="Angsana New" w:hAnsi="Angsana New"/>
          <w:sz w:val="32"/>
          <w:szCs w:val="32"/>
        </w:rPr>
        <w:t xml:space="preserve"> </w:t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โดยกำหนดรายชื่อผู้ถือหุ้นที่จะได้รับการจัดสรรใบสำคัญแสดงสิทธิ </w:t>
      </w:r>
      <w:r w:rsidR="009D65A8" w:rsidRPr="00922922">
        <w:rPr>
          <w:rFonts w:ascii="Angsana New" w:hAnsi="Angsana New"/>
          <w:sz w:val="32"/>
          <w:szCs w:val="32"/>
        </w:rPr>
        <w:t>(Record Date)</w:t>
      </w:r>
      <w:r w:rsidR="009D65A8" w:rsidRPr="005C7208">
        <w:rPr>
          <w:rFonts w:ascii="Angsana New" w:hAnsi="Angsana New" w:hint="cs"/>
          <w:sz w:val="32"/>
          <w:szCs w:val="32"/>
        </w:rPr>
        <w:t xml:space="preserve"> </w:t>
      </w:r>
      <w:r w:rsidR="00C10502" w:rsidRPr="005C7208">
        <w:rPr>
          <w:rFonts w:ascii="Angsana New" w:hAnsi="Angsana New"/>
          <w:sz w:val="32"/>
          <w:szCs w:val="32"/>
          <w:cs/>
        </w:rPr>
        <w:br/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9D65A8" w:rsidRPr="00922922">
        <w:rPr>
          <w:rFonts w:ascii="Angsana New" w:hAnsi="Angsana New"/>
          <w:sz w:val="32"/>
          <w:szCs w:val="32"/>
        </w:rPr>
        <w:t xml:space="preserve">27 </w:t>
      </w:r>
      <w:r w:rsidR="009D65A8" w:rsidRPr="005C720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D65A8" w:rsidRPr="00922922">
        <w:rPr>
          <w:rFonts w:ascii="Angsana New" w:hAnsi="Angsana New"/>
          <w:sz w:val="32"/>
          <w:szCs w:val="32"/>
        </w:rPr>
        <w:t xml:space="preserve">2565 </w:t>
      </w:r>
    </w:p>
    <w:p w14:paraId="1A83DB47" w14:textId="4B6BCB0C" w:rsidR="009D65A8" w:rsidRPr="00410470" w:rsidRDefault="009D65A8" w:rsidP="00C956AC">
      <w:p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วันที่ออกใบสำคัญ     </w:t>
      </w:r>
      <w:r w:rsidRPr="005C7208">
        <w:rPr>
          <w:rFonts w:asciiTheme="majorBidi" w:eastAsia="Calibri" w:hAnsiTheme="majorBidi" w:cstheme="majorBidi" w:hint="cs"/>
          <w:sz w:val="32"/>
          <w:szCs w:val="32"/>
          <w:cs/>
        </w:rPr>
        <w:t xml:space="preserve"> 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:  </w:t>
      </w:r>
      <w:r w:rsidRPr="005C720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25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4F7FEE10" w14:textId="77777777" w:rsidR="009D65A8" w:rsidRPr="00922922" w:rsidRDefault="009D65A8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ระยะเวลาการใช้สิทธิ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  : 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 ครั้งแรก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79DCA949" w14:textId="77777777" w:rsidR="009D65A8" w:rsidRPr="00922922" w:rsidRDefault="009D65A8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ครั้งที่สอง 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21574EAE" w14:textId="77777777" w:rsidR="009D65A8" w:rsidRPr="00922922" w:rsidRDefault="009D65A8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922922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ครั้งที่สาม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 24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22922">
        <w:rPr>
          <w:rFonts w:asciiTheme="majorBidi" w:eastAsia="Calibri" w:hAnsiTheme="majorBidi" w:cstheme="majorBidi"/>
          <w:sz w:val="32"/>
          <w:szCs w:val="32"/>
        </w:rPr>
        <w:t>2567</w:t>
      </w:r>
    </w:p>
    <w:p w14:paraId="2D72381D" w14:textId="77777777" w:rsidR="009D65A8" w:rsidRPr="005C7208" w:rsidRDefault="009D65A8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</w:rPr>
        <w:tab/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ครั้งสุดท้าย</w:t>
      </w:r>
      <w:r w:rsidRPr="0092292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eastAsia="Calibri" w:hAnsiTheme="majorBidi" w:cstheme="majorBidi"/>
          <w:sz w:val="32"/>
          <w:szCs w:val="32"/>
          <w:cs/>
        </w:rPr>
        <w:t>ณ วันครบกำหนดอายุใบสำคัญแสดงสิทธิ</w:t>
      </w:r>
    </w:p>
    <w:p w14:paraId="6C3E5E71" w14:textId="64152344" w:rsidR="00D27BBE" w:rsidRPr="00D27BBE" w:rsidRDefault="00D27BBE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5C7208">
        <w:rPr>
          <w:rFonts w:ascii="Angsana New" w:eastAsia="Calibri" w:hAnsi="Angsana New"/>
          <w:spacing w:val="-2"/>
          <w:sz w:val="32"/>
          <w:szCs w:val="32"/>
          <w:cs/>
        </w:rPr>
        <w:t xml:space="preserve">โดยเมื่อวันที่ </w:t>
      </w:r>
      <w:r w:rsidRPr="00D27BBE">
        <w:rPr>
          <w:rFonts w:ascii="Angsana New" w:eastAsia="Calibri" w:hAnsi="Angsana New"/>
          <w:spacing w:val="-2"/>
          <w:sz w:val="32"/>
          <w:szCs w:val="32"/>
        </w:rPr>
        <w:t>24</w:t>
      </w:r>
      <w:r w:rsidRPr="005C7208">
        <w:rPr>
          <w:rFonts w:ascii="Angsana New" w:eastAsia="Calibri" w:hAnsi="Angsana New"/>
          <w:spacing w:val="-2"/>
          <w:sz w:val="32"/>
          <w:szCs w:val="32"/>
          <w:cs/>
        </w:rPr>
        <w:t xml:space="preserve"> มกราคม </w:t>
      </w:r>
      <w:r w:rsidRPr="00D27BBE">
        <w:rPr>
          <w:rFonts w:ascii="Angsana New" w:eastAsia="Calibri" w:hAnsi="Angsana New"/>
          <w:spacing w:val="-2"/>
          <w:sz w:val="32"/>
          <w:szCs w:val="32"/>
        </w:rPr>
        <w:t xml:space="preserve">2566 </w:t>
      </w:r>
      <w:r w:rsidRPr="005C7208">
        <w:rPr>
          <w:rFonts w:ascii="Angsana New" w:eastAsia="Calibri" w:hAnsi="Angsana New"/>
          <w:spacing w:val="-2"/>
          <w:sz w:val="32"/>
          <w:szCs w:val="32"/>
          <w:cs/>
        </w:rPr>
        <w:t>ซึ่งเป็นวันกำหนดการใช้สิทธิซื้อหุ้นสามัญของบริษัทครั้งแรก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ยังไม่มีผู้ถือใบสำคัญแสดงสิทธิ </w:t>
      </w:r>
      <w:r w:rsidRPr="00D27BBE">
        <w:rPr>
          <w:rFonts w:ascii="Angsana New" w:eastAsia="Calibri" w:hAnsi="Angsana New"/>
          <w:sz w:val="32"/>
          <w:szCs w:val="32"/>
        </w:rPr>
        <w:t>PPM-W</w:t>
      </w:r>
      <w:r w:rsidRPr="005C7208">
        <w:rPr>
          <w:rFonts w:ascii="Angsana New" w:eastAsia="Calibri" w:hAnsi="Angsana New"/>
          <w:sz w:val="32"/>
          <w:szCs w:val="32"/>
        </w:rPr>
        <w:t xml:space="preserve">2 </w:t>
      </w:r>
      <w:r w:rsidRPr="005C7208">
        <w:rPr>
          <w:rFonts w:ascii="Angsana New" w:eastAsia="Calibri" w:hAnsi="Angsana New"/>
          <w:sz w:val="32"/>
          <w:szCs w:val="32"/>
          <w:cs/>
        </w:rPr>
        <w:t>ใช้สิทธิซื้อหุ้นสามัญเพิ่มทุนของบริษัท</w:t>
      </w:r>
    </w:p>
    <w:p w14:paraId="5E28BD6D" w14:textId="77777777" w:rsidR="00E061A6" w:rsidRPr="00922922" w:rsidRDefault="00E061A6" w:rsidP="00C956AC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1621F105" w14:textId="3B241539" w:rsidR="00ED3AA5" w:rsidRPr="005C7208" w:rsidRDefault="00000DC3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9D65A8" w:rsidRPr="009229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3AA5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65A8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2FB71545" w14:textId="08CD4106" w:rsidR="009D65A8" w:rsidRPr="00922922" w:rsidRDefault="009D65A8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5C7208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922922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0D2BC3FD" w14:textId="35283F67" w:rsidR="00E061A6" w:rsidRPr="00922922" w:rsidRDefault="00E061A6" w:rsidP="00C956AC">
      <w:pPr>
        <w:tabs>
          <w:tab w:val="clear" w:pos="227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ในการประชุมสามัญผู้ถือหุ้นประจำปี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22922">
        <w:rPr>
          <w:rFonts w:ascii="Angsana New" w:hAnsi="Angsana New"/>
          <w:sz w:val="32"/>
          <w:szCs w:val="32"/>
        </w:rPr>
        <w:t xml:space="preserve">28 </w:t>
      </w:r>
      <w:r w:rsidRPr="005C720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 w:hint="cs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922922">
        <w:rPr>
          <w:rFonts w:ascii="Angsana New" w:hAnsi="Angsana New"/>
          <w:sz w:val="32"/>
          <w:szCs w:val="32"/>
        </w:rPr>
        <w:t>2564</w:t>
      </w:r>
      <w:r w:rsidRPr="005C7208">
        <w:rPr>
          <w:rFonts w:ascii="Angsana New" w:hAnsi="Angsana New"/>
          <w:sz w:val="32"/>
          <w:szCs w:val="32"/>
          <w:cs/>
        </w:rPr>
        <w:t xml:space="preserve"> ให้แก่ผู้ถือหุ้นสามัญจำนวน </w:t>
      </w:r>
      <w:r w:rsidRPr="00922922">
        <w:rPr>
          <w:rFonts w:ascii="Angsana New" w:hAnsi="Angsana New"/>
          <w:sz w:val="32"/>
          <w:szCs w:val="32"/>
        </w:rPr>
        <w:t>422,000,100</w:t>
      </w:r>
      <w:r w:rsidRPr="005C7208">
        <w:rPr>
          <w:rFonts w:ascii="Angsana New" w:hAnsi="Angsana New"/>
          <w:sz w:val="32"/>
          <w:szCs w:val="32"/>
          <w:cs/>
        </w:rPr>
        <w:t xml:space="preserve"> หุ้</w:t>
      </w:r>
      <w:r w:rsidRPr="005C7208">
        <w:rPr>
          <w:rFonts w:ascii="Angsana New" w:hAnsi="Angsana New" w:hint="cs"/>
          <w:sz w:val="32"/>
          <w:szCs w:val="32"/>
          <w:cs/>
        </w:rPr>
        <w:t xml:space="preserve">น </w:t>
      </w:r>
      <w:r w:rsidRPr="005C7208">
        <w:rPr>
          <w:rFonts w:ascii="Angsana New" w:hAnsi="Angsana New"/>
          <w:sz w:val="32"/>
          <w:szCs w:val="32"/>
          <w:cs/>
        </w:rPr>
        <w:t>ในอัตราหุ้นละ</w:t>
      </w:r>
      <w:r w:rsidRPr="00922922">
        <w:rPr>
          <w:rFonts w:ascii="Angsana New" w:hAnsi="Angsana New"/>
          <w:sz w:val="32"/>
          <w:szCs w:val="32"/>
        </w:rPr>
        <w:t xml:space="preserve"> 0.033 </w:t>
      </w:r>
      <w:r w:rsidRPr="005C7208">
        <w:rPr>
          <w:rFonts w:ascii="Angsana New" w:hAnsi="Angsana New"/>
          <w:sz w:val="32"/>
          <w:szCs w:val="32"/>
          <w:cs/>
        </w:rPr>
        <w:t xml:space="preserve">บาท รวมเป็นจำนวนเงินปันผลจ่าย </w:t>
      </w:r>
      <w:r w:rsidRPr="007734F5">
        <w:rPr>
          <w:rFonts w:ascii="Angsana New" w:hAnsi="Angsana New"/>
          <w:sz w:val="32"/>
          <w:szCs w:val="32"/>
        </w:rPr>
        <w:t xml:space="preserve">13.93 </w:t>
      </w:r>
      <w:r w:rsidRPr="005C7208">
        <w:rPr>
          <w:rFonts w:ascii="Angsana New" w:hAnsi="Angsana New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</w:t>
      </w:r>
      <w:r w:rsidR="000D4B6A" w:rsidRPr="005C7208">
        <w:rPr>
          <w:rFonts w:ascii="Angsana New" w:hAnsi="Angsana New"/>
          <w:sz w:val="32"/>
          <w:szCs w:val="32"/>
          <w:cs/>
        </w:rPr>
        <w:br/>
      </w:r>
      <w:r w:rsidRPr="005C7208">
        <w:rPr>
          <w:rFonts w:ascii="Angsana New" w:hAnsi="Angsana New"/>
          <w:sz w:val="32"/>
          <w:szCs w:val="32"/>
          <w:cs/>
        </w:rPr>
        <w:t xml:space="preserve">ในสมุดทะเบียนผู้ถือหุ้นของบริษัท ณ วันที่ </w:t>
      </w:r>
      <w:r w:rsidRPr="007734F5">
        <w:rPr>
          <w:rFonts w:ascii="Angsana New" w:hAnsi="Angsana New"/>
          <w:sz w:val="32"/>
          <w:szCs w:val="32"/>
        </w:rPr>
        <w:t xml:space="preserve">11 </w:t>
      </w:r>
      <w:r w:rsidRPr="005C720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734F5">
        <w:rPr>
          <w:rFonts w:ascii="Angsana New" w:hAnsi="Angsana New"/>
          <w:sz w:val="32"/>
          <w:szCs w:val="32"/>
        </w:rPr>
        <w:t xml:space="preserve">2565 (Record Date) </w:t>
      </w:r>
      <w:r w:rsidRPr="005C7208">
        <w:rPr>
          <w:rFonts w:ascii="Angsana New" w:hAnsi="Angsana New" w:hint="cs"/>
          <w:sz w:val="32"/>
          <w:szCs w:val="32"/>
          <w:cs/>
        </w:rPr>
        <w:t>โดย</w:t>
      </w:r>
      <w:r w:rsidRPr="005C7208">
        <w:rPr>
          <w:rFonts w:ascii="Angsana New" w:hAnsi="Angsana New"/>
          <w:sz w:val="32"/>
          <w:szCs w:val="32"/>
          <w:cs/>
        </w:rPr>
        <w:t xml:space="preserve">จ่ายเงินปันผลในวันที่ </w:t>
      </w:r>
      <w:r w:rsidR="007734F5" w:rsidRPr="005C7208">
        <w:rPr>
          <w:rFonts w:ascii="Angsana New" w:hAnsi="Angsana New"/>
          <w:sz w:val="32"/>
          <w:szCs w:val="32"/>
          <w:cs/>
        </w:rPr>
        <w:br/>
      </w:r>
      <w:r w:rsidRPr="007734F5">
        <w:rPr>
          <w:rFonts w:ascii="Angsana New" w:hAnsi="Angsana New"/>
          <w:sz w:val="32"/>
          <w:szCs w:val="32"/>
        </w:rPr>
        <w:t>27</w:t>
      </w:r>
      <w:r w:rsidRPr="005C720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734F5">
        <w:rPr>
          <w:rFonts w:ascii="Angsana New" w:hAnsi="Angsana New"/>
          <w:sz w:val="32"/>
          <w:szCs w:val="32"/>
        </w:rPr>
        <w:t>2565</w:t>
      </w:r>
    </w:p>
    <w:p w14:paraId="0FEA61F3" w14:textId="77777777" w:rsidR="00575005" w:rsidRPr="00922922" w:rsidRDefault="00575005" w:rsidP="00C956A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</w:rPr>
      </w:pPr>
    </w:p>
    <w:p w14:paraId="2C3A7403" w14:textId="4107963B" w:rsidR="009D65A8" w:rsidRPr="00922922" w:rsidRDefault="009D65A8" w:rsidP="00C9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5C7208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922922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5981544E" w14:textId="1FC5DF28" w:rsidR="009D65A8" w:rsidRDefault="009D65A8" w:rsidP="00C956AC">
      <w:pPr>
        <w:tabs>
          <w:tab w:val="clear" w:pos="227"/>
          <w:tab w:val="left" w:pos="284"/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C7208">
        <w:rPr>
          <w:rFonts w:asciiTheme="majorBidi" w:hAnsiTheme="majorBidi"/>
          <w:spacing w:val="4"/>
          <w:sz w:val="32"/>
          <w:szCs w:val="32"/>
          <w:cs/>
        </w:rPr>
        <w:t xml:space="preserve">ในการประชุมสามัญผู้ถือหุ้นประจำปี </w:t>
      </w:r>
      <w:r w:rsidRPr="00922922">
        <w:rPr>
          <w:rFonts w:asciiTheme="majorBidi" w:hAnsiTheme="majorBidi"/>
          <w:spacing w:val="4"/>
          <w:sz w:val="32"/>
          <w:szCs w:val="32"/>
        </w:rPr>
        <w:t>2564</w:t>
      </w:r>
      <w:r w:rsidRPr="005C7208">
        <w:rPr>
          <w:rFonts w:asciiTheme="majorBidi" w:hAnsiTheme="majorBidi" w:hint="cs"/>
          <w:spacing w:val="4"/>
          <w:sz w:val="32"/>
          <w:szCs w:val="32"/>
          <w:cs/>
        </w:rPr>
        <w:t xml:space="preserve"> เมื่อวันที่</w:t>
      </w:r>
      <w:r w:rsidRPr="00922922">
        <w:rPr>
          <w:rFonts w:asciiTheme="majorBidi" w:hAnsiTheme="majorBidi"/>
          <w:spacing w:val="4"/>
          <w:sz w:val="32"/>
          <w:szCs w:val="32"/>
        </w:rPr>
        <w:t xml:space="preserve"> 29</w:t>
      </w:r>
      <w:r w:rsidRPr="005C7208">
        <w:rPr>
          <w:rFonts w:asciiTheme="majorBidi" w:hAnsiTheme="majorBidi" w:hint="cs"/>
          <w:spacing w:val="4"/>
          <w:sz w:val="32"/>
          <w:szCs w:val="32"/>
          <w:cs/>
        </w:rPr>
        <w:t xml:space="preserve"> เมษายน </w:t>
      </w:r>
      <w:r w:rsidRPr="00922922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5C7208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5C7208">
        <w:rPr>
          <w:rFonts w:asciiTheme="majorBidi" w:hAnsiTheme="majorBidi" w:hint="cs"/>
          <w:sz w:val="32"/>
          <w:szCs w:val="32"/>
          <w:cs/>
        </w:rPr>
        <w:t>ผู้ถือหุ้นมีมติอนุมัติจัดสรร</w:t>
      </w:r>
      <w:r w:rsidRPr="005C7208">
        <w:rPr>
          <w:rFonts w:asciiTheme="majorBidi" w:hAnsiTheme="majorBidi" w:hint="cs"/>
          <w:spacing w:val="-6"/>
          <w:sz w:val="32"/>
          <w:szCs w:val="32"/>
          <w:cs/>
        </w:rPr>
        <w:t xml:space="preserve">กำไรสุทธิสำหรับปี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pacing w:val="4"/>
          <w:sz w:val="32"/>
          <w:szCs w:val="32"/>
        </w:rPr>
        <w:t>0.0</w:t>
      </w:r>
      <w:r w:rsidRPr="00922922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Pr="00922922">
        <w:rPr>
          <w:rFonts w:asciiTheme="majorBidi" w:hAnsiTheme="majorBidi" w:cstheme="majorBidi"/>
          <w:spacing w:val="4"/>
          <w:sz w:val="32"/>
          <w:szCs w:val="32"/>
        </w:rPr>
        <w:t xml:space="preserve">5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Pr="00922922">
        <w:rPr>
          <w:rFonts w:asciiTheme="majorBidi" w:hAnsiTheme="majorBidi" w:cstheme="majorBidi"/>
          <w:spacing w:val="4"/>
          <w:sz w:val="32"/>
          <w:szCs w:val="32"/>
        </w:rPr>
        <w:t xml:space="preserve">6.33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922922">
        <w:rPr>
          <w:rFonts w:asciiTheme="majorBidi" w:hAnsiTheme="majorBidi" w:hint="cs"/>
          <w:spacing w:val="-6"/>
          <w:sz w:val="32"/>
          <w:szCs w:val="32"/>
        </w:rPr>
        <w:t>11</w:t>
      </w:r>
      <w:r w:rsidRPr="00922922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พฤษภาคม</w:t>
      </w:r>
      <w:r w:rsidRPr="005C720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92292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922922">
        <w:rPr>
          <w:rFonts w:asciiTheme="majorBidi" w:hAnsiTheme="majorBidi"/>
          <w:spacing w:val="-6"/>
          <w:sz w:val="32"/>
          <w:szCs w:val="32"/>
        </w:rPr>
        <w:t>(</w:t>
      </w:r>
      <w:r w:rsidRPr="00922922">
        <w:rPr>
          <w:rFonts w:asciiTheme="majorBidi" w:hAnsiTheme="majorBidi" w:cstheme="majorBidi"/>
          <w:spacing w:val="-6"/>
          <w:sz w:val="32"/>
          <w:szCs w:val="32"/>
        </w:rPr>
        <w:t>Record Date</w:t>
      </w:r>
      <w:r w:rsidRPr="00922922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5C7208">
        <w:rPr>
          <w:rFonts w:asciiTheme="majorBidi" w:hAnsiTheme="majorBidi" w:hint="cs"/>
          <w:spacing w:val="-6"/>
          <w:sz w:val="32"/>
          <w:szCs w:val="32"/>
          <w:cs/>
        </w:rPr>
        <w:t>และได้จ่ายเงินปันผล</w:t>
      </w:r>
      <w:r w:rsidRPr="005C7208">
        <w:rPr>
          <w:rFonts w:asciiTheme="majorBidi" w:hAnsiTheme="majorBidi" w:hint="cs"/>
          <w:spacing w:val="-4"/>
          <w:sz w:val="32"/>
          <w:szCs w:val="32"/>
          <w:cs/>
        </w:rPr>
        <w:t xml:space="preserve">แล้วในวันที่ </w:t>
      </w:r>
      <w:r w:rsidRPr="00922922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5C7208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 </w:t>
      </w:r>
      <w:r w:rsidRPr="00922922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050EBCF4" w14:textId="77777777" w:rsidR="00727776" w:rsidRPr="00922922" w:rsidRDefault="00727776" w:rsidP="00C956AC">
      <w:pPr>
        <w:tabs>
          <w:tab w:val="clear" w:pos="227"/>
          <w:tab w:val="left" w:pos="284"/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3B64353" w14:textId="6DDF7DEC" w:rsidR="009E434C" w:rsidRPr="00922922" w:rsidRDefault="00000DC3" w:rsidP="00C956A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E434C" w:rsidRPr="00922922">
        <w:rPr>
          <w:rFonts w:asciiTheme="majorBidi" w:hAnsiTheme="majorBidi"/>
          <w:b/>
          <w:bCs/>
          <w:sz w:val="32"/>
          <w:szCs w:val="32"/>
        </w:rPr>
        <w:t>.</w:t>
      </w:r>
      <w:r w:rsidR="009E434C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34C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34C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6241B8D1" w14:textId="12C87054" w:rsidR="009E434C" w:rsidRPr="00922922" w:rsidRDefault="009E434C" w:rsidP="00C956A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 w:hint="cs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</w:t>
      </w:r>
      <w:r w:rsidR="007F1670" w:rsidRPr="005C7208">
        <w:rPr>
          <w:rFonts w:ascii="Angsana New" w:hAnsi="Angsana New" w:hint="cs"/>
          <w:sz w:val="32"/>
          <w:szCs w:val="32"/>
          <w:cs/>
        </w:rPr>
        <w:t xml:space="preserve">โดยพนักงานจ่ายเงินสะสมและบริษัทจ่ายเงินสมทบในอัตราเท่ากันร้อยละ </w:t>
      </w:r>
      <w:r w:rsidR="007F1670" w:rsidRPr="00922922">
        <w:rPr>
          <w:rFonts w:ascii="Angsana New" w:hAnsi="Angsana New"/>
          <w:sz w:val="32"/>
          <w:szCs w:val="32"/>
        </w:rPr>
        <w:t>3</w:t>
      </w:r>
      <w:r w:rsidR="007F1670" w:rsidRPr="005C7208">
        <w:rPr>
          <w:rFonts w:ascii="Angsana New" w:hAnsi="Angsana New" w:hint="cs"/>
          <w:sz w:val="32"/>
          <w:szCs w:val="32"/>
          <w:cs/>
        </w:rPr>
        <w:t xml:space="preserve"> ของเงินเดือนของพนักงานทุกเดือน </w:t>
      </w:r>
      <w:r w:rsidRPr="005C7208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 w:rsidRPr="00922922">
        <w:rPr>
          <w:rFonts w:ascii="Angsana New" w:hAnsi="Angsana New"/>
          <w:sz w:val="32"/>
          <w:szCs w:val="32"/>
        </w:rPr>
        <w:t>2530</w:t>
      </w:r>
      <w:r w:rsidRPr="00922922">
        <w:rPr>
          <w:rFonts w:ascii="Angsana New" w:hAnsi="Angsana New" w:hint="cs"/>
          <w:sz w:val="32"/>
          <w:szCs w:val="32"/>
        </w:rPr>
        <w:t xml:space="preserve"> </w:t>
      </w:r>
      <w:r w:rsidRPr="005C7208">
        <w:rPr>
          <w:rFonts w:ascii="Angsana New" w:hAnsi="Angsana New" w:hint="cs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5C7208">
        <w:rPr>
          <w:rFonts w:ascii="Angsana New" w:hAnsi="Angsana New"/>
          <w:sz w:val="32"/>
          <w:szCs w:val="32"/>
          <w:cs/>
        </w:rPr>
        <w:t xml:space="preserve"> </w:t>
      </w:r>
    </w:p>
    <w:p w14:paraId="736A364B" w14:textId="695AEF78" w:rsidR="00F032F1" w:rsidRPr="00922922" w:rsidRDefault="009E434C" w:rsidP="00C956A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 w:rsidRPr="00922922">
        <w:rPr>
          <w:rFonts w:ascii="Angsana New" w:hAnsi="Angsana New"/>
          <w:sz w:val="32"/>
          <w:szCs w:val="32"/>
        </w:rPr>
        <w:t>31</w:t>
      </w:r>
      <w:r w:rsidRPr="005C7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/>
          <w:sz w:val="32"/>
          <w:szCs w:val="32"/>
          <w:cs/>
        </w:rPr>
        <w:t>และ</w:t>
      </w:r>
      <w:r w:rsidRPr="00922922">
        <w:rPr>
          <w:rFonts w:ascii="Angsana New" w:hAnsi="Angsana New"/>
          <w:sz w:val="32"/>
          <w:szCs w:val="32"/>
        </w:rPr>
        <w:t xml:space="preserve"> 2564</w:t>
      </w:r>
      <w:r w:rsidRPr="005C7208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7F1670" w:rsidRPr="00922922">
        <w:rPr>
          <w:rFonts w:ascii="Angsana New" w:hAnsi="Angsana New"/>
          <w:sz w:val="32"/>
          <w:szCs w:val="32"/>
        </w:rPr>
        <w:t xml:space="preserve">0.86 </w:t>
      </w:r>
      <w:r w:rsidRPr="005C720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22922">
        <w:rPr>
          <w:rFonts w:ascii="Angsana New" w:hAnsi="Angsana New"/>
          <w:sz w:val="32"/>
          <w:szCs w:val="32"/>
        </w:rPr>
        <w:t xml:space="preserve">0.88 </w:t>
      </w:r>
      <w:r w:rsidRPr="005C7208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3F4FBECC" w14:textId="32EEC645" w:rsidR="007734F5" w:rsidRDefault="007734F5" w:rsidP="00C956AC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1E0ACB" w14:textId="71A27D03" w:rsidR="00F032F1" w:rsidRPr="00922922" w:rsidRDefault="00F032F1" w:rsidP="00C956AC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29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00DC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22922">
        <w:rPr>
          <w:rFonts w:asciiTheme="majorBidi" w:hAnsiTheme="majorBidi"/>
          <w:b/>
          <w:bCs/>
          <w:sz w:val="32"/>
          <w:szCs w:val="32"/>
        </w:rPr>
        <w:t>.</w:t>
      </w:r>
      <w:r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720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4490E03E" w14:textId="4739107B" w:rsidR="00F032F1" w:rsidRDefault="00F032F1" w:rsidP="00C956A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บริษัทและบริษัทย่อยไม่มีการเปลี่ยนแปลงที่สำคัญใด ๆ เกี่ยวกับนโยบายในการบริหารจัดการทุนในระหว่างปี </w:t>
      </w:r>
    </w:p>
    <w:p w14:paraId="04F783D8" w14:textId="4875265E" w:rsidR="00F032F1" w:rsidRPr="00922922" w:rsidRDefault="00F032F1" w:rsidP="00000DC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31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2922">
        <w:rPr>
          <w:rFonts w:asciiTheme="majorBidi" w:hAnsiTheme="majorBidi" w:cstheme="majorBidi"/>
          <w:sz w:val="32"/>
          <w:szCs w:val="32"/>
        </w:rPr>
        <w:t>2565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22922">
        <w:rPr>
          <w:rFonts w:asciiTheme="majorBidi" w:hAnsiTheme="majorBidi" w:cstheme="majorBidi"/>
          <w:sz w:val="32"/>
          <w:szCs w:val="32"/>
        </w:rPr>
        <w:t>2564</w:t>
      </w:r>
      <w:r w:rsidRPr="00922922">
        <w:rPr>
          <w:rFonts w:asciiTheme="majorBidi" w:hAnsiTheme="majorBidi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cs/>
        </w:rPr>
        <w:t>บริษัทและบริษัท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22922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0B1B1D" w:rsidRPr="00922922" w14:paraId="2BFC4800" w14:textId="77777777" w:rsidTr="008D632A">
        <w:trPr>
          <w:cantSplit/>
        </w:trPr>
        <w:tc>
          <w:tcPr>
            <w:tcW w:w="2886" w:type="dxa"/>
          </w:tcPr>
          <w:p w14:paraId="2689965D" w14:textId="77777777" w:rsidR="00F032F1" w:rsidRPr="0092292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75A3DAA" w14:textId="77777777" w:rsidR="00F032F1" w:rsidRPr="005C7208" w:rsidRDefault="00F032F1" w:rsidP="00EB610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2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0B1B1D" w:rsidRPr="00922922" w14:paraId="022E3255" w14:textId="77777777" w:rsidTr="008D632A">
        <w:trPr>
          <w:cantSplit/>
        </w:trPr>
        <w:tc>
          <w:tcPr>
            <w:tcW w:w="2886" w:type="dxa"/>
          </w:tcPr>
          <w:p w14:paraId="0862E60B" w14:textId="77777777" w:rsidR="00F032F1" w:rsidRPr="0092292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FF6C2" w14:textId="77777777" w:rsidR="00F032F1" w:rsidRPr="0092292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72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A443F" w14:textId="77777777" w:rsidR="00F032F1" w:rsidRPr="0092292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90193" w14:textId="77777777" w:rsidR="00F032F1" w:rsidRPr="005C7208" w:rsidRDefault="00F032F1" w:rsidP="00EB610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72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1B1D" w:rsidRPr="00922922" w14:paraId="312FF8C7" w14:textId="77777777" w:rsidTr="008D632A">
        <w:trPr>
          <w:cantSplit/>
        </w:trPr>
        <w:tc>
          <w:tcPr>
            <w:tcW w:w="2886" w:type="dxa"/>
          </w:tcPr>
          <w:p w14:paraId="414D96C2" w14:textId="77777777" w:rsidR="00F032F1" w:rsidRPr="005C7208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589D6CF0" w14:textId="63BA6C4B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692993" w14:textId="77777777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F6CC5F2" w14:textId="5A066A6D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2AF28AB7" w14:textId="77777777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C051FE" w14:textId="09A0014E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2E164A00" w14:textId="77777777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821BBD7" w14:textId="149BA00E" w:rsidR="00F032F1" w:rsidRPr="00922922" w:rsidRDefault="00F032F1" w:rsidP="00EB6102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B1B1D" w:rsidRPr="00922922" w14:paraId="106E6B2C" w14:textId="77777777" w:rsidTr="00F032F1">
        <w:trPr>
          <w:cantSplit/>
          <w:trHeight w:val="201"/>
        </w:trPr>
        <w:tc>
          <w:tcPr>
            <w:tcW w:w="2886" w:type="dxa"/>
          </w:tcPr>
          <w:p w14:paraId="1867C3AF" w14:textId="77777777" w:rsidR="00F032F1" w:rsidRPr="005C7208" w:rsidRDefault="00F032F1" w:rsidP="00EB6102">
            <w:pPr>
              <w:spacing w:line="300" w:lineRule="exact"/>
              <w:ind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72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5FCADECC" w14:textId="7350E808" w:rsidR="00F032F1" w:rsidRPr="00922922" w:rsidRDefault="00EF5DDA" w:rsidP="00EB6102">
            <w:pPr>
              <w:pStyle w:val="acctfourfigures"/>
              <w:tabs>
                <w:tab w:val="clear" w:pos="765"/>
              </w:tabs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1.12</w:t>
            </w:r>
            <w:r w:rsidR="00734CE8" w:rsidRPr="00922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 1</w:t>
            </w:r>
          </w:p>
        </w:tc>
        <w:tc>
          <w:tcPr>
            <w:tcW w:w="134" w:type="dxa"/>
          </w:tcPr>
          <w:p w14:paraId="04D22A3B" w14:textId="77777777" w:rsidR="00F032F1" w:rsidRPr="005C7208" w:rsidRDefault="00F032F1" w:rsidP="00EB6102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DAABF0D" w14:textId="4F35B6BB" w:rsidR="00F032F1" w:rsidRPr="00922922" w:rsidRDefault="00F032F1" w:rsidP="00EB6102">
            <w:pPr>
              <w:pStyle w:val="acctfourfigures"/>
              <w:tabs>
                <w:tab w:val="clear" w:pos="765"/>
              </w:tabs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0.98 : 1</w:t>
            </w:r>
          </w:p>
        </w:tc>
        <w:tc>
          <w:tcPr>
            <w:tcW w:w="141" w:type="dxa"/>
          </w:tcPr>
          <w:p w14:paraId="6A70103D" w14:textId="77777777" w:rsidR="00F032F1" w:rsidRPr="005C7208" w:rsidRDefault="00F032F1" w:rsidP="00EB6102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2BEF0A" w14:textId="432942D2" w:rsidR="00F032F1" w:rsidRPr="00922922" w:rsidRDefault="00793D1C" w:rsidP="00EB6102">
            <w:pPr>
              <w:pStyle w:val="acctfourfigures"/>
              <w:tabs>
                <w:tab w:val="clear" w:pos="765"/>
              </w:tabs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0.82 : 1</w:t>
            </w:r>
          </w:p>
        </w:tc>
        <w:tc>
          <w:tcPr>
            <w:tcW w:w="134" w:type="dxa"/>
          </w:tcPr>
          <w:p w14:paraId="787E4EA3" w14:textId="77777777" w:rsidR="00F032F1" w:rsidRPr="005C7208" w:rsidRDefault="00F032F1" w:rsidP="00EB6102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BB4A9" w14:textId="17DE422C" w:rsidR="00F032F1" w:rsidRPr="00922922" w:rsidRDefault="00F032F1" w:rsidP="00EB6102">
            <w:pPr>
              <w:pStyle w:val="acctfourfigures"/>
              <w:tabs>
                <w:tab w:val="clear" w:pos="765"/>
              </w:tabs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2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0.85 : 1</w:t>
            </w:r>
          </w:p>
        </w:tc>
      </w:tr>
    </w:tbl>
    <w:p w14:paraId="73CDE6D9" w14:textId="70B25E62" w:rsidR="00F032F1" w:rsidRPr="00922922" w:rsidRDefault="00F032F1" w:rsidP="006C75E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CEE7FB" w14:textId="53C51026" w:rsidR="002E7912" w:rsidRPr="00922922" w:rsidRDefault="00000DC3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2E7912" w:rsidRPr="00922922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922922" w:rsidRDefault="002E7912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922922" w:rsidRDefault="002E7912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922922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5C7208" w:rsidRDefault="002E7912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22922">
        <w:rPr>
          <w:rFonts w:asciiTheme="majorBidi" w:hAnsiTheme="majorBidi"/>
          <w:spacing w:val="-2"/>
          <w:sz w:val="32"/>
          <w:szCs w:val="32"/>
        </w:rPr>
        <w:tab/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5C7208">
        <w:rPr>
          <w:rFonts w:asciiTheme="majorBidi" w:hAnsiTheme="majorBidi" w:hint="cs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037AB1AB" w:rsidR="002E7912" w:rsidRPr="00922922" w:rsidRDefault="002E7912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2 </w:t>
      </w:r>
      <w:r w:rsidR="00FC6A50" w:rsidRPr="00922922">
        <w:rPr>
          <w:rFonts w:asciiTheme="majorBidi" w:hAnsiTheme="majorBidi"/>
          <w:spacing w:val="-2"/>
          <w:sz w:val="32"/>
          <w:szCs w:val="32"/>
        </w:rPr>
        <w:tab/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D0B5B22" w14:textId="2853AFA7" w:rsidR="008C7FBA" w:rsidRPr="00922922" w:rsidRDefault="008C7FBA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0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C7208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FC6A50" w:rsidRPr="005C72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pacing w:val="-2"/>
          <w:sz w:val="32"/>
          <w:szCs w:val="32"/>
        </w:rPr>
        <w:t>3</w:t>
      </w:r>
      <w:r w:rsidR="00FC6A50" w:rsidRPr="00922922">
        <w:rPr>
          <w:rFonts w:asciiTheme="majorBidi" w:hAnsiTheme="majorBidi"/>
          <w:spacing w:val="-2"/>
          <w:sz w:val="32"/>
          <w:szCs w:val="32"/>
        </w:rPr>
        <w:tab/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กลุ่มผลิตภัณฑ์โซลาร์เซลล์โดย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922922" w:rsidRDefault="002E7912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B0E7CF4" w:rsidR="004000C1" w:rsidRPr="00922922" w:rsidRDefault="002E7912" w:rsidP="006C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C7208">
        <w:rPr>
          <w:rFonts w:asciiTheme="majorBidi" w:hAnsi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BA721C" w:rsidRPr="005C7208">
        <w:rPr>
          <w:rFonts w:asciiTheme="majorBidi" w:hAnsiTheme="majorBidi"/>
          <w:sz w:val="32"/>
          <w:szCs w:val="32"/>
          <w:cs/>
        </w:rPr>
        <w:br/>
      </w:r>
      <w:r w:rsidRPr="005C7208">
        <w:rPr>
          <w:rFonts w:asciiTheme="majorBidi" w:hAnsiTheme="majorBidi"/>
          <w:sz w:val="32"/>
          <w:szCs w:val="32"/>
          <w:cs/>
        </w:rPr>
        <w:t>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7139088F" w14:textId="70A647E8" w:rsidR="00F032F1" w:rsidRPr="00922922" w:rsidRDefault="00F032F1" w:rsidP="006C75E5">
      <w:pPr>
        <w:tabs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22922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922922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922922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C7208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92292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922922">
        <w:rPr>
          <w:rFonts w:asciiTheme="majorBidi" w:hAnsiTheme="majorBidi"/>
          <w:spacing w:val="-2"/>
          <w:sz w:val="32"/>
          <w:szCs w:val="32"/>
        </w:rPr>
        <w:t>5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922922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5C7208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94"/>
        <w:gridCol w:w="134"/>
        <w:gridCol w:w="794"/>
      </w:tblGrid>
      <w:tr w:rsidR="000B1B1D" w:rsidRPr="00922922" w14:paraId="2D8C6AB6" w14:textId="77777777" w:rsidTr="003B0C1F">
        <w:tc>
          <w:tcPr>
            <w:tcW w:w="2041" w:type="dxa"/>
          </w:tcPr>
          <w:p w14:paraId="3D6C51B4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bottom w:val="single" w:sz="6" w:space="0" w:color="auto"/>
            </w:tcBorders>
          </w:tcPr>
          <w:p w14:paraId="318745C5" w14:textId="3F0C87E5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B1B1D" w:rsidRPr="00922922" w14:paraId="494CE976" w14:textId="77777777" w:rsidTr="003B0C1F">
        <w:tc>
          <w:tcPr>
            <w:tcW w:w="2041" w:type="dxa"/>
          </w:tcPr>
          <w:p w14:paraId="0BDEB588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5717DB82" w14:textId="5EC6222C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B1B1D" w:rsidRPr="00922922" w14:paraId="0D8F9FD0" w14:textId="77777777" w:rsidTr="0099647C">
        <w:tc>
          <w:tcPr>
            <w:tcW w:w="2041" w:type="dxa"/>
          </w:tcPr>
          <w:p w14:paraId="5EE6EE9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40C93" w14:textId="169FDF6E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ผลิตภัณฑ์</w:t>
            </w:r>
          </w:p>
          <w:p w14:paraId="2E532A05" w14:textId="2FE34B08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34" w:type="dxa"/>
          </w:tcPr>
          <w:p w14:paraId="477FC1F4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3DC22D66" w14:textId="21D180B8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ผลิตภัณฑ์</w:t>
            </w:r>
          </w:p>
          <w:p w14:paraId="1F805056" w14:textId="5D54846F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34" w:type="dxa"/>
          </w:tcPr>
          <w:p w14:paraId="1896AB4B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7F6F87E0" w14:textId="77777777" w:rsidR="006E4BC0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โครงการ</w:t>
            </w:r>
          </w:p>
          <w:p w14:paraId="56355990" w14:textId="74BC9B4D" w:rsidR="003B0C1F" w:rsidRPr="006C75E5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หลังคา</w:t>
            </w:r>
            <w:r w:rsidR="006C75E5" w:rsidRPr="005C7208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โซลาร์เซลล์</w:t>
            </w:r>
          </w:p>
        </w:tc>
        <w:tc>
          <w:tcPr>
            <w:tcW w:w="134" w:type="dxa"/>
          </w:tcPr>
          <w:p w14:paraId="57B9C46D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bottom w:val="single" w:sz="6" w:space="0" w:color="auto"/>
            </w:tcBorders>
          </w:tcPr>
          <w:p w14:paraId="127AD6D0" w14:textId="00D80C3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B1B1D" w:rsidRPr="00922922" w14:paraId="7587E851" w14:textId="77777777" w:rsidTr="00E12102">
        <w:tc>
          <w:tcPr>
            <w:tcW w:w="2041" w:type="dxa"/>
          </w:tcPr>
          <w:p w14:paraId="1FE14BA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212084AA" w14:textId="71795B03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8E214E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22A0AC57" w14:textId="190C0380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09005AF4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6DADF1D8" w14:textId="4F281C41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4523D5F1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AD35CBD" w14:textId="18473A76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69997E7F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096C50C" w14:textId="00F7B163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73124150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E607FBE" w14:textId="4E6A3B61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7711623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0F252D6" w14:textId="3EC12D36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1B60E10B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EA61BDD" w14:textId="2DCC9F86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0B1B1D" w:rsidRPr="00922922" w14:paraId="4C9DB9AD" w14:textId="77777777" w:rsidTr="00E12102">
        <w:tc>
          <w:tcPr>
            <w:tcW w:w="2041" w:type="dxa"/>
            <w:vAlign w:val="bottom"/>
          </w:tcPr>
          <w:p w14:paraId="79E84F27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318261" w14:textId="2D71AFE0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1,365,429</w:t>
            </w:r>
          </w:p>
        </w:tc>
        <w:tc>
          <w:tcPr>
            <w:tcW w:w="134" w:type="dxa"/>
          </w:tcPr>
          <w:p w14:paraId="66639CC7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825A75" w14:textId="49691E4D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1,271,614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D4FE04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21AC2F" w14:textId="6421BE2E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406,050</w:t>
            </w:r>
          </w:p>
        </w:tc>
        <w:tc>
          <w:tcPr>
            <w:tcW w:w="134" w:type="dxa"/>
          </w:tcPr>
          <w:p w14:paraId="3DD73A8D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EE04E7" w14:textId="5F46E05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421,238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3EB596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12C900A7" w14:textId="5D49C55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158,025</w:t>
            </w:r>
          </w:p>
        </w:tc>
        <w:tc>
          <w:tcPr>
            <w:tcW w:w="134" w:type="dxa"/>
          </w:tcPr>
          <w:p w14:paraId="442AD33F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9F6E3CA" w14:textId="3118821C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351,988</w:t>
            </w:r>
          </w:p>
        </w:tc>
        <w:tc>
          <w:tcPr>
            <w:tcW w:w="134" w:type="dxa"/>
            <w:vAlign w:val="bottom"/>
          </w:tcPr>
          <w:p w14:paraId="4F8D964C" w14:textId="77777777" w:rsidR="003B0C1F" w:rsidRPr="00922922" w:rsidRDefault="003B0C1F" w:rsidP="003B0C1F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5CBBA41" w14:textId="65AA8F4C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1,929,504</w:t>
            </w:r>
          </w:p>
        </w:tc>
        <w:tc>
          <w:tcPr>
            <w:tcW w:w="134" w:type="dxa"/>
          </w:tcPr>
          <w:p w14:paraId="73B4FE84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19502EC" w14:textId="39E29726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2,044,840</w:t>
            </w:r>
          </w:p>
        </w:tc>
      </w:tr>
      <w:tr w:rsidR="000B1B1D" w:rsidRPr="00922922" w14:paraId="1640EE8E" w14:textId="77777777" w:rsidTr="00E12102">
        <w:tc>
          <w:tcPr>
            <w:tcW w:w="2041" w:type="dxa"/>
            <w:vAlign w:val="bottom"/>
          </w:tcPr>
          <w:p w14:paraId="59E9068D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BAD3952" w14:textId="2862EEC5" w:rsidR="003B0C1F" w:rsidRPr="005C7208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(1,284,975)</w:t>
            </w:r>
          </w:p>
        </w:tc>
        <w:tc>
          <w:tcPr>
            <w:tcW w:w="134" w:type="dxa"/>
          </w:tcPr>
          <w:p w14:paraId="1F7CE06C" w14:textId="77777777" w:rsidR="003B0C1F" w:rsidRPr="00922922" w:rsidRDefault="003B0C1F" w:rsidP="003B0C1F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4BA5CB7" w14:textId="31E7280E" w:rsidR="003B0C1F" w:rsidRPr="005C7208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(1,190,020)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8384EA" w14:textId="77777777" w:rsidR="003B0C1F" w:rsidRPr="00922922" w:rsidRDefault="003B0C1F" w:rsidP="003B0C1F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C8ED3D4" w14:textId="07359D78" w:rsidR="003B0C1F" w:rsidRPr="00922922" w:rsidRDefault="003B0C1F" w:rsidP="003B0C1F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(321,414)</w:t>
            </w:r>
          </w:p>
        </w:tc>
        <w:tc>
          <w:tcPr>
            <w:tcW w:w="134" w:type="dxa"/>
          </w:tcPr>
          <w:p w14:paraId="3E616F84" w14:textId="77777777" w:rsidR="003B0C1F" w:rsidRPr="00922922" w:rsidRDefault="003B0C1F" w:rsidP="003B0C1F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AFFEC67" w14:textId="11FA4783" w:rsidR="003B0C1F" w:rsidRPr="00922922" w:rsidRDefault="003B0C1F" w:rsidP="003B0C1F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(310,173)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1CEFE8" w14:textId="77777777" w:rsidR="003B0C1F" w:rsidRPr="00922922" w:rsidRDefault="003B0C1F" w:rsidP="003B0C1F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7C2C4B81" w14:textId="22134A15" w:rsidR="003B0C1F" w:rsidRPr="00922922" w:rsidRDefault="003B0C1F" w:rsidP="003B0C1F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(139,846)</w:t>
            </w:r>
          </w:p>
        </w:tc>
        <w:tc>
          <w:tcPr>
            <w:tcW w:w="134" w:type="dxa"/>
          </w:tcPr>
          <w:p w14:paraId="4A5984DB" w14:textId="77777777" w:rsidR="003B0C1F" w:rsidRPr="00922922" w:rsidRDefault="003B0C1F" w:rsidP="003B0C1F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674A9C19" w14:textId="197B3B8F" w:rsidR="003B0C1F" w:rsidRPr="00922922" w:rsidRDefault="003B0C1F" w:rsidP="003B0C1F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(246,286)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453636B" w14:textId="77777777" w:rsidR="003B0C1F" w:rsidRPr="00922922" w:rsidRDefault="003B0C1F" w:rsidP="003B0C1F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E19CEC4" w14:textId="64DE7E18" w:rsidR="003B0C1F" w:rsidRPr="00922922" w:rsidRDefault="003B0C1F" w:rsidP="003B0C1F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(1,746,235)</w:t>
            </w:r>
          </w:p>
        </w:tc>
        <w:tc>
          <w:tcPr>
            <w:tcW w:w="134" w:type="dxa"/>
          </w:tcPr>
          <w:p w14:paraId="3F1E3FAC" w14:textId="77777777" w:rsidR="003B0C1F" w:rsidRPr="005C7208" w:rsidRDefault="003B0C1F" w:rsidP="003B0C1F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067D76BD" w14:textId="183DAA3A" w:rsidR="003B0C1F" w:rsidRPr="00922922" w:rsidRDefault="003B0C1F" w:rsidP="007734F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(1,746,479)</w:t>
            </w:r>
          </w:p>
        </w:tc>
      </w:tr>
      <w:tr w:rsidR="000B1B1D" w:rsidRPr="00922922" w14:paraId="39B989EE" w14:textId="77777777" w:rsidTr="00E12102">
        <w:tc>
          <w:tcPr>
            <w:tcW w:w="2041" w:type="dxa"/>
            <w:vAlign w:val="bottom"/>
          </w:tcPr>
          <w:p w14:paraId="540C7269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8E0227" w14:textId="2814A51C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80,454</w:t>
            </w:r>
          </w:p>
        </w:tc>
        <w:tc>
          <w:tcPr>
            <w:tcW w:w="134" w:type="dxa"/>
          </w:tcPr>
          <w:p w14:paraId="6EF59477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4D94A3" w14:textId="558B138A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81,594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C1159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425EE5" w14:textId="4C3B200B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84,636</w:t>
            </w:r>
          </w:p>
        </w:tc>
        <w:tc>
          <w:tcPr>
            <w:tcW w:w="134" w:type="dxa"/>
          </w:tcPr>
          <w:p w14:paraId="133F4FAF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E0B3E7" w14:textId="231ED265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111,065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2A220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F26D2F" w14:textId="7BE31CE0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18,179</w:t>
            </w:r>
          </w:p>
        </w:tc>
        <w:tc>
          <w:tcPr>
            <w:tcW w:w="134" w:type="dxa"/>
          </w:tcPr>
          <w:p w14:paraId="3E536975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018EFD" w14:textId="0A68A3E0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105,702</w:t>
            </w:r>
          </w:p>
        </w:tc>
        <w:tc>
          <w:tcPr>
            <w:tcW w:w="134" w:type="dxa"/>
            <w:vAlign w:val="bottom"/>
          </w:tcPr>
          <w:p w14:paraId="53D73F73" w14:textId="77777777" w:rsidR="003B0C1F" w:rsidRPr="00922922" w:rsidRDefault="003B0C1F" w:rsidP="003B0C1F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A9F9D2" w14:textId="456FCA69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183,269</w:t>
            </w:r>
          </w:p>
        </w:tc>
        <w:tc>
          <w:tcPr>
            <w:tcW w:w="134" w:type="dxa"/>
          </w:tcPr>
          <w:p w14:paraId="2AE19501" w14:textId="77777777" w:rsidR="003B0C1F" w:rsidRPr="00922922" w:rsidRDefault="003B0C1F" w:rsidP="003B0C1F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E052E" w14:textId="04D96CF5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298,361</w:t>
            </w:r>
          </w:p>
        </w:tc>
      </w:tr>
      <w:tr w:rsidR="000B1B1D" w:rsidRPr="00922922" w14:paraId="45DD574A" w14:textId="77777777" w:rsidTr="00E12102">
        <w:tc>
          <w:tcPr>
            <w:tcW w:w="2041" w:type="dxa"/>
          </w:tcPr>
          <w:p w14:paraId="1DED4F99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41355C8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CEB225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8952322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71CC8F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4C1516E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5DCDBE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4AAB157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621CBD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5F5591A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67F723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F80D880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FE77B9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943CA26" w14:textId="701FBB8D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43,011</w:t>
            </w:r>
          </w:p>
        </w:tc>
        <w:tc>
          <w:tcPr>
            <w:tcW w:w="134" w:type="dxa"/>
          </w:tcPr>
          <w:p w14:paraId="18AEFAC2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BD6ADFC" w14:textId="3C2A47F1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33,072</w:t>
            </w:r>
          </w:p>
        </w:tc>
      </w:tr>
      <w:tr w:rsidR="000B1B1D" w:rsidRPr="00922922" w14:paraId="7F3CA9E6" w14:textId="77777777" w:rsidTr="00E12102">
        <w:tc>
          <w:tcPr>
            <w:tcW w:w="2041" w:type="dxa"/>
          </w:tcPr>
          <w:p w14:paraId="576A9B4E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FD4EEFB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E0DF6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4BE6A86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D6CC7B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D6F87D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ABA1D97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10DFA54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049458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5FC294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C934BA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2F8C7E5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D196DA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8FF110" w14:textId="61BC2D2F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(51,434)</w:t>
            </w:r>
          </w:p>
        </w:tc>
        <w:tc>
          <w:tcPr>
            <w:tcW w:w="134" w:type="dxa"/>
          </w:tcPr>
          <w:p w14:paraId="341FCD67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317B30C" w14:textId="781AB7C7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(45,138)</w:t>
            </w:r>
          </w:p>
        </w:tc>
      </w:tr>
      <w:tr w:rsidR="000B1B1D" w:rsidRPr="00922922" w14:paraId="40E9B5C8" w14:textId="77777777" w:rsidTr="00E12102">
        <w:tc>
          <w:tcPr>
            <w:tcW w:w="2041" w:type="dxa"/>
          </w:tcPr>
          <w:p w14:paraId="554ED4E3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C49FDE1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9D6C6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2B5509E2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868E1BD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AA90A2A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7ECD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F469A93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A4CD8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76E4D06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8DBEDE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1DFFC67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E2C645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DD3084" w14:textId="08F51901" w:rsidR="003B0C1F" w:rsidRPr="00922922" w:rsidRDefault="009C34DB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(114,808)</w:t>
            </w:r>
          </w:p>
        </w:tc>
        <w:tc>
          <w:tcPr>
            <w:tcW w:w="134" w:type="dxa"/>
          </w:tcPr>
          <w:p w14:paraId="569AFD8F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FE4D57" w14:textId="6CC74F21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 xml:space="preserve">(126,548) </w:t>
            </w:r>
          </w:p>
        </w:tc>
      </w:tr>
      <w:tr w:rsidR="000B1B1D" w:rsidRPr="00922922" w14:paraId="2AD2D240" w14:textId="77777777" w:rsidTr="00E12102">
        <w:tc>
          <w:tcPr>
            <w:tcW w:w="2041" w:type="dxa"/>
          </w:tcPr>
          <w:p w14:paraId="2A06AF77" w14:textId="1014390D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D86357B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BE93F1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2A3E3960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2BF3E4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13832E8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05AB8A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8928045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4FC2ED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9F5D6D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3EC5C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E3713F4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205403F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7E8B19" w14:textId="3D3D6173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(27,357)</w:t>
            </w:r>
          </w:p>
        </w:tc>
        <w:tc>
          <w:tcPr>
            <w:tcW w:w="134" w:type="dxa"/>
          </w:tcPr>
          <w:p w14:paraId="37AB3299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DC0DC5E" w14:textId="130CBB6C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 xml:space="preserve"> (23,218)</w:t>
            </w:r>
          </w:p>
        </w:tc>
      </w:tr>
      <w:tr w:rsidR="000B1B1D" w:rsidRPr="00922922" w14:paraId="47583337" w14:textId="77777777" w:rsidTr="00E12102">
        <w:tc>
          <w:tcPr>
            <w:tcW w:w="2041" w:type="dxa"/>
          </w:tcPr>
          <w:p w14:paraId="60EF95D1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2535CC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1BF13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52010B5E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1DE6D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F2CDFAE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78DE471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981687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4908308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6FF846D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3881E1E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7F83A8B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EAB19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AB2E64" w14:textId="36EEEA0F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4,717</w:t>
            </w:r>
          </w:p>
        </w:tc>
        <w:tc>
          <w:tcPr>
            <w:tcW w:w="134" w:type="dxa"/>
          </w:tcPr>
          <w:p w14:paraId="381F91F0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2E7556" w14:textId="255FB628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 xml:space="preserve"> 2,541 </w:t>
            </w:r>
          </w:p>
        </w:tc>
      </w:tr>
      <w:tr w:rsidR="000B1B1D" w:rsidRPr="00922922" w14:paraId="2CAEB84C" w14:textId="77777777" w:rsidTr="00E12102">
        <w:tc>
          <w:tcPr>
            <w:tcW w:w="2041" w:type="dxa"/>
          </w:tcPr>
          <w:p w14:paraId="1DB1B00E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4BBD237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7C6C9B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645F7456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FEF52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C1011A5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F81A21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B32FF5B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7AFABD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EF1CC6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D3A3CB1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E372684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4CD9C74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F7C369" w14:textId="1661B063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(26,325)</w:t>
            </w:r>
          </w:p>
        </w:tc>
        <w:tc>
          <w:tcPr>
            <w:tcW w:w="134" w:type="dxa"/>
          </w:tcPr>
          <w:p w14:paraId="021098F8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C92574" w14:textId="608EDD30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 xml:space="preserve"> (12,614)</w:t>
            </w:r>
          </w:p>
        </w:tc>
      </w:tr>
      <w:tr w:rsidR="000B1B1D" w:rsidRPr="00922922" w14:paraId="08E90C5D" w14:textId="77777777" w:rsidTr="00E12102">
        <w:tc>
          <w:tcPr>
            <w:tcW w:w="2041" w:type="dxa"/>
          </w:tcPr>
          <w:p w14:paraId="45E10E55" w14:textId="26D29C01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5EF9AB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40FFF8E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64CBBB95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E82A87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3B4705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C4741E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4B72104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7A6D0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3B4449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B8E392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0FF3C24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AB324B1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5937E8D" w14:textId="3EA6CCFA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(3,672)</w:t>
            </w:r>
          </w:p>
        </w:tc>
        <w:tc>
          <w:tcPr>
            <w:tcW w:w="134" w:type="dxa"/>
          </w:tcPr>
          <w:p w14:paraId="366AE8C6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E70D004" w14:textId="446081E2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(10,095)</w:t>
            </w:r>
          </w:p>
        </w:tc>
      </w:tr>
      <w:tr w:rsidR="000B1B1D" w:rsidRPr="00922922" w14:paraId="065BD609" w14:textId="77777777" w:rsidTr="00E12102">
        <w:tc>
          <w:tcPr>
            <w:tcW w:w="2041" w:type="dxa"/>
          </w:tcPr>
          <w:p w14:paraId="6F8BF644" w14:textId="68AA5C05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7738E87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2FCCC0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5FCEB751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5B88E7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A9FBDAB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3C01FE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722541F1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5F9E22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1424143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5CE890C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F6C65CE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8A5E83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5896CB" w14:textId="7DF57041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7,401</w:t>
            </w:r>
          </w:p>
        </w:tc>
        <w:tc>
          <w:tcPr>
            <w:tcW w:w="134" w:type="dxa"/>
          </w:tcPr>
          <w:p w14:paraId="789D9CFE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9CC5C4" w14:textId="0EEA6E06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116,361</w:t>
            </w:r>
          </w:p>
        </w:tc>
      </w:tr>
      <w:tr w:rsidR="000B1B1D" w:rsidRPr="00922922" w14:paraId="741EC979" w14:textId="77777777" w:rsidTr="005207ED">
        <w:tc>
          <w:tcPr>
            <w:tcW w:w="2041" w:type="dxa"/>
          </w:tcPr>
          <w:p w14:paraId="15D1987C" w14:textId="77777777" w:rsidR="003B0C1F" w:rsidRPr="005C7208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4D38B50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29453B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6F5CF456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168B6A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7EF4B3B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225FB96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6318B92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5C45754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856EB96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98AA91" w14:textId="77777777" w:rsidR="003B0C1F" w:rsidRPr="00922922" w:rsidRDefault="003B0C1F" w:rsidP="003B0C1F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0D444AE" w14:textId="77777777" w:rsidR="003B0C1F" w:rsidRPr="00922922" w:rsidRDefault="003B0C1F" w:rsidP="003B0C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A5BB667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B717C8A" w14:textId="77777777" w:rsidR="003B0C1F" w:rsidRPr="00922922" w:rsidRDefault="003B0C1F" w:rsidP="003B0C1F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C37BEC" w14:textId="77777777" w:rsidR="003B0C1F" w:rsidRPr="00922922" w:rsidRDefault="003B0C1F" w:rsidP="003B0C1F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6575D2A4" w14:textId="77777777" w:rsidR="003B0C1F" w:rsidRPr="00922922" w:rsidRDefault="003B0C1F" w:rsidP="003B0C1F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67E2AC1" w14:textId="713B136A" w:rsidR="006C75E5" w:rsidRDefault="006C75E5"/>
    <w:p w14:paraId="0264B988" w14:textId="6D2E38CC" w:rsidR="006C75E5" w:rsidRDefault="006C75E5"/>
    <w:p w14:paraId="2145D244" w14:textId="0EA03154" w:rsidR="006C75E5" w:rsidRDefault="006C75E5"/>
    <w:tbl>
      <w:tblPr>
        <w:tblW w:w="89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94"/>
        <w:gridCol w:w="134"/>
        <w:gridCol w:w="794"/>
      </w:tblGrid>
      <w:tr w:rsidR="006C75E5" w:rsidRPr="00922922" w14:paraId="3FFA6805" w14:textId="77777777" w:rsidTr="00411435">
        <w:tc>
          <w:tcPr>
            <w:tcW w:w="2041" w:type="dxa"/>
          </w:tcPr>
          <w:p w14:paraId="1980F660" w14:textId="77777777" w:rsidR="006C75E5" w:rsidRPr="00922922" w:rsidRDefault="006C75E5" w:rsidP="0041143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bottom w:val="single" w:sz="6" w:space="0" w:color="auto"/>
            </w:tcBorders>
          </w:tcPr>
          <w:p w14:paraId="03787A59" w14:textId="77777777" w:rsidR="006C75E5" w:rsidRPr="00922922" w:rsidRDefault="006C75E5" w:rsidP="0041143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C75E5" w:rsidRPr="00922922" w14:paraId="26FECFB2" w14:textId="77777777" w:rsidTr="00411435">
        <w:tc>
          <w:tcPr>
            <w:tcW w:w="2041" w:type="dxa"/>
          </w:tcPr>
          <w:p w14:paraId="047570CB" w14:textId="77777777" w:rsidR="006C75E5" w:rsidRPr="00922922" w:rsidRDefault="006C75E5" w:rsidP="0041143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874E195" w14:textId="77777777" w:rsidR="006C75E5" w:rsidRPr="00922922" w:rsidRDefault="006C75E5" w:rsidP="0041143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E4BC0" w:rsidRPr="00922922" w14:paraId="7E0E372C" w14:textId="77777777" w:rsidTr="00411435">
        <w:tc>
          <w:tcPr>
            <w:tcW w:w="2041" w:type="dxa"/>
          </w:tcPr>
          <w:p w14:paraId="1872ACD8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5D9165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ผลิตภัณฑ์</w:t>
            </w:r>
          </w:p>
          <w:p w14:paraId="5A9F88A3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34" w:type="dxa"/>
          </w:tcPr>
          <w:p w14:paraId="3549B0DB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671291A8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ผลิตภัณฑ์</w:t>
            </w:r>
          </w:p>
          <w:p w14:paraId="4E6ABA8A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34" w:type="dxa"/>
          </w:tcPr>
          <w:p w14:paraId="6F83182C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67526291" w14:textId="77777777" w:rsidR="006E4BC0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โครงการ</w:t>
            </w:r>
          </w:p>
          <w:p w14:paraId="151DD928" w14:textId="5E9C4B49" w:rsidR="006E4BC0" w:rsidRPr="006C75E5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หลังคา</w:t>
            </w:r>
            <w:r w:rsidRPr="005C7208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โซลาร์เซลล์</w:t>
            </w:r>
          </w:p>
        </w:tc>
        <w:tc>
          <w:tcPr>
            <w:tcW w:w="134" w:type="dxa"/>
          </w:tcPr>
          <w:p w14:paraId="35208057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bottom w:val="single" w:sz="6" w:space="0" w:color="auto"/>
            </w:tcBorders>
          </w:tcPr>
          <w:p w14:paraId="3AE854E9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C720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E4BC0" w:rsidRPr="00922922" w14:paraId="0AF8B661" w14:textId="77777777" w:rsidTr="00411435">
        <w:tc>
          <w:tcPr>
            <w:tcW w:w="2041" w:type="dxa"/>
          </w:tcPr>
          <w:p w14:paraId="02678C99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9897590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70070F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29CB8A97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009088EB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3E14C7A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353FCB80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6B6EB10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10898CD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7EC07C5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04F2BBE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6F1E59C3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7A66826D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9A681B7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13CB1589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105EA4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6E4BC0" w:rsidRPr="00922922" w14:paraId="6090AFA7" w14:textId="77777777" w:rsidTr="005207ED">
        <w:tc>
          <w:tcPr>
            <w:tcW w:w="2041" w:type="dxa"/>
          </w:tcPr>
          <w:p w14:paraId="34CF2214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922922">
              <w:rPr>
                <w:rFonts w:asciiTheme="majorBidi" w:hAnsiTheme="majorBidi" w:cstheme="majorBidi" w:hint="cs"/>
                <w:sz w:val="22"/>
                <w:szCs w:val="22"/>
                <w:u w:val="single"/>
              </w:rPr>
              <w:t xml:space="preserve">31 </w:t>
            </w:r>
            <w:r w:rsidRPr="005C7208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95B282B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20B75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47273809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9D9586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67E10DF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59F0A9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0E725F5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C014D9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7ECA1EB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C0CB372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E4D1F04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FABA70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732C74D" w14:textId="77777777" w:rsidR="006E4BC0" w:rsidRPr="00922922" w:rsidRDefault="006E4BC0" w:rsidP="006E4BC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214AB1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DF379B3" w14:textId="77777777" w:rsidR="006E4BC0" w:rsidRPr="00922922" w:rsidRDefault="006E4BC0" w:rsidP="006E4BC0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BC0" w:rsidRPr="00922922" w14:paraId="4101D74C" w14:textId="77777777" w:rsidTr="00E12102">
        <w:tc>
          <w:tcPr>
            <w:tcW w:w="2041" w:type="dxa"/>
          </w:tcPr>
          <w:p w14:paraId="29AF7B87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C22A60F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8497A3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65E392D5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84EE50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4B75359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054077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C870BD7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DE258D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C53620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E444D0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130C817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778DCB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2B93C52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  <w:tc>
          <w:tcPr>
            <w:tcW w:w="134" w:type="dxa"/>
          </w:tcPr>
          <w:p w14:paraId="174BC5D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0F0CD53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</w:tr>
      <w:tr w:rsidR="006E4BC0" w:rsidRPr="00922922" w14:paraId="7F88415E" w14:textId="77777777" w:rsidTr="00E12102">
        <w:tc>
          <w:tcPr>
            <w:tcW w:w="2041" w:type="dxa"/>
          </w:tcPr>
          <w:p w14:paraId="7EAD58E5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B3844AC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AF6183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1B3CAF1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14D5CD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45ADCE8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CD99C67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3521062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4B47D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90F941D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B1FF4A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89BA328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CF175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4BE337A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396,752</w:t>
            </w:r>
          </w:p>
        </w:tc>
        <w:tc>
          <w:tcPr>
            <w:tcW w:w="134" w:type="dxa"/>
          </w:tcPr>
          <w:p w14:paraId="4FC999E0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420F5F4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410,854</w:t>
            </w:r>
          </w:p>
        </w:tc>
      </w:tr>
      <w:tr w:rsidR="006E4BC0" w:rsidRPr="00922922" w14:paraId="1BDF67DE" w14:textId="77777777" w:rsidTr="00E12102">
        <w:tc>
          <w:tcPr>
            <w:tcW w:w="2041" w:type="dxa"/>
          </w:tcPr>
          <w:p w14:paraId="2940A80A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07B48E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A85B0D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49B9BDBD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B0E874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ED2A074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6254CA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045B8A4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D45E72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C380C09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32A031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A38595B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EC8E514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C09151F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57,341</w:t>
            </w:r>
          </w:p>
        </w:tc>
        <w:tc>
          <w:tcPr>
            <w:tcW w:w="134" w:type="dxa"/>
          </w:tcPr>
          <w:p w14:paraId="737C0C9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8FCF8BD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57,232</w:t>
            </w:r>
          </w:p>
        </w:tc>
      </w:tr>
      <w:tr w:rsidR="006E4BC0" w:rsidRPr="00922922" w14:paraId="1882D4BF" w14:textId="77777777" w:rsidTr="00E12102">
        <w:tc>
          <w:tcPr>
            <w:tcW w:w="2041" w:type="dxa"/>
          </w:tcPr>
          <w:p w14:paraId="64A07734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B09F1A2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787DBB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420421A4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8B7296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7B7AE73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AC2FF8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4B90DCA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52F047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AD88ADD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542D87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8638DCD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E43D1C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AD2C29D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1,358</w:t>
            </w:r>
          </w:p>
        </w:tc>
        <w:tc>
          <w:tcPr>
            <w:tcW w:w="134" w:type="dxa"/>
          </w:tcPr>
          <w:p w14:paraId="2280D149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2E9A59A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1,255</w:t>
            </w:r>
          </w:p>
        </w:tc>
      </w:tr>
      <w:tr w:rsidR="006E4BC0" w:rsidRPr="00922922" w14:paraId="64223FC5" w14:textId="77777777" w:rsidTr="00E627E7">
        <w:tc>
          <w:tcPr>
            <w:tcW w:w="2041" w:type="dxa"/>
          </w:tcPr>
          <w:p w14:paraId="6E286805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F2B7058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81A26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68413438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7D3584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67AD561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58CE92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6F972D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B72D44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0508C60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2636B0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E0CC26D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8B83D3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54D0047" w14:textId="45F87962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1,522,873</w:t>
            </w:r>
          </w:p>
        </w:tc>
        <w:tc>
          <w:tcPr>
            <w:tcW w:w="134" w:type="dxa"/>
          </w:tcPr>
          <w:p w14:paraId="2610A0B3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6F1C512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1,385,947</w:t>
            </w:r>
          </w:p>
        </w:tc>
      </w:tr>
      <w:tr w:rsidR="006E4BC0" w:rsidRPr="00922922" w14:paraId="2582699F" w14:textId="77777777" w:rsidTr="00E627E7">
        <w:tc>
          <w:tcPr>
            <w:tcW w:w="2041" w:type="dxa"/>
          </w:tcPr>
          <w:p w14:paraId="10F5488E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CED16DA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E92639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7102784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6CC59D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8A03DB0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6B70F0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2D8858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787337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8CDD7CF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BDD04E7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911F08E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463ADF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4D5B33" w14:textId="7EDBB29A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1,989,476</w:t>
            </w:r>
          </w:p>
        </w:tc>
        <w:tc>
          <w:tcPr>
            <w:tcW w:w="134" w:type="dxa"/>
          </w:tcPr>
          <w:p w14:paraId="5FB0735D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46ADB3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1,866,440</w:t>
            </w:r>
          </w:p>
        </w:tc>
      </w:tr>
      <w:tr w:rsidR="006E4BC0" w:rsidRPr="00922922" w14:paraId="0C3FEEF8" w14:textId="77777777" w:rsidTr="00E627E7">
        <w:tc>
          <w:tcPr>
            <w:tcW w:w="2041" w:type="dxa"/>
          </w:tcPr>
          <w:p w14:paraId="68E1E5E9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D3E09F1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010246A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5651C36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C16E6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CB448AB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B54A243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8E1AB8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47DFC9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04FD638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D9E002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E73995E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3CFB9E3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vAlign w:val="bottom"/>
          </w:tcPr>
          <w:p w14:paraId="431B145A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E8A734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vAlign w:val="bottom"/>
          </w:tcPr>
          <w:p w14:paraId="78631595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BC0" w:rsidRPr="00922922" w14:paraId="4BCF9E08" w14:textId="77777777" w:rsidTr="00E12102">
        <w:tc>
          <w:tcPr>
            <w:tcW w:w="2041" w:type="dxa"/>
          </w:tcPr>
          <w:p w14:paraId="28C3E8B2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EC2C343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0C9CFF0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</w:tcPr>
          <w:p w14:paraId="293AE190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EC0DB4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4D69BAA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81EAA76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B7E6BAD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F59A99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838B5C0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A15C3F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35C9A08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28DE0C6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7F4EACB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9E01F92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6281C3A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BC0" w:rsidRPr="00922922" w14:paraId="4BF3FF3D" w14:textId="77777777" w:rsidTr="00E12102">
        <w:tc>
          <w:tcPr>
            <w:tcW w:w="2041" w:type="dxa"/>
          </w:tcPr>
          <w:p w14:paraId="76EE8540" w14:textId="77777777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77ADB1E" w14:textId="07072EDD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1,177,696</w:t>
            </w:r>
          </w:p>
        </w:tc>
        <w:tc>
          <w:tcPr>
            <w:tcW w:w="134" w:type="dxa"/>
          </w:tcPr>
          <w:p w14:paraId="7F34D2E7" w14:textId="77777777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88BF349" w14:textId="178241BB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1,098,702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010BAB" w14:textId="77777777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F2951EC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406,050</w:t>
            </w:r>
          </w:p>
        </w:tc>
        <w:tc>
          <w:tcPr>
            <w:tcW w:w="134" w:type="dxa"/>
          </w:tcPr>
          <w:p w14:paraId="1F38AA6C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BEEA30F" w14:textId="10CF0671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421,239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F26EA2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B8B242E" w14:textId="70DC20FA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3F7BEC6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25E5F0A" w14:textId="47E9F8E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70C373" w14:textId="77777777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606CAD4" w14:textId="0FF6091C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1,583,746</w:t>
            </w:r>
          </w:p>
        </w:tc>
        <w:tc>
          <w:tcPr>
            <w:tcW w:w="134" w:type="dxa"/>
          </w:tcPr>
          <w:p w14:paraId="1D9FD566" w14:textId="77777777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7CA6E3E" w14:textId="5ED95D7D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1,519,941</w:t>
            </w:r>
          </w:p>
        </w:tc>
      </w:tr>
      <w:tr w:rsidR="006E4BC0" w:rsidRPr="00922922" w14:paraId="56F3ED46" w14:textId="77777777" w:rsidTr="00E12102">
        <w:tc>
          <w:tcPr>
            <w:tcW w:w="2041" w:type="dxa"/>
          </w:tcPr>
          <w:p w14:paraId="6A93A245" w14:textId="10ECF204" w:rsidR="006E4BC0" w:rsidRPr="005C7208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/>
                <w:sz w:val="22"/>
                <w:szCs w:val="22"/>
                <w:cs/>
              </w:rPr>
            </w:pPr>
            <w:r w:rsidRPr="005C7208">
              <w:rPr>
                <w:rFonts w:asciiTheme="majorBidi" w:hAnsiTheme="majorBidi" w:hint="cs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CC52C79" w14:textId="204072AB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187,733</w:t>
            </w:r>
          </w:p>
        </w:tc>
        <w:tc>
          <w:tcPr>
            <w:tcW w:w="134" w:type="dxa"/>
          </w:tcPr>
          <w:p w14:paraId="7347FE03" w14:textId="77777777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BE8B40C" w14:textId="1223CCD6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182,911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500D0C" w14:textId="77777777" w:rsidR="006E4BC0" w:rsidRPr="00922922" w:rsidRDefault="006E4BC0" w:rsidP="006E4BC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F115349" w14:textId="3A3C1675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6B4EDC3" w14:textId="77777777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6122E4E" w14:textId="0275FB86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871F5C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4CAC8AA" w14:textId="627F0419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158,025</w:t>
            </w:r>
          </w:p>
        </w:tc>
        <w:tc>
          <w:tcPr>
            <w:tcW w:w="134" w:type="dxa"/>
          </w:tcPr>
          <w:p w14:paraId="6280FD18" w14:textId="77777777" w:rsidR="006E4BC0" w:rsidRPr="00922922" w:rsidRDefault="006E4BC0" w:rsidP="006E4BC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97A6BAC" w14:textId="7673F0DD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351,988</w:t>
            </w:r>
          </w:p>
        </w:tc>
        <w:tc>
          <w:tcPr>
            <w:tcW w:w="134" w:type="dxa"/>
            <w:vAlign w:val="bottom"/>
          </w:tcPr>
          <w:p w14:paraId="388152D1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452F1A5" w14:textId="563EAE4E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345,758</w:t>
            </w:r>
          </w:p>
        </w:tc>
        <w:tc>
          <w:tcPr>
            <w:tcW w:w="134" w:type="dxa"/>
          </w:tcPr>
          <w:p w14:paraId="0D0D18FE" w14:textId="77777777" w:rsidR="006E4BC0" w:rsidRPr="00922922" w:rsidRDefault="006E4BC0" w:rsidP="006E4BC0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A8477C7" w14:textId="17B99C4B" w:rsidR="006E4BC0" w:rsidRPr="00922922" w:rsidRDefault="006E4BC0" w:rsidP="006E4B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922">
              <w:rPr>
                <w:rFonts w:asciiTheme="majorBidi" w:hAnsiTheme="majorBidi" w:cstheme="majorBidi"/>
                <w:sz w:val="22"/>
                <w:szCs w:val="22"/>
              </w:rPr>
              <w:t>534,899</w:t>
            </w:r>
          </w:p>
        </w:tc>
      </w:tr>
    </w:tbl>
    <w:p w14:paraId="57224B93" w14:textId="77777777" w:rsidR="00CC2939" w:rsidRPr="00922922" w:rsidRDefault="00CC2939" w:rsidP="00F15CD0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AF2291" w14:textId="5513E7C3" w:rsidR="002A0769" w:rsidRPr="005C7208" w:rsidRDefault="00416AC2" w:rsidP="00F15CD0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7208">
        <w:rPr>
          <w:rFonts w:ascii="Angsana New" w:hAnsi="Angsana New" w:hint="cs"/>
          <w:b/>
          <w:bCs/>
          <w:sz w:val="32"/>
          <w:szCs w:val="32"/>
        </w:rPr>
        <w:t>29.</w:t>
      </w:r>
      <w:r w:rsidR="002A0769" w:rsidRPr="00922922">
        <w:rPr>
          <w:rFonts w:ascii="Angsana New" w:hAnsi="Angsana New"/>
          <w:b/>
          <w:bCs/>
          <w:sz w:val="32"/>
          <w:szCs w:val="32"/>
        </w:rPr>
        <w:tab/>
      </w:r>
      <w:r w:rsidR="002A0769" w:rsidRPr="00922922">
        <w:rPr>
          <w:rFonts w:ascii="Angsana New" w:hAnsi="Angsana New"/>
          <w:b/>
          <w:bCs/>
          <w:sz w:val="32"/>
          <w:szCs w:val="32"/>
        </w:rPr>
        <w:tab/>
      </w:r>
      <w:r w:rsidR="002A0769" w:rsidRPr="005C720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6CDECB7" w14:textId="1071C070" w:rsidR="002A0769" w:rsidRPr="00922922" w:rsidRDefault="00416AC2" w:rsidP="00F15CD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29.</w:t>
      </w:r>
      <w:r w:rsidR="002A0769" w:rsidRPr="00922922">
        <w:rPr>
          <w:rFonts w:ascii="Angsana New" w:hAnsi="Angsana New"/>
          <w:spacing w:val="-4"/>
          <w:sz w:val="32"/>
          <w:szCs w:val="32"/>
        </w:rPr>
        <w:t>1</w:t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5C7208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54FF12BA" w14:textId="20670217" w:rsidR="002A0769" w:rsidRDefault="002A0769" w:rsidP="00F15CD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65933235" w14:textId="77777777" w:rsidR="00575005" w:rsidRDefault="00575005" w:rsidP="00F15CD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2343F0F" w14:textId="783874D3" w:rsidR="002A0769" w:rsidRPr="00922922" w:rsidRDefault="00416AC2" w:rsidP="00F15CD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29.</w:t>
      </w:r>
      <w:r w:rsidR="002A0769" w:rsidRPr="00922922">
        <w:rPr>
          <w:rFonts w:ascii="Angsana New" w:hAnsi="Angsana New"/>
          <w:spacing w:val="-4"/>
          <w:sz w:val="32"/>
          <w:szCs w:val="32"/>
        </w:rPr>
        <w:t>2</w:t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5C7208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2963C764" w14:textId="09ED24BF" w:rsidR="002A0769" w:rsidRPr="00922922" w:rsidRDefault="002A0769" w:rsidP="00F15CD0">
      <w:pPr>
        <w:tabs>
          <w:tab w:val="clear" w:pos="907"/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CD0">
        <w:rPr>
          <w:rFonts w:ascii="Angsana New" w:hAnsi="Angsana New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Pr="00F15CD0">
        <w:rPr>
          <w:rFonts w:ascii="Angsana New" w:hAnsi="Angsana New" w:hint="cs"/>
          <w:sz w:val="32"/>
          <w:szCs w:val="32"/>
          <w:cs/>
        </w:rPr>
        <w:t xml:space="preserve">เงินเบิกเกินบัญชี </w:t>
      </w:r>
      <w:r w:rsidRPr="005C7208">
        <w:rPr>
          <w:rFonts w:ascii="Angsana New" w:hAnsi="Angsana New" w:hint="cs"/>
          <w:sz w:val="32"/>
          <w:szCs w:val="32"/>
          <w:cs/>
        </w:rPr>
        <w:t>ทั้งนี้</w:t>
      </w:r>
      <w:r w:rsidRPr="005C720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</w:t>
      </w:r>
      <w:r w:rsidRPr="00F15CD0">
        <w:rPr>
          <w:rFonts w:ascii="Angsana New" w:hAnsi="Angsana New"/>
          <w:spacing w:val="-4"/>
          <w:sz w:val="32"/>
          <w:szCs w:val="32"/>
          <w:cs/>
        </w:rPr>
        <w:t>ตลาดหรือมีอัตราดอกเบี้ยคงที่ซึ่งใกล้เคียงกับอัตราตลาดในปัจจุบัน อย่างไรก็ตามบริษัท</w:t>
      </w:r>
      <w:r w:rsidR="00F15CD0" w:rsidRPr="00F15CD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15CD0">
        <w:rPr>
          <w:rFonts w:ascii="Angsana New" w:hAnsi="Angsana New"/>
          <w:sz w:val="32"/>
          <w:szCs w:val="32"/>
          <w:cs/>
        </w:rPr>
        <w:t>เชื่อว่าความ</w:t>
      </w:r>
      <w:r w:rsidRPr="005C7208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223AB05A" w14:textId="152519B9" w:rsidR="00BF6CD4" w:rsidRDefault="002A0769" w:rsidP="00F15CD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15C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15CD0">
        <w:rPr>
          <w:rFonts w:ascii="Angsana New" w:hAnsi="Angsana New"/>
          <w:sz w:val="32"/>
          <w:szCs w:val="32"/>
        </w:rPr>
        <w:t>31</w:t>
      </w:r>
      <w:r w:rsidRPr="00F15C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15CD0">
        <w:rPr>
          <w:rFonts w:ascii="Angsana New" w:hAnsi="Angsana New" w:hint="cs"/>
          <w:sz w:val="32"/>
          <w:szCs w:val="32"/>
        </w:rPr>
        <w:t xml:space="preserve"> </w:t>
      </w:r>
      <w:r w:rsidRPr="00F15CD0">
        <w:rPr>
          <w:rFonts w:ascii="Angsana New" w:hAnsi="Angsana New"/>
          <w:sz w:val="32"/>
          <w:szCs w:val="32"/>
        </w:rPr>
        <w:t>2565</w:t>
      </w:r>
      <w:r w:rsidRPr="00F15CD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15CD0">
        <w:rPr>
          <w:rFonts w:ascii="Angsana New" w:hAnsi="Angsana New"/>
          <w:sz w:val="32"/>
          <w:szCs w:val="32"/>
        </w:rPr>
        <w:t xml:space="preserve"> 2564 </w:t>
      </w:r>
      <w:r w:rsidRPr="00F15CD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</w:t>
      </w:r>
      <w:r w:rsidR="00BE013F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2C1ECD38" w14:textId="34B39A90" w:rsidR="00F15CD0" w:rsidRDefault="00F15CD0" w:rsidP="00F15CD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93D4925" w14:textId="77777777" w:rsidR="00F15CD0" w:rsidRPr="00F15CD0" w:rsidRDefault="00F15CD0" w:rsidP="00F15CD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04BEDCB" w14:textId="1BEE3BAC" w:rsidR="006C75E5" w:rsidRDefault="006C75E5" w:rsidP="00E2398F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</w:p>
    <w:p w14:paraId="1D73EE6F" w14:textId="038ECD9A" w:rsidR="006C75E5" w:rsidRDefault="006C75E5" w:rsidP="00E2398F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</w:p>
    <w:p w14:paraId="1872460B" w14:textId="72F5D734" w:rsidR="006C75E5" w:rsidRDefault="006C75E5" w:rsidP="00E2398F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</w:p>
    <w:p w14:paraId="5C4DE378" w14:textId="331C5CEB" w:rsidR="006C75E5" w:rsidRDefault="006C75E5" w:rsidP="00E2398F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</w:p>
    <w:p w14:paraId="6225738B" w14:textId="1733B0F1" w:rsidR="006C75E5" w:rsidRDefault="006C75E5" w:rsidP="00E2398F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</w:p>
    <w:p w14:paraId="3517B87C" w14:textId="77777777" w:rsidR="006C75E5" w:rsidRDefault="006C75E5" w:rsidP="00E2398F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0B1B1D" w:rsidRPr="00922922" w14:paraId="141E5F69" w14:textId="77777777" w:rsidTr="0088138B">
        <w:trPr>
          <w:cantSplit/>
        </w:trPr>
        <w:tc>
          <w:tcPr>
            <w:tcW w:w="2211" w:type="dxa"/>
            <w:vAlign w:val="bottom"/>
          </w:tcPr>
          <w:p w14:paraId="790216ED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60366D05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23013A73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2C1B42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31B52327" w14:textId="77777777" w:rsidTr="0088138B">
        <w:trPr>
          <w:cantSplit/>
        </w:trPr>
        <w:tc>
          <w:tcPr>
            <w:tcW w:w="2211" w:type="dxa"/>
            <w:vAlign w:val="bottom"/>
          </w:tcPr>
          <w:p w14:paraId="6C3F0DF8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07CBBB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</w:tcPr>
          <w:p w14:paraId="281FA512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0C58BD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65F375A6" w14:textId="77777777" w:rsidTr="008B5A8A">
        <w:trPr>
          <w:cantSplit/>
        </w:trPr>
        <w:tc>
          <w:tcPr>
            <w:tcW w:w="2211" w:type="dxa"/>
            <w:vAlign w:val="bottom"/>
          </w:tcPr>
          <w:p w14:paraId="0D125681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8D4358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5D4E74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F97768E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AC0B31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33615F8" w14:textId="3432EDFB" w:rsidR="002A0769" w:rsidRPr="005C7208" w:rsidRDefault="008B5A8A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F5834A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1BA9092" w14:textId="4FBC77C6" w:rsidR="002A0769" w:rsidRPr="005C7208" w:rsidRDefault="008B5A8A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6D48DD9E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6AF987" w14:textId="77777777" w:rsidR="002A0769" w:rsidRPr="005C7208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0B1B1D" w:rsidRPr="00922922" w14:paraId="18E042FF" w14:textId="77777777" w:rsidTr="008B5A8A">
        <w:trPr>
          <w:cantSplit/>
        </w:trPr>
        <w:tc>
          <w:tcPr>
            <w:tcW w:w="2211" w:type="dxa"/>
            <w:vAlign w:val="bottom"/>
          </w:tcPr>
          <w:p w14:paraId="47F557B1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A31FAD7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70E644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3EA894" w14:textId="671ED5DC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56D6027E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22922">
              <w:rPr>
                <w:rFonts w:ascii="Angsana New" w:hAnsi="Angsana New"/>
                <w:sz w:val="20"/>
                <w:szCs w:val="20"/>
              </w:rPr>
              <w:t>5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B2A759C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EED9B5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2422CE4C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6650EF68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658C3C3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65AC350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303CC19" w14:textId="779FFD11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3B9B47A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64D5430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5FA35AD3" w14:textId="77777777" w:rsidR="002A0769" w:rsidRPr="00922922" w:rsidRDefault="002A0769" w:rsidP="008B5A8A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(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9229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B1B1D" w:rsidRPr="00922922" w14:paraId="1EE1BA5F" w14:textId="77777777" w:rsidTr="008B5A8A">
        <w:trPr>
          <w:cantSplit/>
        </w:trPr>
        <w:tc>
          <w:tcPr>
            <w:tcW w:w="2211" w:type="dxa"/>
            <w:vAlign w:val="bottom"/>
          </w:tcPr>
          <w:p w14:paraId="6E76EB27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328320C" w14:textId="77777777" w:rsidR="002A0769" w:rsidRPr="005C7208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1814F25E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6A2CB39" w14:textId="77777777" w:rsidR="002A0769" w:rsidRPr="005C7208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E5B4A0F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F350121" w14:textId="77777777" w:rsidR="002A0769" w:rsidRPr="005C7208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F794D77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B9DBF72" w14:textId="77777777" w:rsidR="002A0769" w:rsidRPr="005C7208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7DC663DC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EF1DAE5" w14:textId="77777777" w:rsidR="002A0769" w:rsidRPr="005C7208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67534A" w14:textId="77777777" w:rsidR="002A0769" w:rsidRPr="00922922" w:rsidRDefault="002A0769" w:rsidP="008B5A8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9F31E65" w14:textId="77777777" w:rsidR="002A0769" w:rsidRPr="005C7208" w:rsidRDefault="002A0769" w:rsidP="008B5A8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3216D263" w14:textId="77777777" w:rsidTr="008B5A8A">
        <w:trPr>
          <w:cantSplit/>
        </w:trPr>
        <w:tc>
          <w:tcPr>
            <w:tcW w:w="2211" w:type="dxa"/>
            <w:vAlign w:val="bottom"/>
          </w:tcPr>
          <w:p w14:paraId="54B79265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1781C43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7E0FB94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2009F3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12A770F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2654BE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A8DABC7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03D852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68E9256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90D133" w14:textId="77777777" w:rsidR="002A0769" w:rsidRPr="00922922" w:rsidRDefault="002A0769" w:rsidP="008B5A8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B650D7" w14:textId="77777777" w:rsidR="002A0769" w:rsidRPr="00922922" w:rsidRDefault="002A0769" w:rsidP="008B5A8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48349B" w14:textId="77777777" w:rsidR="002A0769" w:rsidRPr="00922922" w:rsidRDefault="002A0769" w:rsidP="008B5A8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6C76D8E3" w14:textId="77777777" w:rsidTr="008B5A8A">
        <w:trPr>
          <w:cantSplit/>
        </w:trPr>
        <w:tc>
          <w:tcPr>
            <w:tcW w:w="2211" w:type="dxa"/>
            <w:vAlign w:val="bottom"/>
          </w:tcPr>
          <w:p w14:paraId="3091DCA8" w14:textId="77777777" w:rsidR="002A0769" w:rsidRPr="00922922" w:rsidRDefault="002A0769" w:rsidP="008B5A8A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66CAF7D0" w14:textId="573E7BFE" w:rsidR="002A0769" w:rsidRPr="00922922" w:rsidRDefault="00D3490E" w:rsidP="008B5A8A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391DE27" w14:textId="77777777" w:rsidR="002A0769" w:rsidRPr="00922922" w:rsidRDefault="002A0769" w:rsidP="008B5A8A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042DBF" w14:textId="1327A7F4" w:rsidR="002A0769" w:rsidRPr="00922922" w:rsidRDefault="00D3490E" w:rsidP="008B5A8A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15BDF56" w14:textId="77777777" w:rsidR="002A0769" w:rsidRPr="00922922" w:rsidRDefault="002A0769" w:rsidP="008B5A8A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93D61D" w14:textId="430479A1" w:rsidR="002A0769" w:rsidRPr="00922922" w:rsidRDefault="00CA1846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19,609,927.09</w:t>
            </w:r>
          </w:p>
        </w:tc>
        <w:tc>
          <w:tcPr>
            <w:tcW w:w="134" w:type="dxa"/>
            <w:vAlign w:val="bottom"/>
          </w:tcPr>
          <w:p w14:paraId="6E89D147" w14:textId="77777777" w:rsidR="002A0769" w:rsidRPr="00922922" w:rsidRDefault="002A0769" w:rsidP="008B5A8A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2E7A38" w14:textId="5ADD003D" w:rsidR="002A0769" w:rsidRPr="00922922" w:rsidRDefault="00DB4228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28,220,622.42</w:t>
            </w:r>
          </w:p>
        </w:tc>
        <w:tc>
          <w:tcPr>
            <w:tcW w:w="134" w:type="dxa"/>
            <w:vAlign w:val="bottom"/>
          </w:tcPr>
          <w:p w14:paraId="6A137FB2" w14:textId="77777777" w:rsidR="002A0769" w:rsidRPr="00922922" w:rsidRDefault="002A0769" w:rsidP="008B5A8A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16C934" w14:textId="2B8D6228" w:rsidR="002A0769" w:rsidRPr="00922922" w:rsidRDefault="00A37B31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47,830,549.51</w:t>
            </w:r>
          </w:p>
        </w:tc>
        <w:tc>
          <w:tcPr>
            <w:tcW w:w="134" w:type="dxa"/>
          </w:tcPr>
          <w:p w14:paraId="4A3174D4" w14:textId="77777777" w:rsidR="002A0769" w:rsidRPr="00922922" w:rsidRDefault="002A0769" w:rsidP="008B5A8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5BD7E8" w14:textId="7CDC6216" w:rsidR="002A0769" w:rsidRPr="00922922" w:rsidRDefault="00DB4228" w:rsidP="008B5A8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 xml:space="preserve">0.15 - 0.35  </w:t>
            </w:r>
          </w:p>
        </w:tc>
      </w:tr>
      <w:tr w:rsidR="00A37B31" w:rsidRPr="00922922" w14:paraId="1E740915" w14:textId="77777777" w:rsidTr="008B5A8A">
        <w:trPr>
          <w:cantSplit/>
          <w:trHeight w:val="162"/>
        </w:trPr>
        <w:tc>
          <w:tcPr>
            <w:tcW w:w="2211" w:type="dxa"/>
            <w:vAlign w:val="bottom"/>
          </w:tcPr>
          <w:p w14:paraId="266B751A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3782B02" w14:textId="7A5DEF9D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416A6E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0E723D" w14:textId="00BE48C9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418B7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8F3C81" w14:textId="5E3BBF55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C10DB28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B47383" w14:textId="6745F78A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432,349,087.96</w:t>
            </w:r>
          </w:p>
        </w:tc>
        <w:tc>
          <w:tcPr>
            <w:tcW w:w="134" w:type="dxa"/>
            <w:vAlign w:val="bottom"/>
          </w:tcPr>
          <w:p w14:paraId="4EC03B3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AD540C" w14:textId="23C561F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432,349,087.96</w:t>
            </w:r>
          </w:p>
        </w:tc>
        <w:tc>
          <w:tcPr>
            <w:tcW w:w="134" w:type="dxa"/>
          </w:tcPr>
          <w:p w14:paraId="777E35BC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E06449" w14:textId="4D073279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119115B5" w14:textId="77777777" w:rsidTr="008B5A8A">
        <w:trPr>
          <w:cantSplit/>
          <w:trHeight w:val="162"/>
        </w:trPr>
        <w:tc>
          <w:tcPr>
            <w:tcW w:w="2211" w:type="dxa"/>
            <w:vAlign w:val="bottom"/>
          </w:tcPr>
          <w:p w14:paraId="648D25D2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15F0D62A" w14:textId="1EFAE61E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54B9CF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692F02" w14:textId="1A5ACEFD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23D66C0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9B9385" w14:textId="3527FD3E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76F88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29787A" w14:textId="08B2E7D8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49,581,470.57</w:t>
            </w:r>
          </w:p>
        </w:tc>
        <w:tc>
          <w:tcPr>
            <w:tcW w:w="134" w:type="dxa"/>
            <w:vAlign w:val="bottom"/>
          </w:tcPr>
          <w:p w14:paraId="4FFFAD4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A71ED0" w14:textId="0DCCE56F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49,581,470.57</w:t>
            </w:r>
          </w:p>
        </w:tc>
        <w:tc>
          <w:tcPr>
            <w:tcW w:w="134" w:type="dxa"/>
          </w:tcPr>
          <w:p w14:paraId="0C55D6E0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210386" w14:textId="282830E3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03063AA8" w14:textId="77777777" w:rsidTr="008B5A8A">
        <w:trPr>
          <w:cantSplit/>
          <w:trHeight w:val="162"/>
        </w:trPr>
        <w:tc>
          <w:tcPr>
            <w:tcW w:w="2211" w:type="dxa"/>
            <w:vAlign w:val="bottom"/>
          </w:tcPr>
          <w:p w14:paraId="50A50289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655F2C51" w14:textId="6E1D9776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16,916,918.88</w:t>
            </w:r>
          </w:p>
        </w:tc>
        <w:tc>
          <w:tcPr>
            <w:tcW w:w="134" w:type="dxa"/>
            <w:vAlign w:val="bottom"/>
          </w:tcPr>
          <w:p w14:paraId="0F34048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9DA3FA" w14:textId="60057445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140,778,032.27</w:t>
            </w:r>
          </w:p>
        </w:tc>
        <w:tc>
          <w:tcPr>
            <w:tcW w:w="134" w:type="dxa"/>
            <w:vAlign w:val="bottom"/>
          </w:tcPr>
          <w:p w14:paraId="0FA882DE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B13858" w14:textId="3CC9E734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FCB5C8F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AADCED" w14:textId="25F7C043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0EA370E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4EEE74" w14:textId="0FE39608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157,694,951.15</w:t>
            </w:r>
          </w:p>
        </w:tc>
        <w:tc>
          <w:tcPr>
            <w:tcW w:w="134" w:type="dxa"/>
          </w:tcPr>
          <w:p w14:paraId="031E8DDE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353A31" w14:textId="7953555B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3.93 - 4.69</w:t>
            </w:r>
          </w:p>
        </w:tc>
      </w:tr>
      <w:tr w:rsidR="00A37B31" w:rsidRPr="00922922" w14:paraId="22E3DEC3" w14:textId="77777777" w:rsidTr="00C956AC">
        <w:trPr>
          <w:cantSplit/>
          <w:trHeight w:val="162"/>
        </w:trPr>
        <w:tc>
          <w:tcPr>
            <w:tcW w:w="2211" w:type="dxa"/>
            <w:vAlign w:val="bottom"/>
          </w:tcPr>
          <w:p w14:paraId="2104E2C6" w14:textId="77777777" w:rsidR="00A37B31" w:rsidRPr="005C7208" w:rsidRDefault="00A37B31" w:rsidP="00A37B31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537C920F" w14:textId="681BBC19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98,507,464.00</w:t>
            </w:r>
          </w:p>
        </w:tc>
        <w:tc>
          <w:tcPr>
            <w:tcW w:w="134" w:type="dxa"/>
            <w:vAlign w:val="bottom"/>
          </w:tcPr>
          <w:p w14:paraId="6CFC28E8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BA35DC" w14:textId="434C393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2B0E9DA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081B1F" w14:textId="28B795BA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A0566AD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40E2C5" w14:textId="2C978CF4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0489D4D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C73EA8" w14:textId="70D6D746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98,507,464.00</w:t>
            </w:r>
          </w:p>
        </w:tc>
        <w:tc>
          <w:tcPr>
            <w:tcW w:w="134" w:type="dxa"/>
          </w:tcPr>
          <w:p w14:paraId="12BB88E7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7FBF8A" w14:textId="49CB0E3C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0.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 w:rsidRPr="00922922">
              <w:rPr>
                <w:rFonts w:ascii="Angsana New" w:hAnsi="Angsana New"/>
                <w:sz w:val="20"/>
                <w:szCs w:val="20"/>
              </w:rPr>
              <w:t xml:space="preserve"> - 1.50</w:t>
            </w:r>
          </w:p>
        </w:tc>
      </w:tr>
      <w:tr w:rsidR="00A37B31" w:rsidRPr="00922922" w14:paraId="0F478B47" w14:textId="77777777" w:rsidTr="00C956AC">
        <w:trPr>
          <w:cantSplit/>
          <w:trHeight w:val="90"/>
        </w:trPr>
        <w:tc>
          <w:tcPr>
            <w:tcW w:w="2211" w:type="dxa"/>
            <w:vAlign w:val="bottom"/>
          </w:tcPr>
          <w:p w14:paraId="1AE59936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337332" w14:textId="24D81E11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115,424,382.88</w:t>
            </w:r>
          </w:p>
        </w:tc>
        <w:tc>
          <w:tcPr>
            <w:tcW w:w="134" w:type="dxa"/>
            <w:vAlign w:val="bottom"/>
          </w:tcPr>
          <w:p w14:paraId="51D7496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831E9" w14:textId="4AEDB8E3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140,778,032.27</w:t>
            </w:r>
          </w:p>
        </w:tc>
        <w:tc>
          <w:tcPr>
            <w:tcW w:w="134" w:type="dxa"/>
            <w:vAlign w:val="bottom"/>
          </w:tcPr>
          <w:p w14:paraId="600F9FA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6C5B46" w14:textId="201A5CFC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19,609,927.09</w:t>
            </w:r>
          </w:p>
        </w:tc>
        <w:tc>
          <w:tcPr>
            <w:tcW w:w="134" w:type="dxa"/>
            <w:vAlign w:val="bottom"/>
          </w:tcPr>
          <w:p w14:paraId="21F6809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AF2959" w14:textId="5CF5EF89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510,151,180.95</w:t>
            </w:r>
          </w:p>
        </w:tc>
        <w:tc>
          <w:tcPr>
            <w:tcW w:w="134" w:type="dxa"/>
            <w:vAlign w:val="bottom"/>
          </w:tcPr>
          <w:p w14:paraId="42D1F9A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641A1F" w14:textId="2F3EFE2C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785,963,523.19</w:t>
            </w:r>
          </w:p>
        </w:tc>
        <w:tc>
          <w:tcPr>
            <w:tcW w:w="134" w:type="dxa"/>
          </w:tcPr>
          <w:p w14:paraId="774ADA8B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AF0B0C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7B31" w:rsidRPr="00922922" w14:paraId="5223A0D6" w14:textId="77777777" w:rsidTr="00C956AC">
        <w:trPr>
          <w:cantSplit/>
          <w:trHeight w:val="207"/>
        </w:trPr>
        <w:tc>
          <w:tcPr>
            <w:tcW w:w="2211" w:type="dxa"/>
            <w:vAlign w:val="bottom"/>
          </w:tcPr>
          <w:p w14:paraId="00B15B76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F0E6BCD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74A5836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A26F28F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343F8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674EC64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E9D7877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A2359A7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9332F37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BA718C3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6DCB21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316861B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7B31" w:rsidRPr="00922922" w14:paraId="67CC59D3" w14:textId="77777777" w:rsidTr="00C956AC">
        <w:trPr>
          <w:cantSplit/>
          <w:trHeight w:val="486"/>
        </w:trPr>
        <w:tc>
          <w:tcPr>
            <w:tcW w:w="2211" w:type="dxa"/>
          </w:tcPr>
          <w:p w14:paraId="3BDE0237" w14:textId="77777777" w:rsidR="00A37B31" w:rsidRPr="005C7208" w:rsidRDefault="00A37B31" w:rsidP="00A37B31">
            <w:pPr>
              <w:spacing w:line="26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4F07D4F7" w14:textId="06E8E104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815,332,134.14</w:t>
            </w:r>
          </w:p>
        </w:tc>
        <w:tc>
          <w:tcPr>
            <w:tcW w:w="134" w:type="dxa"/>
            <w:vAlign w:val="bottom"/>
          </w:tcPr>
          <w:p w14:paraId="7A81F187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1BB42A" w14:textId="712B0DDC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FDB8D4B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C84E83" w14:textId="76B7DDCD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15,222,211.71</w:t>
            </w:r>
          </w:p>
        </w:tc>
        <w:tc>
          <w:tcPr>
            <w:tcW w:w="134" w:type="dxa"/>
            <w:vAlign w:val="bottom"/>
          </w:tcPr>
          <w:p w14:paraId="0378D06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DEFC71" w14:textId="1BBFB699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18767C6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A4DFE8" w14:textId="04154C1A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830,554,345.85</w:t>
            </w:r>
          </w:p>
        </w:tc>
        <w:tc>
          <w:tcPr>
            <w:tcW w:w="134" w:type="dxa"/>
          </w:tcPr>
          <w:p w14:paraId="6A2EC456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2EF727" w14:textId="3E6DB7B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1.65 - 4.85</w:t>
            </w:r>
          </w:p>
        </w:tc>
      </w:tr>
      <w:tr w:rsidR="00A37B31" w:rsidRPr="00922922" w14:paraId="03A150D6" w14:textId="77777777" w:rsidTr="008B5A8A">
        <w:trPr>
          <w:cantSplit/>
        </w:trPr>
        <w:tc>
          <w:tcPr>
            <w:tcW w:w="2211" w:type="dxa"/>
            <w:vAlign w:val="bottom"/>
          </w:tcPr>
          <w:p w14:paraId="259ED882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59E4B96F" w14:textId="24CCC0DC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AAB8BB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7DBCDE" w14:textId="5E0F7104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C36FCF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A525E7" w14:textId="116F9008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ABD04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61366F" w14:textId="5229801C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106,893,469.58</w:t>
            </w:r>
          </w:p>
        </w:tc>
        <w:tc>
          <w:tcPr>
            <w:tcW w:w="134" w:type="dxa"/>
            <w:vAlign w:val="bottom"/>
          </w:tcPr>
          <w:p w14:paraId="447244F3" w14:textId="77777777" w:rsidR="00A37B31" w:rsidRPr="00922922" w:rsidRDefault="00A37B31" w:rsidP="00A37B31">
            <w:pPr>
              <w:spacing w:line="26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ECBE53B" w14:textId="3BD1D1ED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106,893,469.58</w:t>
            </w:r>
          </w:p>
        </w:tc>
        <w:tc>
          <w:tcPr>
            <w:tcW w:w="134" w:type="dxa"/>
          </w:tcPr>
          <w:p w14:paraId="1F26092A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3A4622" w14:textId="7FF533C2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046FBA01" w14:textId="77777777" w:rsidTr="008B5A8A">
        <w:trPr>
          <w:cantSplit/>
        </w:trPr>
        <w:tc>
          <w:tcPr>
            <w:tcW w:w="2211" w:type="dxa"/>
          </w:tcPr>
          <w:p w14:paraId="6C0B9B62" w14:textId="5D31A648" w:rsidR="00A37B31" w:rsidRPr="005C7208" w:rsidRDefault="00A37B31" w:rsidP="00A37B31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หนี้สินทางการเงินหมุนเวียน</w:t>
            </w:r>
          </w:p>
        </w:tc>
        <w:tc>
          <w:tcPr>
            <w:tcW w:w="1020" w:type="dxa"/>
            <w:vAlign w:val="bottom"/>
          </w:tcPr>
          <w:p w14:paraId="1454F2F8" w14:textId="54C50D6B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F9CB05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EE37C4" w14:textId="26A0A5FA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DE0F7A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049AC7" w14:textId="7C0C3511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B2ADDD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C4F4DE" w14:textId="4C010F39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463,942.65</w:t>
            </w:r>
          </w:p>
        </w:tc>
        <w:tc>
          <w:tcPr>
            <w:tcW w:w="134" w:type="dxa"/>
            <w:vAlign w:val="bottom"/>
          </w:tcPr>
          <w:p w14:paraId="4BF2AC9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D4ACD9" w14:textId="2444925B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463,942.65</w:t>
            </w:r>
          </w:p>
        </w:tc>
        <w:tc>
          <w:tcPr>
            <w:tcW w:w="134" w:type="dxa"/>
          </w:tcPr>
          <w:p w14:paraId="74F7C1F1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FD834D5" w14:textId="083C92D0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4E758813" w14:textId="77777777" w:rsidTr="008B5A8A">
        <w:trPr>
          <w:cantSplit/>
        </w:trPr>
        <w:tc>
          <w:tcPr>
            <w:tcW w:w="2211" w:type="dxa"/>
          </w:tcPr>
          <w:p w14:paraId="7817B5C0" w14:textId="77777777" w:rsidR="00A37B31" w:rsidRPr="005C7208" w:rsidRDefault="00A37B31" w:rsidP="00A37B31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0A486E1" w14:textId="23633CED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7,832,563.45</w:t>
            </w:r>
          </w:p>
        </w:tc>
        <w:tc>
          <w:tcPr>
            <w:tcW w:w="134" w:type="dxa"/>
            <w:vAlign w:val="bottom"/>
          </w:tcPr>
          <w:p w14:paraId="02D7309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6FFC4E" w14:textId="3115189B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54,163,765.46</w:t>
            </w:r>
          </w:p>
        </w:tc>
        <w:tc>
          <w:tcPr>
            <w:tcW w:w="134" w:type="dxa"/>
            <w:vAlign w:val="bottom"/>
          </w:tcPr>
          <w:p w14:paraId="272F01F3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6A87F1" w14:textId="7CCF83CC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EEDF90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77382B" w14:textId="40001FB9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AB28D2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DD1E14" w14:textId="65371D9B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61,996,328.91</w:t>
            </w:r>
          </w:p>
        </w:tc>
        <w:tc>
          <w:tcPr>
            <w:tcW w:w="134" w:type="dxa"/>
          </w:tcPr>
          <w:p w14:paraId="13D7BF1C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6CB407B" w14:textId="1FA63C49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2.88 - 5.11</w:t>
            </w:r>
          </w:p>
        </w:tc>
      </w:tr>
      <w:tr w:rsidR="00A37B31" w:rsidRPr="00922922" w14:paraId="161740E2" w14:textId="77777777" w:rsidTr="008B5A8A">
        <w:trPr>
          <w:cantSplit/>
        </w:trPr>
        <w:tc>
          <w:tcPr>
            <w:tcW w:w="2211" w:type="dxa"/>
          </w:tcPr>
          <w:p w14:paraId="0DF20F22" w14:textId="77777777" w:rsidR="00A37B31" w:rsidRPr="005C7208" w:rsidRDefault="00A37B31" w:rsidP="00A37B31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A3B30BE" w14:textId="73EFEA31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33,600,000.00</w:t>
            </w:r>
          </w:p>
        </w:tc>
        <w:tc>
          <w:tcPr>
            <w:tcW w:w="134" w:type="dxa"/>
            <w:vAlign w:val="bottom"/>
          </w:tcPr>
          <w:p w14:paraId="6BC9B500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431A1E2" w14:textId="7F4EB2C1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2,012,000.00</w:t>
            </w:r>
          </w:p>
        </w:tc>
        <w:tc>
          <w:tcPr>
            <w:tcW w:w="134" w:type="dxa"/>
            <w:vAlign w:val="bottom"/>
          </w:tcPr>
          <w:p w14:paraId="6F1C2FB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75E9C47" w14:textId="2C37C4E2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39E16BF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2DB9E1E" w14:textId="7288EE8F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4D9AC6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2376868" w14:textId="44EA5805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35,612,000.00</w:t>
            </w:r>
          </w:p>
        </w:tc>
        <w:tc>
          <w:tcPr>
            <w:tcW w:w="134" w:type="dxa"/>
          </w:tcPr>
          <w:p w14:paraId="32AD4CC0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D663BF7" w14:textId="74DE52CB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A37B31" w:rsidRPr="00922922" w14:paraId="1C82A57B" w14:textId="77777777" w:rsidTr="008B5A8A">
        <w:trPr>
          <w:cantSplit/>
          <w:trHeight w:val="59"/>
        </w:trPr>
        <w:tc>
          <w:tcPr>
            <w:tcW w:w="2211" w:type="dxa"/>
          </w:tcPr>
          <w:p w14:paraId="1520E2E4" w14:textId="77777777" w:rsidR="00A37B31" w:rsidRPr="00922922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ACEE91" w14:textId="082C1D04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856,764,697.59</w:t>
            </w:r>
          </w:p>
        </w:tc>
        <w:tc>
          <w:tcPr>
            <w:tcW w:w="134" w:type="dxa"/>
            <w:vAlign w:val="bottom"/>
          </w:tcPr>
          <w:p w14:paraId="6A48EAD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655255" w14:textId="63AE2F32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56,175,765.46</w:t>
            </w:r>
          </w:p>
        </w:tc>
        <w:tc>
          <w:tcPr>
            <w:tcW w:w="134" w:type="dxa"/>
            <w:vAlign w:val="bottom"/>
          </w:tcPr>
          <w:p w14:paraId="6C144AC3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50A68" w14:textId="2B1F923C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15,222,211.71</w:t>
            </w:r>
          </w:p>
        </w:tc>
        <w:tc>
          <w:tcPr>
            <w:tcW w:w="134" w:type="dxa"/>
            <w:vAlign w:val="bottom"/>
          </w:tcPr>
          <w:p w14:paraId="47ED2374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75F3A7" w14:textId="65838BA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107,357,412.23</w:t>
            </w:r>
          </w:p>
        </w:tc>
        <w:tc>
          <w:tcPr>
            <w:tcW w:w="134" w:type="dxa"/>
            <w:vAlign w:val="bottom"/>
          </w:tcPr>
          <w:p w14:paraId="1B1137B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25C09" w14:textId="75E021DC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1,035,520,086.99</w:t>
            </w:r>
          </w:p>
        </w:tc>
        <w:tc>
          <w:tcPr>
            <w:tcW w:w="134" w:type="dxa"/>
          </w:tcPr>
          <w:p w14:paraId="4FE1C433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330A6FB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56AC" w:rsidRPr="00922922" w14:paraId="40139362" w14:textId="77777777" w:rsidTr="00C956AC">
        <w:trPr>
          <w:cantSplit/>
          <w:trHeight w:val="59"/>
        </w:trPr>
        <w:tc>
          <w:tcPr>
            <w:tcW w:w="2211" w:type="dxa"/>
          </w:tcPr>
          <w:p w14:paraId="386E0FEA" w14:textId="77777777" w:rsidR="00C956AC" w:rsidRPr="00922922" w:rsidRDefault="00C956AC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1654A4A" w14:textId="77777777" w:rsidR="00C956AC" w:rsidRPr="00922922" w:rsidRDefault="00C956AC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5DFE142" w14:textId="77777777" w:rsidR="00C956AC" w:rsidRPr="00922922" w:rsidRDefault="00C956AC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8D17BDE" w14:textId="77777777" w:rsidR="00C956AC" w:rsidRPr="00922922" w:rsidRDefault="00C956AC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789B3C9" w14:textId="77777777" w:rsidR="00C956AC" w:rsidRPr="00922922" w:rsidRDefault="00C956AC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8C31271" w14:textId="77777777" w:rsidR="00C956AC" w:rsidRPr="00922922" w:rsidRDefault="00C956AC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A74C85" w14:textId="77777777" w:rsidR="00C956AC" w:rsidRPr="00922922" w:rsidRDefault="00C956AC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32F717E" w14:textId="77777777" w:rsidR="00C956AC" w:rsidRPr="00922922" w:rsidRDefault="00C956AC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21CD2E" w14:textId="77777777" w:rsidR="00C956AC" w:rsidRPr="00922922" w:rsidRDefault="00C956AC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1C958D1" w14:textId="77777777" w:rsidR="00C956AC" w:rsidRPr="00922922" w:rsidRDefault="00C956AC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61347A" w14:textId="77777777" w:rsidR="00C956AC" w:rsidRPr="00922922" w:rsidRDefault="00C956AC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026EB0A" w14:textId="77777777" w:rsidR="00C956AC" w:rsidRPr="00922922" w:rsidRDefault="00C956AC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13AFD046" w14:textId="77777777" w:rsidTr="00C956AC">
        <w:trPr>
          <w:cantSplit/>
        </w:trPr>
        <w:tc>
          <w:tcPr>
            <w:tcW w:w="2211" w:type="dxa"/>
            <w:vAlign w:val="bottom"/>
          </w:tcPr>
          <w:p w14:paraId="4E19DF5A" w14:textId="7FF0307B" w:rsidR="001F0F8E" w:rsidRPr="00922922" w:rsidRDefault="001F0F8E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519A6440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2B04BBF3" w14:textId="77777777" w:rsidR="002A0769" w:rsidRPr="00922922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AB24CD" w14:textId="77777777" w:rsidR="002A0769" w:rsidRPr="005C7208" w:rsidRDefault="002A0769" w:rsidP="000D49AB">
            <w:pPr>
              <w:spacing w:line="26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55CEE00B" w14:textId="77777777" w:rsidTr="00416AC2">
        <w:trPr>
          <w:cantSplit/>
        </w:trPr>
        <w:tc>
          <w:tcPr>
            <w:tcW w:w="2211" w:type="dxa"/>
            <w:vAlign w:val="bottom"/>
          </w:tcPr>
          <w:p w14:paraId="5AD5D463" w14:textId="77777777" w:rsidR="002A0769" w:rsidRPr="00922922" w:rsidRDefault="002A0769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41B454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</w:tcPr>
          <w:p w14:paraId="6BAFD69A" w14:textId="77777777" w:rsidR="002A0769" w:rsidRPr="00922922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C8B4DA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0F24F2FD" w14:textId="77777777" w:rsidTr="00416AC2">
        <w:trPr>
          <w:cantSplit/>
        </w:trPr>
        <w:tc>
          <w:tcPr>
            <w:tcW w:w="2211" w:type="dxa"/>
            <w:vAlign w:val="bottom"/>
          </w:tcPr>
          <w:p w14:paraId="7C75DF75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0A870F" w14:textId="38240AE4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EC3885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04119A3" w14:textId="19A39544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815B74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99E57CB" w14:textId="33A1FE49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9ADAE5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1CC35FD" w14:textId="68A51347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424030F5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3A2FF32" w14:textId="77777777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0B1B1D" w:rsidRPr="00922922" w14:paraId="09809094" w14:textId="77777777" w:rsidTr="00416AC2">
        <w:trPr>
          <w:cantSplit/>
        </w:trPr>
        <w:tc>
          <w:tcPr>
            <w:tcW w:w="2211" w:type="dxa"/>
            <w:vAlign w:val="bottom"/>
          </w:tcPr>
          <w:p w14:paraId="178A94E0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A7E1B5C" w14:textId="29E072D9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C64ED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4AC7D32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23DD19F1" w14:textId="784BDB86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22922">
              <w:rPr>
                <w:rFonts w:ascii="Angsana New" w:hAnsi="Angsana New"/>
                <w:sz w:val="20"/>
                <w:szCs w:val="20"/>
              </w:rPr>
              <w:t>5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74390AD0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8EA40F4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5B9A6BC2" w14:textId="0DCAB06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4E24E52A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E26B0C0" w14:textId="6A50E3CF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D579249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393E0DF" w14:textId="3C406806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B26A9A5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5470897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51216731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(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9229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B1B1D" w:rsidRPr="00922922" w14:paraId="5F76E241" w14:textId="77777777" w:rsidTr="00416AC2">
        <w:trPr>
          <w:cantSplit/>
        </w:trPr>
        <w:tc>
          <w:tcPr>
            <w:tcW w:w="2211" w:type="dxa"/>
            <w:vAlign w:val="bottom"/>
          </w:tcPr>
          <w:p w14:paraId="24374613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788053D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83DFA29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B2BA41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FA034C5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0152549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6443271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14FF97B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422DB1F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83CFC6A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6AC6BA4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FAA3318" w14:textId="77777777" w:rsidR="000D49AB" w:rsidRPr="005C7208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17CFD97C" w14:textId="77777777" w:rsidTr="00416AC2">
        <w:trPr>
          <w:cantSplit/>
        </w:trPr>
        <w:tc>
          <w:tcPr>
            <w:tcW w:w="2211" w:type="dxa"/>
            <w:vAlign w:val="bottom"/>
          </w:tcPr>
          <w:p w14:paraId="6ED2BCD7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5A36D28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99F647C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DEB16E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4498E44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E3C794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16C62C9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16BA0B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EC301C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FE5C2A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C22A7B9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8956B3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4E0BF89F" w14:textId="77777777" w:rsidTr="00416AC2">
        <w:trPr>
          <w:cantSplit/>
        </w:trPr>
        <w:tc>
          <w:tcPr>
            <w:tcW w:w="2211" w:type="dxa"/>
            <w:vAlign w:val="bottom"/>
          </w:tcPr>
          <w:p w14:paraId="1BD73654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A4BE48C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C8B92E5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8F3255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D8ACA3B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7D3417" w14:textId="77777777" w:rsidR="000D49AB" w:rsidRPr="00922922" w:rsidRDefault="000D49AB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17,846,188.35</w:t>
            </w:r>
          </w:p>
        </w:tc>
        <w:tc>
          <w:tcPr>
            <w:tcW w:w="134" w:type="dxa"/>
            <w:vAlign w:val="bottom"/>
          </w:tcPr>
          <w:p w14:paraId="6E443D87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F968D1" w14:textId="77777777" w:rsidR="000D49AB" w:rsidRPr="00922922" w:rsidRDefault="000D49AB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27,651,021.24</w:t>
            </w:r>
          </w:p>
        </w:tc>
        <w:tc>
          <w:tcPr>
            <w:tcW w:w="134" w:type="dxa"/>
            <w:vAlign w:val="bottom"/>
          </w:tcPr>
          <w:p w14:paraId="5D36EEAB" w14:textId="77777777" w:rsidR="000D49AB" w:rsidRPr="00922922" w:rsidRDefault="000D49AB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6F00AC" w14:textId="77777777" w:rsidR="000D49AB" w:rsidRPr="00922922" w:rsidRDefault="000D49AB" w:rsidP="00D864F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45,497,209.59</w:t>
            </w:r>
          </w:p>
        </w:tc>
        <w:tc>
          <w:tcPr>
            <w:tcW w:w="134" w:type="dxa"/>
          </w:tcPr>
          <w:p w14:paraId="00798534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F7D0A4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0.05 - 0.15</w:t>
            </w:r>
          </w:p>
        </w:tc>
      </w:tr>
      <w:tr w:rsidR="00A37B31" w:rsidRPr="00922922" w14:paraId="0EE0D77A" w14:textId="77777777" w:rsidTr="00416AC2">
        <w:trPr>
          <w:cantSplit/>
          <w:trHeight w:val="162"/>
        </w:trPr>
        <w:tc>
          <w:tcPr>
            <w:tcW w:w="2211" w:type="dxa"/>
            <w:vAlign w:val="bottom"/>
          </w:tcPr>
          <w:p w14:paraId="3C4DD749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148D819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29702F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5A5775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2DA228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6AAA7E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81B98BD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BF52F7" w14:textId="1D2013A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401,977,098.24</w:t>
            </w:r>
          </w:p>
        </w:tc>
        <w:tc>
          <w:tcPr>
            <w:tcW w:w="134" w:type="dxa"/>
            <w:vAlign w:val="bottom"/>
          </w:tcPr>
          <w:p w14:paraId="47DEB26F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5702AF5" w14:textId="44705478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401,977,098.24</w:t>
            </w:r>
          </w:p>
        </w:tc>
        <w:tc>
          <w:tcPr>
            <w:tcW w:w="134" w:type="dxa"/>
          </w:tcPr>
          <w:p w14:paraId="7B2CE2A6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FFFEDB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3CD6E993" w14:textId="77777777" w:rsidTr="00416AC2">
        <w:trPr>
          <w:cantSplit/>
          <w:trHeight w:val="162"/>
        </w:trPr>
        <w:tc>
          <w:tcPr>
            <w:tcW w:w="2211" w:type="dxa"/>
            <w:vAlign w:val="bottom"/>
          </w:tcPr>
          <w:p w14:paraId="62B71479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249945CB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7173C70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76574D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3FFEACE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DFC5C4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2B2BD7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E1AEF64" w14:textId="5F113206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105,500,019.55</w:t>
            </w:r>
          </w:p>
        </w:tc>
        <w:tc>
          <w:tcPr>
            <w:tcW w:w="134" w:type="dxa"/>
            <w:vAlign w:val="bottom"/>
          </w:tcPr>
          <w:p w14:paraId="1A5ED0E2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8023D3" w14:textId="24656B58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105,500,019.55</w:t>
            </w:r>
          </w:p>
        </w:tc>
        <w:tc>
          <w:tcPr>
            <w:tcW w:w="134" w:type="dxa"/>
          </w:tcPr>
          <w:p w14:paraId="48EB388F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E596CD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6D021EF8" w14:textId="77777777" w:rsidTr="00416AC2">
        <w:trPr>
          <w:cantSplit/>
          <w:trHeight w:val="162"/>
        </w:trPr>
        <w:tc>
          <w:tcPr>
            <w:tcW w:w="2211" w:type="dxa"/>
            <w:vAlign w:val="bottom"/>
          </w:tcPr>
          <w:p w14:paraId="1BCB819A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</w:t>
            </w:r>
          </w:p>
        </w:tc>
        <w:tc>
          <w:tcPr>
            <w:tcW w:w="1020" w:type="dxa"/>
            <w:vAlign w:val="bottom"/>
          </w:tcPr>
          <w:p w14:paraId="6937A937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7638CA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16DAAC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4CFDEB0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9ED67C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9973700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25E0D3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  <w:vAlign w:val="bottom"/>
          </w:tcPr>
          <w:p w14:paraId="6D2EF915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169330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</w:tcPr>
          <w:p w14:paraId="03197C52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C30E24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39287971" w14:textId="77777777" w:rsidTr="00416AC2">
        <w:trPr>
          <w:cantSplit/>
          <w:trHeight w:val="162"/>
        </w:trPr>
        <w:tc>
          <w:tcPr>
            <w:tcW w:w="2211" w:type="dxa"/>
            <w:vAlign w:val="bottom"/>
          </w:tcPr>
          <w:p w14:paraId="056B0128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75180377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16,306,900.64</w:t>
            </w:r>
          </w:p>
        </w:tc>
        <w:tc>
          <w:tcPr>
            <w:tcW w:w="134" w:type="dxa"/>
            <w:vAlign w:val="bottom"/>
          </w:tcPr>
          <w:p w14:paraId="3549E55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EEF1C48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153,055,471.26</w:t>
            </w:r>
          </w:p>
        </w:tc>
        <w:tc>
          <w:tcPr>
            <w:tcW w:w="134" w:type="dxa"/>
            <w:vAlign w:val="bottom"/>
          </w:tcPr>
          <w:p w14:paraId="661CD76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80CEA7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784D20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795B96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3BB6090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742A57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169,362,371.90</w:t>
            </w:r>
          </w:p>
        </w:tc>
        <w:tc>
          <w:tcPr>
            <w:tcW w:w="134" w:type="dxa"/>
          </w:tcPr>
          <w:p w14:paraId="0188FDA9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77FCC1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3.93 - 4.69</w:t>
            </w:r>
          </w:p>
        </w:tc>
      </w:tr>
      <w:tr w:rsidR="00A37B31" w:rsidRPr="00922922" w14:paraId="4B1CFBB1" w14:textId="77777777" w:rsidTr="00416AC2">
        <w:trPr>
          <w:cantSplit/>
          <w:trHeight w:val="162"/>
        </w:trPr>
        <w:tc>
          <w:tcPr>
            <w:tcW w:w="2211" w:type="dxa"/>
            <w:vAlign w:val="bottom"/>
          </w:tcPr>
          <w:p w14:paraId="60C7B6B2" w14:textId="77777777" w:rsidR="00A37B31" w:rsidRPr="005C7208" w:rsidRDefault="00A37B31" w:rsidP="00A37B31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68B8B1EA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76,120,000.00</w:t>
            </w:r>
          </w:p>
        </w:tc>
        <w:tc>
          <w:tcPr>
            <w:tcW w:w="134" w:type="dxa"/>
            <w:vAlign w:val="bottom"/>
          </w:tcPr>
          <w:p w14:paraId="108E4364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CBBFD97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2FC4E6B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4591A10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49C4B0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0B4491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1524418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C0B2941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76,120,000.00</w:t>
            </w:r>
          </w:p>
        </w:tc>
        <w:tc>
          <w:tcPr>
            <w:tcW w:w="134" w:type="dxa"/>
          </w:tcPr>
          <w:p w14:paraId="333A88F7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A54A37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0.10 - 0.55</w:t>
            </w:r>
          </w:p>
        </w:tc>
      </w:tr>
      <w:tr w:rsidR="00A37B31" w:rsidRPr="00922922" w14:paraId="68DECDFE" w14:textId="77777777" w:rsidTr="00416AC2">
        <w:trPr>
          <w:cantSplit/>
          <w:trHeight w:val="90"/>
        </w:trPr>
        <w:tc>
          <w:tcPr>
            <w:tcW w:w="2211" w:type="dxa"/>
            <w:vAlign w:val="bottom"/>
          </w:tcPr>
          <w:p w14:paraId="31F09BBB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931405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92,426,900.64</w:t>
            </w:r>
          </w:p>
        </w:tc>
        <w:tc>
          <w:tcPr>
            <w:tcW w:w="134" w:type="dxa"/>
            <w:vAlign w:val="bottom"/>
          </w:tcPr>
          <w:p w14:paraId="037401C6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74C972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153,055,471.26</w:t>
            </w:r>
          </w:p>
        </w:tc>
        <w:tc>
          <w:tcPr>
            <w:tcW w:w="134" w:type="dxa"/>
            <w:vAlign w:val="bottom"/>
          </w:tcPr>
          <w:p w14:paraId="5F60DCF3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093B82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17,846,188.35</w:t>
            </w:r>
          </w:p>
        </w:tc>
        <w:tc>
          <w:tcPr>
            <w:tcW w:w="134" w:type="dxa"/>
            <w:vAlign w:val="bottom"/>
          </w:tcPr>
          <w:p w14:paraId="573CACE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C259CF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536,124,555.47</w:t>
            </w:r>
          </w:p>
        </w:tc>
        <w:tc>
          <w:tcPr>
            <w:tcW w:w="134" w:type="dxa"/>
            <w:vAlign w:val="bottom"/>
          </w:tcPr>
          <w:p w14:paraId="33FC3B0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708946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799,453,115.72</w:t>
            </w:r>
          </w:p>
        </w:tc>
        <w:tc>
          <w:tcPr>
            <w:tcW w:w="134" w:type="dxa"/>
          </w:tcPr>
          <w:p w14:paraId="6E4F428E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B932CD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7B31" w:rsidRPr="00922922" w14:paraId="17238E5E" w14:textId="77777777" w:rsidTr="00416AC2">
        <w:trPr>
          <w:cantSplit/>
          <w:trHeight w:val="207"/>
        </w:trPr>
        <w:tc>
          <w:tcPr>
            <w:tcW w:w="2211" w:type="dxa"/>
            <w:vAlign w:val="bottom"/>
          </w:tcPr>
          <w:p w14:paraId="46917C4A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5659F5C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435C2E8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D83174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921905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7ABD36B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5DA79F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98637F3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D1D2DBB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3705194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F64AF2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A5F7E3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7B31" w:rsidRPr="00922922" w14:paraId="364902A7" w14:textId="77777777" w:rsidTr="00416AC2">
        <w:trPr>
          <w:cantSplit/>
          <w:trHeight w:val="486"/>
        </w:trPr>
        <w:tc>
          <w:tcPr>
            <w:tcW w:w="2211" w:type="dxa"/>
          </w:tcPr>
          <w:p w14:paraId="4A1969E4" w14:textId="77777777" w:rsidR="00A37B31" w:rsidRPr="005C7208" w:rsidRDefault="00A37B31" w:rsidP="00A37B31">
            <w:pPr>
              <w:spacing w:line="26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4C001D14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742,880,488.44</w:t>
            </w:r>
          </w:p>
        </w:tc>
        <w:tc>
          <w:tcPr>
            <w:tcW w:w="134" w:type="dxa"/>
            <w:vAlign w:val="bottom"/>
          </w:tcPr>
          <w:p w14:paraId="3B686C8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180581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49801E1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8CCA4F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1,803.11</w:t>
            </w:r>
          </w:p>
        </w:tc>
        <w:tc>
          <w:tcPr>
            <w:tcW w:w="134" w:type="dxa"/>
            <w:vAlign w:val="bottom"/>
          </w:tcPr>
          <w:p w14:paraId="123A340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EAF025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0BA21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E5646B6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742,882,291.55</w:t>
            </w:r>
          </w:p>
        </w:tc>
        <w:tc>
          <w:tcPr>
            <w:tcW w:w="134" w:type="dxa"/>
          </w:tcPr>
          <w:p w14:paraId="7EE3A5B4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58F8AD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1.30 - 2.85</w:t>
            </w:r>
          </w:p>
        </w:tc>
      </w:tr>
      <w:tr w:rsidR="00A37B31" w:rsidRPr="00922922" w14:paraId="4CCEA1C4" w14:textId="77777777" w:rsidTr="00416AC2">
        <w:trPr>
          <w:cantSplit/>
        </w:trPr>
        <w:tc>
          <w:tcPr>
            <w:tcW w:w="2211" w:type="dxa"/>
            <w:vAlign w:val="bottom"/>
          </w:tcPr>
          <w:p w14:paraId="29F7999C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ACCC074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FFE04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4B0DB4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459A866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9E547B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B1BBD3E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379CBC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113,665,437.26</w:t>
            </w:r>
          </w:p>
        </w:tc>
        <w:tc>
          <w:tcPr>
            <w:tcW w:w="134" w:type="dxa"/>
            <w:vAlign w:val="bottom"/>
          </w:tcPr>
          <w:p w14:paraId="6A84AE63" w14:textId="77777777" w:rsidR="00A37B31" w:rsidRPr="00922922" w:rsidRDefault="00A37B31" w:rsidP="00A37B31">
            <w:pPr>
              <w:spacing w:line="26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2300D9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113,665,437.26</w:t>
            </w:r>
          </w:p>
        </w:tc>
        <w:tc>
          <w:tcPr>
            <w:tcW w:w="134" w:type="dxa"/>
          </w:tcPr>
          <w:p w14:paraId="7CE492D1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E16438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56C3C07D" w14:textId="77777777" w:rsidTr="00416AC2">
        <w:trPr>
          <w:cantSplit/>
        </w:trPr>
        <w:tc>
          <w:tcPr>
            <w:tcW w:w="2211" w:type="dxa"/>
            <w:vAlign w:val="bottom"/>
          </w:tcPr>
          <w:p w14:paraId="2E20CBD9" w14:textId="77777777" w:rsidR="00A37B31" w:rsidRPr="005C7208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20" w:type="dxa"/>
            <w:vAlign w:val="bottom"/>
          </w:tcPr>
          <w:p w14:paraId="3B391009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728F8B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9D98CD3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9FC2B0E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0C9EF6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13B2C4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1E11EE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2,500,000.00</w:t>
            </w:r>
          </w:p>
        </w:tc>
        <w:tc>
          <w:tcPr>
            <w:tcW w:w="134" w:type="dxa"/>
            <w:vAlign w:val="bottom"/>
          </w:tcPr>
          <w:p w14:paraId="5AA2C083" w14:textId="77777777" w:rsidR="00A37B31" w:rsidRPr="00922922" w:rsidRDefault="00A37B31" w:rsidP="00A37B31">
            <w:pPr>
              <w:spacing w:line="26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C039DB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2,500,000.00</w:t>
            </w:r>
          </w:p>
        </w:tc>
        <w:tc>
          <w:tcPr>
            <w:tcW w:w="134" w:type="dxa"/>
          </w:tcPr>
          <w:p w14:paraId="59785F59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EEBC89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7B31" w:rsidRPr="00922922" w14:paraId="0DF74570" w14:textId="77777777" w:rsidTr="00416AC2">
        <w:trPr>
          <w:cantSplit/>
        </w:trPr>
        <w:tc>
          <w:tcPr>
            <w:tcW w:w="2211" w:type="dxa"/>
          </w:tcPr>
          <w:p w14:paraId="2EBC6AD4" w14:textId="77777777" w:rsidR="00A37B31" w:rsidRPr="005C7208" w:rsidRDefault="00A37B31" w:rsidP="00A37B31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D5B24AE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3,738,640.02</w:t>
            </w:r>
          </w:p>
        </w:tc>
        <w:tc>
          <w:tcPr>
            <w:tcW w:w="134" w:type="dxa"/>
            <w:vAlign w:val="bottom"/>
          </w:tcPr>
          <w:p w14:paraId="7C9ADCA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C0F203F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25,866,629.96</w:t>
            </w:r>
          </w:p>
        </w:tc>
        <w:tc>
          <w:tcPr>
            <w:tcW w:w="134" w:type="dxa"/>
            <w:vAlign w:val="bottom"/>
          </w:tcPr>
          <w:p w14:paraId="4B54F238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DD2650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1387F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547583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62CE77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B814DA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29,605,269.98</w:t>
            </w:r>
          </w:p>
        </w:tc>
        <w:tc>
          <w:tcPr>
            <w:tcW w:w="134" w:type="dxa"/>
          </w:tcPr>
          <w:p w14:paraId="48049C27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3E75D68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2.88 - 5.11</w:t>
            </w:r>
          </w:p>
        </w:tc>
      </w:tr>
      <w:tr w:rsidR="00A37B31" w:rsidRPr="00922922" w14:paraId="7D3C82EC" w14:textId="77777777" w:rsidTr="00416AC2">
        <w:trPr>
          <w:cantSplit/>
        </w:trPr>
        <w:tc>
          <w:tcPr>
            <w:tcW w:w="2211" w:type="dxa"/>
          </w:tcPr>
          <w:p w14:paraId="622F8778" w14:textId="77777777" w:rsidR="00A37B31" w:rsidRPr="005C7208" w:rsidRDefault="00A37B31" w:rsidP="00A37B31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46CDFC2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12,317,993.64</w:t>
            </w:r>
          </w:p>
        </w:tc>
        <w:tc>
          <w:tcPr>
            <w:tcW w:w="134" w:type="dxa"/>
            <w:vAlign w:val="bottom"/>
          </w:tcPr>
          <w:p w14:paraId="6FD0F528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E59FE03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D7283F2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D3C9FFF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9D2E59C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ABF61B3" w14:textId="77777777" w:rsidR="00A37B31" w:rsidRPr="00922922" w:rsidRDefault="00A37B31" w:rsidP="00A37B3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13C334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0347E0F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12,317,993.64</w:t>
            </w:r>
          </w:p>
        </w:tc>
        <w:tc>
          <w:tcPr>
            <w:tcW w:w="134" w:type="dxa"/>
          </w:tcPr>
          <w:p w14:paraId="78D4A298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06E9450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MLR-2</w:t>
            </w:r>
          </w:p>
        </w:tc>
      </w:tr>
      <w:tr w:rsidR="00A37B31" w:rsidRPr="00922922" w14:paraId="5EAFB53E" w14:textId="77777777" w:rsidTr="00416AC2">
        <w:trPr>
          <w:cantSplit/>
          <w:trHeight w:val="59"/>
        </w:trPr>
        <w:tc>
          <w:tcPr>
            <w:tcW w:w="2211" w:type="dxa"/>
          </w:tcPr>
          <w:p w14:paraId="15778AFA" w14:textId="77777777" w:rsidR="00A37B31" w:rsidRPr="00922922" w:rsidRDefault="00A37B31" w:rsidP="00A37B31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1B5A62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758,937,122.10</w:t>
            </w:r>
          </w:p>
        </w:tc>
        <w:tc>
          <w:tcPr>
            <w:tcW w:w="134" w:type="dxa"/>
            <w:vAlign w:val="bottom"/>
          </w:tcPr>
          <w:p w14:paraId="026738F9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153FD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25,866,629.96</w:t>
            </w:r>
          </w:p>
        </w:tc>
        <w:tc>
          <w:tcPr>
            <w:tcW w:w="134" w:type="dxa"/>
            <w:vAlign w:val="bottom"/>
          </w:tcPr>
          <w:p w14:paraId="46FFFF35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EE6D1E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1,803.11</w:t>
            </w:r>
          </w:p>
        </w:tc>
        <w:tc>
          <w:tcPr>
            <w:tcW w:w="134" w:type="dxa"/>
            <w:vAlign w:val="bottom"/>
          </w:tcPr>
          <w:p w14:paraId="06DD0213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A55523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116,165,437.26</w:t>
            </w:r>
          </w:p>
        </w:tc>
        <w:tc>
          <w:tcPr>
            <w:tcW w:w="134" w:type="dxa"/>
            <w:vAlign w:val="bottom"/>
          </w:tcPr>
          <w:p w14:paraId="4CC00F6F" w14:textId="77777777" w:rsidR="00A37B31" w:rsidRPr="00922922" w:rsidRDefault="00A37B31" w:rsidP="00A37B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1CE87E" w14:textId="77777777" w:rsidR="00A37B31" w:rsidRPr="00922922" w:rsidRDefault="00A37B31" w:rsidP="00A37B31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900</w:t>
            </w:r>
            <w:r w:rsidRPr="00922922">
              <w:rPr>
                <w:rFonts w:ascii="Angsana New" w:hAnsi="Angsana New"/>
                <w:sz w:val="20"/>
                <w:szCs w:val="20"/>
              </w:rPr>
              <w:t>,</w:t>
            </w:r>
            <w:r w:rsidRPr="00922922">
              <w:rPr>
                <w:rFonts w:ascii="Angsana New" w:hAnsi="Angsana New" w:hint="cs"/>
                <w:sz w:val="20"/>
                <w:szCs w:val="20"/>
              </w:rPr>
              <w:t>970</w:t>
            </w:r>
            <w:r w:rsidRPr="00922922">
              <w:rPr>
                <w:rFonts w:ascii="Angsana New" w:hAnsi="Angsana New"/>
                <w:sz w:val="20"/>
                <w:szCs w:val="20"/>
              </w:rPr>
              <w:t>,992.43</w:t>
            </w:r>
          </w:p>
        </w:tc>
        <w:tc>
          <w:tcPr>
            <w:tcW w:w="134" w:type="dxa"/>
          </w:tcPr>
          <w:p w14:paraId="13101B71" w14:textId="77777777" w:rsidR="00A37B31" w:rsidRPr="00922922" w:rsidRDefault="00A37B31" w:rsidP="00A37B3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BF986A7" w14:textId="77777777" w:rsidR="00A37B31" w:rsidRPr="00922922" w:rsidRDefault="00A37B31" w:rsidP="00A37B31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5C9000A" w14:textId="0FA03346" w:rsidR="009112B6" w:rsidRDefault="009112B6" w:rsidP="00A567B2">
      <w:pPr>
        <w:spacing w:line="260" w:lineRule="exact"/>
        <w:jc w:val="thaiDistribute"/>
        <w:rPr>
          <w:rFonts w:ascii="Angsana New" w:hAnsi="Angsana New"/>
          <w:sz w:val="20"/>
          <w:szCs w:val="20"/>
        </w:rPr>
      </w:pPr>
    </w:p>
    <w:p w14:paraId="0FDBB8CF" w14:textId="7B4D8F66" w:rsidR="006C75E5" w:rsidRDefault="006C75E5" w:rsidP="00A567B2">
      <w:pPr>
        <w:spacing w:line="260" w:lineRule="exact"/>
        <w:jc w:val="thaiDistribute"/>
        <w:rPr>
          <w:rFonts w:ascii="Angsana New" w:hAnsi="Angsana New"/>
          <w:sz w:val="20"/>
          <w:szCs w:val="20"/>
        </w:rPr>
      </w:pPr>
    </w:p>
    <w:p w14:paraId="698330B7" w14:textId="68F0D5A3" w:rsidR="006C75E5" w:rsidRDefault="006C75E5" w:rsidP="00A567B2">
      <w:pPr>
        <w:spacing w:line="260" w:lineRule="exact"/>
        <w:jc w:val="thaiDistribute"/>
        <w:rPr>
          <w:rFonts w:ascii="Angsana New" w:hAnsi="Angsana New"/>
          <w:sz w:val="20"/>
          <w:szCs w:val="20"/>
        </w:rPr>
      </w:pPr>
    </w:p>
    <w:p w14:paraId="7A40C366" w14:textId="2195238E" w:rsidR="006C75E5" w:rsidRDefault="006C75E5" w:rsidP="00A567B2">
      <w:pPr>
        <w:spacing w:line="260" w:lineRule="exact"/>
        <w:jc w:val="thaiDistribute"/>
        <w:rPr>
          <w:rFonts w:ascii="Angsana New" w:hAnsi="Angsana New"/>
          <w:sz w:val="20"/>
          <w:szCs w:val="20"/>
        </w:rPr>
      </w:pPr>
    </w:p>
    <w:p w14:paraId="7181D008" w14:textId="1C16ADC2" w:rsidR="006C75E5" w:rsidRDefault="006C75E5" w:rsidP="00A567B2">
      <w:pPr>
        <w:spacing w:line="260" w:lineRule="exact"/>
        <w:jc w:val="thaiDistribute"/>
        <w:rPr>
          <w:rFonts w:ascii="Angsana New" w:hAnsi="Angsana New"/>
          <w:sz w:val="20"/>
          <w:szCs w:val="20"/>
        </w:rPr>
      </w:pPr>
    </w:p>
    <w:p w14:paraId="2D149FDA" w14:textId="77777777" w:rsidR="006C75E5" w:rsidRDefault="006C75E5" w:rsidP="00A567B2">
      <w:pPr>
        <w:spacing w:line="260" w:lineRule="exact"/>
        <w:jc w:val="thaiDistribute"/>
        <w:rPr>
          <w:rFonts w:ascii="Angsana New" w:hAnsi="Angsana New"/>
          <w:sz w:val="20"/>
          <w:szCs w:val="20"/>
        </w:rPr>
      </w:pPr>
    </w:p>
    <w:tbl>
      <w:tblPr>
        <w:tblW w:w="894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907"/>
      </w:tblGrid>
      <w:tr w:rsidR="000B1B1D" w:rsidRPr="00922922" w14:paraId="4133A2CC" w14:textId="77777777" w:rsidTr="00416AC2">
        <w:trPr>
          <w:cantSplit/>
        </w:trPr>
        <w:tc>
          <w:tcPr>
            <w:tcW w:w="2268" w:type="dxa"/>
            <w:vAlign w:val="bottom"/>
          </w:tcPr>
          <w:p w14:paraId="5B13446A" w14:textId="77777777" w:rsidR="002A0769" w:rsidRPr="00922922" w:rsidRDefault="002A0769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0D348CF9" w14:textId="77777777" w:rsidR="002A0769" w:rsidRPr="005C7208" w:rsidRDefault="002A0769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3410E69A" w14:textId="77777777" w:rsidR="002A0769" w:rsidRPr="00922922" w:rsidRDefault="002A0769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6B79FD" w14:textId="77777777" w:rsidR="002A0769" w:rsidRPr="005C7208" w:rsidRDefault="002A0769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2B606B2B" w14:textId="77777777" w:rsidTr="00416AC2">
        <w:trPr>
          <w:cantSplit/>
        </w:trPr>
        <w:tc>
          <w:tcPr>
            <w:tcW w:w="2268" w:type="dxa"/>
            <w:vAlign w:val="bottom"/>
          </w:tcPr>
          <w:p w14:paraId="74F93550" w14:textId="77777777" w:rsidR="002A0769" w:rsidRPr="00922922" w:rsidRDefault="002A0769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F29AA" w14:textId="77777777" w:rsidR="002A0769" w:rsidRPr="005C7208" w:rsidRDefault="002A0769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</w:tcPr>
          <w:p w14:paraId="046E0BF2" w14:textId="77777777" w:rsidR="002A0769" w:rsidRPr="00922922" w:rsidRDefault="002A0769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CCE456" w14:textId="77777777" w:rsidR="002A0769" w:rsidRPr="005C7208" w:rsidRDefault="002A0769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16CBCFDA" w14:textId="77777777" w:rsidTr="00416AC2">
        <w:trPr>
          <w:cantSplit/>
        </w:trPr>
        <w:tc>
          <w:tcPr>
            <w:tcW w:w="2268" w:type="dxa"/>
            <w:vAlign w:val="bottom"/>
          </w:tcPr>
          <w:p w14:paraId="2CFC25BE" w14:textId="77777777" w:rsidR="000D49AB" w:rsidRPr="00922922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40AAAF" w14:textId="62A9B44A" w:rsidR="000D49AB" w:rsidRPr="005C7208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E0F269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FC08321" w14:textId="11AAC032" w:rsidR="000D49AB" w:rsidRPr="005C7208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7372C9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3077524" w14:textId="5E9BF9A8" w:rsidR="000D49AB" w:rsidRPr="005C7208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25C40A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3DE84EF" w14:textId="20C5846A" w:rsidR="000D49AB" w:rsidRPr="005C7208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A9E7B60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EFCE57" w14:textId="77777777" w:rsidR="000D49AB" w:rsidRPr="005C7208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0B1B1D" w:rsidRPr="00922922" w14:paraId="7DDEEC7F" w14:textId="77777777" w:rsidTr="00416AC2">
        <w:trPr>
          <w:cantSplit/>
        </w:trPr>
        <w:tc>
          <w:tcPr>
            <w:tcW w:w="2268" w:type="dxa"/>
            <w:vAlign w:val="bottom"/>
          </w:tcPr>
          <w:p w14:paraId="23F19592" w14:textId="77777777" w:rsidR="000D49AB" w:rsidRPr="00922922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603BE6F" w14:textId="3F129980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AD6B3C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D6510D3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2E542F4F" w14:textId="494331CA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22922">
              <w:rPr>
                <w:rFonts w:ascii="Angsana New" w:hAnsi="Angsana New"/>
                <w:sz w:val="20"/>
                <w:szCs w:val="20"/>
              </w:rPr>
              <w:t>5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EA7B85F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ED828F0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79E45497" w14:textId="15A728A0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478E0EF4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3D8B2E8" w14:textId="2C7D6901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3B544114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A516B18" w14:textId="62320DBF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0862E7F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6B26926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05789453" w14:textId="77777777" w:rsidR="000D49AB" w:rsidRPr="00922922" w:rsidRDefault="000D49AB" w:rsidP="00C47425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(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9229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B1B1D" w:rsidRPr="00922922" w14:paraId="6ADC5809" w14:textId="77777777" w:rsidTr="00416AC2">
        <w:trPr>
          <w:cantSplit/>
        </w:trPr>
        <w:tc>
          <w:tcPr>
            <w:tcW w:w="2268" w:type="dxa"/>
            <w:vAlign w:val="bottom"/>
          </w:tcPr>
          <w:p w14:paraId="6C23B4C0" w14:textId="77777777" w:rsidR="000D49AB" w:rsidRPr="00922922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0DA2A41" w14:textId="77777777" w:rsidR="000D49AB" w:rsidRPr="005C7208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C93C6DF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C4128E4" w14:textId="77777777" w:rsidR="000D49AB" w:rsidRPr="005C7208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ACA5811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FA16893" w14:textId="77777777" w:rsidR="000D49AB" w:rsidRPr="005C7208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E35DEE3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3B4A4AD" w14:textId="77777777" w:rsidR="000D49AB" w:rsidRPr="005C7208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41E3E36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74594C0" w14:textId="77777777" w:rsidR="000D49AB" w:rsidRPr="005C7208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368829C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1B677410" w14:textId="77777777" w:rsidR="000D49AB" w:rsidRPr="005C7208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03A886E8" w14:textId="77777777" w:rsidTr="00416AC2">
        <w:trPr>
          <w:cantSplit/>
        </w:trPr>
        <w:tc>
          <w:tcPr>
            <w:tcW w:w="2268" w:type="dxa"/>
            <w:vAlign w:val="bottom"/>
          </w:tcPr>
          <w:p w14:paraId="222A4363" w14:textId="77777777" w:rsidR="000D49AB" w:rsidRPr="00922922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4A67F904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C8F64F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9DDEBB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476A850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723F2FC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92D7302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A1D5D1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E946E57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F5A0161" w14:textId="77777777" w:rsidR="000D49AB" w:rsidRPr="00922922" w:rsidRDefault="000D49AB" w:rsidP="00C474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F3D728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91E91C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3F716D37" w14:textId="77777777" w:rsidTr="00416AC2">
        <w:trPr>
          <w:cantSplit/>
        </w:trPr>
        <w:tc>
          <w:tcPr>
            <w:tcW w:w="2268" w:type="dxa"/>
            <w:vAlign w:val="bottom"/>
          </w:tcPr>
          <w:p w14:paraId="734C1A71" w14:textId="77777777" w:rsidR="000D49AB" w:rsidRPr="00922922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99F48AD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EB3F6C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0F19A4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57916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71FAA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713,810.95</w:t>
            </w:r>
          </w:p>
        </w:tc>
        <w:tc>
          <w:tcPr>
            <w:tcW w:w="134" w:type="dxa"/>
            <w:vAlign w:val="bottom"/>
          </w:tcPr>
          <w:p w14:paraId="4CAAAC05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96083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10,658,540.81</w:t>
            </w:r>
          </w:p>
        </w:tc>
        <w:tc>
          <w:tcPr>
            <w:tcW w:w="134" w:type="dxa"/>
            <w:vAlign w:val="bottom"/>
          </w:tcPr>
          <w:p w14:paraId="78C716D9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C48B5B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11,372,351.76</w:t>
            </w:r>
          </w:p>
        </w:tc>
        <w:tc>
          <w:tcPr>
            <w:tcW w:w="134" w:type="dxa"/>
          </w:tcPr>
          <w:p w14:paraId="7722D3BC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21BD8C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 xml:space="preserve">0.15 - 0.35  </w:t>
            </w:r>
          </w:p>
        </w:tc>
      </w:tr>
      <w:tr w:rsidR="000B1B1D" w:rsidRPr="00922922" w14:paraId="4D35A392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7D77AA26" w14:textId="77777777" w:rsidR="000D49AB" w:rsidRPr="005C7208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72C76578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68C9B8F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38BD9A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ACE9211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1C656D7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0FE4695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E678C0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626,696,987.81</w:t>
            </w:r>
          </w:p>
        </w:tc>
        <w:tc>
          <w:tcPr>
            <w:tcW w:w="134" w:type="dxa"/>
            <w:vAlign w:val="bottom"/>
          </w:tcPr>
          <w:p w14:paraId="05B3478D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CCB1FB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626,696,987.81</w:t>
            </w:r>
          </w:p>
        </w:tc>
        <w:tc>
          <w:tcPr>
            <w:tcW w:w="134" w:type="dxa"/>
          </w:tcPr>
          <w:p w14:paraId="4CD4C825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A0F04BE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1B1D" w:rsidRPr="00922922" w14:paraId="30196329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1874B5B8" w14:textId="77777777" w:rsidR="000D49AB" w:rsidRPr="005C7208" w:rsidRDefault="000D49AB" w:rsidP="00C47425">
            <w:pPr>
              <w:spacing w:line="24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506C16A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86,120,000.00</w:t>
            </w:r>
          </w:p>
        </w:tc>
        <w:tc>
          <w:tcPr>
            <w:tcW w:w="134" w:type="dxa"/>
            <w:vAlign w:val="bottom"/>
          </w:tcPr>
          <w:p w14:paraId="5DAEEBF3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9EA1D8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2B3A9C5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84BD49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C5E87BD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8A3EEC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F9C8E85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14534B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86,120,000.00</w:t>
            </w:r>
          </w:p>
        </w:tc>
        <w:tc>
          <w:tcPr>
            <w:tcW w:w="134" w:type="dxa"/>
          </w:tcPr>
          <w:p w14:paraId="3ACC3475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054448" w14:textId="38C2933B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0.</w:t>
            </w:r>
            <w:r w:rsidR="00A37B31">
              <w:rPr>
                <w:rFonts w:ascii="Angsana New" w:hAnsi="Angsana New"/>
                <w:sz w:val="20"/>
                <w:szCs w:val="20"/>
              </w:rPr>
              <w:t>15</w:t>
            </w:r>
            <w:r w:rsidRPr="00922922">
              <w:rPr>
                <w:rFonts w:ascii="Angsana New" w:hAnsi="Angsana New"/>
                <w:sz w:val="20"/>
                <w:szCs w:val="20"/>
              </w:rPr>
              <w:t xml:space="preserve"> - 0.85</w:t>
            </w:r>
          </w:p>
        </w:tc>
      </w:tr>
      <w:tr w:rsidR="000B1B1D" w:rsidRPr="00922922" w14:paraId="15EBE0DB" w14:textId="77777777" w:rsidTr="00416AC2">
        <w:trPr>
          <w:cantSplit/>
          <w:trHeight w:val="90"/>
        </w:trPr>
        <w:tc>
          <w:tcPr>
            <w:tcW w:w="2268" w:type="dxa"/>
            <w:vAlign w:val="bottom"/>
          </w:tcPr>
          <w:p w14:paraId="58FDF00A" w14:textId="77777777" w:rsidR="000D49AB" w:rsidRPr="005C7208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EE88CD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86,120,000.00</w:t>
            </w:r>
          </w:p>
        </w:tc>
        <w:tc>
          <w:tcPr>
            <w:tcW w:w="134" w:type="dxa"/>
            <w:vAlign w:val="bottom"/>
          </w:tcPr>
          <w:p w14:paraId="7A02D9CA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6A18DC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48A124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5AA72A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713,810.95</w:t>
            </w:r>
          </w:p>
        </w:tc>
        <w:tc>
          <w:tcPr>
            <w:tcW w:w="134" w:type="dxa"/>
            <w:vAlign w:val="bottom"/>
          </w:tcPr>
          <w:p w14:paraId="24CBBBD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F303AC" w14:textId="77777777" w:rsidR="000D49AB" w:rsidRPr="005C7208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637,355,528.62</w:t>
            </w:r>
          </w:p>
        </w:tc>
        <w:tc>
          <w:tcPr>
            <w:tcW w:w="134" w:type="dxa"/>
            <w:vAlign w:val="bottom"/>
          </w:tcPr>
          <w:p w14:paraId="23E0B70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DA3D5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724,189,339.57</w:t>
            </w:r>
          </w:p>
        </w:tc>
        <w:tc>
          <w:tcPr>
            <w:tcW w:w="134" w:type="dxa"/>
          </w:tcPr>
          <w:p w14:paraId="15701C7B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01677D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76E99677" w14:textId="77777777" w:rsidTr="00416AC2">
        <w:trPr>
          <w:cantSplit/>
          <w:trHeight w:val="207"/>
        </w:trPr>
        <w:tc>
          <w:tcPr>
            <w:tcW w:w="2268" w:type="dxa"/>
            <w:vAlign w:val="bottom"/>
          </w:tcPr>
          <w:p w14:paraId="151DFF1D" w14:textId="77777777" w:rsidR="000D49AB" w:rsidRPr="005C7208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AD0AEF0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2D3F7E3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8D9C35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527AE74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E5C8DC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FB7EBDF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DE0CF62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80C8BB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BA17784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72C4AB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EF930F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2C0BC5A2" w14:textId="77777777" w:rsidTr="00416AC2">
        <w:trPr>
          <w:cantSplit/>
          <w:trHeight w:val="486"/>
        </w:trPr>
        <w:tc>
          <w:tcPr>
            <w:tcW w:w="2268" w:type="dxa"/>
          </w:tcPr>
          <w:p w14:paraId="7A3E4259" w14:textId="77777777" w:rsidR="000D49AB" w:rsidRPr="005C7208" w:rsidRDefault="000D49AB" w:rsidP="00C47425">
            <w:pPr>
              <w:spacing w:line="24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4184388F" w14:textId="768A49CB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711,860,757.23</w:t>
            </w:r>
          </w:p>
        </w:tc>
        <w:tc>
          <w:tcPr>
            <w:tcW w:w="134" w:type="dxa"/>
            <w:vAlign w:val="bottom"/>
          </w:tcPr>
          <w:p w14:paraId="087A92E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62704C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87AFF49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A047AB" w14:textId="791240CA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8,663,222.58</w:t>
            </w:r>
          </w:p>
        </w:tc>
        <w:tc>
          <w:tcPr>
            <w:tcW w:w="134" w:type="dxa"/>
            <w:vAlign w:val="bottom"/>
          </w:tcPr>
          <w:p w14:paraId="3CEA5525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4D1471C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BA1A86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3C67034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720,523,979.81</w:t>
            </w:r>
          </w:p>
        </w:tc>
        <w:tc>
          <w:tcPr>
            <w:tcW w:w="134" w:type="dxa"/>
          </w:tcPr>
          <w:p w14:paraId="5ECB4D3C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5EE88A" w14:textId="06AAC9C9" w:rsidR="000D49AB" w:rsidRPr="005C7208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1.65 - 4.10</w:t>
            </w:r>
          </w:p>
        </w:tc>
      </w:tr>
      <w:tr w:rsidR="000B1B1D" w:rsidRPr="00922922" w14:paraId="00E27C84" w14:textId="77777777" w:rsidTr="00416AC2">
        <w:trPr>
          <w:cantSplit/>
        </w:trPr>
        <w:tc>
          <w:tcPr>
            <w:tcW w:w="2268" w:type="dxa"/>
            <w:vAlign w:val="bottom"/>
          </w:tcPr>
          <w:p w14:paraId="5AA9A6F9" w14:textId="77777777" w:rsidR="000D49AB" w:rsidRPr="005C7208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9779778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FA977B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7922F10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E24496F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1221240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22DC73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6FC7EB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48,975,314.69</w:t>
            </w:r>
          </w:p>
        </w:tc>
        <w:tc>
          <w:tcPr>
            <w:tcW w:w="134" w:type="dxa"/>
            <w:vAlign w:val="bottom"/>
          </w:tcPr>
          <w:p w14:paraId="3A557FA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0F0F31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48,975,314.69</w:t>
            </w:r>
          </w:p>
        </w:tc>
        <w:tc>
          <w:tcPr>
            <w:tcW w:w="134" w:type="dxa"/>
          </w:tcPr>
          <w:p w14:paraId="45C6CFB9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1BCF09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1B1D" w:rsidRPr="00922922" w14:paraId="2CDD8011" w14:textId="77777777" w:rsidTr="00416AC2">
        <w:trPr>
          <w:cantSplit/>
        </w:trPr>
        <w:tc>
          <w:tcPr>
            <w:tcW w:w="2268" w:type="dxa"/>
          </w:tcPr>
          <w:p w14:paraId="66FDFD1E" w14:textId="63CE84D8" w:rsidR="000D49AB" w:rsidRPr="005C7208" w:rsidRDefault="000D49AB" w:rsidP="00C47425">
            <w:pPr>
              <w:spacing w:line="24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</w:t>
            </w:r>
          </w:p>
        </w:tc>
        <w:tc>
          <w:tcPr>
            <w:tcW w:w="1020" w:type="dxa"/>
            <w:vAlign w:val="bottom"/>
          </w:tcPr>
          <w:p w14:paraId="38E44DE0" w14:textId="70EF0C7A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98C6C62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26B58F" w14:textId="1DBE9FA8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70FED23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094EC6" w14:textId="34FFA2E9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51FF3D3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D99CB9" w14:textId="59D697C1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463,942.65</w:t>
            </w:r>
          </w:p>
        </w:tc>
        <w:tc>
          <w:tcPr>
            <w:tcW w:w="134" w:type="dxa"/>
            <w:vAlign w:val="bottom"/>
          </w:tcPr>
          <w:p w14:paraId="185E5275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58DFF88" w14:textId="4289470F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463,942.65</w:t>
            </w:r>
          </w:p>
        </w:tc>
        <w:tc>
          <w:tcPr>
            <w:tcW w:w="134" w:type="dxa"/>
          </w:tcPr>
          <w:p w14:paraId="63910AFA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4E5EFB5A" w14:textId="33F47BF5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1B1D" w:rsidRPr="00922922" w14:paraId="7F4E9219" w14:textId="77777777" w:rsidTr="00416AC2">
        <w:trPr>
          <w:cantSplit/>
        </w:trPr>
        <w:tc>
          <w:tcPr>
            <w:tcW w:w="2268" w:type="dxa"/>
          </w:tcPr>
          <w:p w14:paraId="0BCF8B54" w14:textId="77777777" w:rsidR="000D49AB" w:rsidRPr="005C7208" w:rsidRDefault="000D49AB" w:rsidP="00C47425">
            <w:pPr>
              <w:spacing w:line="24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3420D1E9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2,325,038.19</w:t>
            </w:r>
          </w:p>
        </w:tc>
        <w:tc>
          <w:tcPr>
            <w:tcW w:w="134" w:type="dxa"/>
            <w:vAlign w:val="bottom"/>
          </w:tcPr>
          <w:p w14:paraId="6A21A60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EC5771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25,283,553.86</w:t>
            </w:r>
          </w:p>
        </w:tc>
        <w:tc>
          <w:tcPr>
            <w:tcW w:w="134" w:type="dxa"/>
            <w:vAlign w:val="bottom"/>
          </w:tcPr>
          <w:p w14:paraId="30E35EDF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BB5C2B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7CB9837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9B5178" w14:textId="77777777" w:rsidR="000D49AB" w:rsidRPr="00922922" w:rsidRDefault="000D49AB" w:rsidP="00C47425">
            <w:pPr>
              <w:spacing w:line="24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913A1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36F5C59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27,608,592.05</w:t>
            </w:r>
          </w:p>
        </w:tc>
        <w:tc>
          <w:tcPr>
            <w:tcW w:w="134" w:type="dxa"/>
          </w:tcPr>
          <w:p w14:paraId="1236BF2A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507969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3.85 - 5.11</w:t>
            </w:r>
          </w:p>
        </w:tc>
      </w:tr>
      <w:tr w:rsidR="000D49AB" w:rsidRPr="00922922" w14:paraId="24073519" w14:textId="77777777" w:rsidTr="00416AC2">
        <w:trPr>
          <w:cantSplit/>
          <w:trHeight w:val="59"/>
        </w:trPr>
        <w:tc>
          <w:tcPr>
            <w:tcW w:w="2268" w:type="dxa"/>
          </w:tcPr>
          <w:p w14:paraId="0447CAF0" w14:textId="77777777" w:rsidR="000D49AB" w:rsidRPr="00922922" w:rsidRDefault="000D49AB" w:rsidP="00C47425">
            <w:pPr>
              <w:spacing w:line="24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41046C" w14:textId="4B263233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714,185,795.42</w:t>
            </w:r>
          </w:p>
        </w:tc>
        <w:tc>
          <w:tcPr>
            <w:tcW w:w="134" w:type="dxa"/>
            <w:vAlign w:val="bottom"/>
          </w:tcPr>
          <w:p w14:paraId="465375A8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D58062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25,283,553.86</w:t>
            </w:r>
          </w:p>
        </w:tc>
        <w:tc>
          <w:tcPr>
            <w:tcW w:w="134" w:type="dxa"/>
            <w:vAlign w:val="bottom"/>
          </w:tcPr>
          <w:p w14:paraId="3BAAD49E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B80E6" w14:textId="517A8714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8,663,222.58</w:t>
            </w:r>
          </w:p>
        </w:tc>
        <w:tc>
          <w:tcPr>
            <w:tcW w:w="134" w:type="dxa"/>
            <w:vAlign w:val="bottom"/>
          </w:tcPr>
          <w:p w14:paraId="057CC6AF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ED3DC" w14:textId="134BE972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49,439,257.34</w:t>
            </w:r>
          </w:p>
        </w:tc>
        <w:tc>
          <w:tcPr>
            <w:tcW w:w="134" w:type="dxa"/>
            <w:vAlign w:val="bottom"/>
          </w:tcPr>
          <w:p w14:paraId="65725FCF" w14:textId="77777777" w:rsidR="000D49AB" w:rsidRPr="00922922" w:rsidRDefault="000D49AB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D26D93" w14:textId="6F13DC38" w:rsidR="000D49AB" w:rsidRPr="005C7208" w:rsidRDefault="003C08CA" w:rsidP="00C47425">
            <w:pPr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797,571,829.20</w:t>
            </w:r>
          </w:p>
        </w:tc>
        <w:tc>
          <w:tcPr>
            <w:tcW w:w="134" w:type="dxa"/>
          </w:tcPr>
          <w:p w14:paraId="76C29763" w14:textId="77777777" w:rsidR="000D49AB" w:rsidRPr="00922922" w:rsidRDefault="000D49AB" w:rsidP="00C47425">
            <w:pPr>
              <w:spacing w:line="24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22369BE4" w14:textId="77777777" w:rsidR="000D49AB" w:rsidRPr="00922922" w:rsidRDefault="000D49AB" w:rsidP="00C4742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</w:tbl>
    <w:p w14:paraId="38FFB6FA" w14:textId="77777777" w:rsidR="00575005" w:rsidRPr="005C7208" w:rsidRDefault="00575005" w:rsidP="000D49AB">
      <w:pPr>
        <w:spacing w:line="260" w:lineRule="exac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94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907"/>
      </w:tblGrid>
      <w:tr w:rsidR="000B1B1D" w:rsidRPr="00922922" w14:paraId="1726A0DA" w14:textId="77777777" w:rsidTr="00416AC2">
        <w:trPr>
          <w:cantSplit/>
        </w:trPr>
        <w:tc>
          <w:tcPr>
            <w:tcW w:w="2268" w:type="dxa"/>
            <w:vAlign w:val="bottom"/>
          </w:tcPr>
          <w:p w14:paraId="7C00A335" w14:textId="1288C0C7" w:rsidR="002A0769" w:rsidRPr="00922922" w:rsidRDefault="00416AC2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3F822BC1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7FD55C8F" w14:textId="77777777" w:rsidR="002A0769" w:rsidRPr="00922922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4CC4CC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78899FD8" w14:textId="77777777" w:rsidTr="00416AC2">
        <w:trPr>
          <w:cantSplit/>
        </w:trPr>
        <w:tc>
          <w:tcPr>
            <w:tcW w:w="2268" w:type="dxa"/>
            <w:vAlign w:val="bottom"/>
          </w:tcPr>
          <w:p w14:paraId="3FF57D66" w14:textId="77777777" w:rsidR="002A0769" w:rsidRPr="00922922" w:rsidRDefault="002A0769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D8805B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</w:tcPr>
          <w:p w14:paraId="57C0F5C7" w14:textId="77777777" w:rsidR="002A0769" w:rsidRPr="00922922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A1C184" w14:textId="77777777" w:rsidR="002A0769" w:rsidRPr="005C7208" w:rsidRDefault="002A0769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76FAA9F2" w14:textId="77777777" w:rsidTr="00416AC2">
        <w:trPr>
          <w:cantSplit/>
        </w:trPr>
        <w:tc>
          <w:tcPr>
            <w:tcW w:w="2268" w:type="dxa"/>
            <w:vAlign w:val="bottom"/>
          </w:tcPr>
          <w:p w14:paraId="52C618D4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B3647F" w14:textId="489DB9CB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2309B2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837B5EC" w14:textId="65561DB4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4B0AC9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5E971CC" w14:textId="33BE5D34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BF8277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8FCE386" w14:textId="290A736D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48B172C8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8D3A19" w14:textId="77777777" w:rsidR="000D49AB" w:rsidRPr="005C7208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0B1B1D" w:rsidRPr="00922922" w14:paraId="2C960F19" w14:textId="77777777" w:rsidTr="00416AC2">
        <w:trPr>
          <w:cantSplit/>
        </w:trPr>
        <w:tc>
          <w:tcPr>
            <w:tcW w:w="2268" w:type="dxa"/>
            <w:vAlign w:val="bottom"/>
          </w:tcPr>
          <w:p w14:paraId="09569317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9559BAA" w14:textId="04743364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41BF72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89E1168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07746BE9" w14:textId="130EBC18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22922">
              <w:rPr>
                <w:rFonts w:ascii="Angsana New" w:hAnsi="Angsana New"/>
                <w:sz w:val="20"/>
                <w:szCs w:val="20"/>
              </w:rPr>
              <w:t>5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185C8EA8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715A2CA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005077A2" w14:textId="141317DF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2A0A34A8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E69C532" w14:textId="57BF7CE8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ABEFB95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BC67D0A" w14:textId="6827C4A5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B7B06A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9F7ACCC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3DACE33A" w14:textId="77777777" w:rsidR="000D49AB" w:rsidRPr="00922922" w:rsidRDefault="000D49AB" w:rsidP="000D49A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(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9229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B1B1D" w:rsidRPr="00922922" w14:paraId="2F440247" w14:textId="77777777" w:rsidTr="00416AC2">
        <w:trPr>
          <w:cantSplit/>
        </w:trPr>
        <w:tc>
          <w:tcPr>
            <w:tcW w:w="2268" w:type="dxa"/>
            <w:vAlign w:val="bottom"/>
          </w:tcPr>
          <w:p w14:paraId="13CE028F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144DE92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A1B70D7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9C4ADDC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094ED540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057A356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D21DEBA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76A602A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16F7CF87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BE11E39" w14:textId="77777777" w:rsidR="000D49AB" w:rsidRPr="005C7208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65142AE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677DC1D" w14:textId="77777777" w:rsidR="000D49AB" w:rsidRPr="005C7208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220DB162" w14:textId="77777777" w:rsidTr="00416AC2">
        <w:trPr>
          <w:cantSplit/>
        </w:trPr>
        <w:tc>
          <w:tcPr>
            <w:tcW w:w="2268" w:type="dxa"/>
            <w:vAlign w:val="bottom"/>
          </w:tcPr>
          <w:p w14:paraId="5F182B0B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3D382940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E935770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8E3FB3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2E91F8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EA285B4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BEFFD1E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CE409E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91A346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317EE9" w14:textId="77777777" w:rsidR="000D49AB" w:rsidRPr="00922922" w:rsidRDefault="000D49AB" w:rsidP="000D49AB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DE793F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DE6677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23471EBD" w14:textId="77777777" w:rsidTr="00416AC2">
        <w:trPr>
          <w:cantSplit/>
        </w:trPr>
        <w:tc>
          <w:tcPr>
            <w:tcW w:w="2268" w:type="dxa"/>
            <w:vAlign w:val="bottom"/>
          </w:tcPr>
          <w:p w14:paraId="025AC164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6EB9C310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77D1D52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5DAC1E8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44DC96E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356D3B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922922">
              <w:rPr>
                <w:rFonts w:ascii="Angsana New" w:hAnsi="Angsana New"/>
                <w:sz w:val="20"/>
                <w:szCs w:val="20"/>
              </w:rPr>
              <w:t>,019,719.78</w:t>
            </w:r>
          </w:p>
        </w:tc>
        <w:tc>
          <w:tcPr>
            <w:tcW w:w="134" w:type="dxa"/>
            <w:vAlign w:val="bottom"/>
          </w:tcPr>
          <w:p w14:paraId="07AC5C69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61D1CD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22</w:t>
            </w:r>
            <w:r w:rsidRPr="00922922">
              <w:rPr>
                <w:rFonts w:ascii="Angsana New" w:hAnsi="Angsana New"/>
                <w:sz w:val="20"/>
                <w:szCs w:val="20"/>
              </w:rPr>
              <w:t>,323,444.80</w:t>
            </w:r>
          </w:p>
        </w:tc>
        <w:tc>
          <w:tcPr>
            <w:tcW w:w="134" w:type="dxa"/>
            <w:vAlign w:val="bottom"/>
          </w:tcPr>
          <w:p w14:paraId="15BAA561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67301D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922922">
              <w:rPr>
                <w:rFonts w:ascii="Angsana New" w:hAnsi="Angsana New"/>
                <w:sz w:val="20"/>
                <w:szCs w:val="20"/>
              </w:rPr>
              <w:t>,343,164.58</w:t>
            </w:r>
          </w:p>
        </w:tc>
        <w:tc>
          <w:tcPr>
            <w:tcW w:w="134" w:type="dxa"/>
          </w:tcPr>
          <w:p w14:paraId="75AD9303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EDC910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 xml:space="preserve">0.05 - 0.15  </w:t>
            </w:r>
          </w:p>
        </w:tc>
      </w:tr>
      <w:tr w:rsidR="000B1B1D" w:rsidRPr="00922922" w14:paraId="2B2F40E7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7A730DC7" w14:textId="77777777" w:rsidR="000D49AB" w:rsidRPr="005C7208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2AE47252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028457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9BBB33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16952D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09BEE9B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91D6461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7A0E6A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555,246,498.59</w:t>
            </w:r>
          </w:p>
        </w:tc>
        <w:tc>
          <w:tcPr>
            <w:tcW w:w="134" w:type="dxa"/>
            <w:vAlign w:val="bottom"/>
          </w:tcPr>
          <w:p w14:paraId="72BDA55A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07D644E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555,246,498.59</w:t>
            </w:r>
          </w:p>
        </w:tc>
        <w:tc>
          <w:tcPr>
            <w:tcW w:w="134" w:type="dxa"/>
          </w:tcPr>
          <w:p w14:paraId="157DF2DC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DA9267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1B1D" w:rsidRPr="00922922" w14:paraId="0189BEC2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4ED99C55" w14:textId="77777777" w:rsidR="000D49AB" w:rsidRPr="005C7208" w:rsidRDefault="000D49AB" w:rsidP="000D49AB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</w:t>
            </w:r>
          </w:p>
        </w:tc>
        <w:tc>
          <w:tcPr>
            <w:tcW w:w="1020" w:type="dxa"/>
            <w:vAlign w:val="bottom"/>
          </w:tcPr>
          <w:p w14:paraId="0D4F4E7C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82AA36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DC8B82D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4E7908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85E3D9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C82E1A8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17E477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  <w:vAlign w:val="bottom"/>
          </w:tcPr>
          <w:p w14:paraId="43A47B6D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1FE86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</w:tcPr>
          <w:p w14:paraId="1B238F29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37E645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1B1D" w:rsidRPr="00922922" w14:paraId="0E1F3577" w14:textId="77777777" w:rsidTr="00416AC2">
        <w:trPr>
          <w:cantSplit/>
          <w:trHeight w:val="162"/>
        </w:trPr>
        <w:tc>
          <w:tcPr>
            <w:tcW w:w="2268" w:type="dxa"/>
            <w:vAlign w:val="bottom"/>
          </w:tcPr>
          <w:p w14:paraId="1C67DC37" w14:textId="77777777" w:rsidR="000D49AB" w:rsidRPr="005C7208" w:rsidRDefault="000D49AB" w:rsidP="000D49AB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5777E540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76,120,000.00</w:t>
            </w:r>
          </w:p>
        </w:tc>
        <w:tc>
          <w:tcPr>
            <w:tcW w:w="134" w:type="dxa"/>
            <w:vAlign w:val="bottom"/>
          </w:tcPr>
          <w:p w14:paraId="2DA2A13B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100F7A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A2E9A42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E08EC5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9D20FA2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AE7B30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2B8C944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0DED9A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76,120,000.00</w:t>
            </w:r>
          </w:p>
        </w:tc>
        <w:tc>
          <w:tcPr>
            <w:tcW w:w="134" w:type="dxa"/>
          </w:tcPr>
          <w:p w14:paraId="7F60F3C0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73FF8A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0.10 - 0.55</w:t>
            </w:r>
          </w:p>
        </w:tc>
      </w:tr>
      <w:tr w:rsidR="000B1B1D" w:rsidRPr="00922922" w14:paraId="142392D4" w14:textId="77777777" w:rsidTr="00416AC2">
        <w:trPr>
          <w:cantSplit/>
          <w:trHeight w:val="90"/>
        </w:trPr>
        <w:tc>
          <w:tcPr>
            <w:tcW w:w="2268" w:type="dxa"/>
            <w:vAlign w:val="bottom"/>
          </w:tcPr>
          <w:p w14:paraId="5E52D206" w14:textId="77777777" w:rsidR="000D49AB" w:rsidRPr="005C7208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00812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76,120,000.00</w:t>
            </w:r>
          </w:p>
        </w:tc>
        <w:tc>
          <w:tcPr>
            <w:tcW w:w="134" w:type="dxa"/>
            <w:vAlign w:val="bottom"/>
          </w:tcPr>
          <w:p w14:paraId="5B5276D9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A65AA5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9F0306D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7EA02F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922922">
              <w:rPr>
                <w:rFonts w:ascii="Angsana New" w:hAnsi="Angsana New"/>
                <w:sz w:val="20"/>
                <w:szCs w:val="20"/>
              </w:rPr>
              <w:t>,019,719.78</w:t>
            </w:r>
          </w:p>
        </w:tc>
        <w:tc>
          <w:tcPr>
            <w:tcW w:w="134" w:type="dxa"/>
            <w:vAlign w:val="bottom"/>
          </w:tcPr>
          <w:p w14:paraId="0AD41C12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458EB9" w14:textId="77777777" w:rsidR="000D49AB" w:rsidRPr="005C7208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578,566,359.83</w:t>
            </w:r>
          </w:p>
        </w:tc>
        <w:tc>
          <w:tcPr>
            <w:tcW w:w="134" w:type="dxa"/>
            <w:vAlign w:val="bottom"/>
          </w:tcPr>
          <w:p w14:paraId="3580FAD1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22F2D4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657,706,079.61</w:t>
            </w:r>
          </w:p>
        </w:tc>
        <w:tc>
          <w:tcPr>
            <w:tcW w:w="134" w:type="dxa"/>
          </w:tcPr>
          <w:p w14:paraId="47CA6CC2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BBB1BBA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7D81DACD" w14:textId="77777777" w:rsidTr="00416AC2">
        <w:trPr>
          <w:cantSplit/>
          <w:trHeight w:val="207"/>
        </w:trPr>
        <w:tc>
          <w:tcPr>
            <w:tcW w:w="2268" w:type="dxa"/>
            <w:vAlign w:val="bottom"/>
          </w:tcPr>
          <w:p w14:paraId="33C483D7" w14:textId="77777777" w:rsidR="000D49AB" w:rsidRPr="005C7208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502AB1F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26B79D6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02DDBB7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A52AE35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0F1FFF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EF5A955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16DEC5B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1114E0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FEB3CD5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898C7F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DFCB2A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B1D" w:rsidRPr="00922922" w14:paraId="0C3DC13B" w14:textId="77777777" w:rsidTr="00416AC2">
        <w:trPr>
          <w:cantSplit/>
          <w:trHeight w:val="486"/>
        </w:trPr>
        <w:tc>
          <w:tcPr>
            <w:tcW w:w="2268" w:type="dxa"/>
          </w:tcPr>
          <w:p w14:paraId="79B3F4C9" w14:textId="77777777" w:rsidR="000D49AB" w:rsidRPr="005C7208" w:rsidRDefault="000D49AB" w:rsidP="000D49AB">
            <w:pPr>
              <w:spacing w:line="26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07C2CF37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711,189,259.78</w:t>
            </w:r>
          </w:p>
        </w:tc>
        <w:tc>
          <w:tcPr>
            <w:tcW w:w="134" w:type="dxa"/>
            <w:vAlign w:val="bottom"/>
          </w:tcPr>
          <w:p w14:paraId="57941EC3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6CF801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7731E0C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548A79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451352D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71C46F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9899BEF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2FEFD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br/>
              <w:t>711,189,259.78</w:t>
            </w:r>
          </w:p>
        </w:tc>
        <w:tc>
          <w:tcPr>
            <w:tcW w:w="134" w:type="dxa"/>
          </w:tcPr>
          <w:p w14:paraId="1D113160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9FE5C0" w14:textId="77777777" w:rsidR="000D49AB" w:rsidRPr="005C7208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1.30 - 2.40</w:t>
            </w:r>
          </w:p>
        </w:tc>
      </w:tr>
      <w:tr w:rsidR="000B1B1D" w:rsidRPr="00922922" w14:paraId="408A504C" w14:textId="77777777" w:rsidTr="00416AC2">
        <w:trPr>
          <w:cantSplit/>
        </w:trPr>
        <w:tc>
          <w:tcPr>
            <w:tcW w:w="2268" w:type="dxa"/>
            <w:vAlign w:val="bottom"/>
          </w:tcPr>
          <w:p w14:paraId="382ABD0A" w14:textId="77777777" w:rsidR="000D49AB" w:rsidRPr="005C7208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5AA302D8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AB10CFC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54BE455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B8360FA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2C3754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D53698E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0556D6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58,930,935.22</w:t>
            </w:r>
          </w:p>
        </w:tc>
        <w:tc>
          <w:tcPr>
            <w:tcW w:w="134" w:type="dxa"/>
            <w:vAlign w:val="bottom"/>
          </w:tcPr>
          <w:p w14:paraId="2BE118F3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86E782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58,930,935.22</w:t>
            </w:r>
          </w:p>
        </w:tc>
        <w:tc>
          <w:tcPr>
            <w:tcW w:w="134" w:type="dxa"/>
          </w:tcPr>
          <w:p w14:paraId="536C6022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B0E691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1B1D" w:rsidRPr="00922922" w14:paraId="458EA30E" w14:textId="77777777" w:rsidTr="00416AC2">
        <w:trPr>
          <w:cantSplit/>
        </w:trPr>
        <w:tc>
          <w:tcPr>
            <w:tcW w:w="2268" w:type="dxa"/>
          </w:tcPr>
          <w:p w14:paraId="153744C2" w14:textId="77777777" w:rsidR="000D49AB" w:rsidRPr="005C7208" w:rsidRDefault="000D49AB" w:rsidP="000D49AB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4559574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2,600,321.79</w:t>
            </w:r>
          </w:p>
        </w:tc>
        <w:tc>
          <w:tcPr>
            <w:tcW w:w="134" w:type="dxa"/>
            <w:vAlign w:val="bottom"/>
          </w:tcPr>
          <w:p w14:paraId="625347D9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F83F54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25,360,436.83</w:t>
            </w:r>
          </w:p>
        </w:tc>
        <w:tc>
          <w:tcPr>
            <w:tcW w:w="134" w:type="dxa"/>
            <w:vAlign w:val="bottom"/>
          </w:tcPr>
          <w:p w14:paraId="61A237C8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42CB53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7EF68F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C5A9C2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F0E6133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5B3C6AF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27,960,758.62</w:t>
            </w:r>
          </w:p>
        </w:tc>
        <w:tc>
          <w:tcPr>
            <w:tcW w:w="134" w:type="dxa"/>
          </w:tcPr>
          <w:p w14:paraId="7CD9E34A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F1852B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3.85 - 5.11</w:t>
            </w:r>
          </w:p>
        </w:tc>
      </w:tr>
      <w:tr w:rsidR="000D49AB" w:rsidRPr="00922922" w14:paraId="32AC5752" w14:textId="77777777" w:rsidTr="00416AC2">
        <w:trPr>
          <w:cantSplit/>
          <w:trHeight w:val="59"/>
        </w:trPr>
        <w:tc>
          <w:tcPr>
            <w:tcW w:w="2268" w:type="dxa"/>
          </w:tcPr>
          <w:p w14:paraId="0C122129" w14:textId="77777777" w:rsidR="000D49AB" w:rsidRPr="00922922" w:rsidRDefault="000D49AB" w:rsidP="000D49AB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8EE9E7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713</w:t>
            </w:r>
            <w:r w:rsidRPr="00922922">
              <w:rPr>
                <w:rFonts w:ascii="Angsana New" w:hAnsi="Angsana New"/>
                <w:sz w:val="20"/>
                <w:szCs w:val="20"/>
              </w:rPr>
              <w:t>,</w:t>
            </w:r>
            <w:r w:rsidRPr="00922922">
              <w:rPr>
                <w:rFonts w:ascii="Angsana New" w:hAnsi="Angsana New" w:hint="cs"/>
                <w:sz w:val="20"/>
                <w:szCs w:val="20"/>
              </w:rPr>
              <w:t>789</w:t>
            </w:r>
            <w:r w:rsidRPr="00922922">
              <w:rPr>
                <w:rFonts w:ascii="Angsana New" w:hAnsi="Angsana New"/>
                <w:sz w:val="20"/>
                <w:szCs w:val="20"/>
              </w:rPr>
              <w:t>,</w:t>
            </w:r>
            <w:r w:rsidRPr="00922922">
              <w:rPr>
                <w:rFonts w:ascii="Angsana New" w:hAnsi="Angsana New" w:hint="cs"/>
                <w:sz w:val="20"/>
                <w:szCs w:val="20"/>
              </w:rPr>
              <w:t>581.57</w:t>
            </w:r>
          </w:p>
        </w:tc>
        <w:tc>
          <w:tcPr>
            <w:tcW w:w="134" w:type="dxa"/>
            <w:vAlign w:val="bottom"/>
          </w:tcPr>
          <w:p w14:paraId="3BB00BC0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BF8D81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25,360,436.83</w:t>
            </w:r>
          </w:p>
        </w:tc>
        <w:tc>
          <w:tcPr>
            <w:tcW w:w="134" w:type="dxa"/>
            <w:vAlign w:val="bottom"/>
          </w:tcPr>
          <w:p w14:paraId="2EA47604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503D82" w14:textId="77777777" w:rsidR="000D49AB" w:rsidRPr="00922922" w:rsidRDefault="000D49AB" w:rsidP="000D49AB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F549E0E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08CC6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58,930,935.22</w:t>
            </w:r>
          </w:p>
        </w:tc>
        <w:tc>
          <w:tcPr>
            <w:tcW w:w="134" w:type="dxa"/>
            <w:vAlign w:val="bottom"/>
          </w:tcPr>
          <w:p w14:paraId="0365745B" w14:textId="77777777" w:rsidR="000D49AB" w:rsidRPr="00922922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2D743D" w14:textId="77777777" w:rsidR="000D49AB" w:rsidRPr="005C7208" w:rsidRDefault="000D49AB" w:rsidP="000D49AB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798,080,953.62</w:t>
            </w:r>
          </w:p>
        </w:tc>
        <w:tc>
          <w:tcPr>
            <w:tcW w:w="134" w:type="dxa"/>
          </w:tcPr>
          <w:p w14:paraId="78D1364D" w14:textId="77777777" w:rsidR="000D49AB" w:rsidRPr="00922922" w:rsidRDefault="000D49AB" w:rsidP="000D49A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D1D28A1" w14:textId="77777777" w:rsidR="000D49AB" w:rsidRPr="00922922" w:rsidRDefault="000D49AB" w:rsidP="000D49A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79C379D" w14:textId="77777777" w:rsidR="00A567B2" w:rsidRPr="00922922" w:rsidRDefault="00A567B2" w:rsidP="00C4742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A497797" w14:textId="37162595" w:rsidR="002A0769" w:rsidRPr="00922922" w:rsidRDefault="00416AC2" w:rsidP="00C4742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</w:t>
      </w:r>
      <w:r w:rsidR="002A0769" w:rsidRPr="00922922">
        <w:rPr>
          <w:rFonts w:ascii="Angsana New" w:hAnsi="Angsana New"/>
          <w:sz w:val="32"/>
          <w:szCs w:val="32"/>
        </w:rPr>
        <w:t>3</w:t>
      </w:r>
      <w:r w:rsidR="002A0769" w:rsidRPr="00922922">
        <w:rPr>
          <w:rFonts w:ascii="Angsana New" w:hAnsi="Angsana New"/>
          <w:sz w:val="32"/>
          <w:szCs w:val="32"/>
        </w:rPr>
        <w:tab/>
      </w:r>
      <w:r w:rsidR="002A0769" w:rsidRPr="00922922">
        <w:rPr>
          <w:rFonts w:ascii="Angsana New" w:hAnsi="Angsana New"/>
          <w:sz w:val="32"/>
          <w:szCs w:val="32"/>
        </w:rPr>
        <w:tab/>
      </w:r>
      <w:r w:rsidR="002A0769" w:rsidRPr="005C7208">
        <w:rPr>
          <w:rFonts w:ascii="Angsana New" w:hAnsi="Angsana New"/>
          <w:sz w:val="32"/>
          <w:szCs w:val="32"/>
          <w:cs/>
        </w:rPr>
        <w:t>ความเสี่ยงจากการให้สินเชื่อ</w:t>
      </w:r>
    </w:p>
    <w:p w14:paraId="0F7D92DB" w14:textId="77777777" w:rsidR="002A0769" w:rsidRPr="00922922" w:rsidRDefault="002A0769" w:rsidP="00C47425">
      <w:pPr>
        <w:tabs>
          <w:tab w:val="left" w:pos="284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="Angsana New" w:hAnsi="Angsana New" w:cs="AngsanaUPC"/>
          <w:sz w:val="32"/>
          <w:szCs w:val="32"/>
        </w:rPr>
      </w:pPr>
      <w:r w:rsidRPr="00922922">
        <w:rPr>
          <w:rFonts w:ascii="Times New Roman" w:hAnsi="Times New Roman" w:cs="AngsanaUPC" w:hint="cs"/>
          <w:sz w:val="32"/>
          <w:szCs w:val="32"/>
        </w:rPr>
        <w:tab/>
      </w:r>
      <w:r w:rsidRPr="00922922">
        <w:rPr>
          <w:rFonts w:ascii="Times New Roman" w:hAnsi="Times New Roman" w:cs="AngsanaUPC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922922">
        <w:rPr>
          <w:rFonts w:ascii="Angsana New" w:hAnsi="Angsana New"/>
          <w:sz w:val="32"/>
          <w:szCs w:val="32"/>
        </w:rPr>
        <w:tab/>
      </w:r>
      <w:r w:rsidRPr="005C7208">
        <w:rPr>
          <w:rFonts w:ascii="Angsana New" w:hAnsi="Angsana New" w:cs="AngsanaUPC"/>
          <w:sz w:val="32"/>
          <w:szCs w:val="32"/>
          <w:cs/>
        </w:rPr>
        <w:t>บริษัท</w:t>
      </w:r>
      <w:r w:rsidRPr="005C7208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  <w:r w:rsidRPr="005C7208">
        <w:rPr>
          <w:rFonts w:ascii="Angsana New" w:hAnsi="Angsana New" w:cs="AngsanaUPC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Pr="005C7208">
        <w:rPr>
          <w:rFonts w:ascii="Angsana New" w:hAnsi="Angsana New" w:cs="AngsanaUPC" w:hint="cs"/>
          <w:sz w:val="32"/>
          <w:szCs w:val="32"/>
          <w:cs/>
        </w:rPr>
        <w:t>ผลขาดทุนด้านเครดิตที่คาดว่าจะเกิดขึ้น</w:t>
      </w:r>
      <w:r w:rsidRPr="005C7208">
        <w:rPr>
          <w:rFonts w:ascii="Angsana New" w:hAnsi="Angsana New" w:cs="AngsanaUPC"/>
          <w:sz w:val="32"/>
          <w:szCs w:val="32"/>
          <w:cs/>
        </w:rPr>
        <w:t>ไว้แล้ว</w:t>
      </w:r>
    </w:p>
    <w:p w14:paraId="42285854" w14:textId="77777777" w:rsidR="006C75E5" w:rsidRDefault="006C75E5" w:rsidP="00C4742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A94487A" w14:textId="7F471C9B" w:rsidR="002A0769" w:rsidRPr="00922922" w:rsidRDefault="00416AC2" w:rsidP="00C4742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</w:t>
      </w:r>
      <w:r w:rsidR="002A0769" w:rsidRPr="00922922">
        <w:rPr>
          <w:rFonts w:ascii="Angsana New" w:hAnsi="Angsana New"/>
          <w:sz w:val="32"/>
          <w:szCs w:val="32"/>
        </w:rPr>
        <w:t>4</w:t>
      </w:r>
      <w:r w:rsidR="002A0769" w:rsidRPr="00922922">
        <w:rPr>
          <w:rFonts w:ascii="Angsana New" w:hAnsi="Angsana New"/>
          <w:sz w:val="32"/>
          <w:szCs w:val="32"/>
        </w:rPr>
        <w:tab/>
      </w:r>
      <w:r w:rsidR="002A0769" w:rsidRPr="00922922">
        <w:rPr>
          <w:rFonts w:ascii="Angsana New" w:hAnsi="Angsana New"/>
          <w:sz w:val="32"/>
          <w:szCs w:val="32"/>
        </w:rPr>
        <w:tab/>
      </w:r>
      <w:r w:rsidR="002A0769" w:rsidRPr="005C7208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75AD29CA" w14:textId="77777777" w:rsidR="002A0769" w:rsidRPr="00922922" w:rsidRDefault="002A0769" w:rsidP="00C47425">
      <w:pPr>
        <w:tabs>
          <w:tab w:val="left" w:pos="1418"/>
          <w:tab w:val="left" w:pos="8738"/>
        </w:tabs>
        <w:spacing w:line="36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5C7208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0F291070" w14:textId="77777777" w:rsidR="002A0769" w:rsidRPr="00922922" w:rsidRDefault="002A0769" w:rsidP="00E2398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>31</w:t>
      </w:r>
      <w:r w:rsidRPr="005C7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z w:val="32"/>
          <w:szCs w:val="32"/>
        </w:rPr>
        <w:t>2565</w:t>
      </w:r>
      <w:r w:rsidRPr="005C720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22922">
        <w:rPr>
          <w:rFonts w:ascii="Angsana New" w:hAnsi="Angsana New"/>
          <w:sz w:val="32"/>
          <w:szCs w:val="32"/>
        </w:rPr>
        <w:t>2564</w:t>
      </w:r>
      <w:r w:rsidRPr="00922922">
        <w:rPr>
          <w:rFonts w:ascii="Angsana New" w:hAnsi="Angsana New"/>
          <w:sz w:val="32"/>
          <w:szCs w:val="32"/>
          <w:cs/>
        </w:rPr>
        <w:t xml:space="preserve"> บริษัท</w:t>
      </w:r>
      <w:r w:rsidRPr="0092292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2292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922922">
        <w:rPr>
          <w:rFonts w:ascii="Angsana New" w:hAnsi="Angsana New" w:hint="cs"/>
          <w:sz w:val="32"/>
          <w:szCs w:val="32"/>
          <w:cs/>
        </w:rPr>
        <w:t xml:space="preserve"> </w:t>
      </w:r>
      <w:r w:rsidRPr="00922922">
        <w:rPr>
          <w:rFonts w:ascii="Angsana New" w:hAnsi="Angsana New"/>
          <w:sz w:val="32"/>
          <w:szCs w:val="32"/>
          <w:cs/>
        </w:rPr>
        <w:t>ดังนี้</w:t>
      </w:r>
      <w:r w:rsidRPr="00922922">
        <w:rPr>
          <w:rFonts w:ascii="Angsana New" w:hAnsi="Angsana New"/>
          <w:sz w:val="32"/>
          <w:szCs w:val="32"/>
        </w:rPr>
        <w:t xml:space="preserve"> 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49"/>
        <w:gridCol w:w="136"/>
        <w:gridCol w:w="1279"/>
        <w:gridCol w:w="142"/>
        <w:gridCol w:w="1276"/>
        <w:gridCol w:w="6"/>
      </w:tblGrid>
      <w:tr w:rsidR="000B1B1D" w:rsidRPr="00922922" w14:paraId="7F891E8B" w14:textId="77777777" w:rsidTr="00BE2CB6">
        <w:trPr>
          <w:cantSplit/>
        </w:trPr>
        <w:tc>
          <w:tcPr>
            <w:tcW w:w="8426" w:type="dxa"/>
            <w:gridSpan w:val="14"/>
            <w:tcBorders>
              <w:bottom w:val="single" w:sz="6" w:space="0" w:color="auto"/>
            </w:tcBorders>
          </w:tcPr>
          <w:p w14:paraId="35685B73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B1B1D" w:rsidRPr="00922922" w14:paraId="595AFA1A" w14:textId="77777777" w:rsidTr="00BE2CB6">
        <w:trPr>
          <w:cantSplit/>
        </w:trPr>
        <w:tc>
          <w:tcPr>
            <w:tcW w:w="1616" w:type="dxa"/>
            <w:tcBorders>
              <w:top w:val="single" w:sz="6" w:space="0" w:color="auto"/>
            </w:tcBorders>
          </w:tcPr>
          <w:p w14:paraId="4A65BD8C" w14:textId="77777777" w:rsidR="002A0769" w:rsidRPr="00922922" w:rsidRDefault="002A0769" w:rsidP="00E2398F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C2571DC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DE223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5290AB0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C080F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11E06B0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47F33C3E" w14:textId="77777777" w:rsidR="002A0769" w:rsidRPr="005C7208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49FC5C38" w14:textId="77777777" w:rsidTr="00BE2CB6">
        <w:trPr>
          <w:gridAfter w:val="1"/>
          <w:wAfter w:w="6" w:type="dxa"/>
          <w:cantSplit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1239A0A6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47D4B4AE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46244FC7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7A155397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1F34C0F1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5" w:type="dxa"/>
            <w:vMerge w:val="restart"/>
          </w:tcPr>
          <w:p w14:paraId="45DAA568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70086809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0D8C18A2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vAlign w:val="bottom"/>
          </w:tcPr>
          <w:p w14:paraId="5299BFF7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14:paraId="6F663AA6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3FE4DCEE" w14:textId="77777777" w:rsidR="002A0769" w:rsidRPr="005C7208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อัตราแลกเปลี่ยน</w:t>
            </w:r>
          </w:p>
        </w:tc>
      </w:tr>
      <w:tr w:rsidR="000B1B1D" w:rsidRPr="00922922" w14:paraId="45223E42" w14:textId="77777777" w:rsidTr="00BE2CB6">
        <w:trPr>
          <w:gridAfter w:val="1"/>
          <w:wAfter w:w="6" w:type="dxa"/>
          <w:cantSplit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716AAE4D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vMerge/>
          </w:tcPr>
          <w:p w14:paraId="24ADB7A3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376A9ED7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105C618B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/>
            <w:vAlign w:val="bottom"/>
          </w:tcPr>
          <w:p w14:paraId="4316D741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" w:type="dxa"/>
            <w:vMerge/>
          </w:tcPr>
          <w:p w14:paraId="5E4CB692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4004F6B3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19790DF1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</w:tcBorders>
            <w:vAlign w:val="bottom"/>
          </w:tcPr>
          <w:p w14:paraId="54189304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4DCCF0B2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3ABA40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A07FE12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AAC3B2" w14:textId="77777777" w:rsidR="002A0769" w:rsidRPr="005C7208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อัตราขาย</w:t>
            </w:r>
          </w:p>
        </w:tc>
      </w:tr>
      <w:tr w:rsidR="000B1B1D" w:rsidRPr="00922922" w14:paraId="55B39089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  <w:tcBorders>
              <w:top w:val="single" w:sz="6" w:space="0" w:color="auto"/>
            </w:tcBorders>
          </w:tcPr>
          <w:p w14:paraId="4DBB4577" w14:textId="77777777" w:rsidR="002A0769" w:rsidRPr="00922922" w:rsidRDefault="002A0769" w:rsidP="00E2398F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2464B7C1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46EA3291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21A2BB25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AF24571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5" w:type="dxa"/>
          </w:tcPr>
          <w:p w14:paraId="3B5EF96F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4593FB0E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591318DC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4CAD826B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7711C30" w14:textId="77777777" w:rsidR="002A0769" w:rsidRPr="005C7208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095324B3" w14:textId="77777777" w:rsidR="002A0769" w:rsidRPr="005C7208" w:rsidRDefault="002A0769" w:rsidP="00E2398F">
            <w:pPr>
              <w:spacing w:line="260" w:lineRule="exact"/>
              <w:ind w:right="-57" w:hanging="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pacing w:val="-4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บาทต่อหนึ่งหน่วยเงินตราต่างประเทศ)</w:t>
            </w:r>
          </w:p>
        </w:tc>
      </w:tr>
      <w:tr w:rsidR="000B1B1D" w:rsidRPr="00922922" w14:paraId="29FF4E89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</w:tcPr>
          <w:p w14:paraId="64BCC9BC" w14:textId="77777777" w:rsidR="002A0769" w:rsidRPr="005C7208" w:rsidRDefault="002A0769" w:rsidP="00E2398F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pacing w:val="-4"/>
                <w:sz w:val="20"/>
                <w:szCs w:val="20"/>
                <w:cs/>
              </w:rPr>
              <w:t>ยูโร</w:t>
            </w:r>
          </w:p>
        </w:tc>
        <w:tc>
          <w:tcPr>
            <w:tcW w:w="137" w:type="dxa"/>
          </w:tcPr>
          <w:p w14:paraId="399415B4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01115D28" w14:textId="478E10F2" w:rsidR="002A0769" w:rsidRPr="00922922" w:rsidRDefault="00676097" w:rsidP="00E2398F">
            <w:pPr>
              <w:spacing w:line="260" w:lineRule="exact"/>
              <w:ind w:left="-567" w:right="28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922922">
              <w:rPr>
                <w:rFonts w:ascii="Angsana New" w:hAnsi="Angsana New"/>
                <w:bCs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2F74F1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41A5F7E0" w14:textId="1D6149D6" w:rsidR="002A0769" w:rsidRPr="005C7208" w:rsidRDefault="00676097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35" w:type="dxa"/>
          </w:tcPr>
          <w:p w14:paraId="172325CE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3A6E0E54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2872BA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49C6049D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CABD9F8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7D5DE40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 w:hint="cs"/>
                <w:sz w:val="20"/>
                <w:szCs w:val="20"/>
              </w:rPr>
              <w:t>36.4494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2BC3150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8BCB1D6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 w:hint="cs"/>
                <w:sz w:val="20"/>
                <w:szCs w:val="20"/>
              </w:rPr>
              <w:t>37.2053</w:t>
            </w:r>
          </w:p>
        </w:tc>
      </w:tr>
      <w:tr w:rsidR="002A0769" w:rsidRPr="00922922" w14:paraId="68217C4C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</w:tcPr>
          <w:p w14:paraId="4274B7E9" w14:textId="77777777" w:rsidR="002A0769" w:rsidRPr="005C7208" w:rsidRDefault="002A0769" w:rsidP="00E2398F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ดอลลาร์</w:t>
            </w:r>
            <w:r w:rsidRPr="005C7208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12C02CD4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718489EB" w14:textId="0E946943" w:rsidR="002A0769" w:rsidRPr="00922922" w:rsidRDefault="00676097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922922">
              <w:rPr>
                <w:rFonts w:ascii="Angsana New" w:hAnsi="Angsana New"/>
                <w:bCs/>
                <w:sz w:val="20"/>
                <w:szCs w:val="20"/>
              </w:rPr>
              <w:t>1,761</w:t>
            </w:r>
          </w:p>
        </w:tc>
        <w:tc>
          <w:tcPr>
            <w:tcW w:w="142" w:type="dxa"/>
            <w:shd w:val="clear" w:color="auto" w:fill="auto"/>
          </w:tcPr>
          <w:p w14:paraId="04ABF276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53815688" w14:textId="26F2B171" w:rsidR="002A0769" w:rsidRPr="00922922" w:rsidRDefault="00676097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13,787</w:t>
            </w:r>
          </w:p>
        </w:tc>
        <w:tc>
          <w:tcPr>
            <w:tcW w:w="135" w:type="dxa"/>
          </w:tcPr>
          <w:p w14:paraId="23E18C0E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1EC6B71A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6B14E5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4F0D74B9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13,582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243CDC0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0E3911D9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 w:hint="cs"/>
                <w:sz w:val="20"/>
                <w:szCs w:val="20"/>
              </w:rPr>
              <w:t>34.3913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E6E762B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EB81C46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 w:hint="cs"/>
                <w:sz w:val="20"/>
                <w:szCs w:val="20"/>
              </w:rPr>
              <w:t>34.7335</w:t>
            </w:r>
          </w:p>
        </w:tc>
      </w:tr>
    </w:tbl>
    <w:p w14:paraId="3A32FFB7" w14:textId="77777777" w:rsidR="002A0769" w:rsidRPr="00922922" w:rsidRDefault="002A0769" w:rsidP="00E2398F">
      <w:pPr>
        <w:tabs>
          <w:tab w:val="left" w:pos="1418"/>
          <w:tab w:val="left" w:pos="8738"/>
        </w:tabs>
        <w:spacing w:line="200" w:lineRule="exact"/>
        <w:ind w:right="28"/>
        <w:jc w:val="thaiDistribute"/>
        <w:rPr>
          <w:rFonts w:ascii="Angsana New" w:eastAsia="Cordia New" w:hAnsi="Angsana New"/>
          <w:sz w:val="20"/>
          <w:szCs w:val="20"/>
          <w:lang w:eastAsia="x-none"/>
        </w:rPr>
      </w:pP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8"/>
        <w:gridCol w:w="854"/>
        <w:gridCol w:w="142"/>
        <w:gridCol w:w="849"/>
        <w:gridCol w:w="136"/>
        <w:gridCol w:w="1279"/>
        <w:gridCol w:w="142"/>
        <w:gridCol w:w="1276"/>
        <w:gridCol w:w="6"/>
      </w:tblGrid>
      <w:tr w:rsidR="000B1B1D" w:rsidRPr="00922922" w14:paraId="0A101B9F" w14:textId="77777777" w:rsidTr="00BE2CB6">
        <w:trPr>
          <w:cantSplit/>
        </w:trPr>
        <w:tc>
          <w:tcPr>
            <w:tcW w:w="8426" w:type="dxa"/>
            <w:gridSpan w:val="14"/>
            <w:tcBorders>
              <w:bottom w:val="single" w:sz="6" w:space="0" w:color="auto"/>
            </w:tcBorders>
          </w:tcPr>
          <w:p w14:paraId="5188D995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B1B1D" w:rsidRPr="00922922" w14:paraId="243EF5A0" w14:textId="77777777" w:rsidTr="00BE2CB6">
        <w:trPr>
          <w:cantSplit/>
        </w:trPr>
        <w:tc>
          <w:tcPr>
            <w:tcW w:w="1616" w:type="dxa"/>
            <w:tcBorders>
              <w:top w:val="single" w:sz="6" w:space="0" w:color="auto"/>
            </w:tcBorders>
          </w:tcPr>
          <w:p w14:paraId="27006B38" w14:textId="77777777" w:rsidR="002A0769" w:rsidRPr="00922922" w:rsidRDefault="002A0769" w:rsidP="00E2398F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61E0F9F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4A1D27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84D4B90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58D0D0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24FC549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49502F9A" w14:textId="77777777" w:rsidR="002A0769" w:rsidRPr="005C7208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B1B1D" w:rsidRPr="00922922" w14:paraId="26879DF6" w14:textId="77777777" w:rsidTr="00BE2CB6">
        <w:trPr>
          <w:gridAfter w:val="1"/>
          <w:wAfter w:w="6" w:type="dxa"/>
          <w:cantSplit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1E61BAF7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264E6648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28B695C0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7F9BA610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113EA050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8" w:type="dxa"/>
            <w:vMerge w:val="restart"/>
          </w:tcPr>
          <w:p w14:paraId="2A98D124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4" w:type="dxa"/>
            <w:vMerge w:val="restart"/>
            <w:tcBorders>
              <w:top w:val="single" w:sz="6" w:space="0" w:color="auto"/>
            </w:tcBorders>
            <w:vAlign w:val="bottom"/>
          </w:tcPr>
          <w:p w14:paraId="439C0EC5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54EF7A5A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vAlign w:val="bottom"/>
          </w:tcPr>
          <w:p w14:paraId="02359FEC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14:paraId="5E44D050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10F87405" w14:textId="77777777" w:rsidR="002A0769" w:rsidRPr="005C7208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อัตราแลกเปลี่ยน</w:t>
            </w:r>
          </w:p>
        </w:tc>
      </w:tr>
      <w:tr w:rsidR="000B1B1D" w:rsidRPr="00922922" w14:paraId="074C736B" w14:textId="77777777" w:rsidTr="00BE2CB6">
        <w:trPr>
          <w:gridAfter w:val="1"/>
          <w:wAfter w:w="6" w:type="dxa"/>
          <w:cantSplit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3BC3BE69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vMerge/>
          </w:tcPr>
          <w:p w14:paraId="5F6C8607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615EAA1C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07B0DFC6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/>
            <w:vAlign w:val="bottom"/>
          </w:tcPr>
          <w:p w14:paraId="27855C1D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vMerge/>
          </w:tcPr>
          <w:p w14:paraId="422B8C51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4" w:type="dxa"/>
            <w:vMerge/>
            <w:tcBorders>
              <w:top w:val="single" w:sz="6" w:space="0" w:color="auto"/>
            </w:tcBorders>
            <w:vAlign w:val="bottom"/>
          </w:tcPr>
          <w:p w14:paraId="1BB2D9B8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3757169A" w14:textId="77777777" w:rsidR="002A0769" w:rsidRPr="00922922" w:rsidRDefault="002A0769" w:rsidP="00E2398F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</w:tcBorders>
            <w:vAlign w:val="bottom"/>
          </w:tcPr>
          <w:p w14:paraId="230AD29C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713E7B24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7176E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C1A9A78" w14:textId="77777777" w:rsidR="002A0769" w:rsidRPr="00922922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4E0B0" w14:textId="77777777" w:rsidR="002A0769" w:rsidRPr="005C7208" w:rsidRDefault="002A0769" w:rsidP="00E2398F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อัตราขาย</w:t>
            </w:r>
          </w:p>
        </w:tc>
      </w:tr>
      <w:tr w:rsidR="000B1B1D" w:rsidRPr="00922922" w14:paraId="5E73CE69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  <w:tcBorders>
              <w:top w:val="single" w:sz="6" w:space="0" w:color="auto"/>
            </w:tcBorders>
          </w:tcPr>
          <w:p w14:paraId="1AF47B2F" w14:textId="77777777" w:rsidR="002A0769" w:rsidRPr="00922922" w:rsidRDefault="002A0769" w:rsidP="00E2398F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30266D1A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4D344CAC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6A6E2E3C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1FF0A624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8" w:type="dxa"/>
          </w:tcPr>
          <w:p w14:paraId="6E226D98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9D35B1A" w14:textId="77777777" w:rsidR="002A0769" w:rsidRPr="005C7208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7C5ACA16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42079F6F" w14:textId="77777777" w:rsidR="002A0769" w:rsidRPr="00922922" w:rsidRDefault="002A0769" w:rsidP="00E2398F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97C3F77" w14:textId="77777777" w:rsidR="002A0769" w:rsidRPr="005C7208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6E9B7F69" w14:textId="77777777" w:rsidR="002A0769" w:rsidRPr="005C7208" w:rsidRDefault="002A0769" w:rsidP="00E2398F">
            <w:pPr>
              <w:spacing w:line="260" w:lineRule="exact"/>
              <w:ind w:right="-57" w:hanging="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22922">
              <w:rPr>
                <w:rFonts w:ascii="Angsana New" w:hAnsi="Angsana New" w:hint="cs"/>
                <w:spacing w:val="-4"/>
                <w:sz w:val="20"/>
                <w:szCs w:val="20"/>
              </w:rPr>
              <w:t>(</w:t>
            </w:r>
            <w:r w:rsidRPr="005C720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บาทต่อหนึ่งหน่วยเงินตราต่างประเทศ)</w:t>
            </w:r>
          </w:p>
        </w:tc>
      </w:tr>
      <w:tr w:rsidR="000B1B1D" w:rsidRPr="00922922" w14:paraId="74C1ABCE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</w:tcPr>
          <w:p w14:paraId="1BC2884F" w14:textId="77777777" w:rsidR="002A0769" w:rsidRPr="005C7208" w:rsidRDefault="002A0769" w:rsidP="00E2398F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pacing w:val="-4"/>
                <w:sz w:val="20"/>
                <w:szCs w:val="20"/>
                <w:cs/>
              </w:rPr>
              <w:t>ยูโร</w:t>
            </w:r>
          </w:p>
        </w:tc>
        <w:tc>
          <w:tcPr>
            <w:tcW w:w="137" w:type="dxa"/>
          </w:tcPr>
          <w:p w14:paraId="10F40356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7C30BC67" w14:textId="77777777" w:rsidR="002A0769" w:rsidRPr="00922922" w:rsidRDefault="002A0769" w:rsidP="00E2398F">
            <w:pPr>
              <w:spacing w:line="260" w:lineRule="exact"/>
              <w:ind w:left="-567" w:right="28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922922">
              <w:rPr>
                <w:rFonts w:ascii="Angsana New" w:hAnsi="Angsana New"/>
                <w:bCs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B8A42A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6A7EDD0F" w14:textId="77777777" w:rsidR="002A0769" w:rsidRPr="005C7208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38" w:type="dxa"/>
          </w:tcPr>
          <w:p w14:paraId="1FF387C1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5CABC1E4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3A2C4F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06C29C6F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8</w:t>
            </w:r>
            <w:r w:rsidRPr="00922922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2F7F79B" w14:textId="77777777" w:rsidR="002A0769" w:rsidRPr="005C7208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2DE2F8BC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37.5083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76D0ED9" w14:textId="77777777" w:rsidR="002A0769" w:rsidRPr="005C7208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DDF90C5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38.2813</w:t>
            </w:r>
          </w:p>
        </w:tc>
      </w:tr>
      <w:tr w:rsidR="002A0769" w:rsidRPr="00922922" w14:paraId="0C32A85B" w14:textId="77777777" w:rsidTr="00BE2CB6">
        <w:trPr>
          <w:gridAfter w:val="1"/>
          <w:wAfter w:w="6" w:type="dxa"/>
          <w:cantSplit/>
          <w:trHeight w:val="179"/>
        </w:trPr>
        <w:tc>
          <w:tcPr>
            <w:tcW w:w="1616" w:type="dxa"/>
          </w:tcPr>
          <w:p w14:paraId="44E900A9" w14:textId="77777777" w:rsidR="002A0769" w:rsidRPr="005C7208" w:rsidRDefault="002A0769" w:rsidP="00E2398F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C720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ดอลลาร์</w:t>
            </w:r>
            <w:r w:rsidRPr="005C7208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39CB32EE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436D9EA4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922922">
              <w:rPr>
                <w:rFonts w:ascii="Angsana New" w:hAnsi="Angsana New"/>
                <w:bCs/>
                <w:sz w:val="20"/>
                <w:szCs w:val="20"/>
              </w:rPr>
              <w:t>1,110</w:t>
            </w:r>
          </w:p>
        </w:tc>
        <w:tc>
          <w:tcPr>
            <w:tcW w:w="142" w:type="dxa"/>
            <w:shd w:val="clear" w:color="auto" w:fill="auto"/>
          </w:tcPr>
          <w:p w14:paraId="5F6BCCAC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4597CD2F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18,830</w:t>
            </w:r>
          </w:p>
        </w:tc>
        <w:tc>
          <w:tcPr>
            <w:tcW w:w="138" w:type="dxa"/>
          </w:tcPr>
          <w:p w14:paraId="6BA750B9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0CD0C272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C03EFE" w14:textId="77777777" w:rsidR="002A0769" w:rsidRPr="00922922" w:rsidRDefault="002A0769" w:rsidP="00E2398F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4D3D7D39" w14:textId="77777777" w:rsidR="002A0769" w:rsidRPr="00922922" w:rsidRDefault="002A0769" w:rsidP="00E2398F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/>
                <w:sz w:val="20"/>
                <w:szCs w:val="20"/>
              </w:rPr>
              <w:t>18,783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AF9E393" w14:textId="77777777" w:rsidR="002A0769" w:rsidRPr="005C7208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6F9C5F82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33.2469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D08E7A6" w14:textId="77777777" w:rsidR="002A0769" w:rsidRPr="005C7208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9ABBB06" w14:textId="77777777" w:rsidR="002A0769" w:rsidRPr="00922922" w:rsidRDefault="002A0769" w:rsidP="00E2398F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22922">
              <w:rPr>
                <w:rFonts w:ascii="Angsana New" w:hAnsi="Angsana New" w:hint="cs"/>
                <w:sz w:val="20"/>
                <w:szCs w:val="20"/>
              </w:rPr>
              <w:t>33.5929</w:t>
            </w:r>
          </w:p>
        </w:tc>
      </w:tr>
    </w:tbl>
    <w:p w14:paraId="1DBCAFCD" w14:textId="77777777" w:rsidR="006C75E5" w:rsidRDefault="006C75E5" w:rsidP="002A0769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2C16D888" w14:textId="20D16FDA" w:rsidR="002A0769" w:rsidRPr="00922922" w:rsidRDefault="002A0769" w:rsidP="002A0769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5C7208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ณ วันที่ </w:t>
      </w:r>
      <w:r w:rsidRPr="00922922">
        <w:rPr>
          <w:rFonts w:ascii="Angsana New" w:eastAsia="Cordia New" w:hAnsi="Angsana New"/>
          <w:sz w:val="32"/>
          <w:szCs w:val="32"/>
          <w:lang w:eastAsia="x-none"/>
        </w:rPr>
        <w:t xml:space="preserve">31 </w:t>
      </w:r>
      <w:r w:rsidRPr="005C7208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ธันวาคม </w:t>
      </w:r>
      <w:r w:rsidRPr="00922922">
        <w:rPr>
          <w:rFonts w:ascii="Angsana New" w:eastAsia="Cordia New" w:hAnsi="Angsana New"/>
          <w:sz w:val="32"/>
          <w:szCs w:val="32"/>
          <w:lang w:eastAsia="x-none"/>
        </w:rPr>
        <w:t>2565</w:t>
      </w:r>
      <w:r w:rsidRPr="005C7208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และ </w:t>
      </w:r>
      <w:r w:rsidRPr="00922922">
        <w:rPr>
          <w:rFonts w:ascii="Angsana New" w:eastAsia="Cordia New" w:hAnsi="Angsana New"/>
          <w:sz w:val="32"/>
          <w:szCs w:val="32"/>
          <w:lang w:eastAsia="x-none"/>
        </w:rPr>
        <w:t xml:space="preserve">2564 </w:t>
      </w:r>
      <w:r w:rsidRPr="00922922">
        <w:rPr>
          <w:rFonts w:ascii="Angsana New" w:eastAsia="Cordia New" w:hAnsi="Angsana New"/>
          <w:sz w:val="32"/>
          <w:szCs w:val="32"/>
          <w:cs/>
          <w:lang w:eastAsia="x-none"/>
        </w:rPr>
        <w:t>บริษัทมีสัญญาซื้อ</w:t>
      </w:r>
      <w:r w:rsidRPr="00922922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และขาย</w:t>
      </w:r>
      <w:r w:rsidRPr="00922922">
        <w:rPr>
          <w:rFonts w:ascii="Angsana New" w:eastAsia="Cordia New" w:hAnsi="Angsana New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922922">
        <w:rPr>
          <w:rFonts w:ascii="Angsana New" w:eastAsia="Cordia New" w:hAnsi="Angsana New" w:hint="cs"/>
          <w:sz w:val="32"/>
          <w:szCs w:val="32"/>
          <w:cs/>
          <w:lang w:eastAsia="x-none"/>
        </w:rPr>
        <w:t>หลาย</w:t>
      </w:r>
      <w:r w:rsidRPr="00922922">
        <w:rPr>
          <w:rFonts w:ascii="Angsana New" w:eastAsia="Cordia New" w:hAnsi="Angsana New"/>
          <w:sz w:val="32"/>
          <w:szCs w:val="32"/>
          <w:cs/>
          <w:lang w:eastAsia="x-none"/>
        </w:rPr>
        <w:t>แห่ง</w:t>
      </w:r>
      <w:r w:rsidRPr="00922922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1"/>
        <w:gridCol w:w="1247"/>
        <w:gridCol w:w="134"/>
        <w:gridCol w:w="1247"/>
        <w:gridCol w:w="134"/>
        <w:gridCol w:w="1634"/>
      </w:tblGrid>
      <w:tr w:rsidR="000B1B1D" w:rsidRPr="00922922" w14:paraId="2955ABCF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037DACA8" w14:textId="77777777" w:rsidR="002A0769" w:rsidRPr="00922922" w:rsidRDefault="002A0769" w:rsidP="00210D87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bookmarkStart w:id="5" w:name="_Hlk96614155"/>
          </w:p>
        </w:tc>
        <w:tc>
          <w:tcPr>
            <w:tcW w:w="1276" w:type="dxa"/>
          </w:tcPr>
          <w:p w14:paraId="075554F1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FA865F5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5C61FD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3527F5A9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9082A90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B1B1D" w:rsidRPr="00922922" w14:paraId="00467C12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6ACE157" w14:textId="77777777" w:rsidR="002A0769" w:rsidRPr="00922922" w:rsidRDefault="002A0769" w:rsidP="00210D87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4DA8D6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5B52F89A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80423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งบการเงินรวม/งบการเงินเฉพะกิจการ</w:t>
            </w:r>
          </w:p>
        </w:tc>
        <w:tc>
          <w:tcPr>
            <w:tcW w:w="134" w:type="dxa"/>
          </w:tcPr>
          <w:p w14:paraId="49638489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9E06319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0B1B1D" w:rsidRPr="00922922" w14:paraId="50797BC9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2B1264AE" w14:textId="77777777" w:rsidR="002A0769" w:rsidRPr="00922922" w:rsidRDefault="002A0769" w:rsidP="00210D87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AD2C25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D8373DD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00B8D4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BF8B28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4A7E55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30DD6603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389F407B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0B1B1D" w:rsidRPr="00922922" w14:paraId="023F2279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F8EA456" w14:textId="77777777" w:rsidR="002A0769" w:rsidRPr="00416AC2" w:rsidRDefault="002A0769" w:rsidP="00210D87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416AC2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5C7208">
              <w:rPr>
                <w:rFonts w:ascii="Angsana New" w:hAnsi="Angsana New" w:hint="cs"/>
                <w:sz w:val="24"/>
                <w:szCs w:val="24"/>
                <w:u w:val="single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435AAB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FA53BE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66BA985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B5312C8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D0456BA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7FEFC4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291E1602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B1B1D" w:rsidRPr="00922922" w14:paraId="4F859088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4B1A23F8" w14:textId="77777777" w:rsidR="002A0769" w:rsidRPr="005C7208" w:rsidRDefault="002A0769" w:rsidP="00210D87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44E2BAC9" w14:textId="77777777" w:rsidR="002A0769" w:rsidRPr="00922922" w:rsidRDefault="002A0769" w:rsidP="003B2C7F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1.13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49248BC2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A126A0B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38,754</w:t>
            </w:r>
          </w:p>
        </w:tc>
        <w:tc>
          <w:tcPr>
            <w:tcW w:w="134" w:type="dxa"/>
            <w:shd w:val="clear" w:color="auto" w:fill="auto"/>
          </w:tcPr>
          <w:p w14:paraId="4F7AF64C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B479455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38,430</w:t>
            </w:r>
          </w:p>
        </w:tc>
        <w:tc>
          <w:tcPr>
            <w:tcW w:w="134" w:type="dxa"/>
          </w:tcPr>
          <w:p w14:paraId="441248BC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C7D358F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922922">
              <w:rPr>
                <w:rFonts w:ascii="Angsana New" w:hAnsi="Angsana New"/>
                <w:sz w:val="24"/>
                <w:szCs w:val="24"/>
              </w:rPr>
              <w:t>34.05 - 37.02</w:t>
            </w:r>
          </w:p>
          <w:p w14:paraId="3A7C5996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tr w:rsidR="000B1B1D" w:rsidRPr="00922922" w14:paraId="352219D2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2067E5B" w14:textId="77777777" w:rsidR="002A0769" w:rsidRPr="00416AC2" w:rsidRDefault="002A0769" w:rsidP="00210D87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5C7208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416AC2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16AC2">
              <w:rPr>
                <w:rFonts w:ascii="Angsana New" w:hAnsi="Angsana New" w:hint="cs"/>
                <w:sz w:val="24"/>
                <w:szCs w:val="24"/>
                <w:u w:val="single"/>
              </w:rPr>
              <w:t>4</w:t>
            </w:r>
          </w:p>
        </w:tc>
        <w:tc>
          <w:tcPr>
            <w:tcW w:w="1276" w:type="dxa"/>
          </w:tcPr>
          <w:p w14:paraId="5E2A57CD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9773F26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0EBE48F5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501A2AA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ACA2E6C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63B6D4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6169DBCC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0769" w:rsidRPr="00922922" w14:paraId="1A85498F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784558AA" w14:textId="77777777" w:rsidR="002A0769" w:rsidRPr="005C7208" w:rsidRDefault="002A0769" w:rsidP="00210D87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1767679F" w14:textId="77777777" w:rsidR="002A0769" w:rsidRPr="00922922" w:rsidRDefault="002A0769" w:rsidP="003B2C7F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>3.51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74FF0DF5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77C76FFA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>116</w:t>
            </w:r>
            <w:r w:rsidRPr="00922922">
              <w:rPr>
                <w:rFonts w:ascii="Angsana New" w:hAnsi="Angsana New"/>
                <w:sz w:val="24"/>
                <w:szCs w:val="24"/>
              </w:rPr>
              <w:t>,458</w:t>
            </w:r>
          </w:p>
        </w:tc>
        <w:tc>
          <w:tcPr>
            <w:tcW w:w="134" w:type="dxa"/>
            <w:shd w:val="clear" w:color="auto" w:fill="auto"/>
          </w:tcPr>
          <w:p w14:paraId="391FD351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4FA89E5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>117</w:t>
            </w:r>
            <w:r w:rsidRPr="00922922">
              <w:rPr>
                <w:rFonts w:ascii="Angsana New" w:hAnsi="Angsana New"/>
                <w:sz w:val="24"/>
                <w:szCs w:val="24"/>
              </w:rPr>
              <w:t>,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454</w:t>
            </w:r>
          </w:p>
        </w:tc>
        <w:tc>
          <w:tcPr>
            <w:tcW w:w="134" w:type="dxa"/>
          </w:tcPr>
          <w:p w14:paraId="6A88C3E5" w14:textId="77777777" w:rsidR="002A0769" w:rsidRPr="00922922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1BD020C1" w14:textId="77777777" w:rsidR="002A0769" w:rsidRPr="005C7208" w:rsidRDefault="002A0769" w:rsidP="00210D87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922922">
              <w:rPr>
                <w:rFonts w:ascii="Angsana New" w:hAnsi="Angsana New"/>
                <w:sz w:val="24"/>
                <w:szCs w:val="24"/>
              </w:rPr>
              <w:t xml:space="preserve">32.63 - 33.462 </w:t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bookmarkEnd w:id="5"/>
    </w:tbl>
    <w:p w14:paraId="0663A455" w14:textId="68D8C8ED" w:rsidR="002A0769" w:rsidRPr="00922922" w:rsidRDefault="002A0769" w:rsidP="002A0769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</w:p>
    <w:p w14:paraId="37A3F8E4" w14:textId="2B014B1C" w:rsidR="002A0769" w:rsidRPr="00922922" w:rsidRDefault="00416AC2" w:rsidP="00147C09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</w:t>
      </w:r>
      <w:r w:rsidR="002A0769" w:rsidRPr="00922922">
        <w:rPr>
          <w:rFonts w:ascii="Angsana New" w:hAnsi="Angsana New" w:hint="cs"/>
          <w:sz w:val="32"/>
          <w:szCs w:val="32"/>
        </w:rPr>
        <w:t>5</w:t>
      </w:r>
      <w:r w:rsidR="002A0769" w:rsidRPr="00922922">
        <w:rPr>
          <w:rFonts w:ascii="Angsana New" w:hAnsi="Angsana New"/>
          <w:sz w:val="32"/>
          <w:szCs w:val="32"/>
        </w:rPr>
        <w:tab/>
      </w:r>
      <w:r w:rsidR="002A0769" w:rsidRPr="00922922">
        <w:rPr>
          <w:rFonts w:ascii="Angsana New" w:hAnsi="Angsana New" w:hint="cs"/>
          <w:sz w:val="32"/>
          <w:szCs w:val="32"/>
        </w:rPr>
        <w:tab/>
      </w:r>
      <w:r w:rsidR="002A0769" w:rsidRPr="005C7208">
        <w:rPr>
          <w:rFonts w:ascii="Angsana New" w:hAnsi="Angsana New" w:hint="cs"/>
          <w:sz w:val="32"/>
          <w:szCs w:val="32"/>
          <w:cs/>
        </w:rPr>
        <w:t>ความเสี่ยงด้านสภาพคล่อง</w:t>
      </w:r>
    </w:p>
    <w:p w14:paraId="28901C85" w14:textId="77777777" w:rsidR="002A0769" w:rsidRPr="00922922" w:rsidRDefault="002A0769" w:rsidP="00147C09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val="th-TH" w:eastAsia="x-none"/>
        </w:rPr>
      </w:pPr>
      <w:r w:rsidRPr="005C7208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</w:t>
      </w:r>
      <w:r w:rsidRPr="005C7208">
        <w:rPr>
          <w:rFonts w:ascii="Angsana New" w:eastAsia="Cordia New" w:hAnsi="Angsana New" w:hint="cs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5C7208">
        <w:rPr>
          <w:rFonts w:ascii="Angsana New" w:hAnsi="Angsana New"/>
          <w:sz w:val="32"/>
          <w:szCs w:val="32"/>
          <w:cs/>
        </w:rPr>
        <w:t>และบริษัทย่อย</w:t>
      </w:r>
      <w:r w:rsidRPr="005C7208">
        <w:rPr>
          <w:rFonts w:ascii="Angsana New" w:eastAsia="Cordia New" w:hAnsi="Angsana New" w:hint="cs"/>
          <w:sz w:val="32"/>
          <w:szCs w:val="32"/>
          <w:cs/>
          <w:lang w:eastAsia="x-none"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249BB1A8" w14:textId="77777777" w:rsidR="006C75E5" w:rsidRPr="005C7208" w:rsidRDefault="006C75E5" w:rsidP="00147C09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cs/>
          <w:lang w:eastAsia="x-none"/>
        </w:rPr>
      </w:pPr>
    </w:p>
    <w:p w14:paraId="722D7A5A" w14:textId="22A94373" w:rsidR="002A0769" w:rsidRPr="00922922" w:rsidRDefault="00416AC2" w:rsidP="00147C09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29.</w:t>
      </w:r>
      <w:r w:rsidR="002A0769" w:rsidRPr="00922922">
        <w:rPr>
          <w:rFonts w:ascii="Angsana New" w:hAnsi="Angsana New"/>
          <w:spacing w:val="-4"/>
          <w:sz w:val="32"/>
          <w:szCs w:val="32"/>
        </w:rPr>
        <w:t>6</w:t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922922">
        <w:rPr>
          <w:rFonts w:ascii="Angsana New" w:hAnsi="Angsana New"/>
          <w:spacing w:val="-4"/>
          <w:sz w:val="32"/>
          <w:szCs w:val="32"/>
        </w:rPr>
        <w:tab/>
      </w:r>
      <w:r w:rsidR="002A0769" w:rsidRPr="005C7208">
        <w:rPr>
          <w:rFonts w:ascii="Angsana New" w:hAnsi="Angsana New" w:hint="cs"/>
          <w:spacing w:val="-4"/>
          <w:sz w:val="32"/>
          <w:szCs w:val="32"/>
          <w:cs/>
        </w:rPr>
        <w:t>การจัดประเภท</w:t>
      </w:r>
      <w:r w:rsidR="002A0769" w:rsidRPr="005C7208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55BBC289" w14:textId="77777777" w:rsidR="002A0769" w:rsidRPr="00C47425" w:rsidRDefault="002A0769" w:rsidP="00147C09">
      <w:pPr>
        <w:spacing w:line="380" w:lineRule="exact"/>
        <w:ind w:left="851" w:firstLine="589"/>
        <w:jc w:val="thaiDistribute"/>
        <w:rPr>
          <w:rFonts w:ascii="Angsana New" w:hAnsi="Angsana New"/>
          <w:spacing w:val="-8"/>
          <w:sz w:val="32"/>
          <w:szCs w:val="32"/>
        </w:rPr>
      </w:pPr>
      <w:r w:rsidRPr="005C7208">
        <w:rPr>
          <w:rFonts w:ascii="Angsana New" w:hAnsi="Angsana New"/>
          <w:spacing w:val="-8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4"/>
        <w:gridCol w:w="964"/>
        <w:gridCol w:w="134"/>
        <w:gridCol w:w="964"/>
        <w:gridCol w:w="136"/>
        <w:gridCol w:w="967"/>
      </w:tblGrid>
      <w:tr w:rsidR="000B1B1D" w:rsidRPr="00922922" w14:paraId="486B186B" w14:textId="77777777" w:rsidTr="006C75E5">
        <w:trPr>
          <w:trHeight w:val="20"/>
          <w:tblHeader/>
        </w:trPr>
        <w:tc>
          <w:tcPr>
            <w:tcW w:w="2324" w:type="dxa"/>
          </w:tcPr>
          <w:p w14:paraId="1F22D4B8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6474D3F" w14:textId="77777777" w:rsidR="002A0769" w:rsidRPr="005C7208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0B1B1D" w:rsidRPr="00922922" w14:paraId="252FC909" w14:textId="77777777" w:rsidTr="006C75E5">
        <w:trPr>
          <w:trHeight w:val="20"/>
          <w:tblHeader/>
        </w:trPr>
        <w:tc>
          <w:tcPr>
            <w:tcW w:w="2324" w:type="dxa"/>
          </w:tcPr>
          <w:p w14:paraId="4F9492FE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1D7F71D" w14:textId="77777777" w:rsidR="002A0769" w:rsidRPr="005C7208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B1B1D" w:rsidRPr="00922922" w14:paraId="0A935521" w14:textId="77777777" w:rsidTr="006C75E5">
        <w:trPr>
          <w:trHeight w:val="20"/>
          <w:tblHeader/>
        </w:trPr>
        <w:tc>
          <w:tcPr>
            <w:tcW w:w="2324" w:type="dxa"/>
          </w:tcPr>
          <w:p w14:paraId="35402C45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F3046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1BEC22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3EB430" w14:textId="77777777" w:rsidR="002A0769" w:rsidRPr="005C7208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1B1D" w:rsidRPr="00922922" w14:paraId="40530D49" w14:textId="77777777" w:rsidTr="006C75E5">
        <w:trPr>
          <w:trHeight w:val="20"/>
          <w:tblHeader/>
        </w:trPr>
        <w:tc>
          <w:tcPr>
            <w:tcW w:w="2324" w:type="dxa"/>
          </w:tcPr>
          <w:p w14:paraId="51359599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B8FAC8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46798939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F921CE2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36AE763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173BA047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65807911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CB160A3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BD5106E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7E3FCD1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5066A1E3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C5D51A4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311C1B0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0B407739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432A89F8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51FBB4C7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B1B1D" w:rsidRPr="00922922" w14:paraId="0B310B05" w14:textId="77777777" w:rsidTr="006C75E5">
        <w:trPr>
          <w:trHeight w:val="20"/>
        </w:trPr>
        <w:tc>
          <w:tcPr>
            <w:tcW w:w="2324" w:type="dxa"/>
          </w:tcPr>
          <w:p w14:paraId="4D317EF0" w14:textId="77777777" w:rsidR="002A0769" w:rsidRPr="00922922" w:rsidRDefault="002A0769" w:rsidP="00C47425">
            <w:pPr>
              <w:spacing w:line="250" w:lineRule="exact"/>
              <w:ind w:left="113" w:right="-59" w:hanging="170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5C7208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7EDF99B8" w14:textId="77777777" w:rsidR="002A0769" w:rsidRPr="00922922" w:rsidRDefault="002A0769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319348F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023095" w14:textId="77777777" w:rsidR="002A0769" w:rsidRPr="00922922" w:rsidRDefault="002A0769" w:rsidP="00C47425">
            <w:pPr>
              <w:spacing w:line="25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40EADC7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22D897B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7FFF386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12E2C3B" w14:textId="77777777" w:rsidR="002A0769" w:rsidRPr="00922922" w:rsidRDefault="002A0769" w:rsidP="00C47425">
            <w:pPr>
              <w:spacing w:line="25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363A808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131F128" w14:textId="77777777" w:rsidR="002A0769" w:rsidRPr="00922922" w:rsidRDefault="002A0769" w:rsidP="00C47425">
            <w:pPr>
              <w:spacing w:line="2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13FD527E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78525FC5" w14:textId="77777777" w:rsidR="002A0769" w:rsidRPr="00922922" w:rsidRDefault="002A0769" w:rsidP="00C47425">
            <w:pPr>
              <w:spacing w:line="2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37B31" w:rsidRPr="00922922" w14:paraId="28943ADB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3807B6E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230C2924" w14:textId="12B634B8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4931F6C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B2947CE" w14:textId="57F0FCD0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47,830,549.51</w:t>
            </w:r>
          </w:p>
        </w:tc>
        <w:tc>
          <w:tcPr>
            <w:tcW w:w="134" w:type="dxa"/>
          </w:tcPr>
          <w:p w14:paraId="39B46DF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9EABB06" w14:textId="6D43916D" w:rsidR="00A37B31" w:rsidRPr="008F38EA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47,830,549.51</w:t>
            </w:r>
          </w:p>
        </w:tc>
        <w:tc>
          <w:tcPr>
            <w:tcW w:w="134" w:type="dxa"/>
          </w:tcPr>
          <w:p w14:paraId="1D15B46A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4B71B2D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F9A70ED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EB1D4C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11,372,351.76</w:t>
            </w:r>
          </w:p>
        </w:tc>
        <w:tc>
          <w:tcPr>
            <w:tcW w:w="136" w:type="dxa"/>
          </w:tcPr>
          <w:p w14:paraId="50CFC759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4E1F79E6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11,372,351.76</w:t>
            </w:r>
          </w:p>
        </w:tc>
      </w:tr>
      <w:tr w:rsidR="00A37B31" w:rsidRPr="00922922" w14:paraId="76659E22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59A2B647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237B003" w14:textId="7311279F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D684459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412DB54" w14:textId="178BF54F" w:rsidR="00A37B31" w:rsidRPr="00922922" w:rsidRDefault="00A37B31" w:rsidP="00C47425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432,349,087.96</w:t>
            </w:r>
          </w:p>
        </w:tc>
        <w:tc>
          <w:tcPr>
            <w:tcW w:w="134" w:type="dxa"/>
          </w:tcPr>
          <w:p w14:paraId="42750CEB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F7D6053" w14:textId="542EE594" w:rsidR="00A37B31" w:rsidRPr="008F38EA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432,349,087.96</w:t>
            </w:r>
          </w:p>
        </w:tc>
        <w:tc>
          <w:tcPr>
            <w:tcW w:w="134" w:type="dxa"/>
          </w:tcPr>
          <w:p w14:paraId="27E51889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EB0515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52EAAC7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A5A7E51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626,696,987.81</w:t>
            </w:r>
          </w:p>
        </w:tc>
        <w:tc>
          <w:tcPr>
            <w:tcW w:w="136" w:type="dxa"/>
          </w:tcPr>
          <w:p w14:paraId="6CACC416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3AEB77F4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626,696,987.81</w:t>
            </w:r>
          </w:p>
        </w:tc>
      </w:tr>
      <w:tr w:rsidR="00A37B31" w:rsidRPr="00922922" w14:paraId="134A3E06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3707E08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vAlign w:val="bottom"/>
          </w:tcPr>
          <w:p w14:paraId="7D9FC029" w14:textId="7429E21D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49BDB21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A32731B" w14:textId="259A8929" w:rsidR="00A37B31" w:rsidRPr="00922922" w:rsidRDefault="00A37B31" w:rsidP="00C47425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49,581,470.57</w:t>
            </w:r>
          </w:p>
        </w:tc>
        <w:tc>
          <w:tcPr>
            <w:tcW w:w="134" w:type="dxa"/>
          </w:tcPr>
          <w:p w14:paraId="1C769EDD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DB945C7" w14:textId="262A36A9" w:rsidR="00A37B31" w:rsidRPr="008F38EA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49,581,470.57</w:t>
            </w:r>
          </w:p>
        </w:tc>
        <w:tc>
          <w:tcPr>
            <w:tcW w:w="134" w:type="dxa"/>
          </w:tcPr>
          <w:p w14:paraId="17B68D5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158A588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0D34053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3579BE6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6304A809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44AF472C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A37B31" w:rsidRPr="00922922" w14:paraId="4F77555C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223A3A42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</w:t>
            </w:r>
            <w:r w:rsidRPr="005C7208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2ED9B3CB" w14:textId="05D46D59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0D346F6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45651DC" w14:textId="14946695" w:rsidR="00A37B31" w:rsidRPr="00922922" w:rsidRDefault="00A37B31" w:rsidP="00C47425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157,694,951.15</w:t>
            </w:r>
          </w:p>
        </w:tc>
        <w:tc>
          <w:tcPr>
            <w:tcW w:w="134" w:type="dxa"/>
          </w:tcPr>
          <w:p w14:paraId="2E8F66ED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E6C4B44" w14:textId="15A81ACC" w:rsidR="00A37B31" w:rsidRPr="008F38EA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157,694,951.15</w:t>
            </w:r>
          </w:p>
        </w:tc>
        <w:tc>
          <w:tcPr>
            <w:tcW w:w="134" w:type="dxa"/>
          </w:tcPr>
          <w:p w14:paraId="2B90603F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CC923FB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B763EE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25730C0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15F62EFD" w14:textId="77777777" w:rsidR="00A37B31" w:rsidRPr="00922922" w:rsidRDefault="00A37B31" w:rsidP="00C47425">
            <w:pPr>
              <w:spacing w:line="25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0754F7E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657580" w:rsidRPr="00922922" w14:paraId="5496FF1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960492C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4DE3CB24" w14:textId="79C03F13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6F4F9B9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F1CF948" w14:textId="38A27CB9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30,060,937.87</w:t>
            </w:r>
          </w:p>
        </w:tc>
        <w:tc>
          <w:tcPr>
            <w:tcW w:w="134" w:type="dxa"/>
          </w:tcPr>
          <w:p w14:paraId="45943F82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3553DE8" w14:textId="7621544B" w:rsidR="00657580" w:rsidRPr="008F38EA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30,060,937.87</w:t>
            </w:r>
          </w:p>
        </w:tc>
        <w:tc>
          <w:tcPr>
            <w:tcW w:w="134" w:type="dxa"/>
          </w:tcPr>
          <w:p w14:paraId="5834EBC2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14562B3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DE80BBF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A178A5C" w14:textId="77777777" w:rsidR="00657580" w:rsidRPr="005C7208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8,147,780.91</w:t>
            </w:r>
          </w:p>
        </w:tc>
        <w:tc>
          <w:tcPr>
            <w:tcW w:w="136" w:type="dxa"/>
          </w:tcPr>
          <w:p w14:paraId="6423C6E8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4B92AA2B" w14:textId="77777777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8,147,780.91</w:t>
            </w:r>
          </w:p>
        </w:tc>
      </w:tr>
      <w:tr w:rsidR="00657580" w:rsidRPr="00922922" w14:paraId="2A8F0321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FC4525F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6998D183" w14:textId="5F40AFE4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6AA87FA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72F3F2F" w14:textId="0F6B6440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98,507,464.00</w:t>
            </w:r>
          </w:p>
        </w:tc>
        <w:tc>
          <w:tcPr>
            <w:tcW w:w="134" w:type="dxa"/>
          </w:tcPr>
          <w:p w14:paraId="6A97E535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0411B43" w14:textId="10D9052B" w:rsidR="00657580" w:rsidRPr="008F38EA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98,507,464.00</w:t>
            </w:r>
          </w:p>
        </w:tc>
        <w:tc>
          <w:tcPr>
            <w:tcW w:w="134" w:type="dxa"/>
          </w:tcPr>
          <w:p w14:paraId="3CBFC097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34C463C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02F3C6C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F2DBFCB" w14:textId="77777777" w:rsidR="00657580" w:rsidRPr="005C7208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86,120,000.00</w:t>
            </w:r>
          </w:p>
        </w:tc>
        <w:tc>
          <w:tcPr>
            <w:tcW w:w="136" w:type="dxa"/>
          </w:tcPr>
          <w:p w14:paraId="4923B04D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92F66FD" w14:textId="77777777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86,120,000.00</w:t>
            </w:r>
          </w:p>
        </w:tc>
      </w:tr>
      <w:tr w:rsidR="00657580" w:rsidRPr="00922922" w14:paraId="3F8FF45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4B77CF58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เงินให้กู้ยืม</w:t>
            </w: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4E5A5250" w14:textId="4FA89E8F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A149DC0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3F4D507" w14:textId="38866E0A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29D0DD6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E28AF99" w14:textId="78539AD6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9E546CA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D994CB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52DE851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D364A95" w14:textId="77777777" w:rsidR="00657580" w:rsidRPr="005C7208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197,091,692.18</w:t>
            </w:r>
          </w:p>
        </w:tc>
        <w:tc>
          <w:tcPr>
            <w:tcW w:w="136" w:type="dxa"/>
          </w:tcPr>
          <w:p w14:paraId="06D82A32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DD78181" w14:textId="77777777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197,091,692.18</w:t>
            </w:r>
          </w:p>
        </w:tc>
      </w:tr>
      <w:tr w:rsidR="00657580" w:rsidRPr="00922922" w14:paraId="534DD19F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109CF26A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00C9350" w14:textId="12D7C0E6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D7C56DB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61CCD87" w14:textId="57154AD5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29,228,579.85</w:t>
            </w:r>
          </w:p>
        </w:tc>
        <w:tc>
          <w:tcPr>
            <w:tcW w:w="134" w:type="dxa"/>
          </w:tcPr>
          <w:p w14:paraId="6A056FD5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DA03CA1" w14:textId="403BD164" w:rsidR="00657580" w:rsidRPr="008F38EA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29,228,579.85</w:t>
            </w:r>
          </w:p>
        </w:tc>
        <w:tc>
          <w:tcPr>
            <w:tcW w:w="134" w:type="dxa"/>
          </w:tcPr>
          <w:p w14:paraId="3742EF2A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DDDEFB5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641B73D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21F79C1" w14:textId="77777777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7,803,612.32</w:t>
            </w:r>
          </w:p>
        </w:tc>
        <w:tc>
          <w:tcPr>
            <w:tcW w:w="136" w:type="dxa"/>
          </w:tcPr>
          <w:p w14:paraId="0C8E8562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529FB0C8" w14:textId="77777777" w:rsidR="00657580" w:rsidRPr="005C7208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7,803,612.32</w:t>
            </w:r>
          </w:p>
        </w:tc>
      </w:tr>
      <w:tr w:rsidR="00657580" w:rsidRPr="00922922" w14:paraId="0254BC6E" w14:textId="77777777" w:rsidTr="006C75E5">
        <w:trPr>
          <w:trHeight w:val="20"/>
        </w:trPr>
        <w:tc>
          <w:tcPr>
            <w:tcW w:w="2324" w:type="dxa"/>
          </w:tcPr>
          <w:p w14:paraId="6B6F9DAC" w14:textId="77777777" w:rsidR="00657580" w:rsidRPr="00922922" w:rsidRDefault="00657580" w:rsidP="00C47425">
            <w:pPr>
              <w:spacing w:line="25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C720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00B251" w14:textId="7A0FEF13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19C59762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C4D48CB" w14:textId="04AD8F1B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845,253,040.91</w:t>
            </w:r>
          </w:p>
        </w:tc>
        <w:tc>
          <w:tcPr>
            <w:tcW w:w="134" w:type="dxa"/>
          </w:tcPr>
          <w:p w14:paraId="4BEE6472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39034F2" w14:textId="2C8373FC" w:rsidR="00657580" w:rsidRPr="008F38EA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845,253,040.91</w:t>
            </w:r>
          </w:p>
        </w:tc>
        <w:tc>
          <w:tcPr>
            <w:tcW w:w="134" w:type="dxa"/>
          </w:tcPr>
          <w:p w14:paraId="1E4BDEFD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B656CA" w14:textId="77777777" w:rsidR="00657580" w:rsidRPr="008F38EA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12C7D23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2C9AE49" w14:textId="4A6A6854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937,232,424</w:t>
            </w:r>
            <w:r w:rsid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.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98</w:t>
            </w:r>
          </w:p>
        </w:tc>
        <w:tc>
          <w:tcPr>
            <w:tcW w:w="136" w:type="dxa"/>
          </w:tcPr>
          <w:p w14:paraId="1E30090D" w14:textId="77777777" w:rsidR="00657580" w:rsidRPr="00922922" w:rsidRDefault="00657580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33D80C18" w14:textId="4F62A02F" w:rsidR="00657580" w:rsidRPr="00922922" w:rsidRDefault="00657580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937,232,424</w:t>
            </w:r>
            <w:r w:rsid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.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98</w:t>
            </w:r>
          </w:p>
        </w:tc>
      </w:tr>
      <w:tr w:rsidR="00A37B31" w:rsidRPr="00922922" w14:paraId="5D8453F5" w14:textId="77777777" w:rsidTr="006C75E5">
        <w:trPr>
          <w:trHeight w:val="20"/>
        </w:trPr>
        <w:tc>
          <w:tcPr>
            <w:tcW w:w="2324" w:type="dxa"/>
          </w:tcPr>
          <w:p w14:paraId="29F99A4B" w14:textId="77777777" w:rsidR="00A37B31" w:rsidRPr="00922922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pacing w:val="-4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67A10410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2725CB5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FF63678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3949B7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71C3604" w14:textId="77777777" w:rsidR="00A37B31" w:rsidRPr="00922922" w:rsidRDefault="00A37B31" w:rsidP="00C47425">
            <w:pPr>
              <w:spacing w:line="250" w:lineRule="exact"/>
              <w:ind w:right="-28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6050E38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A34EAF0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7B25C490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highlight w:val="yellow"/>
                <w:lang w:val="en-GB" w:eastAsia="th-TH"/>
              </w:rPr>
            </w:pPr>
          </w:p>
        </w:tc>
        <w:tc>
          <w:tcPr>
            <w:tcW w:w="964" w:type="dxa"/>
          </w:tcPr>
          <w:p w14:paraId="72F2BE2C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highlight w:val="yellow"/>
                <w:lang w:val="en-GB" w:eastAsia="th-TH"/>
              </w:rPr>
            </w:pPr>
          </w:p>
        </w:tc>
        <w:tc>
          <w:tcPr>
            <w:tcW w:w="136" w:type="dxa"/>
          </w:tcPr>
          <w:p w14:paraId="6576938B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highlight w:val="yellow"/>
                <w:lang w:val="en-GB" w:eastAsia="th-TH"/>
              </w:rPr>
            </w:pPr>
          </w:p>
        </w:tc>
        <w:tc>
          <w:tcPr>
            <w:tcW w:w="967" w:type="dxa"/>
          </w:tcPr>
          <w:p w14:paraId="11073B8D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highlight w:val="yellow"/>
                <w:lang w:val="en-GB" w:eastAsia="th-TH"/>
              </w:rPr>
            </w:pPr>
          </w:p>
        </w:tc>
      </w:tr>
      <w:tr w:rsidR="00A37B31" w:rsidRPr="00922922" w14:paraId="1797E807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895BFA3" w14:textId="7B184B85" w:rsidR="00A37B31" w:rsidRPr="00922922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63E59DB0" w14:textId="359A5F24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ADF621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6C327E8" w14:textId="52B3C4D4" w:rsidR="00A37B31" w:rsidRPr="008F38EA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830,554,345.85</w:t>
            </w:r>
          </w:p>
        </w:tc>
        <w:tc>
          <w:tcPr>
            <w:tcW w:w="134" w:type="dxa"/>
            <w:vAlign w:val="bottom"/>
          </w:tcPr>
          <w:p w14:paraId="67DECC6A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954F63E" w14:textId="607C1241" w:rsidR="00A37B31" w:rsidRPr="008F38EA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830,554,345.85</w:t>
            </w:r>
          </w:p>
        </w:tc>
        <w:tc>
          <w:tcPr>
            <w:tcW w:w="134" w:type="dxa"/>
            <w:vAlign w:val="bottom"/>
          </w:tcPr>
          <w:p w14:paraId="7B778C66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522A21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F26FE3E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5F46A97" w14:textId="77777777" w:rsidR="00A37B31" w:rsidRPr="00922922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720,523,979.81</w:t>
            </w:r>
          </w:p>
        </w:tc>
        <w:tc>
          <w:tcPr>
            <w:tcW w:w="136" w:type="dxa"/>
            <w:vAlign w:val="bottom"/>
          </w:tcPr>
          <w:p w14:paraId="2CA9E312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C78F692" w14:textId="77777777" w:rsidR="00A37B31" w:rsidRPr="00922922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720,523,979.81</w:t>
            </w:r>
          </w:p>
        </w:tc>
      </w:tr>
      <w:tr w:rsidR="00A37B31" w:rsidRPr="00922922" w14:paraId="4787CD1D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9AD15BB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เจ้าหนี้การค้าและเจ้าหนี้</w:t>
            </w:r>
            <w:r w:rsidRPr="005C7208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402781D2" w14:textId="7E40B1BB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6AC3BCA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87EA0CE" w14:textId="59ED303F" w:rsidR="00A37B31" w:rsidRPr="00922922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106,893,469.58</w:t>
            </w:r>
          </w:p>
        </w:tc>
        <w:tc>
          <w:tcPr>
            <w:tcW w:w="134" w:type="dxa"/>
            <w:vAlign w:val="bottom"/>
          </w:tcPr>
          <w:p w14:paraId="0CEBD24F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DEFE183" w14:textId="4332EDA4" w:rsidR="00A37B31" w:rsidRPr="008F38EA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106,893,469.58</w:t>
            </w:r>
          </w:p>
        </w:tc>
        <w:tc>
          <w:tcPr>
            <w:tcW w:w="134" w:type="dxa"/>
            <w:vAlign w:val="bottom"/>
          </w:tcPr>
          <w:p w14:paraId="06AB3D01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24FFDBE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1C64C93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F746245" w14:textId="77777777" w:rsidR="00A37B31" w:rsidRPr="008F38EA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48,975,314.69</w:t>
            </w:r>
          </w:p>
        </w:tc>
        <w:tc>
          <w:tcPr>
            <w:tcW w:w="136" w:type="dxa"/>
            <w:vAlign w:val="bottom"/>
          </w:tcPr>
          <w:p w14:paraId="1EEAB3C2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CFED6EB" w14:textId="77777777" w:rsidR="00A37B31" w:rsidRPr="00922922" w:rsidRDefault="00A37B31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48,975,314.69</w:t>
            </w:r>
          </w:p>
        </w:tc>
      </w:tr>
      <w:tr w:rsidR="00657580" w:rsidRPr="00922922" w14:paraId="3F13E4D8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1A4194D" w14:textId="7AB0DF78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หนี้สินทางการเงินหมุนเวียน</w:t>
            </w:r>
          </w:p>
        </w:tc>
        <w:tc>
          <w:tcPr>
            <w:tcW w:w="964" w:type="dxa"/>
            <w:vAlign w:val="bottom"/>
          </w:tcPr>
          <w:p w14:paraId="0F6B3DD9" w14:textId="2C0A2DFE" w:rsidR="00657580" w:rsidRPr="005C7208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463,</w:t>
            </w: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942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.65</w:t>
            </w:r>
          </w:p>
        </w:tc>
        <w:tc>
          <w:tcPr>
            <w:tcW w:w="134" w:type="dxa"/>
            <w:vAlign w:val="bottom"/>
          </w:tcPr>
          <w:p w14:paraId="20305B04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A207BBC" w14:textId="0C45B68E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B37C43C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5700771" w14:textId="34C45C68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463</w:t>
            </w: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942.65</w:t>
            </w:r>
          </w:p>
        </w:tc>
        <w:tc>
          <w:tcPr>
            <w:tcW w:w="134" w:type="dxa"/>
            <w:vAlign w:val="bottom"/>
          </w:tcPr>
          <w:p w14:paraId="25DA4521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19ADCFA" w14:textId="1A5CEF48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463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942.65</w:t>
            </w:r>
          </w:p>
        </w:tc>
        <w:tc>
          <w:tcPr>
            <w:tcW w:w="134" w:type="dxa"/>
            <w:vAlign w:val="bottom"/>
          </w:tcPr>
          <w:p w14:paraId="6D1C426D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02D471B" w14:textId="6B72970C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140DCC39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0607275" w14:textId="7C7AD8D8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463</w:t>
            </w: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942.65</w:t>
            </w:r>
          </w:p>
        </w:tc>
      </w:tr>
      <w:tr w:rsidR="00657580" w:rsidRPr="00922922" w14:paraId="31F2F87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4DFBF8D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46C4779D" w14:textId="03356D61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A2D9162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12F4427" w14:textId="7E59B141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1,573,399.14</w:t>
            </w:r>
          </w:p>
        </w:tc>
        <w:tc>
          <w:tcPr>
            <w:tcW w:w="134" w:type="dxa"/>
            <w:vAlign w:val="bottom"/>
          </w:tcPr>
          <w:p w14:paraId="4D566735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6C22A55" w14:textId="7FF16191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1,573,399.14</w:t>
            </w:r>
          </w:p>
        </w:tc>
        <w:tc>
          <w:tcPr>
            <w:tcW w:w="134" w:type="dxa"/>
            <w:vAlign w:val="bottom"/>
          </w:tcPr>
          <w:p w14:paraId="61DEBCB1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8F9CCE2" w14:textId="77777777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235DA3C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7020B5C" w14:textId="77777777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833,021.07</w:t>
            </w:r>
          </w:p>
        </w:tc>
        <w:tc>
          <w:tcPr>
            <w:tcW w:w="136" w:type="dxa"/>
            <w:vAlign w:val="bottom"/>
          </w:tcPr>
          <w:p w14:paraId="347AA0EA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5F7BF857" w14:textId="77777777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833,021.07</w:t>
            </w:r>
          </w:p>
        </w:tc>
      </w:tr>
      <w:tr w:rsidR="00657580" w:rsidRPr="00922922" w14:paraId="1DFFDABA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51321B42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0A4C97C2" w14:textId="33B1CDB3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766ACB8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8FCCE01" w14:textId="18D118A3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61,996,328.91</w:t>
            </w:r>
          </w:p>
        </w:tc>
        <w:tc>
          <w:tcPr>
            <w:tcW w:w="134" w:type="dxa"/>
            <w:vAlign w:val="bottom"/>
          </w:tcPr>
          <w:p w14:paraId="1578014A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7D6305A" w14:textId="7F08C6AD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61,996,328.91</w:t>
            </w:r>
          </w:p>
        </w:tc>
        <w:tc>
          <w:tcPr>
            <w:tcW w:w="134" w:type="dxa"/>
            <w:vAlign w:val="bottom"/>
          </w:tcPr>
          <w:p w14:paraId="2F09B693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2AE02FD" w14:textId="77777777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8B578BC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E56916" w14:textId="77777777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27,608,592.05</w:t>
            </w:r>
          </w:p>
        </w:tc>
        <w:tc>
          <w:tcPr>
            <w:tcW w:w="136" w:type="dxa"/>
            <w:vAlign w:val="bottom"/>
          </w:tcPr>
          <w:p w14:paraId="5FFD51F3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143DB2C5" w14:textId="77777777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27,608,592.05</w:t>
            </w:r>
          </w:p>
        </w:tc>
      </w:tr>
      <w:tr w:rsidR="00657580" w:rsidRPr="00922922" w14:paraId="2343A704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B76DD05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1A0A05A6" w14:textId="472D0CFE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D877C76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1BE7577" w14:textId="0B9A0512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35,612,000.00</w:t>
            </w:r>
          </w:p>
        </w:tc>
        <w:tc>
          <w:tcPr>
            <w:tcW w:w="134" w:type="dxa"/>
            <w:vAlign w:val="bottom"/>
          </w:tcPr>
          <w:p w14:paraId="22AD0B5B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3997394" w14:textId="19F358B7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35,612,000.00</w:t>
            </w:r>
          </w:p>
        </w:tc>
        <w:tc>
          <w:tcPr>
            <w:tcW w:w="134" w:type="dxa"/>
            <w:vAlign w:val="bottom"/>
          </w:tcPr>
          <w:p w14:paraId="10F3E696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7E1B898" w14:textId="77777777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9739096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17E9D96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01706E32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51401A74" w14:textId="77777777" w:rsidR="00657580" w:rsidRPr="00922922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657580" w:rsidRPr="00922922" w14:paraId="396D513E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756AFF58" w14:textId="77777777" w:rsidR="00657580" w:rsidRPr="005C7208" w:rsidRDefault="00657580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24D2CA55" w14:textId="26584943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5A8DFFE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AA5E731" w14:textId="76DFBE61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49A32D6C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412745C" w14:textId="67E45858" w:rsidR="00657580" w:rsidRPr="008F38EA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2306A505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0F5821D" w14:textId="77777777" w:rsidR="00657580" w:rsidRPr="005C7208" w:rsidRDefault="00657580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58D6F71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DF94B3E" w14:textId="77777777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6" w:type="dxa"/>
            <w:vAlign w:val="bottom"/>
          </w:tcPr>
          <w:p w14:paraId="6FC879D7" w14:textId="77777777" w:rsidR="00657580" w:rsidRPr="00922922" w:rsidRDefault="00657580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78F711A8" w14:textId="77777777" w:rsidR="00657580" w:rsidRPr="00922922" w:rsidRDefault="00657580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8F38EA" w:rsidRPr="00922922" w14:paraId="2371B4AD" w14:textId="77777777" w:rsidTr="006C75E5">
        <w:trPr>
          <w:trHeight w:val="20"/>
        </w:trPr>
        <w:tc>
          <w:tcPr>
            <w:tcW w:w="2324" w:type="dxa"/>
          </w:tcPr>
          <w:p w14:paraId="31D29110" w14:textId="77777777" w:rsidR="008F38EA" w:rsidRPr="00922922" w:rsidRDefault="008F38EA" w:rsidP="00C47425">
            <w:pPr>
              <w:spacing w:line="250" w:lineRule="exact"/>
              <w:ind w:left="340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13EEF9" w14:textId="2A0CEDAC" w:rsidR="008F38EA" w:rsidRPr="005C7208" w:rsidRDefault="008F38EA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C7208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463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942</w:t>
            </w:r>
            <w:r w:rsidRPr="005C7208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.65</w:t>
            </w:r>
          </w:p>
        </w:tc>
        <w:tc>
          <w:tcPr>
            <w:tcW w:w="134" w:type="dxa"/>
            <w:vAlign w:val="bottom"/>
          </w:tcPr>
          <w:p w14:paraId="75C3B054" w14:textId="77777777" w:rsidR="008F38EA" w:rsidRPr="00922922" w:rsidRDefault="008F38EA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5079AE" w14:textId="1249F972" w:rsidR="008F38EA" w:rsidRPr="00922922" w:rsidRDefault="008F38EA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1,036,774,636.94</w:t>
            </w:r>
          </w:p>
        </w:tc>
        <w:tc>
          <w:tcPr>
            <w:tcW w:w="134" w:type="dxa"/>
            <w:vAlign w:val="bottom"/>
          </w:tcPr>
          <w:p w14:paraId="7D58E917" w14:textId="77777777" w:rsidR="008F38EA" w:rsidRPr="00922922" w:rsidRDefault="008F38EA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31250" w14:textId="50ECD231" w:rsidR="008F38EA" w:rsidRPr="008F38EA" w:rsidRDefault="008F38EA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1,037,238,579.59</w:t>
            </w:r>
          </w:p>
        </w:tc>
        <w:tc>
          <w:tcPr>
            <w:tcW w:w="134" w:type="dxa"/>
            <w:vAlign w:val="bottom"/>
          </w:tcPr>
          <w:p w14:paraId="461263C0" w14:textId="77777777" w:rsidR="008F38EA" w:rsidRPr="00922922" w:rsidRDefault="008F38EA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98AAD" w14:textId="463BDD59" w:rsidR="008F38EA" w:rsidRPr="005C7208" w:rsidRDefault="008F38EA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463</w:t>
            </w:r>
            <w:r w:rsidRPr="008F38EA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5C720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942.65</w:t>
            </w:r>
          </w:p>
        </w:tc>
        <w:tc>
          <w:tcPr>
            <w:tcW w:w="134" w:type="dxa"/>
            <w:vAlign w:val="bottom"/>
          </w:tcPr>
          <w:p w14:paraId="1999E518" w14:textId="77777777" w:rsidR="008F38EA" w:rsidRPr="00922922" w:rsidRDefault="008F38EA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67FD1" w14:textId="77777777" w:rsidR="008F38EA" w:rsidRPr="00922922" w:rsidRDefault="008F38EA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798,086,001.08</w:t>
            </w:r>
          </w:p>
        </w:tc>
        <w:tc>
          <w:tcPr>
            <w:tcW w:w="136" w:type="dxa"/>
            <w:vAlign w:val="bottom"/>
          </w:tcPr>
          <w:p w14:paraId="6E92544F" w14:textId="77777777" w:rsidR="008F38EA" w:rsidRPr="00922922" w:rsidRDefault="008F38EA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B93D4D" w14:textId="381A90F3" w:rsidR="008F38EA" w:rsidRPr="00922922" w:rsidRDefault="008F38EA" w:rsidP="00C47425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798,549,943.73</w:t>
            </w:r>
          </w:p>
        </w:tc>
      </w:tr>
    </w:tbl>
    <w:p w14:paraId="600D03BA" w14:textId="77777777" w:rsidR="006C75E5" w:rsidRPr="005C7208" w:rsidRDefault="006C75E5">
      <w:pPr>
        <w:rPr>
          <w:cs/>
        </w:rPr>
      </w:pPr>
    </w:p>
    <w:tbl>
      <w:tblPr>
        <w:tblW w:w="889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4"/>
        <w:gridCol w:w="964"/>
        <w:gridCol w:w="134"/>
        <w:gridCol w:w="964"/>
        <w:gridCol w:w="136"/>
        <w:gridCol w:w="968"/>
      </w:tblGrid>
      <w:tr w:rsidR="000B1B1D" w:rsidRPr="00922922" w14:paraId="380303B3" w14:textId="77777777" w:rsidTr="006C75E5">
        <w:trPr>
          <w:trHeight w:val="20"/>
          <w:tblHeader/>
        </w:trPr>
        <w:tc>
          <w:tcPr>
            <w:tcW w:w="2324" w:type="dxa"/>
          </w:tcPr>
          <w:p w14:paraId="185FEF05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r w:rsidRPr="00922922">
              <w:br w:type="page"/>
            </w:r>
          </w:p>
        </w:tc>
        <w:tc>
          <w:tcPr>
            <w:tcW w:w="6572" w:type="dxa"/>
            <w:gridSpan w:val="11"/>
            <w:tcBorders>
              <w:bottom w:val="single" w:sz="6" w:space="0" w:color="auto"/>
            </w:tcBorders>
            <w:vAlign w:val="bottom"/>
          </w:tcPr>
          <w:p w14:paraId="336154E7" w14:textId="77777777" w:rsidR="002A0769" w:rsidRPr="005C7208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0B1B1D" w:rsidRPr="00922922" w14:paraId="396AEBE2" w14:textId="77777777" w:rsidTr="006C75E5">
        <w:trPr>
          <w:trHeight w:val="20"/>
          <w:tblHeader/>
        </w:trPr>
        <w:tc>
          <w:tcPr>
            <w:tcW w:w="2324" w:type="dxa"/>
          </w:tcPr>
          <w:p w14:paraId="66B1C570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2" w:type="dxa"/>
            <w:gridSpan w:val="11"/>
            <w:tcBorders>
              <w:bottom w:val="single" w:sz="6" w:space="0" w:color="auto"/>
            </w:tcBorders>
            <w:vAlign w:val="bottom"/>
          </w:tcPr>
          <w:p w14:paraId="4CF04A9B" w14:textId="77777777" w:rsidR="002A0769" w:rsidRPr="005C7208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0"/>
                <w:szCs w:val="20"/>
              </w:rPr>
              <w:t>31</w:t>
            </w:r>
            <w:r w:rsidRPr="005C720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B1B1D" w:rsidRPr="00922922" w14:paraId="473FF027" w14:textId="77777777" w:rsidTr="006C75E5">
        <w:trPr>
          <w:trHeight w:val="20"/>
          <w:tblHeader/>
        </w:trPr>
        <w:tc>
          <w:tcPr>
            <w:tcW w:w="2324" w:type="dxa"/>
          </w:tcPr>
          <w:p w14:paraId="55E81331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3533B0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0CCE90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5D4C2B" w14:textId="77777777" w:rsidR="002A0769" w:rsidRPr="005C7208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1B1D" w:rsidRPr="00922922" w14:paraId="0E3274FA" w14:textId="77777777" w:rsidTr="006C75E5">
        <w:trPr>
          <w:trHeight w:val="20"/>
          <w:tblHeader/>
        </w:trPr>
        <w:tc>
          <w:tcPr>
            <w:tcW w:w="2324" w:type="dxa"/>
          </w:tcPr>
          <w:p w14:paraId="7AECDC89" w14:textId="77777777" w:rsidR="002A0769" w:rsidRPr="00922922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561D6" w14:textId="77777777" w:rsidR="002A0769" w:rsidRPr="00922922" w:rsidRDefault="002A0769" w:rsidP="00C47425">
            <w:pPr>
              <w:tabs>
                <w:tab w:val="clear" w:pos="4451"/>
                <w:tab w:val="left" w:pos="841"/>
              </w:tabs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7417487F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C4536C9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653803B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0C6B2EA7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06E980A2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6F870A9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4406EADF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86D40EE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7260D515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7DB72AE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8CB2DFE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75B02643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01B8D300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8" w:type="dxa"/>
            <w:tcBorders>
              <w:left w:val="nil"/>
              <w:bottom w:val="single" w:sz="6" w:space="0" w:color="auto"/>
            </w:tcBorders>
          </w:tcPr>
          <w:p w14:paraId="2A8367D1" w14:textId="77777777" w:rsidR="002A0769" w:rsidRPr="00922922" w:rsidRDefault="002A0769" w:rsidP="00C47425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B1B1D" w:rsidRPr="00922922" w14:paraId="169A7397" w14:textId="77777777" w:rsidTr="006C75E5">
        <w:trPr>
          <w:trHeight w:val="20"/>
        </w:trPr>
        <w:tc>
          <w:tcPr>
            <w:tcW w:w="2324" w:type="dxa"/>
          </w:tcPr>
          <w:p w14:paraId="40BE6034" w14:textId="77777777" w:rsidR="002A0769" w:rsidRPr="00922922" w:rsidRDefault="002A0769" w:rsidP="00C47425">
            <w:pPr>
              <w:spacing w:line="250" w:lineRule="exact"/>
              <w:ind w:left="113" w:right="-59" w:hanging="170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5C7208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627D8C5F" w14:textId="77777777" w:rsidR="002A0769" w:rsidRPr="00922922" w:rsidRDefault="002A0769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57EFE6B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3F3038B" w14:textId="77777777" w:rsidR="002A0769" w:rsidRPr="00922922" w:rsidRDefault="002A0769" w:rsidP="00C47425">
            <w:pPr>
              <w:spacing w:line="25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CDBDFEF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A2AB828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3E79253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5E5520C" w14:textId="77777777" w:rsidR="002A0769" w:rsidRPr="00922922" w:rsidRDefault="002A0769" w:rsidP="00C47425">
            <w:pPr>
              <w:spacing w:line="25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69894C4E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53414425" w14:textId="77777777" w:rsidR="002A0769" w:rsidRPr="00922922" w:rsidRDefault="002A0769" w:rsidP="00C47425">
            <w:pPr>
              <w:spacing w:line="2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09E02A4B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6" w:space="0" w:color="auto"/>
            </w:tcBorders>
            <w:vAlign w:val="bottom"/>
          </w:tcPr>
          <w:p w14:paraId="77C33378" w14:textId="77777777" w:rsidR="002A0769" w:rsidRPr="00922922" w:rsidRDefault="002A0769" w:rsidP="00C47425">
            <w:pPr>
              <w:spacing w:line="2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B1B1D" w:rsidRPr="00922922" w14:paraId="30B48816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E511809" w14:textId="77777777" w:rsidR="002A0769" w:rsidRPr="005C7208" w:rsidRDefault="002A0769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4813E33E" w14:textId="77777777" w:rsidR="002A0769" w:rsidRPr="00922922" w:rsidRDefault="002A0769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E01906C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D0E6356" w14:textId="77777777" w:rsidR="002A0769" w:rsidRPr="00922922" w:rsidRDefault="002A0769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45,497,209.59</w:t>
            </w:r>
          </w:p>
        </w:tc>
        <w:tc>
          <w:tcPr>
            <w:tcW w:w="134" w:type="dxa"/>
          </w:tcPr>
          <w:p w14:paraId="0C05CDDC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5B72ED0" w14:textId="77777777" w:rsidR="002A0769" w:rsidRPr="00922922" w:rsidRDefault="002A0769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45,497,209.59</w:t>
            </w:r>
          </w:p>
        </w:tc>
        <w:tc>
          <w:tcPr>
            <w:tcW w:w="134" w:type="dxa"/>
          </w:tcPr>
          <w:p w14:paraId="6F8BBCBF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ED4EDC3" w14:textId="77777777" w:rsidR="002A0769" w:rsidRPr="00922922" w:rsidRDefault="002A0769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9B22DC7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3930043" w14:textId="77777777" w:rsidR="002A0769" w:rsidRPr="00922922" w:rsidRDefault="002A0769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,343,164.58</w:t>
            </w:r>
          </w:p>
        </w:tc>
        <w:tc>
          <w:tcPr>
            <w:tcW w:w="136" w:type="dxa"/>
          </w:tcPr>
          <w:p w14:paraId="297DE36E" w14:textId="77777777" w:rsidR="002A0769" w:rsidRPr="00922922" w:rsidRDefault="002A0769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5D8ACBAD" w14:textId="77777777" w:rsidR="002A0769" w:rsidRPr="00922922" w:rsidRDefault="002A0769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,343,164.58</w:t>
            </w:r>
          </w:p>
        </w:tc>
      </w:tr>
      <w:tr w:rsidR="00A37B31" w:rsidRPr="00922922" w14:paraId="0749823C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18D57E79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161B090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BBF5E87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79A2F31" w14:textId="4BBDB53C" w:rsidR="00A37B31" w:rsidRPr="00922922" w:rsidRDefault="00A37B31" w:rsidP="00C47425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401,977,098.24</w:t>
            </w:r>
          </w:p>
        </w:tc>
        <w:tc>
          <w:tcPr>
            <w:tcW w:w="134" w:type="dxa"/>
          </w:tcPr>
          <w:p w14:paraId="211155F3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11B1B60" w14:textId="71B3F51A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401,977,098.24</w:t>
            </w:r>
          </w:p>
        </w:tc>
        <w:tc>
          <w:tcPr>
            <w:tcW w:w="134" w:type="dxa"/>
          </w:tcPr>
          <w:p w14:paraId="77F61261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62C11A5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3ADAAE7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8823017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555,246,498.59</w:t>
            </w:r>
          </w:p>
        </w:tc>
        <w:tc>
          <w:tcPr>
            <w:tcW w:w="136" w:type="dxa"/>
          </w:tcPr>
          <w:p w14:paraId="457BC9D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</w:tcPr>
          <w:p w14:paraId="38FAC44D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555,246,498.59</w:t>
            </w:r>
          </w:p>
        </w:tc>
      </w:tr>
      <w:tr w:rsidR="00A37B31" w:rsidRPr="00922922" w14:paraId="6F94B2E6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2A15FD7B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vAlign w:val="bottom"/>
          </w:tcPr>
          <w:p w14:paraId="28AA2EAD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3CD784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C8BA53E" w14:textId="3F75F9CD" w:rsidR="00A37B31" w:rsidRPr="00922922" w:rsidRDefault="00A37B31" w:rsidP="00C47425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105,500,019.55</w:t>
            </w:r>
          </w:p>
        </w:tc>
        <w:tc>
          <w:tcPr>
            <w:tcW w:w="134" w:type="dxa"/>
          </w:tcPr>
          <w:p w14:paraId="344EFB83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513AF13" w14:textId="1FCED365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105,500,019.55</w:t>
            </w:r>
          </w:p>
        </w:tc>
        <w:tc>
          <w:tcPr>
            <w:tcW w:w="134" w:type="dxa"/>
          </w:tcPr>
          <w:p w14:paraId="6F30479D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A383877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9DAEC6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EABBD40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4D8822EE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</w:tcPr>
          <w:p w14:paraId="7AB0E6D7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A37B31" w:rsidRPr="00922922" w14:paraId="35F18141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6A017DE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</w:t>
            </w:r>
            <w:r w:rsidRPr="005C7208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36C0724C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FED8E80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7808384" w14:textId="77777777" w:rsidR="00A37B31" w:rsidRPr="00922922" w:rsidRDefault="00A37B31" w:rsidP="00C47425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169,362,371.90</w:t>
            </w:r>
          </w:p>
        </w:tc>
        <w:tc>
          <w:tcPr>
            <w:tcW w:w="134" w:type="dxa"/>
          </w:tcPr>
          <w:p w14:paraId="08422F94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E280553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169,362,371.90</w:t>
            </w:r>
          </w:p>
        </w:tc>
        <w:tc>
          <w:tcPr>
            <w:tcW w:w="134" w:type="dxa"/>
          </w:tcPr>
          <w:p w14:paraId="106122B6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97D66C5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ADC9EC8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CC44B60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" w:type="dxa"/>
          </w:tcPr>
          <w:p w14:paraId="718C9137" w14:textId="77777777" w:rsidR="00A37B31" w:rsidRPr="00922922" w:rsidRDefault="00A37B31" w:rsidP="00C47425">
            <w:pPr>
              <w:spacing w:line="25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38ABE809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A37B31" w:rsidRPr="00922922" w14:paraId="62B8AA8A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CF8683E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</w:t>
            </w: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30C3CCE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996,416.44</w:t>
            </w:r>
          </w:p>
        </w:tc>
        <w:tc>
          <w:tcPr>
            <w:tcW w:w="134" w:type="dxa"/>
          </w:tcPr>
          <w:p w14:paraId="629833C6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40710D2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E1CEC4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6A05AA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996,416.44</w:t>
            </w:r>
          </w:p>
        </w:tc>
        <w:tc>
          <w:tcPr>
            <w:tcW w:w="134" w:type="dxa"/>
          </w:tcPr>
          <w:p w14:paraId="60C24E6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9466C7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996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,416.44</w:t>
            </w:r>
          </w:p>
        </w:tc>
        <w:tc>
          <w:tcPr>
            <w:tcW w:w="134" w:type="dxa"/>
          </w:tcPr>
          <w:p w14:paraId="3DBB905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F9CDFD3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" w:type="dxa"/>
          </w:tcPr>
          <w:p w14:paraId="20437E6A" w14:textId="77777777" w:rsidR="00A37B31" w:rsidRPr="00922922" w:rsidRDefault="00A37B31" w:rsidP="00C47425">
            <w:pPr>
              <w:spacing w:line="25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58557D67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996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416.44</w:t>
            </w:r>
          </w:p>
        </w:tc>
      </w:tr>
      <w:tr w:rsidR="00A37B31" w:rsidRPr="00922922" w14:paraId="2C46E5F5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61734CF8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1F5CA1F5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FBE0201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75FBD92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27,008,356.21</w:t>
            </w:r>
          </w:p>
        </w:tc>
        <w:tc>
          <w:tcPr>
            <w:tcW w:w="134" w:type="dxa"/>
          </w:tcPr>
          <w:p w14:paraId="2EF888BF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FA2C0DC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27,008,356.21</w:t>
            </w:r>
          </w:p>
        </w:tc>
        <w:tc>
          <w:tcPr>
            <w:tcW w:w="134" w:type="dxa"/>
          </w:tcPr>
          <w:p w14:paraId="71CD779C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27284A5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E579A37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1C3F596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4,583,106.00</w:t>
            </w:r>
          </w:p>
        </w:tc>
        <w:tc>
          <w:tcPr>
            <w:tcW w:w="136" w:type="dxa"/>
          </w:tcPr>
          <w:p w14:paraId="05B171E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036A9E48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4,583,106.00</w:t>
            </w:r>
          </w:p>
        </w:tc>
      </w:tr>
      <w:tr w:rsidR="00A37B31" w:rsidRPr="00922922" w14:paraId="7538BB2A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6F0AB84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49F0B3AE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229F40D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E846866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76,120,000.00</w:t>
            </w:r>
          </w:p>
        </w:tc>
        <w:tc>
          <w:tcPr>
            <w:tcW w:w="134" w:type="dxa"/>
          </w:tcPr>
          <w:p w14:paraId="08A5C416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A6027DA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76,120,000.00</w:t>
            </w:r>
          </w:p>
        </w:tc>
        <w:tc>
          <w:tcPr>
            <w:tcW w:w="134" w:type="dxa"/>
          </w:tcPr>
          <w:p w14:paraId="35E5C850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B42710A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EF76D84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531357A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76,120,000.00</w:t>
            </w:r>
          </w:p>
        </w:tc>
        <w:tc>
          <w:tcPr>
            <w:tcW w:w="136" w:type="dxa"/>
          </w:tcPr>
          <w:p w14:paraId="4BDD389A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00D13707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76,120,000.00</w:t>
            </w:r>
          </w:p>
        </w:tc>
      </w:tr>
      <w:tr w:rsidR="00A37B31" w:rsidRPr="00922922" w14:paraId="4DD2D6AE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1C71403C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เงินให้กู้ยืม</w:t>
            </w:r>
            <w:r w:rsidRPr="005C7208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3FB9F41F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BD71730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5A162AE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B5389AB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ED56ADE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C71A954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F79DDD2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613FA71D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FAFDF7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251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,252,033.19</w:t>
            </w:r>
          </w:p>
        </w:tc>
        <w:tc>
          <w:tcPr>
            <w:tcW w:w="136" w:type="dxa"/>
          </w:tcPr>
          <w:p w14:paraId="74EDE54A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65822BAF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251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,252,033.19</w:t>
            </w:r>
          </w:p>
        </w:tc>
      </w:tr>
      <w:tr w:rsidR="00A37B31" w:rsidRPr="00922922" w14:paraId="09380F01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2C829F96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A31172F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85329CF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977CBD4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15,462,120.14</w:t>
            </w:r>
          </w:p>
        </w:tc>
        <w:tc>
          <w:tcPr>
            <w:tcW w:w="134" w:type="dxa"/>
          </w:tcPr>
          <w:p w14:paraId="33D377DB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2A9DF5B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15,462,120.14</w:t>
            </w:r>
          </w:p>
        </w:tc>
        <w:tc>
          <w:tcPr>
            <w:tcW w:w="134" w:type="dxa"/>
          </w:tcPr>
          <w:p w14:paraId="59EA74E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292DF3E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78AF889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96D5D4A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11,127,478.11</w:t>
            </w:r>
          </w:p>
        </w:tc>
        <w:tc>
          <w:tcPr>
            <w:tcW w:w="136" w:type="dxa"/>
          </w:tcPr>
          <w:p w14:paraId="13A0983B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tcBorders>
              <w:bottom w:val="single" w:sz="6" w:space="0" w:color="auto"/>
            </w:tcBorders>
          </w:tcPr>
          <w:p w14:paraId="12FCD9B1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11,127,478.11</w:t>
            </w:r>
          </w:p>
        </w:tc>
      </w:tr>
      <w:tr w:rsidR="00A37B31" w:rsidRPr="00922922" w14:paraId="5944F580" w14:textId="77777777" w:rsidTr="006C75E5">
        <w:trPr>
          <w:trHeight w:val="20"/>
        </w:trPr>
        <w:tc>
          <w:tcPr>
            <w:tcW w:w="2324" w:type="dxa"/>
          </w:tcPr>
          <w:p w14:paraId="46A45994" w14:textId="77777777" w:rsidR="00A37B31" w:rsidRPr="00922922" w:rsidRDefault="00A37B31" w:rsidP="00C47425">
            <w:pPr>
              <w:spacing w:line="25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C720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0D4FCB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996,416.44</w:t>
            </w:r>
          </w:p>
        </w:tc>
        <w:tc>
          <w:tcPr>
            <w:tcW w:w="134" w:type="dxa"/>
          </w:tcPr>
          <w:p w14:paraId="5BBAEE18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D4CF64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840,927,175.63</w:t>
            </w:r>
          </w:p>
        </w:tc>
        <w:tc>
          <w:tcPr>
            <w:tcW w:w="134" w:type="dxa"/>
          </w:tcPr>
          <w:p w14:paraId="7C908FF3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0EF6A24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841,923,592.07</w:t>
            </w:r>
          </w:p>
        </w:tc>
        <w:tc>
          <w:tcPr>
            <w:tcW w:w="134" w:type="dxa"/>
          </w:tcPr>
          <w:p w14:paraId="0BC7D381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09A8F9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996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,416.44</w:t>
            </w:r>
          </w:p>
        </w:tc>
        <w:tc>
          <w:tcPr>
            <w:tcW w:w="134" w:type="dxa"/>
          </w:tcPr>
          <w:p w14:paraId="69A41945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76A4A7A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923,672,280.47</w:t>
            </w:r>
          </w:p>
        </w:tc>
        <w:tc>
          <w:tcPr>
            <w:tcW w:w="136" w:type="dxa"/>
          </w:tcPr>
          <w:p w14:paraId="23B7FF11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</w:tcPr>
          <w:p w14:paraId="64C0F35C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924,668,696.91</w:t>
            </w:r>
          </w:p>
        </w:tc>
      </w:tr>
      <w:tr w:rsidR="00A37B31" w:rsidRPr="00922922" w14:paraId="5F6B66A0" w14:textId="77777777" w:rsidTr="006C75E5">
        <w:trPr>
          <w:trHeight w:val="20"/>
        </w:trPr>
        <w:tc>
          <w:tcPr>
            <w:tcW w:w="2324" w:type="dxa"/>
          </w:tcPr>
          <w:p w14:paraId="458B0A9D" w14:textId="77777777" w:rsidR="00A37B31" w:rsidRPr="00922922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pacing w:val="-4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0222FE15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37A2554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FF6B5C0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6A75400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C4E6842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70260CE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148747D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3A994FC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BC55C8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4D7B1882" w14:textId="77777777" w:rsidR="00A37B31" w:rsidRPr="00922922" w:rsidRDefault="00A37B31" w:rsidP="00C47425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</w:tcPr>
          <w:p w14:paraId="066803EE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37B31" w:rsidRPr="00922922" w14:paraId="6E6C5883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364CE590" w14:textId="12B9C070" w:rsidR="00A37B31" w:rsidRPr="00922922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3F0F8C32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2822D8F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71AA728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742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882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291.55</w:t>
            </w:r>
          </w:p>
        </w:tc>
        <w:tc>
          <w:tcPr>
            <w:tcW w:w="134" w:type="dxa"/>
            <w:vAlign w:val="bottom"/>
          </w:tcPr>
          <w:p w14:paraId="048B8C11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889162E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742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882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291.55</w:t>
            </w:r>
          </w:p>
        </w:tc>
        <w:tc>
          <w:tcPr>
            <w:tcW w:w="134" w:type="dxa"/>
            <w:vAlign w:val="bottom"/>
          </w:tcPr>
          <w:p w14:paraId="3E24D0C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56A5C0E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C5A3EED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D2D12FE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711,189,259.78</w:t>
            </w:r>
          </w:p>
        </w:tc>
        <w:tc>
          <w:tcPr>
            <w:tcW w:w="136" w:type="dxa"/>
            <w:vAlign w:val="bottom"/>
          </w:tcPr>
          <w:p w14:paraId="353E6EB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372A578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711,189,259.78</w:t>
            </w:r>
          </w:p>
        </w:tc>
      </w:tr>
      <w:tr w:rsidR="00A37B31" w:rsidRPr="00922922" w14:paraId="13A0557E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4D8C9991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เจ้าหนี้การค้าและเจ้าหนี้</w:t>
            </w:r>
            <w:r w:rsidRPr="005C7208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หมุนเวียน</w:t>
            </w: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25EC32CF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165EE96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E7EE3F4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113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665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437.26</w:t>
            </w:r>
          </w:p>
        </w:tc>
        <w:tc>
          <w:tcPr>
            <w:tcW w:w="134" w:type="dxa"/>
            <w:vAlign w:val="bottom"/>
          </w:tcPr>
          <w:p w14:paraId="14FC0466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341812B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113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665</w:t>
            </w: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437.26</w:t>
            </w:r>
          </w:p>
        </w:tc>
        <w:tc>
          <w:tcPr>
            <w:tcW w:w="134" w:type="dxa"/>
            <w:vAlign w:val="bottom"/>
          </w:tcPr>
          <w:p w14:paraId="2305065F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2D22363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2A43B46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182A9A6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58,930,935.22</w:t>
            </w:r>
          </w:p>
        </w:tc>
        <w:tc>
          <w:tcPr>
            <w:tcW w:w="136" w:type="dxa"/>
            <w:vAlign w:val="bottom"/>
          </w:tcPr>
          <w:p w14:paraId="5CB30824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5B4C27D1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58,930,935.22</w:t>
            </w:r>
          </w:p>
        </w:tc>
      </w:tr>
      <w:tr w:rsidR="00A37B31" w:rsidRPr="00922922" w14:paraId="24190540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8FC9114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64" w:type="dxa"/>
            <w:vAlign w:val="bottom"/>
          </w:tcPr>
          <w:p w14:paraId="5C56589F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792B9FA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2F5B371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val="en-GB" w:eastAsia="th-TH"/>
              </w:rPr>
              <w:t>2,500,000.00</w:t>
            </w:r>
          </w:p>
        </w:tc>
        <w:tc>
          <w:tcPr>
            <w:tcW w:w="134" w:type="dxa"/>
            <w:vAlign w:val="bottom"/>
          </w:tcPr>
          <w:p w14:paraId="36F1C733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473BE80" w14:textId="77777777" w:rsidR="00A37B31" w:rsidRPr="005C7208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2,500,000.00</w:t>
            </w:r>
          </w:p>
        </w:tc>
        <w:tc>
          <w:tcPr>
            <w:tcW w:w="134" w:type="dxa"/>
            <w:vAlign w:val="bottom"/>
          </w:tcPr>
          <w:p w14:paraId="17601F93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DA8139B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4050CE9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0CCF3D4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71B2D3CB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74741365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A37B31" w:rsidRPr="00922922" w14:paraId="2A97297D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6EEB2FF4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4F9B9D53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FEF5265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B38ACFB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165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237.12</w:t>
            </w:r>
          </w:p>
        </w:tc>
        <w:tc>
          <w:tcPr>
            <w:tcW w:w="134" w:type="dxa"/>
            <w:vAlign w:val="bottom"/>
          </w:tcPr>
          <w:p w14:paraId="0850ED2F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3A7C8F1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1,165,237.12</w:t>
            </w:r>
          </w:p>
        </w:tc>
        <w:tc>
          <w:tcPr>
            <w:tcW w:w="134" w:type="dxa"/>
            <w:vAlign w:val="bottom"/>
          </w:tcPr>
          <w:p w14:paraId="76D4871C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2503AE7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AF081F6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7B6B69A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520,798.39</w:t>
            </w:r>
          </w:p>
        </w:tc>
        <w:tc>
          <w:tcPr>
            <w:tcW w:w="136" w:type="dxa"/>
            <w:vAlign w:val="bottom"/>
          </w:tcPr>
          <w:p w14:paraId="2787EBB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246AA70B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520,798.39</w:t>
            </w:r>
          </w:p>
        </w:tc>
      </w:tr>
      <w:tr w:rsidR="00A37B31" w:rsidRPr="00922922" w14:paraId="7087E66A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041F67BF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43DBBADE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F9C9E21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66B3CC5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29,605,269.98</w:t>
            </w:r>
          </w:p>
        </w:tc>
        <w:tc>
          <w:tcPr>
            <w:tcW w:w="134" w:type="dxa"/>
            <w:vAlign w:val="bottom"/>
          </w:tcPr>
          <w:p w14:paraId="2B0710CF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91C945D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29,605,269.98</w:t>
            </w:r>
          </w:p>
        </w:tc>
        <w:tc>
          <w:tcPr>
            <w:tcW w:w="134" w:type="dxa"/>
            <w:vAlign w:val="bottom"/>
          </w:tcPr>
          <w:p w14:paraId="6874925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B1F1CA6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39AEE9C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9C0BC7F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27,960,758.62</w:t>
            </w:r>
          </w:p>
        </w:tc>
        <w:tc>
          <w:tcPr>
            <w:tcW w:w="136" w:type="dxa"/>
            <w:vAlign w:val="bottom"/>
          </w:tcPr>
          <w:p w14:paraId="720C4E91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5D2F0962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27,960,758.62</w:t>
            </w:r>
          </w:p>
        </w:tc>
      </w:tr>
      <w:tr w:rsidR="00A37B31" w:rsidRPr="00922922" w14:paraId="7AE2A361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289F6D57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07326DC3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4A98C6F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77D59CF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12,317,993.64</w:t>
            </w:r>
          </w:p>
        </w:tc>
        <w:tc>
          <w:tcPr>
            <w:tcW w:w="134" w:type="dxa"/>
            <w:vAlign w:val="bottom"/>
          </w:tcPr>
          <w:p w14:paraId="4EEB5215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4B8E172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12,317,993.64</w:t>
            </w:r>
          </w:p>
        </w:tc>
        <w:tc>
          <w:tcPr>
            <w:tcW w:w="134" w:type="dxa"/>
            <w:vAlign w:val="bottom"/>
          </w:tcPr>
          <w:p w14:paraId="33ADA8E2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834B11B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87B2BD5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84D47BE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47C63B29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vAlign w:val="bottom"/>
          </w:tcPr>
          <w:p w14:paraId="1AD8668B" w14:textId="77777777" w:rsidR="00A37B31" w:rsidRPr="00922922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A37B31" w:rsidRPr="00922922" w14:paraId="423F1EA9" w14:textId="77777777" w:rsidTr="006C75E5">
        <w:trPr>
          <w:trHeight w:val="20"/>
        </w:trPr>
        <w:tc>
          <w:tcPr>
            <w:tcW w:w="2324" w:type="dxa"/>
            <w:vAlign w:val="bottom"/>
          </w:tcPr>
          <w:p w14:paraId="63A2CBFA" w14:textId="77777777" w:rsidR="00A37B31" w:rsidRPr="005C7208" w:rsidRDefault="00A37B31" w:rsidP="00C47425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77782CE1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85EA5A1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204EEED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524EC0FB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24E3094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7CAA7DF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3AF9BFD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3000D5A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640D2ABB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6" w:type="dxa"/>
            <w:vAlign w:val="bottom"/>
          </w:tcPr>
          <w:p w14:paraId="682D3DA5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tcBorders>
              <w:bottom w:val="single" w:sz="6" w:space="0" w:color="auto"/>
            </w:tcBorders>
            <w:vAlign w:val="bottom"/>
          </w:tcPr>
          <w:p w14:paraId="2AA2CA7E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A37B31" w:rsidRPr="00922922" w14:paraId="7316A98B" w14:textId="77777777" w:rsidTr="006C75E5">
        <w:trPr>
          <w:trHeight w:val="20"/>
        </w:trPr>
        <w:tc>
          <w:tcPr>
            <w:tcW w:w="2324" w:type="dxa"/>
          </w:tcPr>
          <w:p w14:paraId="0A881FE6" w14:textId="77777777" w:rsidR="00A37B31" w:rsidRPr="005C7208" w:rsidRDefault="00A37B31" w:rsidP="00C47425">
            <w:pPr>
              <w:spacing w:line="250" w:lineRule="exact"/>
              <w:ind w:left="340" w:hanging="170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C720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3C809D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31EDA81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B16E0A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902,281,323.01</w:t>
            </w:r>
          </w:p>
        </w:tc>
        <w:tc>
          <w:tcPr>
            <w:tcW w:w="134" w:type="dxa"/>
            <w:vAlign w:val="bottom"/>
          </w:tcPr>
          <w:p w14:paraId="7ED7540A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BFFEBE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902,281,323.01</w:t>
            </w:r>
          </w:p>
        </w:tc>
        <w:tc>
          <w:tcPr>
            <w:tcW w:w="134" w:type="dxa"/>
            <w:vAlign w:val="bottom"/>
          </w:tcPr>
          <w:p w14:paraId="519C8348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654D33" w14:textId="77777777" w:rsidR="00A37B31" w:rsidRPr="005C7208" w:rsidRDefault="00A37B31" w:rsidP="00C47425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22922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54F9AE2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F5A598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798,746,845.47</w:t>
            </w:r>
          </w:p>
        </w:tc>
        <w:tc>
          <w:tcPr>
            <w:tcW w:w="136" w:type="dxa"/>
            <w:vAlign w:val="bottom"/>
          </w:tcPr>
          <w:p w14:paraId="0FDE9BBA" w14:textId="77777777" w:rsidR="00A37B31" w:rsidRPr="00922922" w:rsidRDefault="00A37B31" w:rsidP="00C47425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08EA70" w14:textId="77777777" w:rsidR="00A37B31" w:rsidRPr="00922922" w:rsidRDefault="00A37B31" w:rsidP="00C47425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922922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798,746,845.47</w:t>
            </w:r>
          </w:p>
        </w:tc>
      </w:tr>
    </w:tbl>
    <w:p w14:paraId="6DEBEB81" w14:textId="22E17B1E" w:rsidR="000D607C" w:rsidRPr="00922922" w:rsidRDefault="00416AC2" w:rsidP="00416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29.</w:t>
      </w:r>
      <w:r w:rsidR="000D607C" w:rsidRPr="00922922">
        <w:rPr>
          <w:rFonts w:ascii="Angsana New" w:hAnsi="Angsana New"/>
          <w:spacing w:val="-4"/>
          <w:sz w:val="32"/>
          <w:szCs w:val="32"/>
        </w:rPr>
        <w:t>7</w:t>
      </w:r>
      <w:r w:rsidR="000D607C" w:rsidRPr="00922922">
        <w:rPr>
          <w:rFonts w:ascii="Angsana New" w:hAnsi="Angsana New"/>
          <w:spacing w:val="-4"/>
          <w:sz w:val="32"/>
          <w:szCs w:val="32"/>
        </w:rPr>
        <w:tab/>
      </w:r>
      <w:r w:rsidR="000D607C" w:rsidRPr="005C7208">
        <w:rPr>
          <w:rFonts w:asciiTheme="majorBidi" w:hAnsiTheme="majorBidi" w:cstheme="majorBidi" w:hint="cs"/>
          <w:sz w:val="32"/>
          <w:szCs w:val="32"/>
          <w:cs/>
        </w:rPr>
        <w:t>ก</w:t>
      </w:r>
      <w:r w:rsidR="000D607C" w:rsidRPr="005C7208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="000D607C" w:rsidRPr="005C7208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0D607C" w:rsidRPr="005C7208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516E09EF" w14:textId="77777777" w:rsidR="002A0769" w:rsidRPr="00922922" w:rsidRDefault="002A0769" w:rsidP="002826C4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922">
        <w:rPr>
          <w:rFonts w:ascii="Angsana New" w:hAnsi="Angsana New"/>
          <w:sz w:val="32"/>
          <w:szCs w:val="32"/>
        </w:rPr>
        <w:t>31</w:t>
      </w:r>
      <w:r w:rsidRPr="005C7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2922">
        <w:rPr>
          <w:rFonts w:ascii="Angsana New" w:hAnsi="Angsana New"/>
          <w:sz w:val="32"/>
          <w:szCs w:val="32"/>
        </w:rPr>
        <w:t xml:space="preserve">2565 </w:t>
      </w:r>
      <w:r w:rsidRPr="005C720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22922">
        <w:rPr>
          <w:rFonts w:ascii="Angsana New" w:hAnsi="Angsana New"/>
          <w:sz w:val="32"/>
          <w:szCs w:val="32"/>
        </w:rPr>
        <w:t xml:space="preserve">2564 </w:t>
      </w:r>
      <w:r w:rsidRPr="005C7208">
        <w:rPr>
          <w:rFonts w:ascii="Angsana New" w:hAnsi="Angsana New"/>
          <w:sz w:val="32"/>
          <w:szCs w:val="32"/>
          <w:cs/>
        </w:rPr>
        <w:t>บริษัทมีหนี้สินที่วัดมูลค่าด้วยมูลค่ายุติธรรมแยกแสดงตามลำดับชั้นของมูลค่ายุติธรรม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922922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28"/>
        <w:gridCol w:w="6"/>
      </w:tblGrid>
      <w:tr w:rsidR="000B1B1D" w:rsidRPr="00922922" w14:paraId="07650499" w14:textId="77777777" w:rsidTr="00210D87">
        <w:trPr>
          <w:gridAfter w:val="1"/>
          <w:wAfter w:w="6" w:type="dxa"/>
          <w:trHeight w:val="93"/>
        </w:trPr>
        <w:tc>
          <w:tcPr>
            <w:tcW w:w="3459" w:type="dxa"/>
          </w:tcPr>
          <w:p w14:paraId="05800360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1B0E1C6B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B1B1D" w:rsidRPr="00922922" w14:paraId="596869C8" w14:textId="77777777" w:rsidTr="00210D87">
        <w:trPr>
          <w:gridAfter w:val="1"/>
          <w:wAfter w:w="6" w:type="dxa"/>
          <w:trHeight w:val="93"/>
        </w:trPr>
        <w:tc>
          <w:tcPr>
            <w:tcW w:w="3459" w:type="dxa"/>
          </w:tcPr>
          <w:p w14:paraId="496E1F3F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bottom"/>
          </w:tcPr>
          <w:p w14:paraId="20B1A089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B1B1D" w:rsidRPr="00922922" w14:paraId="4542032B" w14:textId="77777777" w:rsidTr="00210D87">
        <w:trPr>
          <w:gridAfter w:val="1"/>
          <w:wAfter w:w="6" w:type="dxa"/>
          <w:trHeight w:val="93"/>
        </w:trPr>
        <w:tc>
          <w:tcPr>
            <w:tcW w:w="3459" w:type="dxa"/>
          </w:tcPr>
          <w:p w14:paraId="15AEF879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47EF320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B1B1D" w:rsidRPr="00922922" w14:paraId="05643EF0" w14:textId="77777777" w:rsidTr="00210D87">
        <w:tc>
          <w:tcPr>
            <w:tcW w:w="3459" w:type="dxa"/>
          </w:tcPr>
          <w:p w14:paraId="10805BDF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5125EC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89324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A1C611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382291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2C47B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888F2D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E9B227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B1B1D" w:rsidRPr="00922922" w14:paraId="70494958" w14:textId="77777777" w:rsidTr="00210D87">
        <w:tc>
          <w:tcPr>
            <w:tcW w:w="3459" w:type="dxa"/>
          </w:tcPr>
          <w:p w14:paraId="71CF3C93" w14:textId="77777777" w:rsidR="002A0769" w:rsidRPr="00922922" w:rsidRDefault="002A0769" w:rsidP="005531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5C72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53C6DE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01090A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4AF09" w14:textId="77777777" w:rsidR="002A0769" w:rsidRPr="00922922" w:rsidRDefault="002A0769" w:rsidP="002826C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7B9D0C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44B8B8" w14:textId="77777777" w:rsidR="002A0769" w:rsidRPr="00922922" w:rsidRDefault="002A0769" w:rsidP="002826C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6F18C6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6164B09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0769" w:rsidRPr="00922922" w14:paraId="38FC8392" w14:textId="77777777" w:rsidTr="00210D87">
        <w:tc>
          <w:tcPr>
            <w:tcW w:w="3459" w:type="dxa"/>
          </w:tcPr>
          <w:p w14:paraId="468FB432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1200CC7E" w14:textId="77777777" w:rsidR="002A0769" w:rsidRPr="00922922" w:rsidRDefault="002A0769" w:rsidP="0061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B1A795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76E69C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463,942.65</w:t>
            </w:r>
          </w:p>
        </w:tc>
        <w:tc>
          <w:tcPr>
            <w:tcW w:w="134" w:type="dxa"/>
          </w:tcPr>
          <w:p w14:paraId="19799C3B" w14:textId="77777777" w:rsidR="002A0769" w:rsidRPr="00922922" w:rsidRDefault="002A0769" w:rsidP="002826C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6B47B1" w14:textId="77777777" w:rsidR="002A0769" w:rsidRPr="00922922" w:rsidRDefault="002A0769" w:rsidP="0061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AA3D59" w14:textId="77777777" w:rsidR="002A0769" w:rsidRPr="00922922" w:rsidRDefault="002A0769" w:rsidP="002826C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5005653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463,942.65</w:t>
            </w:r>
          </w:p>
        </w:tc>
      </w:tr>
    </w:tbl>
    <w:p w14:paraId="791DD798" w14:textId="77777777" w:rsidR="002A0769" w:rsidRPr="00922922" w:rsidRDefault="002A0769" w:rsidP="00A567B2">
      <w:pPr>
        <w:spacing w:line="2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28"/>
        <w:gridCol w:w="6"/>
      </w:tblGrid>
      <w:tr w:rsidR="000B1B1D" w:rsidRPr="00922922" w14:paraId="1C2866F1" w14:textId="77777777" w:rsidTr="00210D87">
        <w:trPr>
          <w:gridAfter w:val="1"/>
          <w:wAfter w:w="6" w:type="dxa"/>
          <w:trHeight w:val="93"/>
        </w:trPr>
        <w:tc>
          <w:tcPr>
            <w:tcW w:w="3459" w:type="dxa"/>
          </w:tcPr>
          <w:p w14:paraId="08E4E44C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5016F7AC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B1B1D" w:rsidRPr="00922922" w14:paraId="12ED6BA7" w14:textId="77777777" w:rsidTr="00210D87">
        <w:trPr>
          <w:gridAfter w:val="1"/>
          <w:wAfter w:w="6" w:type="dxa"/>
          <w:trHeight w:val="93"/>
        </w:trPr>
        <w:tc>
          <w:tcPr>
            <w:tcW w:w="3459" w:type="dxa"/>
          </w:tcPr>
          <w:p w14:paraId="5501DCC7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bottom"/>
          </w:tcPr>
          <w:p w14:paraId="437FA518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22922">
              <w:rPr>
                <w:rFonts w:ascii="Angsana New" w:hAnsi="Angsana New"/>
                <w:sz w:val="24"/>
                <w:szCs w:val="24"/>
              </w:rPr>
              <w:t>31</w:t>
            </w:r>
            <w:r w:rsidRPr="005C720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22922">
              <w:rPr>
                <w:rFonts w:ascii="Angsana New" w:hAnsi="Angsana New"/>
                <w:sz w:val="24"/>
                <w:szCs w:val="24"/>
              </w:rPr>
              <w:t>256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</w:tr>
      <w:tr w:rsidR="000B1B1D" w:rsidRPr="00922922" w14:paraId="51A6BB4B" w14:textId="77777777" w:rsidTr="00210D87">
        <w:trPr>
          <w:gridAfter w:val="1"/>
          <w:wAfter w:w="6" w:type="dxa"/>
          <w:trHeight w:val="93"/>
        </w:trPr>
        <w:tc>
          <w:tcPr>
            <w:tcW w:w="3459" w:type="dxa"/>
          </w:tcPr>
          <w:p w14:paraId="3947A8A8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0D1DF759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B1B1D" w:rsidRPr="00922922" w14:paraId="2CF2E1CF" w14:textId="77777777" w:rsidTr="00210D87">
        <w:tc>
          <w:tcPr>
            <w:tcW w:w="3459" w:type="dxa"/>
          </w:tcPr>
          <w:p w14:paraId="046BFB4D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945E4A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F201E3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F6CD6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3EFB86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441CD9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92292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38127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4EAA94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B1B1D" w:rsidRPr="00922922" w14:paraId="3859B168" w14:textId="77777777" w:rsidTr="00210D87">
        <w:tc>
          <w:tcPr>
            <w:tcW w:w="3459" w:type="dxa"/>
          </w:tcPr>
          <w:p w14:paraId="7CCD8734" w14:textId="77777777" w:rsidR="002A0769" w:rsidRPr="00922922" w:rsidRDefault="002A0769" w:rsidP="005531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2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5C72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C8E141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76751E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77FF80" w14:textId="77777777" w:rsidR="002A0769" w:rsidRPr="00922922" w:rsidRDefault="002A0769" w:rsidP="002826C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91B83B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556408" w14:textId="77777777" w:rsidR="002A0769" w:rsidRPr="00922922" w:rsidRDefault="002A0769" w:rsidP="002826C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EB7461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FDC7AA4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1B1D" w:rsidRPr="00922922" w14:paraId="66E2F705" w14:textId="77777777" w:rsidTr="00210D87">
        <w:tc>
          <w:tcPr>
            <w:tcW w:w="3459" w:type="dxa"/>
          </w:tcPr>
          <w:p w14:paraId="63F7B5BA" w14:textId="77777777" w:rsidR="002A0769" w:rsidRPr="005C7208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ab/>
            </w:r>
            <w:r w:rsidRPr="005C7208">
              <w:rPr>
                <w:rFonts w:ascii="Angsana New" w:hAnsi="Angsan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31037D55" w14:textId="77777777" w:rsidR="002A0769" w:rsidRPr="00922922" w:rsidRDefault="002A0769" w:rsidP="0061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DEBFAC5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00500E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>996</w:t>
            </w:r>
            <w:r w:rsidRPr="00922922">
              <w:rPr>
                <w:rFonts w:ascii="Angsana New" w:hAnsi="Angsana New"/>
                <w:sz w:val="24"/>
                <w:szCs w:val="24"/>
              </w:rPr>
              <w:t>,416.44</w:t>
            </w:r>
          </w:p>
        </w:tc>
        <w:tc>
          <w:tcPr>
            <w:tcW w:w="134" w:type="dxa"/>
          </w:tcPr>
          <w:p w14:paraId="540BDF8F" w14:textId="77777777" w:rsidR="002A0769" w:rsidRPr="00922922" w:rsidRDefault="002A0769" w:rsidP="002826C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8C4CCF" w14:textId="77777777" w:rsidR="002A0769" w:rsidRPr="00922922" w:rsidRDefault="002A0769" w:rsidP="0061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12" w:right="4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6B9590" w14:textId="77777777" w:rsidR="002A0769" w:rsidRPr="00922922" w:rsidRDefault="002A0769" w:rsidP="002826C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D559286" w14:textId="77777777" w:rsidR="002A0769" w:rsidRPr="00922922" w:rsidRDefault="002A0769" w:rsidP="002826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922">
              <w:rPr>
                <w:rFonts w:ascii="Angsana New" w:hAnsi="Angsana New" w:hint="cs"/>
                <w:sz w:val="24"/>
                <w:szCs w:val="24"/>
              </w:rPr>
              <w:t>996</w:t>
            </w:r>
            <w:r w:rsidRPr="00922922">
              <w:rPr>
                <w:rFonts w:ascii="Angsana New" w:hAnsi="Angsana New"/>
                <w:sz w:val="24"/>
                <w:szCs w:val="24"/>
              </w:rPr>
              <w:t>,416.44</w:t>
            </w:r>
          </w:p>
        </w:tc>
      </w:tr>
    </w:tbl>
    <w:p w14:paraId="0B9C1668" w14:textId="77777777" w:rsidR="0003768D" w:rsidRPr="00922922" w:rsidRDefault="002A0769" w:rsidP="002826C4">
      <w:pPr>
        <w:tabs>
          <w:tab w:val="left" w:pos="851"/>
        </w:tabs>
        <w:spacing w:line="280" w:lineRule="exact"/>
        <w:ind w:left="680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</w:p>
    <w:p w14:paraId="2C2B5A94" w14:textId="3A5BEBD3" w:rsidR="002A0769" w:rsidRDefault="0003768D" w:rsidP="002826C4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="002A0769" w:rsidRPr="005C7208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372D2FE" w14:textId="77777777" w:rsidR="0088138B" w:rsidRPr="005C7208" w:rsidRDefault="0088138B" w:rsidP="002826C4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63E987D" w14:textId="77777777" w:rsidR="002A0769" w:rsidRPr="00922922" w:rsidRDefault="002A0769" w:rsidP="002826C4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22922">
        <w:rPr>
          <w:rFonts w:asciiTheme="majorBidi" w:hAnsiTheme="majorBidi" w:cstheme="majorBidi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922922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7A6CBA24" w14:textId="0030C564" w:rsidR="002A0769" w:rsidRPr="00922922" w:rsidRDefault="002A0769" w:rsidP="002826C4">
      <w:pPr>
        <w:tabs>
          <w:tab w:val="clear" w:pos="1644"/>
          <w:tab w:val="left" w:pos="851"/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47425">
        <w:rPr>
          <w:rFonts w:asciiTheme="majorBidi" w:hAnsiTheme="majorBidi" w:cstheme="majorBidi"/>
          <w:spacing w:val="-2"/>
          <w:sz w:val="32"/>
          <w:szCs w:val="32"/>
        </w:rPr>
        <w:tab/>
      </w:r>
      <w:r w:rsidR="0003768D" w:rsidRPr="005C7208">
        <w:rPr>
          <w:rFonts w:asciiTheme="majorBidi" w:hAnsiTheme="majorBidi" w:cstheme="majorBidi"/>
          <w:spacing w:val="-2"/>
          <w:sz w:val="32"/>
          <w:szCs w:val="32"/>
        </w:rPr>
        <w:tab/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มูลค่ายุติธรรมของตราสาร</w:t>
      </w:r>
      <w:r w:rsidR="006C75E5"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อนุพันธ์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ได้แก่ สัญญาซื้อขายเงินตราต่างประเทศวัดมูลค่า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ยุติธรรมโดยใช้อัตราตลาดของแต่ละสัญญาที่คำนวณโดยสถาบันการเงินของบริษัท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14:paraId="0FD30958" w14:textId="77777777" w:rsidR="006C75E5" w:rsidRDefault="006C75E5" w:rsidP="00A10008">
      <w:pPr>
        <w:tabs>
          <w:tab w:val="left" w:pos="284"/>
        </w:tabs>
        <w:spacing w:line="380" w:lineRule="exact"/>
        <w:ind w:left="-142"/>
        <w:rPr>
          <w:rFonts w:asciiTheme="majorBidi" w:hAnsiTheme="majorBidi"/>
          <w:b/>
          <w:bCs/>
          <w:sz w:val="32"/>
          <w:szCs w:val="32"/>
        </w:rPr>
      </w:pPr>
    </w:p>
    <w:p w14:paraId="66809F19" w14:textId="390AA338" w:rsidR="00056722" w:rsidRPr="005C7208" w:rsidRDefault="0055316D" w:rsidP="006C75E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</w:rPr>
        <w:t>30.</w:t>
      </w:r>
      <w:r w:rsidR="00056722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722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1701624F" w:rsidR="00056722" w:rsidRPr="005C7208" w:rsidRDefault="00056722" w:rsidP="006C75E5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79AB" w:rsidRPr="00922922">
        <w:rPr>
          <w:rFonts w:asciiTheme="majorBidi" w:hAnsiTheme="majorBidi" w:cstheme="majorBidi"/>
          <w:sz w:val="32"/>
          <w:szCs w:val="32"/>
        </w:rPr>
        <w:t xml:space="preserve">31 </w:t>
      </w:r>
      <w:r w:rsidR="008679AB" w:rsidRPr="005C720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25</w:t>
      </w:r>
      <w:r w:rsidR="00920684" w:rsidRPr="00922922">
        <w:rPr>
          <w:rFonts w:asciiTheme="majorBidi" w:hAnsiTheme="majorBidi" w:cstheme="majorBidi"/>
          <w:sz w:val="32"/>
          <w:szCs w:val="32"/>
        </w:rPr>
        <w:t>65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774AC03D" w:rsidR="00056722" w:rsidRPr="00922922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30.</w:t>
      </w:r>
      <w:r w:rsidR="00056722" w:rsidRPr="00922922">
        <w:rPr>
          <w:rFonts w:asciiTheme="majorBidi" w:hAnsiTheme="majorBidi" w:cstheme="majorBidi"/>
          <w:sz w:val="32"/>
          <w:szCs w:val="32"/>
        </w:rPr>
        <w:t>1</w:t>
      </w:r>
      <w:r w:rsidR="00056722" w:rsidRPr="00922922">
        <w:rPr>
          <w:rFonts w:asciiTheme="majorBidi" w:hAnsiTheme="majorBidi" w:cstheme="majorBidi"/>
          <w:sz w:val="32"/>
          <w:szCs w:val="32"/>
        </w:rPr>
        <w:tab/>
      </w:r>
      <w:r w:rsidR="0034100E" w:rsidRPr="00922922">
        <w:rPr>
          <w:rFonts w:asciiTheme="majorBidi" w:hAnsiTheme="majorBidi" w:cstheme="majorBidi"/>
          <w:sz w:val="32"/>
          <w:szCs w:val="32"/>
        </w:rPr>
        <w:tab/>
      </w:r>
      <w:r w:rsidR="00056722" w:rsidRPr="0092292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056722" w:rsidRPr="00922922">
        <w:rPr>
          <w:rFonts w:asciiTheme="majorBidi" w:hAnsiTheme="majorBidi" w:hint="cs"/>
          <w:sz w:val="32"/>
          <w:szCs w:val="32"/>
          <w:cs/>
        </w:rPr>
        <w:t>ภาระ</w:t>
      </w:r>
      <w:r w:rsidR="00056722" w:rsidRPr="00922922">
        <w:rPr>
          <w:rFonts w:asciiTheme="majorBidi" w:hAnsiTheme="majorBidi"/>
          <w:sz w:val="32"/>
          <w:szCs w:val="32"/>
          <w:cs/>
        </w:rPr>
        <w:t>ผูกพัน</w:t>
      </w:r>
      <w:r w:rsidR="00056722" w:rsidRPr="00922922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="00056722" w:rsidRPr="00922922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="00056722" w:rsidRPr="00922922">
        <w:rPr>
          <w:rFonts w:asciiTheme="majorBidi" w:hAnsiTheme="majorBidi" w:hint="cs"/>
          <w:sz w:val="32"/>
          <w:szCs w:val="32"/>
          <w:cs/>
        </w:rPr>
        <w:t>บริการ</w:t>
      </w:r>
      <w:r w:rsidR="00056722" w:rsidRPr="00922922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8463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66"/>
        <w:gridCol w:w="1891"/>
      </w:tblGrid>
      <w:tr w:rsidR="000B1B1D" w:rsidRPr="00922922" w14:paraId="2B16B0A1" w14:textId="77777777" w:rsidTr="0034100E">
        <w:trPr>
          <w:cantSplit/>
          <w:jc w:val="right"/>
        </w:trPr>
        <w:tc>
          <w:tcPr>
            <w:tcW w:w="6406" w:type="dxa"/>
          </w:tcPr>
          <w:p w14:paraId="6C37FC95" w14:textId="77777777" w:rsidR="00F560FD" w:rsidRPr="00922922" w:rsidRDefault="00F560FD" w:rsidP="006C75E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922922" w:rsidRDefault="00F560FD" w:rsidP="006C75E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367A617C" w:rsidR="00F560FD" w:rsidRPr="005C7208" w:rsidRDefault="00F560FD" w:rsidP="006C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0B1B1D" w:rsidRPr="00922922" w14:paraId="197BE9AF" w14:textId="77777777" w:rsidTr="0034100E">
        <w:trPr>
          <w:cantSplit/>
          <w:jc w:val="right"/>
        </w:trPr>
        <w:tc>
          <w:tcPr>
            <w:tcW w:w="6406" w:type="dxa"/>
          </w:tcPr>
          <w:p w14:paraId="2D7A16A0" w14:textId="77777777" w:rsidR="00F560FD" w:rsidRPr="00922922" w:rsidRDefault="00F560FD" w:rsidP="006C75E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922922" w:rsidRDefault="00F560FD" w:rsidP="006C75E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5C7208" w:rsidRDefault="00F560FD" w:rsidP="006C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5C7208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5C7208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0B1B1D" w:rsidRPr="00922922" w14:paraId="02B97E44" w14:textId="77777777" w:rsidTr="0034100E">
        <w:trPr>
          <w:cantSplit/>
          <w:jc w:val="right"/>
        </w:trPr>
        <w:tc>
          <w:tcPr>
            <w:tcW w:w="6406" w:type="dxa"/>
          </w:tcPr>
          <w:p w14:paraId="41C0A6F5" w14:textId="77777777" w:rsidR="00F560FD" w:rsidRPr="00922922" w:rsidRDefault="00F560FD" w:rsidP="006C75E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922922" w:rsidRDefault="00F560FD" w:rsidP="006C75E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7E3FB72F" w:rsidR="00F560FD" w:rsidRPr="00922922" w:rsidRDefault="006026C6" w:rsidP="006C75E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7208">
              <w:rPr>
                <w:rFonts w:asciiTheme="majorBidi" w:hAnsiTheme="majorBidi"/>
                <w:sz w:val="32"/>
                <w:szCs w:val="32"/>
              </w:rPr>
              <w:t>5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7208">
              <w:rPr>
                <w:rFonts w:asciiTheme="majorBidi" w:hAnsiTheme="majorBidi"/>
                <w:sz w:val="32"/>
                <w:szCs w:val="32"/>
              </w:rPr>
              <w:t>795</w:t>
            </w:r>
            <w:r w:rsidRPr="009229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7208">
              <w:rPr>
                <w:rFonts w:asciiTheme="majorBidi" w:hAnsiTheme="majorBidi"/>
                <w:sz w:val="32"/>
                <w:szCs w:val="32"/>
              </w:rPr>
              <w:t>385.38</w:t>
            </w:r>
          </w:p>
        </w:tc>
      </w:tr>
      <w:tr w:rsidR="000B1B1D" w:rsidRPr="00922922" w14:paraId="282EF1D7" w14:textId="77777777" w:rsidTr="0034100E">
        <w:trPr>
          <w:cantSplit/>
          <w:jc w:val="right"/>
        </w:trPr>
        <w:tc>
          <w:tcPr>
            <w:tcW w:w="6406" w:type="dxa"/>
          </w:tcPr>
          <w:p w14:paraId="212DA1F0" w14:textId="77777777" w:rsidR="00F560FD" w:rsidRPr="00922922" w:rsidRDefault="00F560FD" w:rsidP="006C75E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5C7208" w:rsidRDefault="00F560FD" w:rsidP="006C75E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7B74F0DE" w:rsidR="00F560FD" w:rsidRPr="00922922" w:rsidRDefault="006026C6" w:rsidP="006C75E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1,317,995.00</w:t>
            </w:r>
          </w:p>
        </w:tc>
      </w:tr>
      <w:tr w:rsidR="00F560FD" w:rsidRPr="00922922" w14:paraId="4073C08B" w14:textId="77777777" w:rsidTr="0034100E">
        <w:trPr>
          <w:cantSplit/>
          <w:jc w:val="right"/>
        </w:trPr>
        <w:tc>
          <w:tcPr>
            <w:tcW w:w="6406" w:type="dxa"/>
          </w:tcPr>
          <w:p w14:paraId="2C008BEA" w14:textId="77777777" w:rsidR="00F560FD" w:rsidRPr="00922922" w:rsidRDefault="00F560FD" w:rsidP="006C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C720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5C7208" w:rsidRDefault="00F560FD" w:rsidP="006C75E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014A7CD7" w:rsidR="00F560FD" w:rsidRPr="00922922" w:rsidRDefault="006026C6" w:rsidP="006C75E5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2922">
              <w:rPr>
                <w:rFonts w:asciiTheme="majorBidi" w:hAnsiTheme="majorBidi" w:cstheme="majorBidi"/>
                <w:sz w:val="32"/>
                <w:szCs w:val="32"/>
              </w:rPr>
              <w:t>7,113,380.38</w:t>
            </w:r>
          </w:p>
        </w:tc>
      </w:tr>
    </w:tbl>
    <w:p w14:paraId="687C52C9" w14:textId="77777777" w:rsidR="00056722" w:rsidRPr="00922922" w:rsidRDefault="00056722" w:rsidP="006C75E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  <w:highlight w:val="yellow"/>
        </w:rPr>
      </w:pPr>
    </w:p>
    <w:p w14:paraId="0F099F82" w14:textId="53CC42AB" w:rsidR="000F0B2A" w:rsidRPr="00922922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30.</w:t>
      </w:r>
      <w:r w:rsidR="00056722" w:rsidRPr="009229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56722" w:rsidRPr="00922922">
        <w:rPr>
          <w:rFonts w:asciiTheme="majorBidi" w:hAnsiTheme="majorBidi" w:cstheme="majorBidi"/>
          <w:spacing w:val="-4"/>
          <w:sz w:val="32"/>
          <w:szCs w:val="32"/>
        </w:rPr>
        <w:tab/>
      </w:r>
      <w:r w:rsidR="00056722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056722" w:rsidRPr="005C720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</w:t>
      </w:r>
      <w:r w:rsidR="00187B10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ปรับปรุงอาคาร</w:t>
      </w:r>
      <w:r w:rsidR="00056722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FE78E9" w:rsidRPr="009229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3AE7" w:rsidRPr="00922922">
        <w:rPr>
          <w:rFonts w:asciiTheme="majorBidi" w:hAnsiTheme="majorBidi" w:cstheme="majorBidi"/>
          <w:spacing w:val="-6"/>
          <w:sz w:val="32"/>
          <w:szCs w:val="32"/>
        </w:rPr>
        <w:t>0.13</w:t>
      </w:r>
      <w:r w:rsidR="00187B10" w:rsidRPr="009229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6722" w:rsidRPr="005C7208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056722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056722" w:rsidRPr="005C7208">
        <w:rPr>
          <w:rFonts w:asciiTheme="majorBidi" w:hAnsiTheme="majorBidi" w:cstheme="majorBidi"/>
          <w:sz w:val="32"/>
          <w:szCs w:val="32"/>
          <w:cs/>
        </w:rPr>
        <w:t>และ</w:t>
      </w:r>
      <w:r w:rsidR="00056722" w:rsidRPr="005C7208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056722" w:rsidRPr="005C720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71CC6" w:rsidRPr="00922922">
        <w:rPr>
          <w:rFonts w:asciiTheme="majorBidi" w:hAnsiTheme="majorBidi" w:cstheme="majorBidi"/>
          <w:sz w:val="32"/>
          <w:szCs w:val="32"/>
        </w:rPr>
        <w:t xml:space="preserve">0.11 </w:t>
      </w:r>
      <w:r w:rsidR="00056722" w:rsidRPr="005C7208">
        <w:rPr>
          <w:rFonts w:asciiTheme="majorBidi" w:hAnsiTheme="majorBidi" w:cstheme="majorBidi"/>
          <w:sz w:val="32"/>
          <w:szCs w:val="32"/>
          <w:cs/>
        </w:rPr>
        <w:t>ล้าน</w:t>
      </w:r>
      <w:r w:rsidR="00056722" w:rsidRPr="005C7208">
        <w:rPr>
          <w:rFonts w:asciiTheme="majorBidi" w:hAnsiTheme="majorBidi" w:cstheme="majorBidi" w:hint="cs"/>
          <w:sz w:val="32"/>
          <w:szCs w:val="32"/>
          <w:cs/>
        </w:rPr>
        <w:t>บาท (รวมภาษีมูลค่าเพิ่ม)</w:t>
      </w:r>
      <w:r w:rsidR="00056722" w:rsidRPr="005C72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4C8C" w:rsidRPr="005C7208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และสัญญาติดตั้งอุปกรณ์จำนวนเงิน </w:t>
      </w:r>
      <w:r w:rsidR="00F94C8C" w:rsidRPr="00922922">
        <w:rPr>
          <w:rFonts w:asciiTheme="majorBidi" w:hAnsiTheme="majorBidi" w:cstheme="majorBidi"/>
          <w:sz w:val="32"/>
          <w:szCs w:val="32"/>
        </w:rPr>
        <w:t xml:space="preserve">0.01 </w:t>
      </w:r>
      <w:r w:rsidR="00F94C8C" w:rsidRPr="005C720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056722" w:rsidRPr="005C7208">
        <w:rPr>
          <w:rFonts w:asciiTheme="majorBidi" w:hAnsiTheme="majorBidi" w:cstheme="majorBidi" w:hint="cs"/>
          <w:sz w:val="32"/>
          <w:szCs w:val="32"/>
          <w:cs/>
        </w:rPr>
        <w:t>บริษัทและ</w:t>
      </w:r>
      <w:r w:rsidR="00616092" w:rsidRPr="005C7208">
        <w:rPr>
          <w:rFonts w:asciiTheme="majorBidi" w:hAnsiTheme="majorBidi" w:cstheme="majorBidi"/>
          <w:sz w:val="32"/>
          <w:szCs w:val="32"/>
          <w:cs/>
        </w:rPr>
        <w:br/>
      </w:r>
      <w:r w:rsidR="00056722" w:rsidRPr="005C7208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บริษัทย่อยมีภาระผูกพันคงเหลือทั้งสิ้นรวม </w:t>
      </w:r>
      <w:r w:rsidR="00E71CC6" w:rsidRPr="00922922">
        <w:rPr>
          <w:rFonts w:asciiTheme="majorBidi" w:hAnsiTheme="majorBidi" w:cstheme="majorBidi"/>
          <w:sz w:val="32"/>
          <w:szCs w:val="32"/>
        </w:rPr>
        <w:t>0.2</w:t>
      </w:r>
      <w:r w:rsidR="00F94C8C" w:rsidRPr="00922922">
        <w:rPr>
          <w:rFonts w:asciiTheme="majorBidi" w:hAnsiTheme="majorBidi" w:cstheme="majorBidi"/>
          <w:sz w:val="32"/>
          <w:szCs w:val="32"/>
        </w:rPr>
        <w:t xml:space="preserve">5 </w:t>
      </w:r>
      <w:r w:rsidR="00056722" w:rsidRPr="005C7208">
        <w:rPr>
          <w:rFonts w:asciiTheme="majorBidi" w:hAnsiTheme="majorBidi" w:cstheme="majorBidi" w:hint="cs"/>
          <w:sz w:val="32"/>
          <w:szCs w:val="32"/>
          <w:cs/>
        </w:rPr>
        <w:t>ล้านบาท (รวมภาษีมูลค่าเพิ่ม)</w:t>
      </w:r>
      <w:r w:rsidR="00056722" w:rsidRPr="00922922">
        <w:rPr>
          <w:rFonts w:asciiTheme="majorBidi" w:hAnsiTheme="majorBidi" w:cstheme="majorBidi"/>
          <w:sz w:val="32"/>
          <w:szCs w:val="32"/>
        </w:rPr>
        <w:t xml:space="preserve"> </w:t>
      </w:r>
    </w:p>
    <w:p w14:paraId="7FF1A87F" w14:textId="197C2345" w:rsidR="004D7A83" w:rsidRPr="005C7208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hint="cs"/>
          <w:sz w:val="32"/>
          <w:szCs w:val="32"/>
        </w:rPr>
        <w:lastRenderedPageBreak/>
        <w:t>30.</w:t>
      </w:r>
      <w:r w:rsidR="00056722" w:rsidRPr="00922922">
        <w:rPr>
          <w:rFonts w:asciiTheme="majorBidi" w:hAnsiTheme="majorBidi" w:cstheme="majorBidi"/>
          <w:sz w:val="32"/>
          <w:szCs w:val="32"/>
        </w:rPr>
        <w:t xml:space="preserve">3 </w:t>
      </w:r>
      <w:r w:rsidR="00056722" w:rsidRPr="00922922">
        <w:rPr>
          <w:rFonts w:asciiTheme="majorBidi" w:hAnsiTheme="majorBidi" w:cstheme="majorBidi"/>
          <w:sz w:val="32"/>
          <w:szCs w:val="32"/>
        </w:rPr>
        <w:tab/>
      </w:r>
      <w:r w:rsidR="00056722" w:rsidRPr="005C720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75005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056722" w:rsidRPr="005C7208">
        <w:rPr>
          <w:rFonts w:asciiTheme="majorBidi" w:hAnsiTheme="majorBidi" w:cstheme="majorBidi"/>
          <w:spacing w:val="-4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575005" w:rsidRPr="00FF2B04">
        <w:rPr>
          <w:rFonts w:asciiTheme="majorBidi" w:hAnsiTheme="majorBidi" w:cstheme="majorBidi"/>
          <w:spacing w:val="-4"/>
          <w:sz w:val="32"/>
          <w:szCs w:val="32"/>
        </w:rPr>
        <w:t xml:space="preserve"> 0.09</w:t>
      </w:r>
      <w:r w:rsidR="00FF2B04" w:rsidRPr="00FF2B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75005"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575005" w:rsidRPr="005C720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D5686" w:rsidRPr="00FF2B04">
        <w:rPr>
          <w:rFonts w:asciiTheme="majorBidi" w:hAnsiTheme="majorBidi" w:cstheme="majorBidi"/>
          <w:sz w:val="32"/>
          <w:szCs w:val="32"/>
        </w:rPr>
        <w:t xml:space="preserve"> </w:t>
      </w:r>
      <w:r w:rsidR="00575005" w:rsidRPr="00FF2B04">
        <w:rPr>
          <w:rFonts w:asciiTheme="majorBidi" w:hAnsiTheme="majorBidi" w:cstheme="majorBidi"/>
          <w:sz w:val="32"/>
          <w:szCs w:val="32"/>
        </w:rPr>
        <w:t xml:space="preserve">1.92 </w:t>
      </w:r>
      <w:r w:rsidR="00575005" w:rsidRPr="005C7208">
        <w:rPr>
          <w:rFonts w:asciiTheme="majorBidi" w:hAnsiTheme="majorBidi" w:cstheme="majorBidi"/>
          <w:sz w:val="32"/>
          <w:szCs w:val="32"/>
          <w:cs/>
        </w:rPr>
        <w:t>ล้าน</w:t>
      </w:r>
      <w:r w:rsidR="00575005" w:rsidRPr="005C7208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575005" w:rsidRPr="00FF2B04">
        <w:rPr>
          <w:rFonts w:asciiTheme="majorBidi" w:hAnsiTheme="majorBidi" w:cstheme="majorBidi"/>
          <w:sz w:val="32"/>
          <w:szCs w:val="32"/>
        </w:rPr>
        <w:t xml:space="preserve"> </w:t>
      </w:r>
      <w:r w:rsidR="00FF2B04" w:rsidRPr="005C7208">
        <w:rPr>
          <w:rFonts w:asciiTheme="majorBidi" w:hAnsiTheme="majorBidi" w:cstheme="majorBidi" w:hint="cs"/>
          <w:sz w:val="32"/>
          <w:szCs w:val="32"/>
        </w:rPr>
        <w:t>(</w:t>
      </w:r>
      <w:r w:rsidR="00FF2B04" w:rsidRPr="005C7208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เฉพาะกิจการจำนวนเงิน </w:t>
      </w:r>
      <w:r w:rsidR="00FF2B04" w:rsidRPr="00FF2B04">
        <w:rPr>
          <w:rFonts w:asciiTheme="majorBidi" w:hAnsiTheme="majorBidi" w:cstheme="majorBidi"/>
          <w:sz w:val="32"/>
          <w:szCs w:val="32"/>
        </w:rPr>
        <w:t xml:space="preserve">1.82 </w:t>
      </w:r>
      <w:r w:rsidR="00FF2B04" w:rsidRPr="005C7208">
        <w:rPr>
          <w:rFonts w:asciiTheme="majorBidi" w:hAnsiTheme="majorBidi" w:cstheme="majorBidi"/>
          <w:sz w:val="32"/>
          <w:szCs w:val="32"/>
          <w:cs/>
        </w:rPr>
        <w:t>ล้าน</w:t>
      </w:r>
      <w:r w:rsidR="00FF2B04" w:rsidRPr="005C7208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ดอลลาร์สหรัฐอเมริกา)</w:t>
      </w:r>
    </w:p>
    <w:p w14:paraId="51FB1905" w14:textId="77777777" w:rsidR="0088138B" w:rsidRPr="005C7208" w:rsidRDefault="0088138B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510F14" w14:textId="356E13AD" w:rsidR="00056722" w:rsidRPr="00922922" w:rsidRDefault="0055316D" w:rsidP="006C75E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C7208">
        <w:rPr>
          <w:rFonts w:asciiTheme="majorBidi" w:hAnsiTheme="majorBidi" w:hint="cs"/>
          <w:b/>
          <w:bCs/>
          <w:sz w:val="32"/>
          <w:szCs w:val="32"/>
        </w:rPr>
        <w:t>31.</w:t>
      </w:r>
      <w:r w:rsidR="00056722" w:rsidRPr="00922922">
        <w:rPr>
          <w:rFonts w:asciiTheme="majorBidi" w:hAnsiTheme="majorBidi"/>
          <w:b/>
          <w:bCs/>
          <w:sz w:val="32"/>
          <w:szCs w:val="32"/>
        </w:rPr>
        <w:t xml:space="preserve">   </w:t>
      </w:r>
      <w:r w:rsidR="00056722" w:rsidRPr="005C7208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147A4D49" w:rsidR="00056722" w:rsidRPr="00922922" w:rsidRDefault="00056722" w:rsidP="006C75E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22922">
        <w:rPr>
          <w:rFonts w:asciiTheme="majorBidi" w:hAnsiTheme="majorBidi" w:cstheme="majorBidi"/>
          <w:sz w:val="32"/>
          <w:szCs w:val="32"/>
        </w:rPr>
        <w:t>3</w:t>
      </w:r>
      <w:r w:rsidR="008679AB" w:rsidRPr="00922922">
        <w:rPr>
          <w:rFonts w:asciiTheme="majorBidi" w:hAnsiTheme="majorBidi" w:cstheme="majorBidi"/>
          <w:sz w:val="32"/>
          <w:szCs w:val="32"/>
        </w:rPr>
        <w:t>1</w:t>
      </w:r>
      <w:r w:rsidR="00615896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79AB" w:rsidRPr="005C720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15896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256</w:t>
      </w:r>
      <w:r w:rsidR="00424763" w:rsidRPr="00922922">
        <w:rPr>
          <w:rFonts w:asciiTheme="majorBidi" w:hAnsiTheme="majorBidi" w:cstheme="majorBidi" w:hint="cs"/>
          <w:sz w:val="32"/>
          <w:szCs w:val="32"/>
        </w:rPr>
        <w:t>5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5C7208">
        <w:rPr>
          <w:rFonts w:asciiTheme="majorBidi" w:hAnsiTheme="majorBidi" w:cstheme="majorBidi"/>
          <w:sz w:val="32"/>
          <w:szCs w:val="32"/>
          <w:cs/>
        </w:rPr>
        <w:t>มี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5C720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2C4CF6" w14:textId="1D68925F" w:rsidR="002A5AD6" w:rsidRPr="005C7208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cstheme="majorBidi" w:hint="cs"/>
          <w:sz w:val="32"/>
          <w:szCs w:val="32"/>
        </w:rPr>
        <w:t>31.</w:t>
      </w:r>
      <w:r w:rsidR="00BE2E4E" w:rsidRPr="00922922">
        <w:rPr>
          <w:rFonts w:asciiTheme="majorBidi" w:hAnsiTheme="majorBidi" w:cstheme="majorBidi"/>
          <w:sz w:val="32"/>
          <w:szCs w:val="32"/>
        </w:rPr>
        <w:t>1</w:t>
      </w:r>
      <w:r w:rsidR="00BE2E4E" w:rsidRPr="00922922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 xml:space="preserve"> เพื่อค้ำประกันการใช้ไฟฟ้า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D0ADC" w:rsidRPr="005C720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รวม</w:t>
      </w:r>
      <w:r w:rsidR="00BE2E4E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2A5AD6" w:rsidRPr="00922922">
        <w:rPr>
          <w:rFonts w:asciiTheme="majorBidi" w:hAnsiTheme="majorBidi" w:cstheme="majorBidi"/>
          <w:sz w:val="32"/>
          <w:szCs w:val="32"/>
        </w:rPr>
        <w:t>4.10</w:t>
      </w:r>
      <w:r w:rsidR="00A3037D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A5AD6" w:rsidRPr="00922922">
        <w:rPr>
          <w:rFonts w:asciiTheme="majorBidi" w:hAnsiTheme="majorBidi" w:cstheme="majorBidi"/>
          <w:sz w:val="32"/>
          <w:szCs w:val="32"/>
        </w:rPr>
        <w:t xml:space="preserve"> (</w:t>
      </w:r>
      <w:r w:rsidR="002A5AD6" w:rsidRPr="005C7208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2A5AD6" w:rsidRPr="00922922">
        <w:rPr>
          <w:rFonts w:asciiTheme="majorBidi" w:hAnsiTheme="majorBidi" w:cstheme="majorBidi"/>
          <w:sz w:val="32"/>
          <w:szCs w:val="32"/>
        </w:rPr>
        <w:t xml:space="preserve">1.31 </w:t>
      </w:r>
      <w:r w:rsidR="002A5AD6" w:rsidRPr="005C7208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2316F1BA" w14:textId="77777777" w:rsidR="002D7859" w:rsidRPr="00922922" w:rsidRDefault="002D7859" w:rsidP="006C75E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E05C2" w14:textId="2ED853DF" w:rsidR="00BE2E4E" w:rsidRPr="005C7208" w:rsidRDefault="0055316D" w:rsidP="006C75E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208">
        <w:rPr>
          <w:rFonts w:asciiTheme="majorBidi" w:hAnsiTheme="majorBidi" w:cstheme="majorBidi" w:hint="cs"/>
          <w:sz w:val="32"/>
          <w:szCs w:val="32"/>
        </w:rPr>
        <w:t>31.</w:t>
      </w:r>
      <w:r w:rsidR="00BE2E4E" w:rsidRPr="00922922">
        <w:rPr>
          <w:rFonts w:asciiTheme="majorBidi" w:hAnsiTheme="majorBidi" w:cstheme="majorBidi"/>
          <w:sz w:val="32"/>
          <w:szCs w:val="32"/>
        </w:rPr>
        <w:t>2</w:t>
      </w:r>
      <w:r w:rsidR="00BE2E4E" w:rsidRPr="00922922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 w:rsidRPr="005C720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2873CE" w:rsidRPr="00922922">
        <w:rPr>
          <w:rFonts w:asciiTheme="majorBidi" w:hAnsiTheme="majorBidi" w:cstheme="majorBidi"/>
          <w:sz w:val="32"/>
          <w:szCs w:val="32"/>
        </w:rPr>
        <w:t xml:space="preserve"> 0.20</w:t>
      </w:r>
      <w:r w:rsidR="00A3037D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64F88F1" w14:textId="77777777" w:rsidR="00BE2E4E" w:rsidRPr="00922922" w:rsidRDefault="00BE2E4E" w:rsidP="006C75E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7B9556B1" w14:textId="47426407" w:rsidR="003970E3" w:rsidRDefault="0055316D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</w:rPr>
        <w:t>31.</w:t>
      </w:r>
      <w:r w:rsidR="00BE2E4E" w:rsidRPr="00922922">
        <w:rPr>
          <w:rFonts w:asciiTheme="majorBidi" w:hAnsiTheme="majorBidi" w:cstheme="majorBidi"/>
          <w:sz w:val="32"/>
          <w:szCs w:val="32"/>
        </w:rPr>
        <w:t>3</w:t>
      </w:r>
      <w:r w:rsidR="00BE2E4E" w:rsidRPr="00922922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ออกหนังสือ</w:t>
      </w:r>
      <w:r w:rsidR="00944CFC" w:rsidRPr="005C7208">
        <w:rPr>
          <w:rFonts w:asciiTheme="majorBidi" w:hAnsiTheme="majorBidi" w:cstheme="majorBidi"/>
          <w:sz w:val="32"/>
          <w:szCs w:val="32"/>
          <w:cs/>
        </w:rPr>
        <w:br/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BE2E4E" w:rsidRPr="005C7208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932B32" w:rsidRPr="00922922">
        <w:rPr>
          <w:rFonts w:asciiTheme="majorBidi" w:hAnsiTheme="majorBidi" w:cstheme="majorBidi"/>
          <w:sz w:val="32"/>
          <w:szCs w:val="32"/>
        </w:rPr>
        <w:t>7.39</w:t>
      </w:r>
      <w:r w:rsidR="00A0148C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BE2E4E" w:rsidRPr="005C720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17427D8" w14:textId="77777777" w:rsidR="006C75E5" w:rsidRPr="00922922" w:rsidRDefault="006C75E5" w:rsidP="006C75E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E70896" w14:textId="6983A43D" w:rsidR="00056722" w:rsidRPr="00922922" w:rsidRDefault="0055316D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32</w:t>
      </w:r>
      <w:r w:rsidR="00056722" w:rsidRPr="00922922">
        <w:rPr>
          <w:rFonts w:asciiTheme="majorBidi" w:hAnsiTheme="majorBidi"/>
          <w:b/>
          <w:bCs/>
          <w:sz w:val="32"/>
          <w:szCs w:val="32"/>
        </w:rPr>
        <w:t>.</w:t>
      </w:r>
      <w:r w:rsidR="00056722" w:rsidRPr="00922922">
        <w:rPr>
          <w:rFonts w:asciiTheme="majorBidi" w:hAnsiTheme="majorBidi"/>
          <w:b/>
          <w:bCs/>
          <w:sz w:val="32"/>
          <w:szCs w:val="32"/>
        </w:rPr>
        <w:tab/>
      </w:r>
      <w:r w:rsidR="00056722" w:rsidRPr="005C7208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42339DE6" w14:textId="37643F1B" w:rsidR="00573568" w:rsidRPr="00922922" w:rsidRDefault="00DA34DB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ในปี </w:t>
      </w:r>
      <w:r w:rsidRPr="00922922"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922922">
        <w:rPr>
          <w:rFonts w:asciiTheme="majorBidi" w:hAnsiTheme="majorBidi" w:cstheme="majorBidi" w:hint="cs"/>
          <w:spacing w:val="-4"/>
          <w:sz w:val="32"/>
          <w:szCs w:val="32"/>
        </w:rPr>
        <w:t xml:space="preserve">14 </w:t>
      </w:r>
      <w:r w:rsidRPr="005C7208">
        <w:rPr>
          <w:rFonts w:asciiTheme="majorBidi" w:hAnsiTheme="majorBidi" w:cstheme="majorBidi" w:hint="cs"/>
          <w:spacing w:val="-4"/>
          <w:sz w:val="32"/>
          <w:szCs w:val="32"/>
          <w:cs/>
        </w:rPr>
        <w:t>คน ย้ายไปปฎิบัติหน้าที่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 ณ สำนักงานสาขาที่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1)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 w:hint="cs"/>
          <w:sz w:val="32"/>
          <w:szCs w:val="32"/>
        </w:rPr>
        <w:t>2)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0.67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672009CC" w14:textId="77777777" w:rsidR="005C11AC" w:rsidRPr="00922922" w:rsidRDefault="00C52804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22922">
        <w:rPr>
          <w:rFonts w:asciiTheme="majorBidi" w:hAnsiTheme="majorBidi" w:cstheme="majorBidi"/>
          <w:sz w:val="32"/>
          <w:szCs w:val="32"/>
        </w:rPr>
        <w:t xml:space="preserve">2565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922922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มีคำพิพากษาให้บริษัท</w:t>
      </w:r>
      <w:r w:rsidR="00AD0ADC" w:rsidRPr="005C720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จ่ายค่าชดเชยพิเศษแทนการบอกกล่าวล่วงหน้า แก่โจทก์รวม </w:t>
      </w:r>
      <w:r w:rsidRPr="00922922">
        <w:rPr>
          <w:rFonts w:asciiTheme="majorBidi" w:hAnsiTheme="majorBidi" w:cstheme="majorBidi"/>
          <w:sz w:val="32"/>
          <w:szCs w:val="32"/>
        </w:rPr>
        <w:t xml:space="preserve">12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 xml:space="preserve">คน รวมเป็นเงิน </w:t>
      </w:r>
      <w:r w:rsidRPr="00922922">
        <w:rPr>
          <w:rFonts w:asciiTheme="majorBidi" w:hAnsiTheme="majorBidi" w:cstheme="majorBidi"/>
          <w:sz w:val="32"/>
          <w:szCs w:val="32"/>
        </w:rPr>
        <w:t xml:space="preserve">646,345.80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บาท พร้อมดอกเบี้ย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อัตราร้อยละ </w:t>
      </w:r>
      <w:r w:rsidR="00BF09B1" w:rsidRPr="00922922">
        <w:rPr>
          <w:rFonts w:asciiTheme="majorBidi" w:hAnsiTheme="majorBidi" w:cstheme="majorBidi"/>
          <w:sz w:val="32"/>
          <w:szCs w:val="32"/>
        </w:rPr>
        <w:t>15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="0063026E" w:rsidRPr="00922922">
        <w:rPr>
          <w:rFonts w:asciiTheme="majorBidi" w:hAnsiTheme="majorBidi" w:cstheme="majorBidi"/>
          <w:sz w:val="32"/>
          <w:szCs w:val="32"/>
        </w:rPr>
        <w:t>26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3026E" w:rsidRPr="00922922">
        <w:rPr>
          <w:rFonts w:asciiTheme="majorBidi" w:hAnsiTheme="majorBidi" w:cstheme="majorBidi"/>
          <w:sz w:val="32"/>
          <w:szCs w:val="32"/>
        </w:rPr>
        <w:t xml:space="preserve">2563 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ซึ่งเป็นวันผิดนัดเป็นต้นไปจนกว่าจะชำระเสร็จแก่โจทก์ทั้ง </w:t>
      </w:r>
      <w:r w:rsidR="0063026E" w:rsidRPr="00922922">
        <w:rPr>
          <w:rFonts w:asciiTheme="majorBidi" w:hAnsiTheme="majorBidi" w:cstheme="majorBidi"/>
          <w:sz w:val="32"/>
          <w:szCs w:val="32"/>
        </w:rPr>
        <w:t xml:space="preserve">12 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คน และให้จำเลยที่ </w:t>
      </w:r>
      <w:r w:rsidR="0063026E" w:rsidRPr="00922922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>ออกใบสำคัญในการทำงานแสดงว่าโจทก์</w:t>
      </w:r>
      <w:r w:rsidR="006531A8" w:rsidRPr="005C7208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026E" w:rsidRPr="00922922">
        <w:rPr>
          <w:rFonts w:asciiTheme="majorBidi" w:hAnsiTheme="majorBidi" w:cstheme="majorBidi"/>
          <w:sz w:val="32"/>
          <w:szCs w:val="32"/>
        </w:rPr>
        <w:t xml:space="preserve">12 </w:t>
      </w:r>
      <w:r w:rsidR="006531A8" w:rsidRPr="005C7208">
        <w:rPr>
          <w:rFonts w:asciiTheme="majorBidi" w:hAnsiTheme="majorBidi" w:cstheme="majorBidi" w:hint="cs"/>
          <w:sz w:val="32"/>
          <w:szCs w:val="32"/>
          <w:cs/>
        </w:rPr>
        <w:t xml:space="preserve">คน </w:t>
      </w:r>
      <w:r w:rsidR="0063026E" w:rsidRPr="005C7208">
        <w:rPr>
          <w:rFonts w:asciiTheme="majorBidi" w:hAnsiTheme="majorBidi" w:cstheme="majorBidi" w:hint="cs"/>
          <w:sz w:val="32"/>
          <w:szCs w:val="32"/>
          <w:cs/>
        </w:rPr>
        <w:t xml:space="preserve">ได้ทำงานมานานเท่าไร และงานที่ทำนั้นเป็นอย่างไร </w:t>
      </w:r>
    </w:p>
    <w:p w14:paraId="69C64CFA" w14:textId="4AFA4B65" w:rsidR="004D7A83" w:rsidRDefault="005C11AC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C47425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C4742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C47425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63026E"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AD0ADC"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="002858C0"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ดำเนินการยื่นอุทธรณ์คำพิพากษาต่อศาลอุทธรณ์</w:t>
      </w:r>
      <w:r w:rsidRPr="00C474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ศาลแรงงานภาค </w:t>
      </w:r>
      <w:r w:rsidRPr="00C47425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>มีคำสั่งรับอุทธรณ์ของโจทก์ คดีอยู่ในระหว่างโจทก์ทั้ง</w:t>
      </w:r>
      <w:r w:rsidR="00C47425" w:rsidRPr="00C47425">
        <w:rPr>
          <w:rFonts w:asciiTheme="majorBidi" w:hAnsiTheme="majorBidi" w:cstheme="majorBidi"/>
          <w:spacing w:val="-2"/>
          <w:sz w:val="32"/>
          <w:szCs w:val="32"/>
        </w:rPr>
        <w:t xml:space="preserve"> 12 </w:t>
      </w:r>
      <w:r w:rsidRPr="005C720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คนยื่นคำแก้อุทธรณ์แล้วศาลแรงงานภาค </w:t>
      </w:r>
      <w:r w:rsidRPr="00C47425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Pr="005C7208">
        <w:rPr>
          <w:rFonts w:asciiTheme="majorBidi" w:hAnsiTheme="majorBidi" w:cstheme="majorBidi" w:hint="cs"/>
          <w:sz w:val="32"/>
          <w:szCs w:val="32"/>
          <w:cs/>
        </w:rPr>
        <w:t>จะส่งสำนวนไปยังศาล</w:t>
      </w:r>
      <w:r w:rsidR="00BE4A64" w:rsidRPr="005C7208">
        <w:rPr>
          <w:rFonts w:asciiTheme="majorBidi" w:hAnsiTheme="majorBidi" w:cstheme="majorBidi" w:hint="cs"/>
          <w:sz w:val="32"/>
          <w:szCs w:val="32"/>
          <w:cs/>
        </w:rPr>
        <w:t xml:space="preserve">อุทธรณ์ชำนาญการพิเศษเพื่อพิจารณาพิพากษาต่อไป </w:t>
      </w:r>
      <w:r w:rsidR="006531A8" w:rsidRPr="005C7208">
        <w:rPr>
          <w:rFonts w:ascii="Angsana New" w:hAnsi="Angsana New" w:cstheme="majorBidi" w:hint="cs"/>
          <w:sz w:val="32"/>
          <w:szCs w:val="32"/>
          <w:cs/>
        </w:rPr>
        <w:t xml:space="preserve">ซึ่งบริษัทศึกษารายละเอียดกับที่ปรึกษาทางกฏหมายและเชื่อมั่นว่า ศาลอุทธรณ์จะกลับคำพิพากษาของศาลชั้นต้น (ศาลแรงงานภาค </w:t>
      </w:r>
      <w:r w:rsidR="006531A8" w:rsidRPr="00922922">
        <w:rPr>
          <w:rFonts w:ascii="Angsana New" w:hAnsi="Angsana New"/>
          <w:sz w:val="32"/>
          <w:szCs w:val="32"/>
        </w:rPr>
        <w:t>2)</w:t>
      </w:r>
      <w:r w:rsidR="00AD0ADC" w:rsidRPr="00922922">
        <w:rPr>
          <w:rFonts w:asciiTheme="majorBidi" w:hAnsiTheme="majorBidi" w:cstheme="majorBidi"/>
          <w:sz w:val="32"/>
          <w:szCs w:val="32"/>
        </w:rPr>
        <w:t xml:space="preserve"> </w:t>
      </w:r>
      <w:r w:rsidR="00AD0ADC" w:rsidRPr="005C7208">
        <w:rPr>
          <w:rFonts w:asciiTheme="majorBidi" w:hAnsiTheme="majorBidi" w:cstheme="majorBidi" w:hint="cs"/>
          <w:sz w:val="32"/>
          <w:szCs w:val="32"/>
          <w:cs/>
        </w:rPr>
        <w:t>ดังนั้นบริษัท</w:t>
      </w:r>
      <w:r w:rsidR="00543CB3" w:rsidRPr="005C720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D0ADC" w:rsidRPr="005C7208">
        <w:rPr>
          <w:rFonts w:asciiTheme="majorBidi" w:hAnsiTheme="majorBidi" w:cstheme="majorBidi" w:hint="cs"/>
          <w:sz w:val="32"/>
          <w:szCs w:val="32"/>
          <w:cs/>
        </w:rPr>
        <w:t>จึงไม่ได้บันทึกหนี้สินที่อาจเกิดขึ้นไว้ในงบการเงิน</w:t>
      </w:r>
    </w:p>
    <w:p w14:paraId="25786A15" w14:textId="77777777" w:rsidR="00FF2B04" w:rsidRPr="00922922" w:rsidRDefault="00FF2B04" w:rsidP="0094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F1B6E" w14:textId="2677EED4" w:rsidR="00E850EB" w:rsidRPr="00922922" w:rsidRDefault="0055316D" w:rsidP="000F59B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lastRenderedPageBreak/>
        <w:t>33</w:t>
      </w:r>
      <w:r w:rsidR="00E850EB" w:rsidRPr="00922922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50EB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6A711A99" w:rsidR="00E850EB" w:rsidRPr="00922922" w:rsidRDefault="00E850EB" w:rsidP="000F59BD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C7208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E26FCB" w:rsidRPr="005C720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22922">
        <w:rPr>
          <w:rFonts w:asciiTheme="majorBidi" w:hAnsiTheme="majorBidi"/>
          <w:sz w:val="32"/>
          <w:szCs w:val="32"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</w:rPr>
        <w:t>256</w:t>
      </w:r>
      <w:r w:rsidR="002858C0" w:rsidRPr="00922922">
        <w:rPr>
          <w:rFonts w:asciiTheme="majorBidi" w:hAnsiTheme="majorBidi" w:cstheme="majorBidi"/>
          <w:sz w:val="32"/>
          <w:szCs w:val="32"/>
        </w:rPr>
        <w:t>4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922922">
        <w:rPr>
          <w:rFonts w:asciiTheme="majorBidi" w:hAnsiTheme="majorBidi" w:cstheme="majorBidi"/>
          <w:sz w:val="32"/>
          <w:szCs w:val="32"/>
          <w:cs/>
        </w:rPr>
        <w:br/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</w:t>
      </w:r>
      <w:r w:rsidR="00E26FCB" w:rsidRPr="0092292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22922"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922922">
        <w:rPr>
          <w:rFonts w:asciiTheme="majorBidi" w:hAnsiTheme="majorBidi"/>
          <w:sz w:val="32"/>
          <w:szCs w:val="32"/>
          <w:cs/>
        </w:rPr>
        <w:t xml:space="preserve"> </w:t>
      </w:r>
      <w:r w:rsidRPr="009229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86" w:type="dxa"/>
        <w:tblInd w:w="3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98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18"/>
      </w:tblGrid>
      <w:tr w:rsidR="000B1B1D" w:rsidRPr="00A37B31" w14:paraId="17866396" w14:textId="77777777" w:rsidTr="00944CFC">
        <w:tc>
          <w:tcPr>
            <w:tcW w:w="2098" w:type="dxa"/>
            <w:shd w:val="clear" w:color="auto" w:fill="auto"/>
          </w:tcPr>
          <w:p w14:paraId="5750844E" w14:textId="77777777" w:rsidR="0072316B" w:rsidRPr="00A37B31" w:rsidRDefault="0072316B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88" w:type="dxa"/>
            <w:gridSpan w:val="11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F09B66" w14:textId="77777777" w:rsidR="0072316B" w:rsidRPr="005C7208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0B1B1D" w:rsidRPr="00A37B31" w14:paraId="6AD1A6E0" w14:textId="77777777" w:rsidTr="00944CFC">
        <w:tc>
          <w:tcPr>
            <w:tcW w:w="2098" w:type="dxa"/>
            <w:shd w:val="clear" w:color="auto" w:fill="auto"/>
          </w:tcPr>
          <w:p w14:paraId="19A72891" w14:textId="77777777" w:rsidR="0072316B" w:rsidRPr="00A37B31" w:rsidRDefault="0072316B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CC098F" w14:textId="77777777" w:rsidR="0072316B" w:rsidRPr="005C7208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A978657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2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09BE2E" w14:textId="77777777" w:rsidR="0072316B" w:rsidRPr="005C7208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b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1B1D" w:rsidRPr="00A37B31" w14:paraId="7F427FFD" w14:textId="77777777" w:rsidTr="00944CFC">
        <w:tc>
          <w:tcPr>
            <w:tcW w:w="2098" w:type="dxa"/>
            <w:shd w:val="clear" w:color="auto" w:fill="auto"/>
          </w:tcPr>
          <w:p w14:paraId="07FBDA1C" w14:textId="77777777" w:rsidR="0072316B" w:rsidRPr="00A37B31" w:rsidRDefault="0072316B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EB2C07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ก่อนจัด</w:t>
            </w:r>
          </w:p>
          <w:p w14:paraId="5004E9CD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A2E78" w14:textId="77777777" w:rsidR="0072316B" w:rsidRPr="00A37B31" w:rsidRDefault="0072316B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2598FF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จัดประเภทใหม่</w:t>
            </w:r>
          </w:p>
          <w:p w14:paraId="2C6B3B97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9D83D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8496178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หลังจัด</w:t>
            </w:r>
          </w:p>
          <w:p w14:paraId="422D131B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shd w:val="clear" w:color="auto" w:fill="auto"/>
          </w:tcPr>
          <w:p w14:paraId="5642DCD5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E1EB20A" w14:textId="77777777" w:rsidR="0072316B" w:rsidRPr="005C7208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ก่อนจัด</w:t>
            </w:r>
          </w:p>
          <w:p w14:paraId="5AA12197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296A3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A9E3EC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จัดประเภทใหม่</w:t>
            </w:r>
          </w:p>
          <w:p w14:paraId="1C99C68E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2E5C4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15622D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หลังจัด</w:t>
            </w:r>
          </w:p>
          <w:p w14:paraId="4A64273F" w14:textId="77777777" w:rsidR="0072316B" w:rsidRPr="00A37B31" w:rsidRDefault="0072316B" w:rsidP="00A37B31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</w:tr>
      <w:tr w:rsidR="00A37B31" w:rsidRPr="00A37B31" w14:paraId="4358EB17" w14:textId="77777777" w:rsidTr="00564674">
        <w:tc>
          <w:tcPr>
            <w:tcW w:w="2098" w:type="dxa"/>
            <w:shd w:val="clear" w:color="auto" w:fill="auto"/>
            <w:hideMark/>
          </w:tcPr>
          <w:p w14:paraId="7955AA65" w14:textId="1A4051C4" w:rsidR="00A37B31" w:rsidRPr="00A37B31" w:rsidRDefault="00A37B31" w:rsidP="00A37B3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/>
                <w:b/>
                <w:bCs/>
                <w:sz w:val="20"/>
                <w:szCs w:val="20"/>
                <w:u w:val="single"/>
              </w:rPr>
            </w:pPr>
            <w:r w:rsidRPr="005C7208">
              <w:rPr>
                <w:rFonts w:asciiTheme="majorBidi" w:hAnsiTheme="majorBidi"/>
                <w:b/>
                <w:bCs/>
                <w:sz w:val="20"/>
                <w:szCs w:val="20"/>
                <w:u w:val="single"/>
                <w:cs/>
              </w:rPr>
              <w:t>งบ</w:t>
            </w:r>
            <w:r w:rsidRPr="005C7208">
              <w:rPr>
                <w:rFonts w:asciiTheme="majorBidi" w:hAnsiTheme="majorBidi" w:hint="cs"/>
                <w:b/>
                <w:bCs/>
                <w:sz w:val="20"/>
                <w:szCs w:val="20"/>
                <w:u w:val="single"/>
                <w:cs/>
              </w:rPr>
              <w:t>แสดงฐานะการเงิน</w:t>
            </w:r>
          </w:p>
        </w:tc>
        <w:tc>
          <w:tcPr>
            <w:tcW w:w="1020" w:type="dxa"/>
            <w:shd w:val="clear" w:color="auto" w:fill="auto"/>
          </w:tcPr>
          <w:p w14:paraId="6676D59B" w14:textId="77777777" w:rsidR="00A37B31" w:rsidRPr="005C7208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7ED9151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6FECD3D9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B881CBF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FC3C166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3DF4330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721802C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B3EFC04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7A56EBBC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39E73AB" w14:textId="77777777" w:rsidR="00A37B31" w:rsidRPr="005C7208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20C86860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A37B31" w:rsidRPr="00A37B31" w14:paraId="3AB8A4EF" w14:textId="77777777" w:rsidTr="00564674">
        <w:tc>
          <w:tcPr>
            <w:tcW w:w="3118" w:type="dxa"/>
            <w:gridSpan w:val="2"/>
            <w:shd w:val="clear" w:color="auto" w:fill="auto"/>
          </w:tcPr>
          <w:p w14:paraId="453F9E62" w14:textId="15A40B27" w:rsidR="00A37B31" w:rsidRPr="00A37B31" w:rsidRDefault="00E627E7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 xml:space="preserve">ณ </w:t>
            </w:r>
            <w:r w:rsidR="00A37B31" w:rsidRPr="005C7208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A37B31" w:rsidRPr="00A37B31">
              <w:rPr>
                <w:rFonts w:asciiTheme="majorBidi" w:hAnsiTheme="majorBidi"/>
                <w:b/>
                <w:bCs/>
                <w:sz w:val="20"/>
                <w:szCs w:val="20"/>
              </w:rPr>
              <w:t>31</w:t>
            </w:r>
            <w:r w:rsidR="00A37B31" w:rsidRPr="005C7208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A37B31" w:rsidRPr="00A37B31">
              <w:rPr>
                <w:rFonts w:asciiTheme="majorBidi" w:hAnsi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4ABE4F4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417B25D4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C6710E8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0900546C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CB3794A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3C4105B7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58524CF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7FE1DF2E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73BDA94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6E3D24C6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7B31" w:rsidRPr="00A37B31" w14:paraId="3D7A5AD2" w14:textId="77777777" w:rsidTr="00F812B3">
        <w:tc>
          <w:tcPr>
            <w:tcW w:w="2098" w:type="dxa"/>
            <w:shd w:val="clear" w:color="auto" w:fill="auto"/>
          </w:tcPr>
          <w:p w14:paraId="589C38F8" w14:textId="1CD9D0EC" w:rsidR="00A37B31" w:rsidRPr="00A37B31" w:rsidRDefault="00A37B31" w:rsidP="00A37B3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0" w:type="dxa"/>
            <w:shd w:val="clear" w:color="auto" w:fill="auto"/>
          </w:tcPr>
          <w:p w14:paraId="7C425B41" w14:textId="00642E22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408,748,91</w:t>
            </w:r>
            <w:r w:rsidR="00E627E7" w:rsidRPr="005C7208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.59</w:t>
            </w:r>
          </w:p>
        </w:tc>
        <w:tc>
          <w:tcPr>
            <w:tcW w:w="134" w:type="dxa"/>
            <w:shd w:val="clear" w:color="auto" w:fill="auto"/>
          </w:tcPr>
          <w:p w14:paraId="18B3D2AA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5A57596" w14:textId="3AB471CE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(6,771,816.35)</w:t>
            </w:r>
          </w:p>
        </w:tc>
        <w:tc>
          <w:tcPr>
            <w:tcW w:w="134" w:type="dxa"/>
            <w:shd w:val="clear" w:color="auto" w:fill="auto"/>
          </w:tcPr>
          <w:p w14:paraId="779CCD50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57D5D63" w14:textId="391B9E2A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401,977,098.24</w:t>
            </w:r>
          </w:p>
        </w:tc>
        <w:tc>
          <w:tcPr>
            <w:tcW w:w="134" w:type="dxa"/>
            <w:shd w:val="clear" w:color="auto" w:fill="auto"/>
          </w:tcPr>
          <w:p w14:paraId="45748B63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23142870" w14:textId="1CA75750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601180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1B8C39EA" w14:textId="02617888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967463" w14:textId="77777777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3FFBE483" w14:textId="684ACDE8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37B31" w:rsidRPr="00A37B31" w14:paraId="6A27C57D" w14:textId="77777777" w:rsidTr="00564674">
        <w:tc>
          <w:tcPr>
            <w:tcW w:w="2098" w:type="dxa"/>
            <w:shd w:val="clear" w:color="auto" w:fill="auto"/>
          </w:tcPr>
          <w:p w14:paraId="19FAECFA" w14:textId="1E4A91DD" w:rsidR="00A37B31" w:rsidRPr="005C7208" w:rsidRDefault="00A37B31" w:rsidP="00A37B3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hint="cs"/>
                <w:sz w:val="20"/>
                <w:szCs w:val="20"/>
                <w:cs/>
              </w:rPr>
              <w:t>สินทรัพย์ที่เกิดจากสัญญา</w:t>
            </w:r>
            <w:r w:rsidR="00E627E7" w:rsidRPr="005C720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  <w:r w:rsidRPr="005C7208">
              <w:rPr>
                <w:rFonts w:asciiTheme="majorBidi" w:hAnsi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A61FF9F" w14:textId="58F84CF5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98,728,203.20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985792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B644996" w14:textId="7FC394AD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6,771,816.35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67FFA0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C6419E" w14:textId="35732035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105,500,019.55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00F7D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EED929" w14:textId="5ACD6B88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0DB235" w14:textId="77777777" w:rsidR="00A37B31" w:rsidRPr="00A37B31" w:rsidRDefault="00A37B31" w:rsidP="00A37B31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B7A4ED7" w14:textId="7059B9C4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2F7D69" w14:textId="77777777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EEB0B93" w14:textId="18CA2B6E" w:rsidR="00A37B31" w:rsidRPr="00A37B31" w:rsidRDefault="00A37B31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5316D" w:rsidRPr="00A37B31" w14:paraId="7512BBEE" w14:textId="77777777" w:rsidTr="00944CFC">
        <w:tc>
          <w:tcPr>
            <w:tcW w:w="2098" w:type="dxa"/>
            <w:shd w:val="clear" w:color="auto" w:fill="auto"/>
          </w:tcPr>
          <w:p w14:paraId="6DDAA091" w14:textId="620E0BB5" w:rsidR="0055316D" w:rsidRPr="005C7208" w:rsidRDefault="0055316D" w:rsidP="0055316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20" w:type="dxa"/>
            <w:shd w:val="clear" w:color="auto" w:fill="auto"/>
          </w:tcPr>
          <w:p w14:paraId="774EDB40" w14:textId="1EDA031E" w:rsidR="0055316D" w:rsidRPr="00A37B31" w:rsidRDefault="0055316D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3E1AC4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4959611" w14:textId="2CB64913" w:rsidR="0055316D" w:rsidRPr="0055316D" w:rsidRDefault="0055316D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AABAE1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35D02620" w14:textId="681E3A10" w:rsidR="0055316D" w:rsidRPr="00A37B31" w:rsidRDefault="0055316D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53720B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4AD05C" w14:textId="29B2EC6D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11,151,910.50</w:t>
            </w:r>
          </w:p>
        </w:tc>
        <w:tc>
          <w:tcPr>
            <w:tcW w:w="134" w:type="dxa"/>
            <w:shd w:val="clear" w:color="auto" w:fill="auto"/>
          </w:tcPr>
          <w:p w14:paraId="32283463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B6E8112" w14:textId="6969F2AD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12,886,905.19</w:t>
            </w:r>
          </w:p>
        </w:tc>
        <w:tc>
          <w:tcPr>
            <w:tcW w:w="134" w:type="dxa"/>
            <w:shd w:val="clear" w:color="auto" w:fill="auto"/>
          </w:tcPr>
          <w:p w14:paraId="695A77D6" w14:textId="77777777" w:rsidR="0055316D" w:rsidRPr="005C7208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4EB446F3" w14:textId="7BFBB2AB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24,038,815.69</w:t>
            </w:r>
          </w:p>
        </w:tc>
      </w:tr>
      <w:tr w:rsidR="0055316D" w:rsidRPr="00A37B31" w14:paraId="4FF3F755" w14:textId="77777777" w:rsidTr="00865C7E">
        <w:tc>
          <w:tcPr>
            <w:tcW w:w="2098" w:type="dxa"/>
            <w:shd w:val="clear" w:color="auto" w:fill="auto"/>
          </w:tcPr>
          <w:p w14:paraId="6AC089A0" w14:textId="2C2368E9" w:rsidR="0055316D" w:rsidRPr="005C7208" w:rsidRDefault="0055316D" w:rsidP="0055316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5C7208">
              <w:rPr>
                <w:rFonts w:asciiTheme="majorBidi" w:hAnsiTheme="majorBidi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76CBC2D" w14:textId="0BFE69AB" w:rsidR="0055316D" w:rsidRPr="005C7208" w:rsidRDefault="0055316D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7C109F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966A6C" w14:textId="3A287899" w:rsidR="0055316D" w:rsidRPr="0055316D" w:rsidRDefault="0055316D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7D6FBA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33F8C7" w14:textId="3DA75741" w:rsidR="0055316D" w:rsidRPr="00A37B31" w:rsidRDefault="0055316D" w:rsidP="0055316D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DBCBB3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2270F6" w14:textId="0AE79FAB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258,894,118.45</w:t>
            </w:r>
          </w:p>
        </w:tc>
        <w:tc>
          <w:tcPr>
            <w:tcW w:w="134" w:type="dxa"/>
            <w:shd w:val="clear" w:color="auto" w:fill="auto"/>
          </w:tcPr>
          <w:p w14:paraId="02546C88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7BD444BE" w14:textId="2FCE5A6D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57"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(12,886,905.19)</w:t>
            </w:r>
          </w:p>
        </w:tc>
        <w:tc>
          <w:tcPr>
            <w:tcW w:w="134" w:type="dxa"/>
            <w:shd w:val="clear" w:color="auto" w:fill="auto"/>
          </w:tcPr>
          <w:p w14:paraId="195E14BB" w14:textId="77777777" w:rsidR="0055316D" w:rsidRPr="005C7208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494DFD1C" w14:textId="5C291204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246,007,213.</w:t>
            </w:r>
            <w:r w:rsidR="008F38EA">
              <w:rPr>
                <w:rFonts w:asciiTheme="majorBidi" w:hAnsiTheme="majorBidi"/>
                <w:sz w:val="20"/>
                <w:szCs w:val="20"/>
              </w:rPr>
              <w:t>2</w:t>
            </w:r>
            <w:r>
              <w:rPr>
                <w:rFonts w:asciiTheme="majorBidi" w:hAnsiTheme="majorBidi"/>
                <w:sz w:val="20"/>
                <w:szCs w:val="20"/>
              </w:rPr>
              <w:t>6</w:t>
            </w:r>
          </w:p>
        </w:tc>
      </w:tr>
      <w:tr w:rsidR="0055316D" w:rsidRPr="00A37B31" w14:paraId="17792EFA" w14:textId="77777777" w:rsidTr="00944CFC">
        <w:tc>
          <w:tcPr>
            <w:tcW w:w="2098" w:type="dxa"/>
            <w:shd w:val="clear" w:color="auto" w:fill="auto"/>
            <w:hideMark/>
          </w:tcPr>
          <w:p w14:paraId="63F06C0C" w14:textId="77777777" w:rsidR="0055316D" w:rsidRPr="00A37B31" w:rsidRDefault="0055316D" w:rsidP="0055316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/>
                <w:b/>
                <w:bCs/>
                <w:sz w:val="20"/>
                <w:szCs w:val="20"/>
                <w:u w:val="single"/>
              </w:rPr>
            </w:pPr>
            <w:r w:rsidRPr="005C7208">
              <w:rPr>
                <w:rFonts w:asciiTheme="majorBidi" w:hAnsiTheme="majorBidi"/>
                <w:b/>
                <w:bCs/>
                <w:sz w:val="20"/>
                <w:szCs w:val="2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020" w:type="dxa"/>
            <w:shd w:val="clear" w:color="auto" w:fill="auto"/>
          </w:tcPr>
          <w:p w14:paraId="196DEF04" w14:textId="77777777" w:rsidR="0055316D" w:rsidRPr="005C7208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9771A16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59308938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60D1145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2E5C5B6F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82C8339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EB2E9A3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0B9FA71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39C98DEE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456A4E1" w14:textId="77777777" w:rsidR="0055316D" w:rsidRPr="005C7208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0AFFEECF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55316D" w:rsidRPr="00A37B31" w14:paraId="23319893" w14:textId="77777777" w:rsidTr="00944CFC">
        <w:tc>
          <w:tcPr>
            <w:tcW w:w="3118" w:type="dxa"/>
            <w:gridSpan w:val="2"/>
            <w:shd w:val="clear" w:color="auto" w:fill="auto"/>
          </w:tcPr>
          <w:p w14:paraId="289C9345" w14:textId="769A5C52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37B31">
              <w:rPr>
                <w:rFonts w:asciiTheme="majorBidi" w:hAnsiTheme="majorBidi"/>
                <w:b/>
                <w:bCs/>
                <w:sz w:val="20"/>
                <w:szCs w:val="20"/>
              </w:rPr>
              <w:t>31</w:t>
            </w:r>
            <w:r w:rsidRPr="005C7208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37B31">
              <w:rPr>
                <w:rFonts w:asciiTheme="majorBidi" w:hAnsi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19CA8DCB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0AAE626A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F0242CA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74C927C1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407184A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7F3BAE6A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F9F090D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32B0AF9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5509E5E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20D84090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5316D" w:rsidRPr="00A37B31" w14:paraId="20CB32C0" w14:textId="77777777" w:rsidTr="00944CFC">
        <w:tc>
          <w:tcPr>
            <w:tcW w:w="2098" w:type="dxa"/>
            <w:shd w:val="clear" w:color="auto" w:fill="auto"/>
          </w:tcPr>
          <w:p w14:paraId="40B70516" w14:textId="040F593F" w:rsidR="0055316D" w:rsidRPr="00A37B31" w:rsidRDefault="0055316D" w:rsidP="0055316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sz w:val="20"/>
                <w:szCs w:val="20"/>
                <w:cs/>
              </w:rPr>
              <w:t>รายได้ - อื่นๆ</w:t>
            </w:r>
          </w:p>
        </w:tc>
        <w:tc>
          <w:tcPr>
            <w:tcW w:w="1020" w:type="dxa"/>
            <w:shd w:val="clear" w:color="auto" w:fill="auto"/>
          </w:tcPr>
          <w:p w14:paraId="484AF3FC" w14:textId="01100CF6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/>
                <w:sz w:val="20"/>
                <w:szCs w:val="20"/>
              </w:rPr>
              <w:t>32</w:t>
            </w:r>
            <w:r w:rsidRPr="00A37B3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C7208">
              <w:rPr>
                <w:rFonts w:asciiTheme="majorBidi" w:hAnsiTheme="majorBidi"/>
                <w:sz w:val="20"/>
                <w:szCs w:val="20"/>
              </w:rPr>
              <w:t>853</w:t>
            </w:r>
            <w:r w:rsidRPr="00A37B3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C7208">
              <w:rPr>
                <w:rFonts w:asciiTheme="majorBidi" w:hAnsiTheme="majorBidi"/>
                <w:sz w:val="20"/>
                <w:szCs w:val="20"/>
              </w:rPr>
              <w:t>188.47</w:t>
            </w:r>
          </w:p>
        </w:tc>
        <w:tc>
          <w:tcPr>
            <w:tcW w:w="134" w:type="dxa"/>
            <w:shd w:val="clear" w:color="auto" w:fill="auto"/>
          </w:tcPr>
          <w:p w14:paraId="7E7EDFF6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62E344" w14:textId="1B953241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(12,930.76)</w:t>
            </w:r>
          </w:p>
        </w:tc>
        <w:tc>
          <w:tcPr>
            <w:tcW w:w="134" w:type="dxa"/>
            <w:shd w:val="clear" w:color="auto" w:fill="auto"/>
          </w:tcPr>
          <w:p w14:paraId="40B58E21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101A6D72" w14:textId="6A78EF21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32,840,257.71</w:t>
            </w:r>
          </w:p>
        </w:tc>
        <w:tc>
          <w:tcPr>
            <w:tcW w:w="134" w:type="dxa"/>
            <w:shd w:val="clear" w:color="auto" w:fill="auto"/>
          </w:tcPr>
          <w:p w14:paraId="60E55FA4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14:paraId="5A92FD61" w14:textId="5617FF8D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C7208">
              <w:rPr>
                <w:rFonts w:asciiTheme="majorBidi" w:hAnsiTheme="majorBidi"/>
                <w:sz w:val="20"/>
                <w:szCs w:val="20"/>
              </w:rPr>
              <w:t>35</w:t>
            </w:r>
            <w:r w:rsidRPr="00A37B3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C7208">
              <w:rPr>
                <w:rFonts w:asciiTheme="majorBidi" w:hAnsiTheme="majorBidi"/>
                <w:sz w:val="20"/>
                <w:szCs w:val="20"/>
              </w:rPr>
              <w:t>473</w:t>
            </w:r>
            <w:r w:rsidRPr="00A37B3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C7208">
              <w:rPr>
                <w:rFonts w:asciiTheme="majorBidi" w:hAnsiTheme="majorBidi"/>
                <w:sz w:val="20"/>
                <w:szCs w:val="20"/>
              </w:rPr>
              <w:t>710.46</w:t>
            </w:r>
          </w:p>
        </w:tc>
        <w:tc>
          <w:tcPr>
            <w:tcW w:w="134" w:type="dxa"/>
            <w:shd w:val="clear" w:color="auto" w:fill="auto"/>
          </w:tcPr>
          <w:p w14:paraId="540F542B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B1CDEF8" w14:textId="5FEB2051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(12,930.76)</w:t>
            </w:r>
          </w:p>
        </w:tc>
        <w:tc>
          <w:tcPr>
            <w:tcW w:w="134" w:type="dxa"/>
            <w:shd w:val="clear" w:color="auto" w:fill="auto"/>
          </w:tcPr>
          <w:p w14:paraId="4DA2B8C5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76972DF6" w14:textId="79150238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35,460,779.70</w:t>
            </w:r>
          </w:p>
        </w:tc>
      </w:tr>
      <w:tr w:rsidR="0055316D" w:rsidRPr="00A37B31" w14:paraId="7C97CA72" w14:textId="77777777" w:rsidTr="00944CFC">
        <w:tc>
          <w:tcPr>
            <w:tcW w:w="2098" w:type="dxa"/>
            <w:shd w:val="clear" w:color="auto" w:fill="auto"/>
          </w:tcPr>
          <w:p w14:paraId="0015B629" w14:textId="77C43C03" w:rsidR="0055316D" w:rsidRPr="005C7208" w:rsidRDefault="0055316D" w:rsidP="0055316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57"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5C7208">
              <w:rPr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BF9F7CB" w14:textId="7EFB172B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2,528,477.71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A409BB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160A05" w14:textId="64368593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12,930.76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8B5FC6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E5EF72" w14:textId="45D1E349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A37B31">
              <w:rPr>
                <w:rFonts w:asciiTheme="majorBidi" w:hAnsiTheme="majorBidi"/>
                <w:sz w:val="20"/>
                <w:szCs w:val="20"/>
              </w:rPr>
              <w:t>2,541,408.47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1FAAF3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9EE1182" w14:textId="472DD209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11,736,629.44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226AE9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6C5FD0" w14:textId="452767FC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37B31">
              <w:rPr>
                <w:rFonts w:asciiTheme="majorBidi" w:hAnsiTheme="majorBidi" w:cstheme="majorBidi"/>
                <w:sz w:val="20"/>
                <w:szCs w:val="20"/>
              </w:rPr>
              <w:t>12,930.76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A46915" w14:textId="77777777" w:rsidR="0055316D" w:rsidRPr="00A37B31" w:rsidRDefault="0055316D" w:rsidP="0055316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2601F26" w14:textId="42CE8194" w:rsidR="0055316D" w:rsidRPr="00A37B31" w:rsidRDefault="0055316D" w:rsidP="005531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A37B31">
              <w:rPr>
                <w:rFonts w:asciiTheme="majorBidi" w:hAnsiTheme="majorBidi"/>
                <w:sz w:val="20"/>
                <w:szCs w:val="20"/>
              </w:rPr>
              <w:t>11,749,560.20</w:t>
            </w:r>
          </w:p>
        </w:tc>
      </w:tr>
    </w:tbl>
    <w:p w14:paraId="561F8D66" w14:textId="2EA65E9F" w:rsidR="001F4B9B" w:rsidRDefault="001F4B9B" w:rsidP="003C08CA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/>
          <w:b/>
          <w:bCs/>
          <w:sz w:val="32"/>
          <w:szCs w:val="32"/>
        </w:rPr>
      </w:pPr>
    </w:p>
    <w:p w14:paraId="15A277E0" w14:textId="77777777" w:rsidR="005C7208" w:rsidRPr="005C7208" w:rsidRDefault="005C7208" w:rsidP="005C7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C7208">
        <w:rPr>
          <w:rFonts w:ascii="Angsana New" w:eastAsia="Calibri" w:hAnsi="Angsana New"/>
          <w:b/>
          <w:bCs/>
          <w:sz w:val="32"/>
          <w:szCs w:val="32"/>
        </w:rPr>
        <w:t>34.</w:t>
      </w:r>
      <w:r w:rsidRPr="005C7208">
        <w:rPr>
          <w:rFonts w:ascii="Angsana New" w:eastAsia="Calibri" w:hAnsi="Angsana New"/>
          <w:b/>
          <w:bCs/>
          <w:sz w:val="32"/>
          <w:szCs w:val="32"/>
        </w:rPr>
        <w:tab/>
      </w:r>
      <w:r w:rsidRPr="005C7208">
        <w:rPr>
          <w:rFonts w:ascii="Angsana New" w:eastAsia="Calibri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4DD8579" w14:textId="524CD7E5" w:rsidR="005C7208" w:rsidRPr="005C7208" w:rsidRDefault="005C7208" w:rsidP="005C7208">
      <w:pPr>
        <w:tabs>
          <w:tab w:val="clear" w:pos="227"/>
          <w:tab w:val="left" w:pos="284"/>
          <w:tab w:val="left" w:pos="540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5C7208">
        <w:rPr>
          <w:rFonts w:ascii="Angsana New" w:eastAsia="Calibri" w:hAnsi="Angsana New"/>
          <w:sz w:val="32"/>
          <w:szCs w:val="32"/>
          <w:cs/>
        </w:rPr>
        <w:t>เมื่อวันที่</w:t>
      </w:r>
      <w:r w:rsidRPr="005C7208">
        <w:rPr>
          <w:rFonts w:ascii="Angsana New" w:eastAsia="Calibri" w:hAnsi="Angsana New"/>
          <w:sz w:val="32"/>
          <w:szCs w:val="32"/>
        </w:rPr>
        <w:t xml:space="preserve"> 24 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5C7208">
        <w:rPr>
          <w:rFonts w:ascii="Angsana New" w:eastAsia="Calibri" w:hAnsi="Angsana New"/>
          <w:sz w:val="32"/>
          <w:szCs w:val="32"/>
        </w:rPr>
        <w:t>2566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5C7208">
        <w:rPr>
          <w:rFonts w:ascii="Angsana New" w:eastAsia="Calibri" w:hAnsi="Angsana New"/>
          <w:sz w:val="32"/>
          <w:szCs w:val="32"/>
        </w:rPr>
        <w:t>1/2566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ได้มีมติอนุมัติให้</w:t>
      </w:r>
      <w:r>
        <w:rPr>
          <w:rFonts w:ascii="Angsana New" w:eastAsia="Calibri" w:hAnsi="Angsana New"/>
          <w:sz w:val="32"/>
          <w:szCs w:val="32"/>
          <w:cs/>
        </w:rPr>
        <w:br/>
      </w:r>
      <w:r w:rsidRPr="005C7208">
        <w:rPr>
          <w:rFonts w:ascii="Angsana New" w:eastAsia="Calibri" w:hAnsi="Angsana New"/>
          <w:sz w:val="32"/>
          <w:szCs w:val="32"/>
          <w:cs/>
        </w:rPr>
        <w:t>จ่าย</w:t>
      </w:r>
      <w:r w:rsidRPr="005C7208">
        <w:rPr>
          <w:rFonts w:ascii="Angsana New" w:eastAsia="Calibri" w:hAnsi="Angsana New"/>
          <w:spacing w:val="-4"/>
          <w:sz w:val="32"/>
          <w:szCs w:val="32"/>
          <w:cs/>
        </w:rPr>
        <w:t xml:space="preserve">เงินปันผล ให้แก่ผู้ถือหุ้นสามัญจำนวน </w:t>
      </w:r>
      <w:r w:rsidRPr="005C7208">
        <w:rPr>
          <w:rFonts w:ascii="Angsana New" w:eastAsia="Calibri" w:hAnsi="Angsana New"/>
          <w:spacing w:val="-4"/>
          <w:sz w:val="32"/>
          <w:szCs w:val="32"/>
        </w:rPr>
        <w:t>422,000,100</w:t>
      </w:r>
      <w:r w:rsidRPr="005C7208">
        <w:rPr>
          <w:rFonts w:ascii="Angsana New" w:eastAsia="Calibri" w:hAnsi="Angsana New"/>
          <w:spacing w:val="-4"/>
          <w:sz w:val="32"/>
          <w:szCs w:val="32"/>
          <w:cs/>
        </w:rPr>
        <w:t xml:space="preserve"> หุ้น ในอัตราหุ้นละ </w:t>
      </w:r>
      <w:r w:rsidRPr="005C7208">
        <w:rPr>
          <w:rFonts w:ascii="Angsana New" w:eastAsia="Calibri" w:hAnsi="Angsana New"/>
          <w:spacing w:val="-4"/>
          <w:sz w:val="32"/>
          <w:szCs w:val="32"/>
        </w:rPr>
        <w:t>0.025</w:t>
      </w:r>
      <w:r w:rsidRPr="005C7208">
        <w:rPr>
          <w:rFonts w:ascii="Angsana New" w:eastAsia="Calibri" w:hAnsi="Angsana New"/>
          <w:spacing w:val="-4"/>
          <w:sz w:val="32"/>
          <w:szCs w:val="32"/>
          <w:cs/>
        </w:rPr>
        <w:t xml:space="preserve"> บาท รวมเป็นจำนวน</w:t>
      </w:r>
      <w:r>
        <w:rPr>
          <w:rFonts w:ascii="Angsana New" w:eastAsia="Calibri" w:hAnsi="Angsana New"/>
          <w:spacing w:val="-4"/>
          <w:sz w:val="32"/>
          <w:szCs w:val="32"/>
          <w:cs/>
        </w:rPr>
        <w:br/>
      </w:r>
      <w:r w:rsidRPr="005C7208">
        <w:rPr>
          <w:rFonts w:ascii="Angsana New" w:eastAsia="Calibri" w:hAnsi="Angsana New"/>
          <w:spacing w:val="-4"/>
          <w:sz w:val="32"/>
          <w:szCs w:val="32"/>
          <w:cs/>
        </w:rPr>
        <w:t>เงินปันผล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จ่าย </w:t>
      </w:r>
      <w:r w:rsidRPr="005C7208">
        <w:rPr>
          <w:rFonts w:ascii="Angsana New" w:eastAsia="Calibri" w:hAnsi="Angsana New"/>
          <w:sz w:val="32"/>
          <w:szCs w:val="32"/>
        </w:rPr>
        <w:t>10.55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</w:t>
      </w:r>
      <w:r>
        <w:rPr>
          <w:rFonts w:ascii="Angsana New" w:eastAsia="Calibri" w:hAnsi="Angsana New"/>
          <w:sz w:val="32"/>
          <w:szCs w:val="32"/>
          <w:cs/>
        </w:rPr>
        <w:br/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ผู้ถือหุ้นของบริษัท ณ วันที่ </w:t>
      </w:r>
      <w:r w:rsidRPr="005C7208">
        <w:rPr>
          <w:rFonts w:ascii="Angsana New" w:eastAsia="Calibri" w:hAnsi="Angsana New"/>
          <w:sz w:val="32"/>
          <w:szCs w:val="32"/>
        </w:rPr>
        <w:t>9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5C7208">
        <w:rPr>
          <w:rFonts w:ascii="Angsana New" w:eastAsia="Calibri" w:hAnsi="Angsana New"/>
          <w:sz w:val="32"/>
          <w:szCs w:val="32"/>
        </w:rPr>
        <w:t xml:space="preserve">2566 (Record Date) 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และกำหนดจ่ายเงินปันผลในวันที่ </w:t>
      </w:r>
      <w:r w:rsidRPr="005C7208">
        <w:rPr>
          <w:rFonts w:ascii="Angsana New" w:eastAsia="Calibri" w:hAnsi="Angsana New"/>
          <w:sz w:val="32"/>
          <w:szCs w:val="32"/>
        </w:rPr>
        <w:t>25</w:t>
      </w:r>
      <w:r w:rsidRPr="005C7208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5C7208">
        <w:rPr>
          <w:rFonts w:ascii="Angsana New" w:eastAsia="Calibri" w:hAnsi="Angsana New"/>
          <w:sz w:val="32"/>
          <w:szCs w:val="32"/>
        </w:rPr>
        <w:t>2566</w:t>
      </w:r>
    </w:p>
    <w:p w14:paraId="3F88B375" w14:textId="77777777" w:rsidR="005C7208" w:rsidRPr="005C7208" w:rsidRDefault="005C7208" w:rsidP="003C08CA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/>
          <w:b/>
          <w:bCs/>
          <w:sz w:val="32"/>
          <w:szCs w:val="32"/>
        </w:rPr>
      </w:pPr>
    </w:p>
    <w:p w14:paraId="63E26B84" w14:textId="60E790AE" w:rsidR="008679AB" w:rsidRPr="00922922" w:rsidRDefault="005C7208" w:rsidP="003C08CA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35</w:t>
      </w:r>
      <w:r w:rsidR="008679AB" w:rsidRPr="00922922">
        <w:rPr>
          <w:rFonts w:asciiTheme="majorBidi" w:hAnsiTheme="majorBidi"/>
          <w:b/>
          <w:bCs/>
          <w:sz w:val="32"/>
          <w:szCs w:val="32"/>
        </w:rPr>
        <w:t>.</w:t>
      </w:r>
      <w:r w:rsidR="008679AB" w:rsidRPr="009229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79AB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8679AB" w:rsidRPr="005C7208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8679AB" w:rsidRPr="005C7208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00438105" w14:textId="7B1D06C3" w:rsidR="008679AB" w:rsidRPr="00922922" w:rsidRDefault="008679AB" w:rsidP="008679A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C7208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5C7208">
        <w:rPr>
          <w:rFonts w:ascii="Angsana New" w:hAnsi="Angsana New"/>
          <w:spacing w:val="-6"/>
          <w:sz w:val="32"/>
          <w:szCs w:val="32"/>
          <w:cs/>
        </w:rPr>
        <w:t xml:space="preserve">การเงินนี้ได้รับการอนุมัติให้ออกโดยที่ประชุมคณะกรรมการของบริษัทเมื่อวันที่ </w:t>
      </w:r>
      <w:r w:rsidR="00D54412" w:rsidRPr="00922922">
        <w:rPr>
          <w:rFonts w:ascii="Angsana New" w:hAnsi="Angsana New"/>
          <w:spacing w:val="-6"/>
          <w:sz w:val="32"/>
          <w:szCs w:val="32"/>
        </w:rPr>
        <w:t xml:space="preserve">24 </w:t>
      </w:r>
      <w:r w:rsidR="00D54412" w:rsidRPr="005C7208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D54412" w:rsidRPr="00922922">
        <w:rPr>
          <w:rFonts w:ascii="Angsana New" w:hAnsi="Angsana New"/>
          <w:spacing w:val="-6"/>
          <w:sz w:val="32"/>
          <w:szCs w:val="32"/>
        </w:rPr>
        <w:t>2566</w:t>
      </w:r>
    </w:p>
    <w:sectPr w:rsidR="008679AB" w:rsidRPr="00922922" w:rsidSect="00134A2E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1134" w:footer="720" w:gutter="0"/>
      <w:pgNumType w:fmt="numberInDash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58B1" w14:textId="77777777" w:rsidR="00047EF5" w:rsidRDefault="00047EF5">
      <w:r>
        <w:separator/>
      </w:r>
    </w:p>
  </w:endnote>
  <w:endnote w:type="continuationSeparator" w:id="0">
    <w:p w14:paraId="3CE08E29" w14:textId="77777777" w:rsidR="00047EF5" w:rsidRDefault="0004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8D632A" w:rsidRPr="006342B8" w:rsidRDefault="008D632A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8D632A" w:rsidRDefault="008D632A"/>
  <w:p w14:paraId="19E0E193" w14:textId="77777777" w:rsidR="008D632A" w:rsidRDefault="008D63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8D632A" w:rsidRDefault="008D632A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E318" w14:textId="77777777" w:rsidR="00134A2E" w:rsidRPr="006342B8" w:rsidRDefault="00134A2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134A2E" w:rsidRDefault="00134A2E"/>
  <w:p w14:paraId="785CE5DC" w14:textId="77777777" w:rsidR="00134A2E" w:rsidRDefault="00134A2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311A" w14:textId="77777777" w:rsidR="00134A2E" w:rsidRDefault="00134A2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59C6A" w14:textId="77777777" w:rsidR="00047EF5" w:rsidRDefault="00047EF5">
      <w:r>
        <w:separator/>
      </w:r>
    </w:p>
  </w:footnote>
  <w:footnote w:type="continuationSeparator" w:id="0">
    <w:p w14:paraId="2716E8C3" w14:textId="77777777" w:rsidR="00047EF5" w:rsidRDefault="0004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F31333E" w14:textId="427EF1CE" w:rsidR="008D632A" w:rsidRPr="0020624A" w:rsidRDefault="008D632A" w:rsidP="00F044EE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14:paraId="3D8786F3" w14:textId="77777777" w:rsidR="008D632A" w:rsidRDefault="008D632A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8D632A" w:rsidRPr="00126CCB" w:rsidRDefault="0090725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AEE1FF" w14:textId="65F192F6" w:rsidR="008D632A" w:rsidRPr="00005122" w:rsidRDefault="008D632A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134A2E" w:rsidRDefault="00134A2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134A2E" w:rsidRPr="00126CCB" w:rsidRDefault="0090725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134A2E" w:rsidRDefault="00134A2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134A2E" w:rsidRPr="00005122" w:rsidRDefault="00907253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529366149">
    <w:abstractNumId w:val="6"/>
  </w:num>
  <w:num w:numId="2" w16cid:durableId="903368590">
    <w:abstractNumId w:val="5"/>
  </w:num>
  <w:num w:numId="3" w16cid:durableId="1124496263">
    <w:abstractNumId w:val="9"/>
  </w:num>
  <w:num w:numId="4" w16cid:durableId="1512375996">
    <w:abstractNumId w:val="7"/>
  </w:num>
  <w:num w:numId="5" w16cid:durableId="1612591881">
    <w:abstractNumId w:val="8"/>
  </w:num>
  <w:num w:numId="6" w16cid:durableId="729185211">
    <w:abstractNumId w:val="3"/>
  </w:num>
  <w:num w:numId="7" w16cid:durableId="763114058">
    <w:abstractNumId w:val="2"/>
  </w:num>
  <w:num w:numId="8" w16cid:durableId="886911676">
    <w:abstractNumId w:val="0"/>
  </w:num>
  <w:num w:numId="9" w16cid:durableId="1586065981">
    <w:abstractNumId w:val="1"/>
  </w:num>
  <w:num w:numId="10" w16cid:durableId="174271209">
    <w:abstractNumId w:val="4"/>
  </w:num>
  <w:num w:numId="11" w16cid:durableId="1297879530">
    <w:abstractNumId w:val="14"/>
  </w:num>
  <w:num w:numId="12" w16cid:durableId="2042394923">
    <w:abstractNumId w:val="11"/>
  </w:num>
  <w:num w:numId="13" w16cid:durableId="1248493112">
    <w:abstractNumId w:val="17"/>
  </w:num>
  <w:num w:numId="14" w16cid:durableId="2061782088">
    <w:abstractNumId w:val="12"/>
  </w:num>
  <w:num w:numId="15" w16cid:durableId="983854058">
    <w:abstractNumId w:val="15"/>
  </w:num>
  <w:num w:numId="16" w16cid:durableId="727807380">
    <w:abstractNumId w:val="16"/>
  </w:num>
  <w:num w:numId="17" w16cid:durableId="1990816002">
    <w:abstractNumId w:val="13"/>
  </w:num>
  <w:num w:numId="18" w16cid:durableId="643855432">
    <w:abstractNumId w:val="10"/>
  </w:num>
  <w:num w:numId="19" w16cid:durableId="109478279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772"/>
    <w:rsid w:val="00015EBA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219F"/>
    <w:rsid w:val="00042576"/>
    <w:rsid w:val="000425B8"/>
    <w:rsid w:val="000427A8"/>
    <w:rsid w:val="000429EA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2548"/>
    <w:rsid w:val="00062847"/>
    <w:rsid w:val="00062DA9"/>
    <w:rsid w:val="00063822"/>
    <w:rsid w:val="000640E5"/>
    <w:rsid w:val="00064439"/>
    <w:rsid w:val="000648E3"/>
    <w:rsid w:val="00064BE6"/>
    <w:rsid w:val="0006521C"/>
    <w:rsid w:val="000652F5"/>
    <w:rsid w:val="00066173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208E"/>
    <w:rsid w:val="000B2B75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E85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0FEC"/>
    <w:rsid w:val="000E2242"/>
    <w:rsid w:val="000E30B9"/>
    <w:rsid w:val="000E37CF"/>
    <w:rsid w:val="000E3A05"/>
    <w:rsid w:val="000E3A61"/>
    <w:rsid w:val="000E3EA2"/>
    <w:rsid w:val="000E41E9"/>
    <w:rsid w:val="000E44B5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EC4"/>
    <w:rsid w:val="00103A06"/>
    <w:rsid w:val="00103B7A"/>
    <w:rsid w:val="001048A1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37CE"/>
    <w:rsid w:val="00113DCE"/>
    <w:rsid w:val="001143EF"/>
    <w:rsid w:val="00114C55"/>
    <w:rsid w:val="00114F2B"/>
    <w:rsid w:val="00115418"/>
    <w:rsid w:val="00115F44"/>
    <w:rsid w:val="00116A58"/>
    <w:rsid w:val="00116C2D"/>
    <w:rsid w:val="0011739A"/>
    <w:rsid w:val="001177A5"/>
    <w:rsid w:val="00120373"/>
    <w:rsid w:val="00120F85"/>
    <w:rsid w:val="00121112"/>
    <w:rsid w:val="00121303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81C"/>
    <w:rsid w:val="0018297D"/>
    <w:rsid w:val="00182C4A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EB9"/>
    <w:rsid w:val="001B2F11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AB2"/>
    <w:rsid w:val="001C1786"/>
    <w:rsid w:val="001C19AC"/>
    <w:rsid w:val="001C19F4"/>
    <w:rsid w:val="001C1CF1"/>
    <w:rsid w:val="001C1D4E"/>
    <w:rsid w:val="001C1EF4"/>
    <w:rsid w:val="001C2639"/>
    <w:rsid w:val="001C2AFE"/>
    <w:rsid w:val="001C3428"/>
    <w:rsid w:val="001C36F6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520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245"/>
    <w:rsid w:val="001D34E0"/>
    <w:rsid w:val="001D3C5B"/>
    <w:rsid w:val="001D499A"/>
    <w:rsid w:val="001D4D5B"/>
    <w:rsid w:val="001D4DA9"/>
    <w:rsid w:val="001D53CA"/>
    <w:rsid w:val="001D55B3"/>
    <w:rsid w:val="001D5D67"/>
    <w:rsid w:val="001D6492"/>
    <w:rsid w:val="001D6698"/>
    <w:rsid w:val="001D707C"/>
    <w:rsid w:val="001D71A5"/>
    <w:rsid w:val="001D722B"/>
    <w:rsid w:val="001D72DD"/>
    <w:rsid w:val="001D770C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0F8E"/>
    <w:rsid w:val="001F1A42"/>
    <w:rsid w:val="001F227B"/>
    <w:rsid w:val="001F25FF"/>
    <w:rsid w:val="001F3056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549"/>
    <w:rsid w:val="0020003A"/>
    <w:rsid w:val="00200073"/>
    <w:rsid w:val="002000D3"/>
    <w:rsid w:val="00200329"/>
    <w:rsid w:val="00200808"/>
    <w:rsid w:val="002009D0"/>
    <w:rsid w:val="002014BE"/>
    <w:rsid w:val="00201F43"/>
    <w:rsid w:val="0020240D"/>
    <w:rsid w:val="0020251F"/>
    <w:rsid w:val="002026F8"/>
    <w:rsid w:val="00204603"/>
    <w:rsid w:val="002048FC"/>
    <w:rsid w:val="00204EB5"/>
    <w:rsid w:val="002052B2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925"/>
    <w:rsid w:val="00222022"/>
    <w:rsid w:val="00222093"/>
    <w:rsid w:val="00222566"/>
    <w:rsid w:val="0022282B"/>
    <w:rsid w:val="00223295"/>
    <w:rsid w:val="002235B0"/>
    <w:rsid w:val="00223D59"/>
    <w:rsid w:val="002243B1"/>
    <w:rsid w:val="00224A28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C7A"/>
    <w:rsid w:val="00247ECE"/>
    <w:rsid w:val="00250267"/>
    <w:rsid w:val="0025055A"/>
    <w:rsid w:val="00250AF1"/>
    <w:rsid w:val="00250E75"/>
    <w:rsid w:val="00251331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770"/>
    <w:rsid w:val="0027093B"/>
    <w:rsid w:val="002709A1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CCD"/>
    <w:rsid w:val="002A074F"/>
    <w:rsid w:val="002A0769"/>
    <w:rsid w:val="002A1011"/>
    <w:rsid w:val="002A1897"/>
    <w:rsid w:val="002A18E8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5DF"/>
    <w:rsid w:val="002B4751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9EB"/>
    <w:rsid w:val="00321C75"/>
    <w:rsid w:val="003220A1"/>
    <w:rsid w:val="00322214"/>
    <w:rsid w:val="00322962"/>
    <w:rsid w:val="003229EA"/>
    <w:rsid w:val="00322C08"/>
    <w:rsid w:val="00322C89"/>
    <w:rsid w:val="00322C8D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7C2"/>
    <w:rsid w:val="003469FD"/>
    <w:rsid w:val="00346B62"/>
    <w:rsid w:val="0034714D"/>
    <w:rsid w:val="003473CE"/>
    <w:rsid w:val="0035055E"/>
    <w:rsid w:val="00350BAF"/>
    <w:rsid w:val="00351477"/>
    <w:rsid w:val="00352D78"/>
    <w:rsid w:val="00353DB6"/>
    <w:rsid w:val="003540F0"/>
    <w:rsid w:val="003540F9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83E"/>
    <w:rsid w:val="003769FA"/>
    <w:rsid w:val="00376F62"/>
    <w:rsid w:val="00377A3C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253"/>
    <w:rsid w:val="003844A1"/>
    <w:rsid w:val="00384900"/>
    <w:rsid w:val="00384B38"/>
    <w:rsid w:val="003850B1"/>
    <w:rsid w:val="003856DB"/>
    <w:rsid w:val="003858A2"/>
    <w:rsid w:val="00386A19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0E3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332"/>
    <w:rsid w:val="003A442A"/>
    <w:rsid w:val="003A46A8"/>
    <w:rsid w:val="003A48E5"/>
    <w:rsid w:val="003A4BD4"/>
    <w:rsid w:val="003A4C9B"/>
    <w:rsid w:val="003A5284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B7CA7"/>
    <w:rsid w:val="003C08CA"/>
    <w:rsid w:val="003C0B96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D26"/>
    <w:rsid w:val="003E7FE1"/>
    <w:rsid w:val="003F0152"/>
    <w:rsid w:val="003F03CE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F4D"/>
    <w:rsid w:val="00457033"/>
    <w:rsid w:val="00457ADB"/>
    <w:rsid w:val="00460117"/>
    <w:rsid w:val="004601F9"/>
    <w:rsid w:val="00460C13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CE8"/>
    <w:rsid w:val="0049107B"/>
    <w:rsid w:val="00491F92"/>
    <w:rsid w:val="004926BE"/>
    <w:rsid w:val="00492920"/>
    <w:rsid w:val="00492FC8"/>
    <w:rsid w:val="00493A8E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926"/>
    <w:rsid w:val="004B6B56"/>
    <w:rsid w:val="004B7290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BD"/>
    <w:rsid w:val="004C4EF5"/>
    <w:rsid w:val="004C61E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3DC6"/>
    <w:rsid w:val="004D4AB1"/>
    <w:rsid w:val="004D4E10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E1"/>
    <w:rsid w:val="004E1C4E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E2E"/>
    <w:rsid w:val="004E7F81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4DD8"/>
    <w:rsid w:val="005452C8"/>
    <w:rsid w:val="0054530C"/>
    <w:rsid w:val="00545A9C"/>
    <w:rsid w:val="00545C81"/>
    <w:rsid w:val="00546028"/>
    <w:rsid w:val="005466A9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316D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6FE8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134"/>
    <w:rsid w:val="00596AF0"/>
    <w:rsid w:val="00596DF3"/>
    <w:rsid w:val="005973D3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62E"/>
    <w:rsid w:val="005D4938"/>
    <w:rsid w:val="005D4FB7"/>
    <w:rsid w:val="005D50E8"/>
    <w:rsid w:val="005D6393"/>
    <w:rsid w:val="005D6641"/>
    <w:rsid w:val="005D6DC7"/>
    <w:rsid w:val="005D70D6"/>
    <w:rsid w:val="005D7834"/>
    <w:rsid w:val="005D7B9A"/>
    <w:rsid w:val="005E00CD"/>
    <w:rsid w:val="005E03C3"/>
    <w:rsid w:val="005E06F7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F41"/>
    <w:rsid w:val="005F5F4C"/>
    <w:rsid w:val="005F63D0"/>
    <w:rsid w:val="005F652E"/>
    <w:rsid w:val="005F6576"/>
    <w:rsid w:val="005F7274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D9D"/>
    <w:rsid w:val="006023DA"/>
    <w:rsid w:val="006026C6"/>
    <w:rsid w:val="00602847"/>
    <w:rsid w:val="00602D72"/>
    <w:rsid w:val="006035C5"/>
    <w:rsid w:val="00603892"/>
    <w:rsid w:val="006038C7"/>
    <w:rsid w:val="00604C03"/>
    <w:rsid w:val="00604EC2"/>
    <w:rsid w:val="006051A2"/>
    <w:rsid w:val="0060541E"/>
    <w:rsid w:val="00605524"/>
    <w:rsid w:val="0060559E"/>
    <w:rsid w:val="00605C11"/>
    <w:rsid w:val="006063F1"/>
    <w:rsid w:val="0060656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27B"/>
    <w:rsid w:val="006176B3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580"/>
    <w:rsid w:val="00657B85"/>
    <w:rsid w:val="00657DBB"/>
    <w:rsid w:val="0066009C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985"/>
    <w:rsid w:val="00673999"/>
    <w:rsid w:val="00674244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F2"/>
    <w:rsid w:val="00677BA6"/>
    <w:rsid w:val="006804CC"/>
    <w:rsid w:val="0068071F"/>
    <w:rsid w:val="006807C6"/>
    <w:rsid w:val="00680A87"/>
    <w:rsid w:val="006812B2"/>
    <w:rsid w:val="0068145D"/>
    <w:rsid w:val="00681F1E"/>
    <w:rsid w:val="00682919"/>
    <w:rsid w:val="00683142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565"/>
    <w:rsid w:val="0069474C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BB"/>
    <w:rsid w:val="006C0AE3"/>
    <w:rsid w:val="006C1CC4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75E5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D45"/>
    <w:rsid w:val="006E2382"/>
    <w:rsid w:val="006E247E"/>
    <w:rsid w:val="006E2F46"/>
    <w:rsid w:val="006E34C9"/>
    <w:rsid w:val="006E3820"/>
    <w:rsid w:val="006E3930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61"/>
    <w:rsid w:val="0070191C"/>
    <w:rsid w:val="00701E7F"/>
    <w:rsid w:val="0070246E"/>
    <w:rsid w:val="007025E7"/>
    <w:rsid w:val="00702CB5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07518"/>
    <w:rsid w:val="0071077E"/>
    <w:rsid w:val="00710C63"/>
    <w:rsid w:val="00710CF1"/>
    <w:rsid w:val="00710FDF"/>
    <w:rsid w:val="007110ED"/>
    <w:rsid w:val="00711279"/>
    <w:rsid w:val="00711632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C3D"/>
    <w:rsid w:val="00717EF2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AA1"/>
    <w:rsid w:val="007246C5"/>
    <w:rsid w:val="00724BA9"/>
    <w:rsid w:val="00724D57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C88"/>
    <w:rsid w:val="00764DD0"/>
    <w:rsid w:val="00765C3E"/>
    <w:rsid w:val="00765F62"/>
    <w:rsid w:val="0076683A"/>
    <w:rsid w:val="00766914"/>
    <w:rsid w:val="00766D56"/>
    <w:rsid w:val="00767177"/>
    <w:rsid w:val="007679CE"/>
    <w:rsid w:val="00767E2F"/>
    <w:rsid w:val="00767EAA"/>
    <w:rsid w:val="0077000B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C83"/>
    <w:rsid w:val="00793D00"/>
    <w:rsid w:val="00793D1C"/>
    <w:rsid w:val="00794819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2A93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964"/>
    <w:rsid w:val="00814DC4"/>
    <w:rsid w:val="00814E8D"/>
    <w:rsid w:val="008153ED"/>
    <w:rsid w:val="00815599"/>
    <w:rsid w:val="008160B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4C5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D77"/>
    <w:rsid w:val="008412A7"/>
    <w:rsid w:val="008414EE"/>
    <w:rsid w:val="00841598"/>
    <w:rsid w:val="00841E89"/>
    <w:rsid w:val="0084246E"/>
    <w:rsid w:val="0084259A"/>
    <w:rsid w:val="00842C1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821"/>
    <w:rsid w:val="00845908"/>
    <w:rsid w:val="00845A6B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58"/>
    <w:rsid w:val="00852E46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79E3"/>
    <w:rsid w:val="008808AD"/>
    <w:rsid w:val="00880E34"/>
    <w:rsid w:val="0088138B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D8C"/>
    <w:rsid w:val="00897E21"/>
    <w:rsid w:val="008A1624"/>
    <w:rsid w:val="008A1A8B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F75"/>
    <w:rsid w:val="008A527D"/>
    <w:rsid w:val="008A5CE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B63"/>
    <w:rsid w:val="008E124A"/>
    <w:rsid w:val="008E13CF"/>
    <w:rsid w:val="008E2315"/>
    <w:rsid w:val="008E2433"/>
    <w:rsid w:val="008E253D"/>
    <w:rsid w:val="008E36A8"/>
    <w:rsid w:val="008E3A01"/>
    <w:rsid w:val="008E3B7C"/>
    <w:rsid w:val="008E420B"/>
    <w:rsid w:val="008E4980"/>
    <w:rsid w:val="008E500A"/>
    <w:rsid w:val="008E5053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8EA"/>
    <w:rsid w:val="008F3BBB"/>
    <w:rsid w:val="008F3F98"/>
    <w:rsid w:val="008F470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568D"/>
    <w:rsid w:val="009063CB"/>
    <w:rsid w:val="0090675A"/>
    <w:rsid w:val="009068B5"/>
    <w:rsid w:val="00906E32"/>
    <w:rsid w:val="00906FE3"/>
    <w:rsid w:val="00907253"/>
    <w:rsid w:val="00907739"/>
    <w:rsid w:val="00907ABF"/>
    <w:rsid w:val="00907F28"/>
    <w:rsid w:val="009100EE"/>
    <w:rsid w:val="00910817"/>
    <w:rsid w:val="00910EFE"/>
    <w:rsid w:val="009112B6"/>
    <w:rsid w:val="00911B7B"/>
    <w:rsid w:val="009123B5"/>
    <w:rsid w:val="00912D60"/>
    <w:rsid w:val="00913AB6"/>
    <w:rsid w:val="0091413C"/>
    <w:rsid w:val="00914315"/>
    <w:rsid w:val="0091454D"/>
    <w:rsid w:val="00914BC9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48E4"/>
    <w:rsid w:val="0092499C"/>
    <w:rsid w:val="009250C3"/>
    <w:rsid w:val="00925B3F"/>
    <w:rsid w:val="00925D86"/>
    <w:rsid w:val="009265B3"/>
    <w:rsid w:val="00927F47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CFC"/>
    <w:rsid w:val="009456DF"/>
    <w:rsid w:val="0094570D"/>
    <w:rsid w:val="009474BC"/>
    <w:rsid w:val="009479FA"/>
    <w:rsid w:val="00947B45"/>
    <w:rsid w:val="00947CB6"/>
    <w:rsid w:val="0095032C"/>
    <w:rsid w:val="009504AC"/>
    <w:rsid w:val="009516C8"/>
    <w:rsid w:val="0095236A"/>
    <w:rsid w:val="00952979"/>
    <w:rsid w:val="00952B4B"/>
    <w:rsid w:val="009532CF"/>
    <w:rsid w:val="0095345D"/>
    <w:rsid w:val="00953784"/>
    <w:rsid w:val="009545BE"/>
    <w:rsid w:val="00954A77"/>
    <w:rsid w:val="00954C4C"/>
    <w:rsid w:val="00954C6A"/>
    <w:rsid w:val="00955A4E"/>
    <w:rsid w:val="00955C76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1351"/>
    <w:rsid w:val="009714FC"/>
    <w:rsid w:val="00971D2B"/>
    <w:rsid w:val="00972377"/>
    <w:rsid w:val="00972675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AB1"/>
    <w:rsid w:val="009912AD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51D9"/>
    <w:rsid w:val="00995263"/>
    <w:rsid w:val="00995D30"/>
    <w:rsid w:val="009963A7"/>
    <w:rsid w:val="009971B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9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872"/>
    <w:rsid w:val="009B020F"/>
    <w:rsid w:val="009B0471"/>
    <w:rsid w:val="009B07AD"/>
    <w:rsid w:val="009B0974"/>
    <w:rsid w:val="009B0DA7"/>
    <w:rsid w:val="009B13CB"/>
    <w:rsid w:val="009B1ABB"/>
    <w:rsid w:val="009B1D80"/>
    <w:rsid w:val="009B1E86"/>
    <w:rsid w:val="009B2054"/>
    <w:rsid w:val="009B2CE8"/>
    <w:rsid w:val="009B2D5C"/>
    <w:rsid w:val="009B2E9B"/>
    <w:rsid w:val="009B3B1E"/>
    <w:rsid w:val="009B3C84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3825"/>
    <w:rsid w:val="009E421A"/>
    <w:rsid w:val="009E434C"/>
    <w:rsid w:val="009E4647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749"/>
    <w:rsid w:val="00A17A7B"/>
    <w:rsid w:val="00A204D1"/>
    <w:rsid w:val="00A20A31"/>
    <w:rsid w:val="00A20C83"/>
    <w:rsid w:val="00A210A6"/>
    <w:rsid w:val="00A213AB"/>
    <w:rsid w:val="00A227DF"/>
    <w:rsid w:val="00A22AAC"/>
    <w:rsid w:val="00A22E7D"/>
    <w:rsid w:val="00A231C5"/>
    <w:rsid w:val="00A232A1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00A"/>
    <w:rsid w:val="00A35172"/>
    <w:rsid w:val="00A352AB"/>
    <w:rsid w:val="00A35918"/>
    <w:rsid w:val="00A365C4"/>
    <w:rsid w:val="00A3672C"/>
    <w:rsid w:val="00A36AF6"/>
    <w:rsid w:val="00A36B54"/>
    <w:rsid w:val="00A36FEC"/>
    <w:rsid w:val="00A374AA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142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BB0"/>
    <w:rsid w:val="00A76FBD"/>
    <w:rsid w:val="00A77BBA"/>
    <w:rsid w:val="00A77F8F"/>
    <w:rsid w:val="00A80401"/>
    <w:rsid w:val="00A80701"/>
    <w:rsid w:val="00A80733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5C3"/>
    <w:rsid w:val="00A9660A"/>
    <w:rsid w:val="00A968DC"/>
    <w:rsid w:val="00A96EA1"/>
    <w:rsid w:val="00A9707E"/>
    <w:rsid w:val="00A97317"/>
    <w:rsid w:val="00A9772A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49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1C93"/>
    <w:rsid w:val="00AE245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FE3"/>
    <w:rsid w:val="00B14274"/>
    <w:rsid w:val="00B148B8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9B7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9F8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B06A9"/>
    <w:rsid w:val="00BB0D0F"/>
    <w:rsid w:val="00BB126C"/>
    <w:rsid w:val="00BB13A6"/>
    <w:rsid w:val="00BB1F9B"/>
    <w:rsid w:val="00BB29A3"/>
    <w:rsid w:val="00BB2C30"/>
    <w:rsid w:val="00BB2F8A"/>
    <w:rsid w:val="00BB305F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5A1"/>
    <w:rsid w:val="00BD1F86"/>
    <w:rsid w:val="00BD2069"/>
    <w:rsid w:val="00BD3262"/>
    <w:rsid w:val="00BD41FC"/>
    <w:rsid w:val="00BD4417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4D4"/>
    <w:rsid w:val="00BE7FAA"/>
    <w:rsid w:val="00BF0368"/>
    <w:rsid w:val="00BF06EF"/>
    <w:rsid w:val="00BF09B1"/>
    <w:rsid w:val="00BF13A4"/>
    <w:rsid w:val="00BF27AD"/>
    <w:rsid w:val="00BF2CD8"/>
    <w:rsid w:val="00BF2DA4"/>
    <w:rsid w:val="00BF353B"/>
    <w:rsid w:val="00BF4A55"/>
    <w:rsid w:val="00BF55D0"/>
    <w:rsid w:val="00BF5E91"/>
    <w:rsid w:val="00BF5ED6"/>
    <w:rsid w:val="00BF6CD4"/>
    <w:rsid w:val="00BF7130"/>
    <w:rsid w:val="00BF793B"/>
    <w:rsid w:val="00BF799E"/>
    <w:rsid w:val="00C0062D"/>
    <w:rsid w:val="00C00D96"/>
    <w:rsid w:val="00C00E7E"/>
    <w:rsid w:val="00C01B58"/>
    <w:rsid w:val="00C020BF"/>
    <w:rsid w:val="00C02327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132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A7A"/>
    <w:rsid w:val="00C472F7"/>
    <w:rsid w:val="00C47425"/>
    <w:rsid w:val="00C47829"/>
    <w:rsid w:val="00C478BA"/>
    <w:rsid w:val="00C47C13"/>
    <w:rsid w:val="00C47C27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39EC"/>
    <w:rsid w:val="00C53B81"/>
    <w:rsid w:val="00C53C99"/>
    <w:rsid w:val="00C53E70"/>
    <w:rsid w:val="00C5410F"/>
    <w:rsid w:val="00C54217"/>
    <w:rsid w:val="00C547C6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E7"/>
    <w:rsid w:val="00CA58DC"/>
    <w:rsid w:val="00CA5ABF"/>
    <w:rsid w:val="00CA5C06"/>
    <w:rsid w:val="00CA5DC9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088D"/>
    <w:rsid w:val="00CC145F"/>
    <w:rsid w:val="00CC14CA"/>
    <w:rsid w:val="00CC1560"/>
    <w:rsid w:val="00CC2118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BF5"/>
    <w:rsid w:val="00CD7DE5"/>
    <w:rsid w:val="00CE076F"/>
    <w:rsid w:val="00CE0AB6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133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65B"/>
    <w:rsid w:val="00D25E45"/>
    <w:rsid w:val="00D26325"/>
    <w:rsid w:val="00D26822"/>
    <w:rsid w:val="00D26D3B"/>
    <w:rsid w:val="00D275F4"/>
    <w:rsid w:val="00D27A78"/>
    <w:rsid w:val="00D27BBE"/>
    <w:rsid w:val="00D27C51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412"/>
    <w:rsid w:val="00D54635"/>
    <w:rsid w:val="00D54CE5"/>
    <w:rsid w:val="00D55555"/>
    <w:rsid w:val="00D558EB"/>
    <w:rsid w:val="00D563E6"/>
    <w:rsid w:val="00D566B9"/>
    <w:rsid w:val="00D5699B"/>
    <w:rsid w:val="00D56A3F"/>
    <w:rsid w:val="00D57451"/>
    <w:rsid w:val="00D575D6"/>
    <w:rsid w:val="00D600B5"/>
    <w:rsid w:val="00D60C03"/>
    <w:rsid w:val="00D617B1"/>
    <w:rsid w:val="00D61C98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1072"/>
    <w:rsid w:val="00D71A16"/>
    <w:rsid w:val="00D71F1E"/>
    <w:rsid w:val="00D722A3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53F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4F3"/>
    <w:rsid w:val="00D8681E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A0"/>
    <w:rsid w:val="00D926CF"/>
    <w:rsid w:val="00D930CF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87F"/>
    <w:rsid w:val="00DC2B93"/>
    <w:rsid w:val="00DC2BCC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5269"/>
    <w:rsid w:val="00DE5AB1"/>
    <w:rsid w:val="00DE5B20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CDC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502"/>
    <w:rsid w:val="00E0283D"/>
    <w:rsid w:val="00E0391C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102"/>
    <w:rsid w:val="00E12BEA"/>
    <w:rsid w:val="00E12C46"/>
    <w:rsid w:val="00E12F33"/>
    <w:rsid w:val="00E13739"/>
    <w:rsid w:val="00E1448C"/>
    <w:rsid w:val="00E145CF"/>
    <w:rsid w:val="00E14823"/>
    <w:rsid w:val="00E154E6"/>
    <w:rsid w:val="00E158B0"/>
    <w:rsid w:val="00E159FD"/>
    <w:rsid w:val="00E16260"/>
    <w:rsid w:val="00E166BE"/>
    <w:rsid w:val="00E16B28"/>
    <w:rsid w:val="00E17497"/>
    <w:rsid w:val="00E201D3"/>
    <w:rsid w:val="00E205CF"/>
    <w:rsid w:val="00E20629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F5B"/>
    <w:rsid w:val="00E25A60"/>
    <w:rsid w:val="00E25AF0"/>
    <w:rsid w:val="00E26FCB"/>
    <w:rsid w:val="00E2715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24D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124F"/>
    <w:rsid w:val="00E61FBB"/>
    <w:rsid w:val="00E6212E"/>
    <w:rsid w:val="00E62609"/>
    <w:rsid w:val="00E62677"/>
    <w:rsid w:val="00E627E7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B97"/>
    <w:rsid w:val="00E70EDD"/>
    <w:rsid w:val="00E713C3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90100"/>
    <w:rsid w:val="00E9028C"/>
    <w:rsid w:val="00E90C16"/>
    <w:rsid w:val="00E90F84"/>
    <w:rsid w:val="00E90FEA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5B5"/>
    <w:rsid w:val="00EB574D"/>
    <w:rsid w:val="00EB58CE"/>
    <w:rsid w:val="00EB6102"/>
    <w:rsid w:val="00EB6474"/>
    <w:rsid w:val="00EC10AD"/>
    <w:rsid w:val="00EC151C"/>
    <w:rsid w:val="00EC1AB3"/>
    <w:rsid w:val="00EC1B63"/>
    <w:rsid w:val="00EC1C7C"/>
    <w:rsid w:val="00EC1C8E"/>
    <w:rsid w:val="00EC1FC5"/>
    <w:rsid w:val="00EC2B32"/>
    <w:rsid w:val="00EC3675"/>
    <w:rsid w:val="00EC3DC2"/>
    <w:rsid w:val="00EC449C"/>
    <w:rsid w:val="00EC4A82"/>
    <w:rsid w:val="00EC5047"/>
    <w:rsid w:val="00EC507A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2CA"/>
    <w:rsid w:val="00EE69B5"/>
    <w:rsid w:val="00EE6F89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DDA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2F1"/>
    <w:rsid w:val="00F03A7F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F9F"/>
    <w:rsid w:val="00F127D1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5304"/>
    <w:rsid w:val="00F456E8"/>
    <w:rsid w:val="00F46184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47FD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1BEA"/>
    <w:rsid w:val="00F61EDD"/>
    <w:rsid w:val="00F63477"/>
    <w:rsid w:val="00F63759"/>
    <w:rsid w:val="00F63DC5"/>
    <w:rsid w:val="00F64645"/>
    <w:rsid w:val="00F64BFC"/>
    <w:rsid w:val="00F64E9E"/>
    <w:rsid w:val="00F65A04"/>
    <w:rsid w:val="00F65C3E"/>
    <w:rsid w:val="00F6603D"/>
    <w:rsid w:val="00F670DF"/>
    <w:rsid w:val="00F672B5"/>
    <w:rsid w:val="00F6735C"/>
    <w:rsid w:val="00F674ED"/>
    <w:rsid w:val="00F70B76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BF"/>
    <w:rsid w:val="00F9316B"/>
    <w:rsid w:val="00F9317D"/>
    <w:rsid w:val="00F931DB"/>
    <w:rsid w:val="00F935E4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F6"/>
    <w:rsid w:val="00F96CFC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8E8"/>
    <w:rsid w:val="00FB296D"/>
    <w:rsid w:val="00FB2AF1"/>
    <w:rsid w:val="00FB32F1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C8B"/>
    <w:rsid w:val="00FC0CD3"/>
    <w:rsid w:val="00FC1607"/>
    <w:rsid w:val="00FC1832"/>
    <w:rsid w:val="00FC1AB1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AB"/>
    <w:rsid w:val="00FD4978"/>
    <w:rsid w:val="00FD4990"/>
    <w:rsid w:val="00FD4A28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32EB-C414-45EC-8A9C-89CFF902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7810</TotalTime>
  <Pages>46</Pages>
  <Words>14733</Words>
  <Characters>83983</Characters>
  <Application>Microsoft Office Word</Application>
  <DocSecurity>0</DocSecurity>
  <Lines>699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1239</cp:revision>
  <cp:lastPrinted>2023-02-25T09:26:00Z</cp:lastPrinted>
  <dcterms:created xsi:type="dcterms:W3CDTF">2021-05-04T10:27:00Z</dcterms:created>
  <dcterms:modified xsi:type="dcterms:W3CDTF">2023-02-25T18:21:00Z</dcterms:modified>
</cp:coreProperties>
</file>