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2"/>
        <w:gridCol w:w="7775"/>
      </w:tblGrid>
      <w:tr w:rsidR="0070183C" w:rsidRPr="00795110" w14:paraId="7ADF7F3C" w14:textId="77777777" w:rsidTr="00F216AE">
        <w:trPr>
          <w:tblHeader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D3E00F" w14:textId="77777777" w:rsidR="0070183C" w:rsidRPr="00795110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619124"/>
            <w:r w:rsidRPr="0079511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5" w:type="dxa"/>
            <w:tcBorders>
              <w:top w:val="nil"/>
              <w:left w:val="nil"/>
              <w:bottom w:val="nil"/>
              <w:right w:val="nil"/>
            </w:tcBorders>
          </w:tcPr>
          <w:p w14:paraId="32477851" w14:textId="77777777" w:rsidR="0070183C" w:rsidRPr="00795110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0183C" w:rsidRPr="00795110" w14:paraId="56902A64" w14:textId="77777777" w:rsidTr="00F21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62" w:type="dxa"/>
          </w:tcPr>
          <w:p w14:paraId="6B210965" w14:textId="77777777" w:rsidR="0070183C" w:rsidRPr="00795110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75" w:type="dxa"/>
          </w:tcPr>
          <w:p w14:paraId="6D725768" w14:textId="77777777" w:rsidR="0070183C" w:rsidRPr="00795110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183C" w:rsidRPr="006574BB" w14:paraId="2901E8B9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3B710AC" w14:textId="4BE79242" w:rsidR="0070183C" w:rsidRPr="006574BB" w:rsidRDefault="0070183C" w:rsidP="00661016">
            <w:pPr>
              <w:pStyle w:val="TOC2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7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90492029"/>
          </w:p>
        </w:tc>
        <w:tc>
          <w:tcPr>
            <w:tcW w:w="7775" w:type="dxa"/>
          </w:tcPr>
          <w:p w14:paraId="5107883A" w14:textId="294DCE16" w:rsidR="00284919" w:rsidRPr="006574BB" w:rsidRDefault="0070183C" w:rsidP="002849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574B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</w:t>
            </w:r>
            <w:r w:rsidR="00284919" w:rsidRPr="006574B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ป </w:t>
            </w:r>
          </w:p>
        </w:tc>
      </w:tr>
      <w:tr w:rsidR="0070183C" w:rsidRPr="00795110" w14:paraId="0A7D6694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949B7E8" w14:textId="2EFDA166" w:rsidR="00284919" w:rsidRPr="00795110" w:rsidRDefault="0070183C" w:rsidP="00F04D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775" w:type="dxa"/>
          </w:tcPr>
          <w:p w14:paraId="2C2109B0" w14:textId="53258FEF" w:rsidR="00284919" w:rsidRPr="00795110" w:rsidRDefault="0070183C" w:rsidP="002849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74DE5" w:rsidRPr="00795110" w14:paraId="3E67FBF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07D4F3BE" w14:textId="3B02F0AF" w:rsidR="00284919" w:rsidRPr="00795110" w:rsidRDefault="00F04DD8" w:rsidP="00F04D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0F976770" w14:textId="52CAABC5" w:rsidR="00284919" w:rsidRPr="00795110" w:rsidRDefault="00774DE5" w:rsidP="00F04D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F04DD8" w:rsidRPr="00795110" w14:paraId="0E2D7CF1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221487E3" w14:textId="06D3A266" w:rsidR="00F04DD8" w:rsidRPr="00795110" w:rsidRDefault="00F04DD8" w:rsidP="00774D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775" w:type="dxa"/>
          </w:tcPr>
          <w:p w14:paraId="08ADCA10" w14:textId="58FFCE1C" w:rsidR="00F04DD8" w:rsidRPr="00795110" w:rsidRDefault="00F04DD8" w:rsidP="00774D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 (Covid-19)</w:t>
            </w:r>
          </w:p>
        </w:tc>
      </w:tr>
      <w:tr w:rsidR="00A766C1" w:rsidRPr="00795110" w14:paraId="6008CED6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93613E6" w14:textId="082ECAA8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775" w:type="dxa"/>
          </w:tcPr>
          <w:p w14:paraId="4AA611E1" w14:textId="44AEE2D3" w:rsidR="00A766C1" w:rsidRPr="00795110" w:rsidRDefault="009E1A10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การรวมธุรกิจภายใต้การควบคุมเดียวกัน</w:t>
            </w:r>
          </w:p>
        </w:tc>
      </w:tr>
      <w:tr w:rsidR="00A766C1" w:rsidRPr="00795110" w14:paraId="69256649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7E13CE90" w14:textId="4748CCA5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775" w:type="dxa"/>
          </w:tcPr>
          <w:p w14:paraId="58E876E0" w14:textId="77777777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766C1" w:rsidRPr="00795110" w14:paraId="71193058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5AD1E279" w14:textId="7772B14C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775" w:type="dxa"/>
          </w:tcPr>
          <w:p w14:paraId="40EA21A3" w14:textId="77777777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766C1" w:rsidRPr="00795110" w14:paraId="458C777A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42017F21" w14:textId="16710D84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775" w:type="dxa"/>
          </w:tcPr>
          <w:p w14:paraId="4E76FB1D" w14:textId="0F15A0DB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A766C1" w:rsidRPr="00795110" w14:paraId="0E27AE6A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16C9D4FC" w14:textId="4BC87E5E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775" w:type="dxa"/>
          </w:tcPr>
          <w:p w14:paraId="57FC892F" w14:textId="7C304F7B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A766C1" w:rsidRPr="00795110" w14:paraId="6C4C3B8E" w14:textId="77777777" w:rsidTr="00E015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62" w:type="dxa"/>
            <w:shd w:val="clear" w:color="auto" w:fill="auto"/>
          </w:tcPr>
          <w:p w14:paraId="63EF880D" w14:textId="7C61EB82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775" w:type="dxa"/>
          </w:tcPr>
          <w:p w14:paraId="77434F75" w14:textId="77777777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766C1" w:rsidRPr="00795110" w14:paraId="1C2F777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395A0C2" w14:textId="0F72CC63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775" w:type="dxa"/>
          </w:tcPr>
          <w:p w14:paraId="5E451B26" w14:textId="77777777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766C1" w:rsidRPr="00795110" w14:paraId="49AE86E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407EBD2" w14:textId="1E7525C5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775" w:type="dxa"/>
          </w:tcPr>
          <w:p w14:paraId="1EEEC955" w14:textId="111F0075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766C1" w:rsidRPr="00795110" w14:paraId="1AFC92C8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6DEC016" w14:textId="42D22F61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775" w:type="dxa"/>
          </w:tcPr>
          <w:p w14:paraId="1A7BD08E" w14:textId="5BA4B7CC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766C1" w:rsidRPr="00795110" w14:paraId="1A751247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8DE9755" w14:textId="38A2981F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775" w:type="dxa"/>
          </w:tcPr>
          <w:p w14:paraId="3E60965C" w14:textId="77777777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A766C1" w:rsidRPr="00795110" w14:paraId="6FE298E5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E8E2999" w14:textId="70F0EB97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775" w:type="dxa"/>
          </w:tcPr>
          <w:p w14:paraId="6EDEAEBE" w14:textId="5567751C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766C1" w:rsidRPr="00795110" w14:paraId="6A9EC91C" w14:textId="77777777" w:rsidTr="00E46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262" w:type="dxa"/>
          </w:tcPr>
          <w:p w14:paraId="229776CB" w14:textId="216B672A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775" w:type="dxa"/>
          </w:tcPr>
          <w:p w14:paraId="27B52024" w14:textId="67997FB5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A766C1" w:rsidRPr="00795110" w14:paraId="6C201D3A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5D72B24" w14:textId="28411382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775" w:type="dxa"/>
          </w:tcPr>
          <w:p w14:paraId="6A9EE0BA" w14:textId="202612DB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A766C1" w:rsidRPr="00795110" w14:paraId="0C699CD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270E3C39" w14:textId="130A26B1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775" w:type="dxa"/>
          </w:tcPr>
          <w:p w14:paraId="68291DD0" w14:textId="77777777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766C1" w:rsidRPr="00795110" w14:paraId="3AEAF2BF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AB39E21" w14:textId="1592D2B8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775" w:type="dxa"/>
          </w:tcPr>
          <w:p w14:paraId="67C63BA4" w14:textId="06867987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A766C1" w:rsidRPr="00795110" w14:paraId="7FFD7E1C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26F6001" w14:textId="7707C49B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775" w:type="dxa"/>
          </w:tcPr>
          <w:p w14:paraId="65C2DF4D" w14:textId="7D048EBB" w:rsidR="00A766C1" w:rsidRPr="00795110" w:rsidRDefault="00A766C1" w:rsidP="00A766C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951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ส่วนงานดำเนินงาน </w:t>
            </w:r>
          </w:p>
        </w:tc>
      </w:tr>
      <w:tr w:rsidR="00A766C1" w:rsidRPr="00795110" w14:paraId="460159F7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03EFC28" w14:textId="40A4B819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7775" w:type="dxa"/>
          </w:tcPr>
          <w:p w14:paraId="1B5C7BAD" w14:textId="77777777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A766C1" w:rsidRPr="00795110" w14:paraId="36A1D73D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0CF8D7F9" w14:textId="0CB48462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7775" w:type="dxa"/>
          </w:tcPr>
          <w:p w14:paraId="41821664" w14:textId="61A2F8C7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A766C1" w:rsidRPr="00795110" w14:paraId="53EA1D03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CE52276" w14:textId="3F0715E5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7775" w:type="dxa"/>
          </w:tcPr>
          <w:p w14:paraId="3D67D884" w14:textId="77777777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766C1" w:rsidRPr="00795110" w14:paraId="3208CD49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767ECDB" w14:textId="5F216F60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7775" w:type="dxa"/>
          </w:tcPr>
          <w:p w14:paraId="48F6758F" w14:textId="5F2F3CF9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BC0F27" w:rsidRPr="00795110" w14:paraId="678E230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77C30D3" w14:textId="372FD635" w:rsidR="00BC0F27" w:rsidRPr="00795110" w:rsidRDefault="00BC0F27" w:rsidP="00BC0F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7775" w:type="dxa"/>
          </w:tcPr>
          <w:p w14:paraId="7269FFFB" w14:textId="45AA8DA9" w:rsidR="00BC0F27" w:rsidRPr="00795110" w:rsidRDefault="00BC0F27" w:rsidP="00BC0F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C0F27" w:rsidRPr="00795110" w14:paraId="25D3DE54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50D51A7" w14:textId="5755CF00" w:rsidR="00BC0F27" w:rsidRPr="00795110" w:rsidRDefault="00BC0F27" w:rsidP="00BC0F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7775" w:type="dxa"/>
          </w:tcPr>
          <w:p w14:paraId="7B02646F" w14:textId="77906B52" w:rsidR="00BC0F27" w:rsidRPr="00795110" w:rsidRDefault="00BC0F27" w:rsidP="00BC0F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0F27" w:rsidRPr="00795110" w14:paraId="6997C3B6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6B8374C" w14:textId="381499AE" w:rsidR="00BC0F27" w:rsidRPr="00795110" w:rsidRDefault="00BC0F27" w:rsidP="00BC0F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7775" w:type="dxa"/>
          </w:tcPr>
          <w:p w14:paraId="342E26EB" w14:textId="7A7219C7" w:rsidR="00BC0F27" w:rsidRPr="00795110" w:rsidRDefault="00BC0F27" w:rsidP="00BC0F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BC0F27" w:rsidRPr="00795110" w14:paraId="53A1CD6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E3BFBC0" w14:textId="1FD048F2" w:rsidR="00BC0F27" w:rsidRPr="00795110" w:rsidRDefault="00BC0F27" w:rsidP="00BC0F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7775" w:type="dxa"/>
          </w:tcPr>
          <w:p w14:paraId="5E35DE66" w14:textId="0653E434" w:rsidR="00BC0F27" w:rsidRPr="00795110" w:rsidRDefault="00BC0F27" w:rsidP="00BC0F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766C1" w:rsidRPr="00795110" w14:paraId="1CEC8DE7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40FFA4D" w14:textId="2A37EAD3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C0F27" w:rsidRPr="007951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775" w:type="dxa"/>
          </w:tcPr>
          <w:p w14:paraId="440207A8" w14:textId="38FEC344" w:rsidR="00A766C1" w:rsidRPr="00795110" w:rsidRDefault="00A766C1" w:rsidP="00A766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  <w:bookmarkEnd w:id="1"/>
    </w:tbl>
    <w:p w14:paraId="3A0C908A" w14:textId="77777777" w:rsidR="00AB3746" w:rsidRPr="00795110" w:rsidRDefault="009F3F72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both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br w:type="page"/>
      </w:r>
      <w:r w:rsidR="005208F4" w:rsidRPr="00795110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0F11CBC3" w14:textId="77777777" w:rsidR="00AB3746" w:rsidRPr="00795110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rPr>
          <w:rFonts w:ascii="Angsana New" w:hAnsi="Angsana New"/>
          <w:sz w:val="22"/>
          <w:szCs w:val="22"/>
        </w:rPr>
      </w:pPr>
    </w:p>
    <w:p w14:paraId="38C2B236" w14:textId="3E9D0A57" w:rsidR="000A25F0" w:rsidRPr="00795110" w:rsidRDefault="005208F4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51"/>
        <w:jc w:val="both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งบการเงิน</w:t>
      </w:r>
      <w:r w:rsidRPr="00795110">
        <w:rPr>
          <w:rFonts w:ascii="Angsana New" w:hAnsi="Angsana New" w:hint="cs"/>
          <w:sz w:val="30"/>
          <w:szCs w:val="30"/>
          <w:cs/>
        </w:rPr>
        <w:t>นี้</w:t>
      </w:r>
      <w:r w:rsidRPr="00795110">
        <w:rPr>
          <w:rFonts w:ascii="Angsana New" w:hAnsi="Angsana New"/>
          <w:sz w:val="30"/>
          <w:szCs w:val="30"/>
          <w:cs/>
        </w:rPr>
        <w:t>ได้รับอนุมัติ</w:t>
      </w:r>
      <w:r w:rsidRPr="00795110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795110">
        <w:rPr>
          <w:rFonts w:ascii="Angsana New" w:hAnsi="Angsana New"/>
          <w:sz w:val="30"/>
          <w:szCs w:val="30"/>
          <w:cs/>
        </w:rPr>
        <w:t>จาก</w:t>
      </w:r>
      <w:r w:rsidR="00442BC6" w:rsidRPr="00795110">
        <w:rPr>
          <w:rFonts w:ascii="Angsana New" w:hAnsi="Angsana New" w:hint="cs"/>
          <w:sz w:val="30"/>
          <w:szCs w:val="30"/>
          <w:cs/>
        </w:rPr>
        <w:t>คณะ</w:t>
      </w:r>
      <w:r w:rsidRPr="00795110">
        <w:rPr>
          <w:rFonts w:ascii="Angsana New" w:hAnsi="Angsana New"/>
          <w:sz w:val="30"/>
          <w:szCs w:val="30"/>
          <w:cs/>
        </w:rPr>
        <w:t>กรรมการเมื่อ</w:t>
      </w:r>
      <w:r w:rsidRPr="00795110">
        <w:rPr>
          <w:rFonts w:ascii="Angsana New" w:hAnsi="Angsana New" w:hint="cs"/>
          <w:sz w:val="30"/>
          <w:szCs w:val="30"/>
          <w:cs/>
        </w:rPr>
        <w:t>วันที่</w:t>
      </w:r>
      <w:r w:rsidR="00CB27CB" w:rsidRPr="00795110">
        <w:rPr>
          <w:rFonts w:ascii="Angsana New" w:hAnsi="Angsana New"/>
          <w:sz w:val="30"/>
          <w:szCs w:val="30"/>
        </w:rPr>
        <w:t xml:space="preserve"> </w:t>
      </w:r>
      <w:r w:rsidR="007304F8">
        <w:rPr>
          <w:rFonts w:ascii="Angsana New" w:hAnsi="Angsana New"/>
          <w:sz w:val="30"/>
          <w:szCs w:val="30"/>
        </w:rPr>
        <w:t>27</w:t>
      </w:r>
      <w:r w:rsidR="00D1763C" w:rsidRPr="00795110">
        <w:rPr>
          <w:rFonts w:ascii="Angsana New" w:hAnsi="Angsana New"/>
          <w:sz w:val="30"/>
          <w:szCs w:val="30"/>
        </w:rPr>
        <w:t xml:space="preserve"> </w:t>
      </w:r>
      <w:r w:rsidR="00CB27CB" w:rsidRPr="0079511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A4932" w:rsidRPr="00795110">
        <w:rPr>
          <w:rFonts w:ascii="Angsana New" w:hAnsi="Angsana New"/>
          <w:sz w:val="30"/>
          <w:szCs w:val="30"/>
        </w:rPr>
        <w:t>256</w:t>
      </w:r>
      <w:r w:rsidR="00F04DD8" w:rsidRPr="00795110">
        <w:rPr>
          <w:rFonts w:ascii="Angsana New" w:hAnsi="Angsana New"/>
          <w:sz w:val="30"/>
          <w:szCs w:val="30"/>
        </w:rPr>
        <w:t>6</w:t>
      </w:r>
    </w:p>
    <w:p w14:paraId="203B8834" w14:textId="77777777" w:rsidR="00AB3746" w:rsidRPr="00795110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22"/>
          <w:szCs w:val="22"/>
          <w:cs/>
        </w:rPr>
      </w:pPr>
    </w:p>
    <w:p w14:paraId="26E4EA6A" w14:textId="77777777" w:rsidR="00AB3746" w:rsidRPr="00795110" w:rsidRDefault="00AB3746" w:rsidP="00E576D7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701AED6" w14:textId="77777777" w:rsidR="00AB3746" w:rsidRPr="00795110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22"/>
          <w:szCs w:val="22"/>
        </w:rPr>
      </w:pPr>
    </w:p>
    <w:p w14:paraId="569D28C6" w14:textId="6D6602B7" w:rsidR="00AB3746" w:rsidRPr="00795110" w:rsidRDefault="00F76704" w:rsidP="00D2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บริษัท แอสเสท เวิรด์</w:t>
      </w:r>
      <w:r w:rsidR="00F55551" w:rsidRPr="00795110">
        <w:rPr>
          <w:rFonts w:ascii="Angsana New" w:hAnsi="Angsana New"/>
          <w:sz w:val="30"/>
          <w:szCs w:val="30"/>
          <w:cs/>
        </w:rPr>
        <w:t xml:space="preserve"> </w:t>
      </w:r>
      <w:r w:rsidR="0039136C" w:rsidRPr="00795110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="00F55551" w:rsidRPr="00795110">
        <w:rPr>
          <w:rFonts w:ascii="Angsana New" w:hAnsi="Angsana New"/>
          <w:sz w:val="30"/>
          <w:szCs w:val="30"/>
          <w:cs/>
        </w:rPr>
        <w:t>จำกัด</w:t>
      </w:r>
      <w:r w:rsidR="00442BC6" w:rsidRPr="00795110">
        <w:rPr>
          <w:rFonts w:ascii="Angsana New" w:hAnsi="Angsana New"/>
          <w:sz w:val="30"/>
          <w:szCs w:val="30"/>
        </w:rPr>
        <w:t xml:space="preserve"> (</w:t>
      </w:r>
      <w:r w:rsidR="00442BC6" w:rsidRPr="00795110">
        <w:rPr>
          <w:rFonts w:ascii="Angsana New" w:hAnsi="Angsana New" w:hint="cs"/>
          <w:sz w:val="30"/>
          <w:szCs w:val="30"/>
          <w:cs/>
        </w:rPr>
        <w:t>มหาชน)</w:t>
      </w:r>
      <w:r w:rsidR="001600DF" w:rsidRPr="00795110">
        <w:rPr>
          <w:rFonts w:ascii="Angsana New" w:hAnsi="Angsana New"/>
          <w:sz w:val="30"/>
          <w:szCs w:val="30"/>
        </w:rPr>
        <w:t xml:space="preserve"> </w:t>
      </w:r>
      <w:r w:rsidR="00D62A78" w:rsidRPr="00795110">
        <w:rPr>
          <w:rFonts w:ascii="Angsana New" w:hAnsi="Angsana New"/>
          <w:sz w:val="30"/>
          <w:szCs w:val="30"/>
        </w:rPr>
        <w:t>“</w:t>
      </w:r>
      <w:r w:rsidR="00D62A78" w:rsidRPr="00795110">
        <w:rPr>
          <w:rFonts w:ascii="Angsana New" w:hAnsi="Angsana New"/>
          <w:sz w:val="30"/>
          <w:szCs w:val="30"/>
          <w:cs/>
        </w:rPr>
        <w:t>บริษัท</w:t>
      </w:r>
      <w:r w:rsidR="00D62A78" w:rsidRPr="00795110">
        <w:rPr>
          <w:rFonts w:ascii="Angsana New" w:hAnsi="Angsana New"/>
          <w:sz w:val="30"/>
          <w:szCs w:val="30"/>
        </w:rPr>
        <w:t xml:space="preserve">” </w:t>
      </w:r>
      <w:r w:rsidR="00D62A78" w:rsidRPr="00795110">
        <w:rPr>
          <w:rFonts w:ascii="Angsana New" w:hAnsi="Angsana New" w:hint="cs"/>
          <w:sz w:val="30"/>
          <w:szCs w:val="30"/>
          <w:cs/>
        </w:rPr>
        <w:t>เป็นนิติบุคคลที่จัดตั้ง</w:t>
      </w:r>
      <w:r w:rsidR="00592A73" w:rsidRPr="00795110">
        <w:rPr>
          <w:rFonts w:ascii="Angsana New" w:hAnsi="Angsana New" w:hint="cs"/>
          <w:sz w:val="30"/>
          <w:szCs w:val="30"/>
          <w:cs/>
        </w:rPr>
        <w:t>ขึ้น</w:t>
      </w:r>
      <w:r w:rsidR="00D62A78" w:rsidRPr="00795110">
        <w:rPr>
          <w:rFonts w:ascii="Angsana New" w:hAnsi="Angsana New"/>
          <w:sz w:val="30"/>
          <w:szCs w:val="30"/>
          <w:cs/>
        </w:rPr>
        <w:t>ในประเทศ</w:t>
      </w:r>
      <w:r w:rsidR="001D2D67" w:rsidRPr="00795110">
        <w:rPr>
          <w:rFonts w:ascii="Angsana New" w:hAnsi="Angsana New" w:hint="cs"/>
          <w:sz w:val="30"/>
          <w:szCs w:val="30"/>
          <w:cs/>
        </w:rPr>
        <w:t>ไทย</w:t>
      </w:r>
      <w:r w:rsidR="00A70076" w:rsidRPr="00795110">
        <w:rPr>
          <w:rFonts w:ascii="Angsana New" w:hAnsi="Angsana New"/>
          <w:sz w:val="30"/>
          <w:szCs w:val="30"/>
        </w:rPr>
        <w:t xml:space="preserve"> </w:t>
      </w:r>
      <w:r w:rsidR="00A86A23" w:rsidRPr="00795110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A86A23" w:rsidRPr="00795110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24672387"/>
      <w:r w:rsidR="0015042B" w:rsidRPr="0079511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2728A" w:rsidRPr="00795110">
        <w:rPr>
          <w:rFonts w:ascii="Angsana New" w:hAnsi="Angsana New"/>
          <w:sz w:val="30"/>
          <w:szCs w:val="30"/>
        </w:rPr>
        <w:t>10</w:t>
      </w:r>
      <w:r w:rsidR="0015042B" w:rsidRPr="00795110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15042B" w:rsidRPr="00795110">
        <w:rPr>
          <w:rFonts w:ascii="Angsana New" w:hAnsi="Angsana New"/>
          <w:sz w:val="30"/>
          <w:szCs w:val="30"/>
        </w:rPr>
        <w:t>25</w:t>
      </w:r>
      <w:r w:rsidR="0062728A" w:rsidRPr="00795110">
        <w:rPr>
          <w:rFonts w:ascii="Angsana New" w:hAnsi="Angsana New"/>
          <w:sz w:val="30"/>
          <w:szCs w:val="30"/>
        </w:rPr>
        <w:t>62</w:t>
      </w:r>
      <w:r w:rsidR="006361A1" w:rsidRPr="00795110">
        <w:rPr>
          <w:rFonts w:ascii="Angsana New" w:hAnsi="Angsana New"/>
          <w:sz w:val="30"/>
          <w:szCs w:val="30"/>
        </w:rPr>
        <w:t xml:space="preserve"> </w:t>
      </w:r>
      <w:r w:rsidR="00A86A23" w:rsidRPr="00795110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3" w:name="_Hlk24672360"/>
      <w:r w:rsidR="00A86A23" w:rsidRPr="00795110">
        <w:rPr>
          <w:rFonts w:ascii="Angsana New" w:hAnsi="Angsana New"/>
          <w:sz w:val="30"/>
          <w:szCs w:val="30"/>
          <w:cs/>
        </w:rPr>
        <w:t>ของบริษัท</w:t>
      </w:r>
      <w:bookmarkEnd w:id="2"/>
      <w:bookmarkEnd w:id="3"/>
      <w:r w:rsidR="00A86A23" w:rsidRPr="00795110">
        <w:rPr>
          <w:rFonts w:ascii="Angsana New" w:hAnsi="Angsana New"/>
          <w:sz w:val="30"/>
          <w:szCs w:val="30"/>
          <w:cs/>
        </w:rPr>
        <w:t>ตั้งอยู่</w:t>
      </w:r>
      <w:r w:rsidR="0062728A" w:rsidRPr="00795110">
        <w:rPr>
          <w:rFonts w:ascii="Angsana New" w:hAnsi="Angsana New" w:hint="cs"/>
          <w:sz w:val="30"/>
          <w:szCs w:val="30"/>
          <w:cs/>
        </w:rPr>
        <w:t>เลขที่</w:t>
      </w:r>
      <w:r w:rsidR="0062728A" w:rsidRPr="00795110">
        <w:rPr>
          <w:rFonts w:ascii="Angsana New" w:hAnsi="Angsana New"/>
          <w:sz w:val="30"/>
          <w:szCs w:val="30"/>
          <w:cs/>
        </w:rPr>
        <w:t xml:space="preserve"> </w:t>
      </w:r>
      <w:r w:rsidR="0062728A" w:rsidRPr="00795110">
        <w:rPr>
          <w:rFonts w:ascii="Angsana New" w:hAnsi="Angsana New"/>
          <w:sz w:val="30"/>
          <w:szCs w:val="30"/>
        </w:rPr>
        <w:t>1</w:t>
      </w:r>
      <w:r w:rsidR="0062728A" w:rsidRPr="00795110">
        <w:rPr>
          <w:rFonts w:ascii="Angsana New" w:hAnsi="Angsana New"/>
          <w:sz w:val="30"/>
          <w:szCs w:val="30"/>
          <w:cs/>
        </w:rPr>
        <w:t xml:space="preserve">  </w:t>
      </w:r>
      <w:r w:rsidR="0062728A" w:rsidRPr="00795110">
        <w:rPr>
          <w:rFonts w:ascii="Angsana New" w:hAnsi="Angsana New" w:hint="cs"/>
          <w:sz w:val="30"/>
          <w:szCs w:val="30"/>
          <w:cs/>
        </w:rPr>
        <w:t>อาคารเอ็มไพร์ทาวเวอร์</w:t>
      </w:r>
      <w:r w:rsidR="0062728A" w:rsidRPr="00795110">
        <w:rPr>
          <w:rFonts w:ascii="Angsana New" w:hAnsi="Angsana New"/>
          <w:sz w:val="30"/>
          <w:szCs w:val="30"/>
          <w:cs/>
        </w:rPr>
        <w:t xml:space="preserve"> </w:t>
      </w:r>
      <w:r w:rsidR="0062728A" w:rsidRPr="00795110">
        <w:rPr>
          <w:rFonts w:ascii="Angsana New" w:hAnsi="Angsana New" w:hint="cs"/>
          <w:sz w:val="30"/>
          <w:szCs w:val="30"/>
          <w:cs/>
        </w:rPr>
        <w:t>ชั้น</w:t>
      </w:r>
      <w:r w:rsidR="0062728A" w:rsidRPr="00795110">
        <w:rPr>
          <w:rFonts w:ascii="Angsana New" w:hAnsi="Angsana New"/>
          <w:sz w:val="30"/>
          <w:szCs w:val="30"/>
          <w:cs/>
        </w:rPr>
        <w:t xml:space="preserve"> </w:t>
      </w:r>
      <w:r w:rsidR="0062728A" w:rsidRPr="00795110">
        <w:rPr>
          <w:rFonts w:ascii="Angsana New" w:hAnsi="Angsana New"/>
          <w:sz w:val="30"/>
          <w:szCs w:val="30"/>
        </w:rPr>
        <w:t>54</w:t>
      </w:r>
      <w:r w:rsidR="0062728A" w:rsidRPr="00795110">
        <w:rPr>
          <w:rFonts w:ascii="Angsana New" w:hAnsi="Angsana New"/>
          <w:sz w:val="30"/>
          <w:szCs w:val="30"/>
          <w:cs/>
        </w:rPr>
        <w:t xml:space="preserve"> </w:t>
      </w:r>
      <w:r w:rsidR="0062728A" w:rsidRPr="00795110">
        <w:rPr>
          <w:rFonts w:ascii="Angsana New" w:hAnsi="Angsana New" w:hint="cs"/>
          <w:sz w:val="30"/>
          <w:szCs w:val="30"/>
          <w:cs/>
        </w:rPr>
        <w:t>ถนนสาทรใต้</w:t>
      </w:r>
      <w:r w:rsidR="0062728A" w:rsidRPr="00795110">
        <w:rPr>
          <w:rFonts w:ascii="Angsana New" w:hAnsi="Angsana New"/>
          <w:sz w:val="30"/>
          <w:szCs w:val="30"/>
          <w:cs/>
        </w:rPr>
        <w:t xml:space="preserve"> </w:t>
      </w:r>
      <w:r w:rsidR="0062728A" w:rsidRPr="00795110">
        <w:rPr>
          <w:rFonts w:ascii="Angsana New" w:hAnsi="Angsana New" w:hint="cs"/>
          <w:sz w:val="30"/>
          <w:szCs w:val="30"/>
          <w:cs/>
        </w:rPr>
        <w:t>แขวงยานนาวา</w:t>
      </w:r>
      <w:r w:rsidR="0062728A" w:rsidRPr="00795110">
        <w:rPr>
          <w:rFonts w:ascii="Angsana New" w:hAnsi="Angsana New"/>
          <w:sz w:val="30"/>
          <w:szCs w:val="30"/>
          <w:cs/>
        </w:rPr>
        <w:t xml:space="preserve"> </w:t>
      </w:r>
      <w:r w:rsidR="0062728A" w:rsidRPr="00795110">
        <w:rPr>
          <w:rFonts w:ascii="Angsana New" w:hAnsi="Angsana New" w:hint="cs"/>
          <w:sz w:val="30"/>
          <w:szCs w:val="30"/>
          <w:cs/>
        </w:rPr>
        <w:t>เขตสาทร</w:t>
      </w:r>
      <w:r w:rsidR="0062728A" w:rsidRPr="00795110">
        <w:rPr>
          <w:rFonts w:ascii="Angsana New" w:hAnsi="Angsana New"/>
          <w:sz w:val="30"/>
          <w:szCs w:val="30"/>
          <w:cs/>
        </w:rPr>
        <w:t xml:space="preserve"> </w:t>
      </w:r>
      <w:r w:rsidR="0062728A" w:rsidRPr="00795110">
        <w:rPr>
          <w:rFonts w:ascii="Angsana New" w:hAnsi="Angsana New" w:hint="cs"/>
          <w:sz w:val="30"/>
          <w:szCs w:val="30"/>
          <w:cs/>
        </w:rPr>
        <w:t>กรุงเทพมหานคร</w:t>
      </w:r>
      <w:r w:rsidR="0062728A" w:rsidRPr="00795110">
        <w:rPr>
          <w:rFonts w:ascii="Angsana New" w:hAnsi="Angsana New"/>
          <w:sz w:val="30"/>
          <w:szCs w:val="30"/>
          <w:cs/>
        </w:rPr>
        <w:t xml:space="preserve"> </w:t>
      </w:r>
    </w:p>
    <w:p w14:paraId="66321662" w14:textId="77777777" w:rsidR="00464295" w:rsidRPr="00795110" w:rsidRDefault="00464295" w:rsidP="00464295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2DF0EC0C" w14:textId="32833225" w:rsidR="00BF5F59" w:rsidRPr="00795110" w:rsidRDefault="00BF5F59" w:rsidP="00BF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bookmarkStart w:id="4" w:name="_Hlk32174630"/>
      <w:r w:rsidRPr="00795110"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ผู้ถือหุ้นรายใหญ่ในระหว่างปี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ได้แก่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ทีซีซี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บริหารธุรกิจ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จำกัด ซึ่งเป็นนิติบุคคลที่จัดตั้งขึ้นใน</w:t>
      </w:r>
      <w:r w:rsidR="00A713C4">
        <w:rPr>
          <w:rFonts w:ascii="Angsana New" w:hAnsi="Angsana New" w:hint="cs"/>
          <w:sz w:val="30"/>
          <w:szCs w:val="30"/>
          <w:cs/>
        </w:rPr>
        <w:t>ประเทศ</w:t>
      </w:r>
      <w:r w:rsidRPr="00795110">
        <w:rPr>
          <w:rFonts w:ascii="Angsana New" w:hAnsi="Angsana New" w:hint="cs"/>
          <w:sz w:val="30"/>
          <w:szCs w:val="30"/>
          <w:cs/>
        </w:rPr>
        <w:t xml:space="preserve">ไทย </w:t>
      </w:r>
      <w:r w:rsidRPr="00795110">
        <w:rPr>
          <w:rFonts w:ascii="Angsana New" w:hAnsi="Angsana New"/>
          <w:sz w:val="30"/>
          <w:szCs w:val="30"/>
          <w:cs/>
        </w:rPr>
        <w:t>(</w:t>
      </w:r>
      <w:r w:rsidRPr="00795110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4</w:t>
      </w:r>
      <w:r w:rsidR="0011314A">
        <w:rPr>
          <w:rFonts w:ascii="Angsana New" w:hAnsi="Angsana New"/>
          <w:sz w:val="30"/>
          <w:szCs w:val="30"/>
        </w:rPr>
        <w:t>4</w:t>
      </w:r>
      <w:r w:rsidRPr="00795110">
        <w:rPr>
          <w:rFonts w:ascii="Angsana New" w:hAnsi="Angsana New"/>
          <w:sz w:val="30"/>
          <w:szCs w:val="30"/>
          <w:cs/>
        </w:rPr>
        <w:t>.</w:t>
      </w:r>
      <w:r w:rsidR="0011314A">
        <w:rPr>
          <w:rFonts w:ascii="Angsana New" w:hAnsi="Angsana New"/>
          <w:sz w:val="30"/>
          <w:szCs w:val="30"/>
        </w:rPr>
        <w:t>9</w:t>
      </w:r>
      <w:r w:rsidRPr="00795110">
        <w:rPr>
          <w:rFonts w:ascii="Angsana New" w:hAnsi="Angsana New"/>
          <w:sz w:val="30"/>
          <w:szCs w:val="30"/>
        </w:rPr>
        <w:t>9</w:t>
      </w:r>
      <w:r w:rsidRPr="00795110">
        <w:rPr>
          <w:rFonts w:ascii="Angsana New" w:hAnsi="Angsana New"/>
          <w:sz w:val="30"/>
          <w:szCs w:val="30"/>
          <w:cs/>
        </w:rPr>
        <w:t xml:space="preserve">) </w:t>
      </w:r>
      <w:r w:rsidRPr="00795110">
        <w:rPr>
          <w:rFonts w:ascii="Angsana New" w:hAnsi="Angsana New" w:hint="cs"/>
          <w:sz w:val="30"/>
          <w:szCs w:val="30"/>
          <w:cs/>
        </w:rPr>
        <w:t>บริษัท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ทีซีซี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กรุ๊ปอินเตอร์เนชั่นแนล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ลิมิเต็ด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ซึ่งเป็นนิติบุคคลที่จัดตั้งขึ้นในหมู่เกาะบริติชเวอร์จิน</w:t>
      </w:r>
      <w:r w:rsidRPr="00795110">
        <w:rPr>
          <w:rFonts w:ascii="Angsana New" w:hAnsi="Angsana New"/>
          <w:sz w:val="30"/>
          <w:szCs w:val="30"/>
          <w:cs/>
        </w:rPr>
        <w:t xml:space="preserve"> (</w:t>
      </w:r>
      <w:r w:rsidRPr="00795110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28</w:t>
      </w:r>
      <w:r w:rsidRPr="00795110">
        <w:rPr>
          <w:rFonts w:ascii="Angsana New" w:hAnsi="Angsana New"/>
          <w:sz w:val="30"/>
          <w:szCs w:val="30"/>
          <w:cs/>
        </w:rPr>
        <w:t>.</w:t>
      </w:r>
      <w:r w:rsidRPr="00795110">
        <w:rPr>
          <w:rFonts w:ascii="Angsana New" w:hAnsi="Angsana New"/>
          <w:sz w:val="30"/>
          <w:szCs w:val="30"/>
        </w:rPr>
        <w:t>31</w:t>
      </w:r>
      <w:r w:rsidRPr="00795110">
        <w:rPr>
          <w:rFonts w:ascii="Angsana New" w:hAnsi="Angsana New"/>
          <w:sz w:val="30"/>
          <w:szCs w:val="30"/>
          <w:cs/>
        </w:rPr>
        <w:t xml:space="preserve">) </w:t>
      </w:r>
      <w:r w:rsidR="0068149D" w:rsidRPr="00795110">
        <w:rPr>
          <w:rFonts w:ascii="Angsana New" w:hAnsi="Angsana New" w:hint="cs"/>
          <w:sz w:val="30"/>
          <w:szCs w:val="30"/>
          <w:cs/>
        </w:rPr>
        <w:t>และบริษัท</w:t>
      </w:r>
      <w:r w:rsidR="0068149D" w:rsidRPr="00795110">
        <w:rPr>
          <w:rFonts w:ascii="Angsana New" w:hAnsi="Angsana New"/>
          <w:sz w:val="30"/>
          <w:szCs w:val="30"/>
          <w:cs/>
        </w:rPr>
        <w:t xml:space="preserve"> </w:t>
      </w:r>
      <w:r w:rsidR="0068149D" w:rsidRPr="00795110">
        <w:rPr>
          <w:rFonts w:ascii="Angsana New" w:hAnsi="Angsana New" w:hint="cs"/>
          <w:sz w:val="30"/>
          <w:szCs w:val="30"/>
          <w:cs/>
        </w:rPr>
        <w:t>ทีซีซี</w:t>
      </w:r>
      <w:r w:rsidR="0068149D" w:rsidRPr="00795110">
        <w:rPr>
          <w:rFonts w:ascii="Angsana New" w:hAnsi="Angsana New"/>
          <w:sz w:val="30"/>
          <w:szCs w:val="30"/>
          <w:cs/>
        </w:rPr>
        <w:t xml:space="preserve"> </w:t>
      </w:r>
      <w:r w:rsidR="0068149D">
        <w:rPr>
          <w:rFonts w:ascii="Angsana New" w:hAnsi="Angsana New" w:hint="cs"/>
          <w:sz w:val="30"/>
          <w:szCs w:val="30"/>
          <w:cs/>
        </w:rPr>
        <w:t>รีเทล</w:t>
      </w:r>
      <w:r w:rsidR="0068149D" w:rsidRPr="00795110">
        <w:rPr>
          <w:rFonts w:ascii="Angsana New" w:hAnsi="Angsana New"/>
          <w:sz w:val="30"/>
          <w:szCs w:val="30"/>
          <w:cs/>
        </w:rPr>
        <w:t xml:space="preserve"> </w:t>
      </w:r>
      <w:r w:rsidR="0068149D" w:rsidRPr="00795110">
        <w:rPr>
          <w:rFonts w:ascii="Angsana New" w:hAnsi="Angsana New" w:hint="cs"/>
          <w:sz w:val="30"/>
          <w:szCs w:val="30"/>
          <w:cs/>
        </w:rPr>
        <w:t>จำกัด ซึ่งเป็นนิติบุคคลที่จัดตั้งขึ้นใน</w:t>
      </w:r>
      <w:r w:rsidR="0068149D">
        <w:rPr>
          <w:rFonts w:ascii="Angsana New" w:hAnsi="Angsana New" w:hint="cs"/>
          <w:sz w:val="30"/>
          <w:szCs w:val="30"/>
          <w:cs/>
        </w:rPr>
        <w:t>ประเทศ</w:t>
      </w:r>
      <w:r w:rsidR="0068149D" w:rsidRPr="00795110">
        <w:rPr>
          <w:rFonts w:ascii="Angsana New" w:hAnsi="Angsana New" w:hint="cs"/>
          <w:sz w:val="30"/>
          <w:szCs w:val="30"/>
          <w:cs/>
        </w:rPr>
        <w:t xml:space="preserve">ไทย </w:t>
      </w:r>
      <w:r w:rsidR="0068149D" w:rsidRPr="00795110">
        <w:rPr>
          <w:rFonts w:ascii="Angsana New" w:hAnsi="Angsana New"/>
          <w:sz w:val="30"/>
          <w:szCs w:val="30"/>
          <w:cs/>
        </w:rPr>
        <w:t>(</w:t>
      </w:r>
      <w:r w:rsidR="0068149D" w:rsidRPr="00795110">
        <w:rPr>
          <w:rFonts w:ascii="Angsana New" w:hAnsi="Angsana New" w:hint="cs"/>
          <w:sz w:val="30"/>
          <w:szCs w:val="30"/>
          <w:cs/>
        </w:rPr>
        <w:t>ถือหุ้น</w:t>
      </w:r>
      <w:r w:rsidR="0068149D">
        <w:rPr>
          <w:rFonts w:ascii="Angsana New" w:hAnsi="Angsana New"/>
          <w:sz w:val="30"/>
          <w:szCs w:val="30"/>
        </w:rPr>
        <w:br/>
      </w:r>
      <w:r w:rsidR="0068149D" w:rsidRPr="00795110">
        <w:rPr>
          <w:rFonts w:ascii="Angsana New" w:hAnsi="Angsana New" w:hint="cs"/>
          <w:sz w:val="30"/>
          <w:szCs w:val="30"/>
          <w:cs/>
        </w:rPr>
        <w:t>ร้อยละ</w:t>
      </w:r>
      <w:r w:rsidR="0068149D" w:rsidRPr="00795110">
        <w:rPr>
          <w:rFonts w:ascii="Angsana New" w:hAnsi="Angsana New"/>
          <w:sz w:val="30"/>
          <w:szCs w:val="30"/>
          <w:cs/>
        </w:rPr>
        <w:t xml:space="preserve"> </w:t>
      </w:r>
      <w:r w:rsidR="0068149D">
        <w:rPr>
          <w:rFonts w:ascii="Angsana New" w:hAnsi="Angsana New"/>
          <w:sz w:val="30"/>
          <w:szCs w:val="30"/>
        </w:rPr>
        <w:t>1.70</w:t>
      </w:r>
      <w:r w:rsidR="0068149D" w:rsidRPr="00795110">
        <w:rPr>
          <w:rFonts w:ascii="Angsana New" w:hAnsi="Angsana New"/>
          <w:sz w:val="30"/>
          <w:szCs w:val="30"/>
          <w:cs/>
        </w:rPr>
        <w:t>)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</w:p>
    <w:bookmarkEnd w:id="4"/>
    <w:p w14:paraId="4811BECD" w14:textId="77777777" w:rsidR="00DB2C83" w:rsidRPr="00795110" w:rsidRDefault="00DB2C83" w:rsidP="00DB2C83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21216D26" w14:textId="2B406A8D" w:rsidR="00D255BF" w:rsidRPr="00795110" w:rsidRDefault="00D255BF" w:rsidP="00044156">
      <w:pPr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บริษัทดำเนินธุรกิจหลักเกี่ยวกับกิจกรรมลงทุน และ</w:t>
      </w:r>
      <w:r w:rsidR="00DB2C83" w:rsidRPr="00795110">
        <w:rPr>
          <w:rFonts w:ascii="Angsana New" w:hAnsi="Angsana New"/>
          <w:sz w:val="30"/>
          <w:szCs w:val="30"/>
          <w:cs/>
        </w:rPr>
        <w:t>การให้บริการการบริหารงาน</w:t>
      </w:r>
      <w:r w:rsidRPr="00795110">
        <w:rPr>
          <w:rFonts w:ascii="Angsana New" w:hAnsi="Angsana New" w:hint="cs"/>
          <w:sz w:val="30"/>
          <w:szCs w:val="30"/>
          <w:cs/>
        </w:rPr>
        <w:t xml:space="preserve"> กลุ่มบริษัทดำเนินธุรกิจหลักเกี่ยวกับโรงแรม และบริการที่เกี่ยวข้อง และการ</w:t>
      </w:r>
      <w:r w:rsidR="00DB2C83" w:rsidRPr="00795110">
        <w:rPr>
          <w:rFonts w:ascii="Angsana New" w:hAnsi="Angsana New"/>
          <w:sz w:val="30"/>
          <w:szCs w:val="30"/>
          <w:cs/>
        </w:rPr>
        <w:t>ให้เช่าและให้บริการอาคารพาณิชยกรรม</w:t>
      </w:r>
      <w:r w:rsidR="00DB2C83"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โดยรายละเอียดของ</w:t>
      </w:r>
      <w:r w:rsidR="00E47A69" w:rsidRPr="00795110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 xml:space="preserve">บริษัทย่อย ณ วันที่ </w:t>
      </w:r>
      <w:r w:rsidRPr="00795110">
        <w:rPr>
          <w:rFonts w:ascii="Angsana New" w:hAnsi="Angsana New"/>
          <w:sz w:val="30"/>
          <w:szCs w:val="30"/>
        </w:rPr>
        <w:t xml:space="preserve">31 </w:t>
      </w:r>
      <w:r w:rsidRPr="0079511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33478" w:rsidRPr="00795110">
        <w:rPr>
          <w:rFonts w:ascii="Angsana New" w:hAnsi="Angsana New"/>
          <w:sz w:val="30"/>
          <w:szCs w:val="30"/>
        </w:rPr>
        <w:t>256</w:t>
      </w:r>
      <w:r w:rsidR="00F04DD8" w:rsidRPr="00795110">
        <w:rPr>
          <w:rFonts w:ascii="Angsana New" w:hAnsi="Angsana New"/>
          <w:sz w:val="30"/>
          <w:szCs w:val="30"/>
        </w:rPr>
        <w:t>5</w:t>
      </w:r>
      <w:r w:rsidR="00933478" w:rsidRPr="00795110">
        <w:rPr>
          <w:rFonts w:ascii="Angsana New" w:hAnsi="Angsana New"/>
          <w:sz w:val="30"/>
          <w:szCs w:val="30"/>
        </w:rPr>
        <w:t xml:space="preserve"> </w:t>
      </w:r>
      <w:r w:rsidR="00933478" w:rsidRPr="00795110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795110">
        <w:rPr>
          <w:rFonts w:ascii="Angsana New" w:hAnsi="Angsana New"/>
          <w:sz w:val="30"/>
          <w:szCs w:val="30"/>
        </w:rPr>
        <w:t>256</w:t>
      </w:r>
      <w:r w:rsidR="00B81C19" w:rsidRPr="00795110">
        <w:rPr>
          <w:rFonts w:ascii="Angsana New" w:hAnsi="Angsana New"/>
          <w:sz w:val="30"/>
          <w:szCs w:val="30"/>
        </w:rPr>
        <w:t>4</w:t>
      </w:r>
      <w:r w:rsidRPr="00795110">
        <w:rPr>
          <w:rFonts w:ascii="Angsana New" w:hAnsi="Angsana New" w:hint="cs"/>
          <w:sz w:val="30"/>
          <w:szCs w:val="30"/>
          <w:cs/>
        </w:rPr>
        <w:t xml:space="preserve"> ได้เปิดเผยไว้ในหมายเหตุ</w:t>
      </w:r>
      <w:r w:rsidR="00BF0C77" w:rsidRPr="00795110">
        <w:rPr>
          <w:rFonts w:ascii="Angsana New" w:hAnsi="Angsana New" w:hint="cs"/>
          <w:sz w:val="30"/>
          <w:szCs w:val="30"/>
          <w:cs/>
        </w:rPr>
        <w:t>ข้อ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="00CB1788" w:rsidRPr="00795110">
        <w:rPr>
          <w:rFonts w:ascii="Angsana New" w:hAnsi="Angsana New"/>
          <w:sz w:val="30"/>
          <w:szCs w:val="30"/>
        </w:rPr>
        <w:t>10</w:t>
      </w:r>
    </w:p>
    <w:p w14:paraId="6C36A411" w14:textId="77777777" w:rsidR="00044156" w:rsidRPr="00795110" w:rsidRDefault="00044156" w:rsidP="00044156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688623BC" w14:textId="77777777" w:rsidR="00C9411A" w:rsidRPr="00795110" w:rsidRDefault="00AB3746" w:rsidP="00E47A6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D15CCDE" w14:textId="77777777" w:rsidR="007847D5" w:rsidRPr="00795110" w:rsidRDefault="007847D5" w:rsidP="007847D5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FD00FDC" w14:textId="1AA289E2" w:rsidR="00663760" w:rsidRPr="00795110" w:rsidRDefault="0025044D" w:rsidP="00EA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งบการเงิน</w:t>
      </w:r>
      <w:r w:rsidRPr="00795110">
        <w:rPr>
          <w:rFonts w:ascii="Angsana New" w:hAnsi="Angsana New" w:hint="cs"/>
          <w:sz w:val="30"/>
          <w:szCs w:val="30"/>
          <w:cs/>
        </w:rPr>
        <w:t>นี้</w:t>
      </w:r>
      <w:r w:rsidRPr="00795110">
        <w:rPr>
          <w:rFonts w:ascii="Angsana New" w:hAnsi="Angsana New"/>
          <w:sz w:val="30"/>
          <w:szCs w:val="30"/>
          <w:cs/>
        </w:rPr>
        <w:t>จัดทำขึ้นตาม</w:t>
      </w:r>
      <w:r w:rsidRPr="00795110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795110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2D1714" w:rsidRPr="00795110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795110">
        <w:rPr>
          <w:rFonts w:ascii="Angsana New" w:hAnsi="Angsana New" w:hint="cs"/>
          <w:sz w:val="30"/>
          <w:szCs w:val="30"/>
          <w:cs/>
        </w:rPr>
        <w:t xml:space="preserve">ฯ </w:t>
      </w:r>
      <w:r w:rsidR="00663760" w:rsidRPr="00795110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474A18" w:rsidRPr="00795110">
        <w:rPr>
          <w:rFonts w:ascii="Angsana New" w:hAnsi="Angsana New"/>
          <w:sz w:val="30"/>
          <w:szCs w:val="30"/>
          <w:cs/>
        </w:rPr>
        <w:br/>
      </w:r>
      <w:r w:rsidR="00474A18" w:rsidRPr="00795110">
        <w:rPr>
          <w:rFonts w:ascii="Angsana New" w:hAnsi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474A18" w:rsidRPr="00795110">
        <w:rPr>
          <w:rFonts w:ascii="Angsana New" w:hAnsi="Angsana New"/>
          <w:sz w:val="30"/>
          <w:szCs w:val="30"/>
          <w:cs/>
        </w:rPr>
        <w:t xml:space="preserve"> </w:t>
      </w:r>
      <w:r w:rsidR="00474A18" w:rsidRPr="00795110">
        <w:rPr>
          <w:rFonts w:ascii="Angsana New" w:hAnsi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BC5B69" w:rsidRPr="00795110">
        <w:rPr>
          <w:rFonts w:ascii="Angsana New" w:hAnsi="Angsana New"/>
          <w:sz w:val="30"/>
          <w:szCs w:val="30"/>
        </w:rPr>
        <w:t xml:space="preserve"> </w:t>
      </w:r>
      <w:r w:rsidR="00A0751F" w:rsidRPr="00795110">
        <w:rPr>
          <w:rFonts w:ascii="Angsana New" w:hAnsi="Angsana New"/>
          <w:sz w:val="30"/>
          <w:szCs w:val="30"/>
        </w:rPr>
        <w:t>3</w:t>
      </w:r>
      <w:r w:rsidR="00BC5B69" w:rsidRPr="00795110">
        <w:rPr>
          <w:rFonts w:ascii="Angsana New" w:hAnsi="Angsana New"/>
          <w:sz w:val="30"/>
          <w:szCs w:val="30"/>
        </w:rPr>
        <w:t xml:space="preserve"> </w:t>
      </w:r>
      <w:r w:rsidR="00474A18" w:rsidRPr="00795110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BC5B69" w:rsidRPr="00795110">
        <w:rPr>
          <w:rFonts w:ascii="Angsana New" w:hAnsi="Angsana New"/>
          <w:sz w:val="30"/>
          <w:szCs w:val="30"/>
        </w:rPr>
        <w:t xml:space="preserve"> </w:t>
      </w:r>
    </w:p>
    <w:p w14:paraId="3CBC82D0" w14:textId="77777777" w:rsidR="001C215B" w:rsidRPr="00795110" w:rsidRDefault="001C215B" w:rsidP="006272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086862A9" w14:textId="56B5080D" w:rsidR="002A6812" w:rsidRPr="00795110" w:rsidRDefault="009707CC" w:rsidP="0097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ผู้บริหารใช้วิจารณญาณ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ทั้งนี้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</w:t>
      </w:r>
      <w:r w:rsidR="006E34F7" w:rsidRPr="00795110">
        <w:rPr>
          <w:rFonts w:ascii="Angsana New" w:hAnsi="Angsana New"/>
          <w:sz w:val="30"/>
          <w:szCs w:val="30"/>
        </w:rPr>
        <w:t xml:space="preserve">                   </w:t>
      </w:r>
      <w:r w:rsidRPr="00795110">
        <w:rPr>
          <w:rFonts w:ascii="Angsana New" w:hAnsi="Angsana New" w:hint="cs"/>
          <w:sz w:val="30"/>
          <w:szCs w:val="30"/>
          <w:cs/>
        </w:rPr>
        <w:t>หมายเหตุแต่ละข้อจะได้รับการทบทวนอย่างต่อเนื่อง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</w:t>
      </w:r>
      <w:r w:rsidR="006E34F7" w:rsidRPr="00795110">
        <w:rPr>
          <w:rFonts w:ascii="Angsana New" w:hAnsi="Angsana New"/>
          <w:sz w:val="30"/>
          <w:szCs w:val="30"/>
        </w:rPr>
        <w:t xml:space="preserve">           </w:t>
      </w:r>
      <w:r w:rsidRPr="00795110">
        <w:rPr>
          <w:rFonts w:ascii="Angsana New" w:hAnsi="Angsana New" w:hint="cs"/>
          <w:sz w:val="30"/>
          <w:szCs w:val="30"/>
          <w:cs/>
        </w:rPr>
        <w:t>เป็นต้นไป</w:t>
      </w:r>
    </w:p>
    <w:p w14:paraId="7C67B68D" w14:textId="73D71FCA" w:rsidR="007304F8" w:rsidRDefault="00730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22"/>
          <w:szCs w:val="22"/>
        </w:rPr>
        <w:br w:type="page"/>
      </w:r>
    </w:p>
    <w:p w14:paraId="31ED6047" w14:textId="23988907" w:rsidR="005208F4" w:rsidRPr="00795110" w:rsidRDefault="00AB3746" w:rsidP="00CB4737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A93590F" w14:textId="77777777" w:rsidR="005208F4" w:rsidRPr="00795110" w:rsidRDefault="005208F4" w:rsidP="007847D5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52B97BD" w14:textId="004313FE" w:rsidR="00C17F5C" w:rsidRPr="00795110" w:rsidRDefault="00C17F5C" w:rsidP="00393715">
      <w:pPr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36FF1A1E" w14:textId="3E70D2BB" w:rsidR="0023333B" w:rsidRPr="00795110" w:rsidRDefault="00C17F5C" w:rsidP="00C17F5C">
      <w:pPr>
        <w:spacing w:line="240" w:lineRule="auto"/>
        <w:ind w:left="540" w:right="47"/>
        <w:jc w:val="thaiDistribute"/>
        <w:rPr>
          <w:rFonts w:ascii="Angsana New" w:hAnsi="Angsana New"/>
          <w:sz w:val="22"/>
          <w:szCs w:val="22"/>
        </w:rPr>
      </w:pPr>
      <w:r w:rsidRPr="00795110">
        <w:rPr>
          <w:rFonts w:asciiTheme="majorBidi" w:hAnsiTheme="majorBidi" w:cstheme="majorBidi"/>
          <w:sz w:val="22"/>
          <w:szCs w:val="22"/>
          <w:cs/>
        </w:rPr>
        <w:t xml:space="preserve">  </w:t>
      </w:r>
    </w:p>
    <w:p w14:paraId="7A365EC9" w14:textId="66B1D6A7" w:rsidR="0023333B" w:rsidRPr="00795110" w:rsidRDefault="0023333B" w:rsidP="0023333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0C831D58" w14:textId="77777777" w:rsidR="00393715" w:rsidRPr="00795110" w:rsidRDefault="00393715" w:rsidP="007847D5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D097331" w14:textId="509B5F04" w:rsidR="00393715" w:rsidRPr="00795110" w:rsidRDefault="00393715" w:rsidP="00393715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</w:t>
      </w:r>
      <w:r w:rsidR="009F6528" w:rsidRPr="00795110">
        <w:rPr>
          <w:rFonts w:ascii="Angsana New" w:hAnsi="Angsana New"/>
          <w:sz w:val="30"/>
          <w:szCs w:val="30"/>
          <w:cs/>
        </w:rPr>
        <w:t>ินของบริษัทและ</w:t>
      </w:r>
      <w:r w:rsidRPr="00795110">
        <w:rPr>
          <w:rFonts w:ascii="Angsana New" w:hAnsi="Angsana New"/>
          <w:sz w:val="30"/>
          <w:szCs w:val="30"/>
          <w:cs/>
        </w:rPr>
        <w:t xml:space="preserve">บริษัทย่อย (รวมกันเรียกว่า </w:t>
      </w:r>
      <w:r w:rsidRPr="00795110">
        <w:rPr>
          <w:rFonts w:ascii="Angsana New" w:hAnsi="Angsana New"/>
          <w:sz w:val="30"/>
          <w:szCs w:val="30"/>
        </w:rPr>
        <w:t>“</w:t>
      </w:r>
      <w:r w:rsidRPr="00795110">
        <w:rPr>
          <w:rFonts w:ascii="Angsana New" w:hAnsi="Angsana New"/>
          <w:sz w:val="30"/>
          <w:szCs w:val="30"/>
          <w:cs/>
        </w:rPr>
        <w:t>กลุ่มบริษัท</w:t>
      </w:r>
      <w:r w:rsidRPr="00795110">
        <w:rPr>
          <w:rFonts w:ascii="Angsana New" w:hAnsi="Angsana New"/>
          <w:sz w:val="30"/>
          <w:szCs w:val="30"/>
        </w:rPr>
        <w:t xml:space="preserve">”) </w:t>
      </w:r>
      <w:r w:rsidRPr="00795110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</w:t>
      </w:r>
      <w:r w:rsidR="00A0751F" w:rsidRPr="00795110">
        <w:rPr>
          <w:rFonts w:ascii="Angsana New" w:hAnsi="Angsana New" w:hint="cs"/>
          <w:sz w:val="30"/>
          <w:szCs w:val="30"/>
          <w:cs/>
        </w:rPr>
        <w:t>การร่วมค้า</w:t>
      </w:r>
    </w:p>
    <w:p w14:paraId="4078D395" w14:textId="77777777" w:rsidR="00F166B8" w:rsidRPr="00795110" w:rsidRDefault="00F166B8" w:rsidP="00BC5B69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BD32D97" w14:textId="4E643DC1" w:rsidR="00EC27AF" w:rsidRPr="00795110" w:rsidRDefault="00353A1B" w:rsidP="00835DF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5" w:name="_Hlk611689"/>
      <w:r w:rsidRPr="00795110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2D1714" w:rsidRPr="00795110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2D1714" w:rsidRPr="00795110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bookmarkEnd w:id="5"/>
    </w:p>
    <w:p w14:paraId="094E6BFD" w14:textId="77777777" w:rsidR="00353A1B" w:rsidRPr="00795110" w:rsidRDefault="00353A1B" w:rsidP="00BC5B69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A60C9EB" w14:textId="454D2866" w:rsidR="00847117" w:rsidRPr="00795110" w:rsidRDefault="00353A1B" w:rsidP="0084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847117" w:rsidRPr="00795110">
        <w:rPr>
          <w:rFonts w:ascii="Angsana New" w:hAnsi="Angsana New"/>
          <w:sz w:val="30"/>
          <w:szCs w:val="30"/>
        </w:rPr>
        <w:t xml:space="preserve"> </w:t>
      </w:r>
      <w:r w:rsidR="00847117" w:rsidRPr="00795110">
        <w:rPr>
          <w:rFonts w:ascii="Angsana New" w:hAnsi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847117" w:rsidRPr="00795110">
        <w:rPr>
          <w:rFonts w:ascii="Angsana New" w:hAnsi="Angsana New"/>
          <w:sz w:val="30"/>
          <w:szCs w:val="30"/>
        </w:rPr>
        <w:t xml:space="preserve"> </w:t>
      </w:r>
      <w:r w:rsidR="00847117" w:rsidRPr="00795110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847117" w:rsidRPr="00795110">
        <w:rPr>
          <w:rFonts w:ascii="Angsana New" w:hAnsi="Angsana New"/>
          <w:sz w:val="30"/>
          <w:szCs w:val="30"/>
        </w:rPr>
        <w:t xml:space="preserve"> </w:t>
      </w:r>
      <w:r w:rsidR="00847117" w:rsidRPr="00795110">
        <w:rPr>
          <w:rFonts w:ascii="Angsana New" w:hAnsi="Angsana New"/>
          <w:sz w:val="30"/>
          <w:szCs w:val="30"/>
          <w:cs/>
        </w:rPr>
        <w:t>หรือรับจากการได้มาหรือจำหน่ายไป</w:t>
      </w:r>
      <w:r w:rsidR="00790768" w:rsidRPr="00795110">
        <w:rPr>
          <w:rFonts w:ascii="Angsana New" w:hAnsi="Angsana New" w:hint="cs"/>
          <w:sz w:val="30"/>
          <w:szCs w:val="30"/>
          <w:cs/>
        </w:rPr>
        <w:t xml:space="preserve"> </w:t>
      </w:r>
      <w:r w:rsidR="00847117" w:rsidRPr="00795110">
        <w:rPr>
          <w:rFonts w:ascii="Angsana New" w:hAnsi="Angsana New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847117" w:rsidRPr="00795110">
        <w:rPr>
          <w:rFonts w:ascii="Angsana New" w:hAnsi="Angsana New"/>
          <w:sz w:val="30"/>
          <w:szCs w:val="30"/>
        </w:rPr>
        <w:t>/</w:t>
      </w:r>
      <w:r w:rsidR="00847117" w:rsidRPr="00795110">
        <w:rPr>
          <w:rFonts w:ascii="Angsana New" w:hAnsi="Angsana New"/>
          <w:sz w:val="30"/>
          <w:szCs w:val="30"/>
          <w:cs/>
        </w:rPr>
        <w:t xml:space="preserve">ส่วนต่ำกว่าทุนอื่นในส่วนของเจ้าของ </w:t>
      </w:r>
    </w:p>
    <w:p w14:paraId="3C13B409" w14:textId="77777777" w:rsidR="00A0751F" w:rsidRPr="007304F8" w:rsidRDefault="00A0751F" w:rsidP="007304F8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211A929" w14:textId="63FFAE2E" w:rsidR="00847117" w:rsidRPr="00795110" w:rsidRDefault="00847117" w:rsidP="00847117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795110">
        <w:rPr>
          <w:rFonts w:ascii="Angsana New" w:hAnsi="Angsana New" w:cs="Angsana New"/>
          <w:b w:val="0"/>
          <w:bCs w:val="0"/>
          <w:cs/>
          <w:lang w:val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795110">
        <w:rPr>
          <w:rFonts w:ascii="Angsana New" w:hAnsi="Angsana New" w:cs="Angsana New" w:hint="cs"/>
          <w:b w:val="0"/>
          <w:bCs w:val="0"/>
          <w:cs/>
          <w:lang w:val="en-US"/>
        </w:rPr>
        <w:t>กำไรหรือขาดทุนที่เกิดขึ้นจากการสูญเสียการควบคุมในบริษัทย่อย</w:t>
      </w:r>
      <w:r w:rsidRPr="00795110">
        <w:rPr>
          <w:rFonts w:ascii="Angsana New" w:hAnsi="Angsana New" w:cs="Angsana New"/>
          <w:b w:val="0"/>
          <w:bCs w:val="0"/>
          <w:cs/>
          <w:lang w:val="en-US"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DDBC86A" w14:textId="77777777" w:rsidR="00704667" w:rsidRDefault="00704667" w:rsidP="0070466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3A44D0B" w14:textId="7398E9DA" w:rsidR="00704667" w:rsidRPr="00704667" w:rsidRDefault="00704667" w:rsidP="00704667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704667">
        <w:rPr>
          <w:rFonts w:ascii="Angsana New" w:hAnsi="Angsana New" w:cs="Angsana New"/>
          <w:b w:val="0"/>
          <w:bCs w:val="0"/>
          <w:cs/>
          <w:lang w:val="en-US"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12C843A" w14:textId="77777777" w:rsidR="00704667" w:rsidRPr="00704667" w:rsidRDefault="00704667" w:rsidP="00704667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3D967C1" w14:textId="2BF1AFD2" w:rsidR="00704667" w:rsidRDefault="00704667" w:rsidP="00704667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704667">
        <w:rPr>
          <w:rFonts w:ascii="Angsana New" w:hAnsi="Angsana New" w:cs="Angsana New" w:hint="cs"/>
          <w:b w:val="0"/>
          <w:bCs w:val="0"/>
          <w:cs/>
          <w:lang w:val="en-US"/>
        </w:rPr>
        <w:t>กลุ่มบริษัทรับรู้เงินลงทุนในการร่วมค้าในงบการเงินรวมด้วยวิธีส่วนได้เสีย</w:t>
      </w:r>
      <w:r w:rsidRPr="00704667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704667">
        <w:rPr>
          <w:rFonts w:ascii="Angsana New" w:hAnsi="Angsana New" w:cs="Angsana New" w:hint="cs"/>
          <w:b w:val="0"/>
          <w:bCs w:val="0"/>
          <w:cs/>
          <w:lang w:val="en-US"/>
        </w:rPr>
        <w:t>โดยรับรู้รายการเมื่อเริ่มแรกด้วยราคาทุนซึ่งรวมถึงต้นทุนการทำรายการ</w:t>
      </w:r>
      <w:r w:rsidRPr="00704667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704667">
        <w:rPr>
          <w:rFonts w:ascii="Angsana New" w:hAnsi="Angsana New" w:cs="Angsana New" w:hint="cs"/>
          <w:b w:val="0"/>
          <w:bCs w:val="0"/>
          <w:cs/>
          <w:lang w:val="en-US"/>
        </w:rPr>
        <w:t>ภายหลังการรับรู้รายการเริ่มแรก</w:t>
      </w:r>
      <w:r w:rsidRPr="00704667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704667">
        <w:rPr>
          <w:rFonts w:ascii="Angsana New" w:hAnsi="Angsana New" w:cs="Angsana New" w:hint="cs"/>
          <w:b w:val="0"/>
          <w:bCs w:val="0"/>
          <w:cs/>
          <w:lang w:val="en-US"/>
        </w:rPr>
        <w:t>เงินปันผลรับ</w:t>
      </w:r>
      <w:r w:rsidRPr="00704667">
        <w:rPr>
          <w:rFonts w:ascii="Angsana New" w:hAnsi="Angsana New" w:cs="Angsana New"/>
          <w:b w:val="0"/>
          <w:bCs w:val="0"/>
          <w:cs/>
          <w:lang w:val="en-US"/>
        </w:rPr>
        <w:t xml:space="preserve">  </w:t>
      </w:r>
      <w:r w:rsidRPr="00704667">
        <w:rPr>
          <w:rFonts w:ascii="Angsana New" w:hAnsi="Angsana New" w:cs="Angsana New" w:hint="cs"/>
          <w:b w:val="0"/>
          <w:bCs w:val="0"/>
          <w:cs/>
          <w:lang w:val="en-US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704667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704667">
        <w:rPr>
          <w:rFonts w:ascii="Angsana New" w:hAnsi="Angsana New" w:cs="Angsana New" w:hint="cs"/>
          <w:b w:val="0"/>
          <w:bCs w:val="0"/>
          <w:cs/>
          <w:lang w:val="en-US"/>
        </w:rPr>
        <w:t>จะถูกบันทึกในงบการเงินรวมจนถึงวันที่การควบคุมร่วมสิ้นสุดลง</w:t>
      </w:r>
    </w:p>
    <w:p w14:paraId="3E0FA2E9" w14:textId="77777777" w:rsidR="00131993" w:rsidRDefault="00131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FF4902E" w14:textId="35E1E7AD" w:rsidR="00961183" w:rsidRPr="00795110" w:rsidRDefault="00961183" w:rsidP="0084711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รวมถึงรายได้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ถูกตัดรายการในการจัดทำงบการเงินรวม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704667" w:rsidRPr="00704667">
        <w:rPr>
          <w:rFonts w:ascii="Angsana New" w:hAnsi="Angsana New" w:hint="cs"/>
          <w:sz w:val="30"/>
          <w:szCs w:val="30"/>
          <w:cs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="00704667" w:rsidRPr="00704667">
        <w:rPr>
          <w:rFonts w:ascii="Angsana New" w:hAnsi="Angsana New"/>
          <w:sz w:val="30"/>
          <w:szCs w:val="30"/>
          <w:cs/>
        </w:rPr>
        <w:t xml:space="preserve"> </w:t>
      </w:r>
      <w:r w:rsidR="00704667" w:rsidRPr="00704667">
        <w:rPr>
          <w:rFonts w:ascii="Angsana New" w:hAnsi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704667" w:rsidRPr="00704667">
        <w:rPr>
          <w:rFonts w:ascii="Angsana New" w:hAnsi="Angsana New"/>
          <w:sz w:val="30"/>
          <w:szCs w:val="30"/>
          <w:cs/>
        </w:rPr>
        <w:t xml:space="preserve"> </w:t>
      </w:r>
      <w:r w:rsidR="00704667" w:rsidRPr="00704667">
        <w:rPr>
          <w:rFonts w:ascii="Angsana New" w:hAnsi="Angsana New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45F39C3E" w14:textId="77777777" w:rsidR="00961183" w:rsidRPr="00795110" w:rsidRDefault="00961183" w:rsidP="007304F8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8B45475" w14:textId="770C45D5" w:rsidR="008A77F3" w:rsidRPr="00795110" w:rsidRDefault="008A77F3" w:rsidP="008A77F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674945"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รวม</w:t>
      </w: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ธุรกิจภายใต้การควบคุมเดียวกัน</w:t>
      </w:r>
    </w:p>
    <w:p w14:paraId="69190BA8" w14:textId="77777777" w:rsidR="008A77F3" w:rsidRPr="00795110" w:rsidRDefault="008A77F3" w:rsidP="007304F8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0E10F3E" w14:textId="77777777" w:rsidR="008A77F3" w:rsidRPr="00795110" w:rsidRDefault="008A77F3" w:rsidP="008A77F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 w:hint="cs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55125D84" w14:textId="77777777" w:rsidR="008A77F3" w:rsidRPr="00795110" w:rsidRDefault="008A77F3" w:rsidP="007304F8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6ED8DE6" w14:textId="0A1F7E2E" w:rsidR="00F524D6" w:rsidRPr="00795110" w:rsidRDefault="008D4000" w:rsidP="008A77F3">
      <w:pPr>
        <w:shd w:val="clear" w:color="auto" w:fill="FFFFFF"/>
        <w:ind w:left="567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ณ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</w:t>
      </w:r>
      <w:r w:rsidR="009C166F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>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="00D2643A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D2643A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</w:t>
      </w:r>
    </w:p>
    <w:p w14:paraId="36E89278" w14:textId="77777777" w:rsidR="008D4000" w:rsidRPr="00795110" w:rsidRDefault="008D4000" w:rsidP="008A77F3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C941D08" w14:textId="002A6EE9" w:rsidR="008A77F3" w:rsidRPr="00795110" w:rsidRDefault="008A77F3" w:rsidP="008A77F3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 w:hint="cs"/>
          <w:i/>
          <w:iCs/>
          <w:sz w:val="30"/>
          <w:szCs w:val="30"/>
          <w:cs/>
        </w:rPr>
        <w:t>กิจการภายใต้การควบคุมเดียวกัน</w:t>
      </w:r>
    </w:p>
    <w:p w14:paraId="692A8D5A" w14:textId="77777777" w:rsidR="008A77F3" w:rsidRPr="00D2643A" w:rsidRDefault="008A77F3" w:rsidP="00D2643A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6904112" w14:textId="7F8769C4" w:rsidR="00EC27AF" w:rsidRPr="00795110" w:rsidRDefault="008A77F3" w:rsidP="0076124D">
      <w:pPr>
        <w:shd w:val="clear" w:color="auto" w:fill="FFFFFF"/>
        <w:ind w:left="567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กิจการภายใต้การควบคุมเดียว</w:t>
      </w:r>
      <w:r w:rsidR="00AC0D92" w:rsidRPr="00795110">
        <w:rPr>
          <w:rFonts w:ascii="Angsana New" w:hAnsi="Angsana New" w:hint="cs"/>
          <w:sz w:val="30"/>
          <w:szCs w:val="30"/>
          <w:cs/>
        </w:rPr>
        <w:t>กัน</w:t>
      </w:r>
      <w:r w:rsidRPr="00795110">
        <w:rPr>
          <w:rFonts w:ascii="Angsana New" w:hAnsi="Angsana New" w:hint="cs"/>
          <w:sz w:val="30"/>
          <w:szCs w:val="30"/>
          <w:cs/>
        </w:rPr>
        <w:t>เป็นกิจการหรือธุรกิจที่อยู่ภายใต้การควบคุมในระดับสูงสุดของกิจการหนึ่งหรือหลายกิจการหรือบุคคลที่เกี่ยวข้องกัน ทั้งก่อนและหลังการซื้อธุรกิจ ตามแนวปฏิบัติทางบัญชีที่ประกาศใช้โดย</w:t>
      </w:r>
      <w:r w:rsidR="00D2643A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>สภาวิชาชีพบัญชีฯ สมาชิกในครอบครัวที่ใกล้ชิดถือเป็นกลุ่มบุคคลเดียวกัน สมาชิกในครอบครัวที่ใกล้ชิดหมายถึงบิดา มารดา สามี ภรรยา บุตร บุตรของสามีหรือภรรยา บิดามารดาของสามีหรือภรรยา และ พี่น้องของบุคคลนั้นที่เกี่ยวข้องกันเว้นแต่พิสูจน์ได้ว่าไม่มีอิทธิพลในการตัดสินใจต่อกัน</w:t>
      </w:r>
    </w:p>
    <w:p w14:paraId="6DFD4144" w14:textId="587072C0" w:rsidR="008166CF" w:rsidRPr="00D2643A" w:rsidRDefault="008166CF" w:rsidP="0076124D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9D13E17" w14:textId="6A487D5E" w:rsidR="00992CFF" w:rsidRPr="00795110" w:rsidRDefault="00992CFF" w:rsidP="000B470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</w:t>
      </w:r>
      <w:r w:rsidR="00EC27AF"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ในบริษัทย่อย</w:t>
      </w:r>
      <w:r w:rsidR="0070466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และการร่วมค้า</w:t>
      </w:r>
      <w:r w:rsidR="00D218B3"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0EABF4B" w14:textId="77777777" w:rsidR="00992CFF" w:rsidRPr="00D2643A" w:rsidRDefault="00992CFF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596989" w14:textId="66C11251" w:rsidR="00380290" w:rsidRPr="00795110" w:rsidRDefault="00380290" w:rsidP="00380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704667" w:rsidRPr="00704667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795110">
        <w:rPr>
          <w:rFonts w:ascii="Angsana New" w:hAnsi="Angsana New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="00704667">
        <w:rPr>
          <w:rFonts w:ascii="Angsana New" w:hAnsi="Angsana New"/>
          <w:sz w:val="30"/>
          <w:szCs w:val="30"/>
          <w:cs/>
        </w:rPr>
        <w:br/>
      </w:r>
      <w:r w:rsidRPr="00795110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795110">
        <w:rPr>
          <w:rFonts w:ascii="Angsana New" w:hAnsi="Angsana New" w:hint="cs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  <w:cs/>
        </w:rPr>
        <w:t>กำไร</w:t>
      </w:r>
      <w:r w:rsidRPr="00795110">
        <w:rPr>
          <w:rFonts w:ascii="Angsana New" w:hAnsi="Angsana New" w:hint="cs"/>
          <w:sz w:val="30"/>
          <w:szCs w:val="30"/>
          <w:cs/>
        </w:rPr>
        <w:t>หรือ</w:t>
      </w:r>
      <w:r w:rsidRPr="00795110">
        <w:rPr>
          <w:rFonts w:ascii="Angsana New" w:hAnsi="Angsana New"/>
          <w:sz w:val="30"/>
          <w:szCs w:val="30"/>
          <w:cs/>
        </w:rPr>
        <w:t xml:space="preserve">ขาดทุนจากการขายเงินลงทุนบันทึกในกำไรหรือขาดทุน </w:t>
      </w:r>
    </w:p>
    <w:p w14:paraId="072BE722" w14:textId="271C8CC9" w:rsidR="00E130B9" w:rsidRDefault="00E13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80949A0" w14:textId="50842D78" w:rsidR="00393715" w:rsidRPr="00795110" w:rsidRDefault="000B4701" w:rsidP="000B470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75A2F4E" w14:textId="77777777" w:rsidR="00393715" w:rsidRPr="00795110" w:rsidRDefault="00393715" w:rsidP="007847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8BFB0" w14:textId="7F9E030B" w:rsidR="00353A1B" w:rsidRPr="00795110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</w:t>
      </w:r>
      <w:r w:rsidRPr="00795110">
        <w:rPr>
          <w:rFonts w:ascii="Angsana New" w:hAnsi="Angsana New" w:hint="cs"/>
          <w:sz w:val="30"/>
          <w:szCs w:val="30"/>
          <w:cs/>
        </w:rPr>
        <w:t>ร</w:t>
      </w:r>
      <w:r w:rsidR="00661E89" w:rsidRPr="00795110">
        <w:rPr>
          <w:rFonts w:ascii="Angsana New" w:hAnsi="Angsana New" w:hint="cs"/>
          <w:sz w:val="30"/>
          <w:szCs w:val="30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661E89" w:rsidRPr="00795110">
        <w:rPr>
          <w:rFonts w:ascii="Angsana New" w:hAnsi="Angsana New"/>
          <w:sz w:val="30"/>
          <w:szCs w:val="30"/>
          <w:cs/>
        </w:rPr>
        <w:t xml:space="preserve"> </w:t>
      </w:r>
      <w:r w:rsidR="00661E89" w:rsidRPr="00795110">
        <w:rPr>
          <w:rFonts w:ascii="Angsana New" w:hAnsi="Angsana New" w:hint="cs"/>
          <w:sz w:val="30"/>
          <w:szCs w:val="30"/>
          <w:cs/>
        </w:rPr>
        <w:t>ณ</w:t>
      </w:r>
      <w:r w:rsidR="00661E89" w:rsidRPr="00795110">
        <w:rPr>
          <w:rFonts w:ascii="Angsana New" w:hAnsi="Angsana New"/>
          <w:sz w:val="30"/>
          <w:szCs w:val="30"/>
          <w:cs/>
        </w:rPr>
        <w:t xml:space="preserve"> </w:t>
      </w:r>
      <w:r w:rsidR="00661E89" w:rsidRPr="00795110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661E89" w:rsidRPr="00795110">
        <w:rPr>
          <w:rFonts w:ascii="Angsana New" w:hAnsi="Angsana New"/>
          <w:sz w:val="30"/>
          <w:szCs w:val="30"/>
          <w:cs/>
        </w:rPr>
        <w:t xml:space="preserve">  </w:t>
      </w:r>
      <w:r w:rsidR="00661E89" w:rsidRPr="00795110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661E89" w:rsidRPr="00795110">
        <w:rPr>
          <w:rFonts w:ascii="Angsana New" w:hAnsi="Angsana New"/>
          <w:sz w:val="30"/>
          <w:szCs w:val="30"/>
          <w:cs/>
        </w:rPr>
        <w:t xml:space="preserve"> </w:t>
      </w:r>
      <w:r w:rsidR="00661E89" w:rsidRPr="00795110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="00661E89" w:rsidRPr="00795110">
        <w:rPr>
          <w:rFonts w:ascii="Angsana New" w:hAnsi="Angsana New"/>
          <w:sz w:val="30"/>
          <w:szCs w:val="30"/>
          <w:cs/>
        </w:rPr>
        <w:t xml:space="preserve"> </w:t>
      </w:r>
      <w:r w:rsidR="00661E89" w:rsidRPr="00795110">
        <w:rPr>
          <w:rFonts w:ascii="Angsana New" w:hAnsi="Angsana New" w:hint="cs"/>
          <w:sz w:val="30"/>
          <w:szCs w:val="30"/>
          <w:cs/>
        </w:rPr>
        <w:t>ณ</w:t>
      </w:r>
      <w:r w:rsidR="00661E89" w:rsidRPr="00795110">
        <w:rPr>
          <w:rFonts w:ascii="Angsana New" w:hAnsi="Angsana New"/>
          <w:sz w:val="30"/>
          <w:szCs w:val="30"/>
          <w:cs/>
        </w:rPr>
        <w:t xml:space="preserve"> </w:t>
      </w:r>
      <w:r w:rsidR="00661E89" w:rsidRPr="00795110">
        <w:rPr>
          <w:rFonts w:ascii="Angsana New" w:hAnsi="Angsana New" w:hint="cs"/>
          <w:sz w:val="30"/>
          <w:szCs w:val="30"/>
          <w:cs/>
        </w:rPr>
        <w:t>วันที่มีการวัดมูลค่ายุติธรรม</w:t>
      </w:r>
    </w:p>
    <w:p w14:paraId="4FD69EB2" w14:textId="7792E7A1" w:rsidR="000117A3" w:rsidRPr="00795110" w:rsidRDefault="000117A3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BCF63A" w14:textId="4482D8FE" w:rsidR="004B0EB5" w:rsidRPr="00795110" w:rsidRDefault="000117A3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95110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6651A46" w14:textId="77777777" w:rsidR="00E436ED" w:rsidRPr="00D2643A" w:rsidRDefault="00E436ED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891D06" w14:textId="327396FF" w:rsidR="00B3230D" w:rsidRPr="00795110" w:rsidRDefault="00B3230D" w:rsidP="00EA7B5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3EFF3347" w14:textId="77777777" w:rsidR="00B3230D" w:rsidRPr="00D2643A" w:rsidRDefault="00B3230D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5F0022" w14:textId="14B7B9E6" w:rsidR="00B3230D" w:rsidRPr="00795110" w:rsidRDefault="00B3230D" w:rsidP="007C61D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9511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92CFF" w:rsidRPr="0079511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79511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="007F5CB1" w:rsidRPr="00795110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A951448" w14:textId="77777777" w:rsidR="00B3230D" w:rsidRPr="00D2643A" w:rsidRDefault="00B3230D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06DB3B" w14:textId="4375AC08" w:rsidR="008D1C1E" w:rsidRPr="00795110" w:rsidRDefault="008D1C1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 ๆ (นอกเหนือจากลูกหนี้การค้า (ดูหมายเหตุข้อ</w:t>
      </w:r>
      <w:r w:rsidRPr="0079511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B62D8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F96C50">
        <w:rPr>
          <w:rFonts w:asciiTheme="majorBidi" w:hAnsiTheme="majorBidi" w:cstheme="majorBidi" w:hint="cs"/>
          <w:color w:val="000000"/>
          <w:sz w:val="30"/>
          <w:szCs w:val="30"/>
          <w:cs/>
        </w:rPr>
        <w:t>ช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79511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</w:t>
      </w:r>
      <w:r w:rsidR="00E34618" w:rsidRPr="00795110">
        <w:rPr>
          <w:rFonts w:asciiTheme="majorBidi" w:hAnsiTheme="majorBidi" w:hint="cs"/>
          <w:color w:val="000000"/>
          <w:sz w:val="30"/>
          <w:szCs w:val="30"/>
          <w:cs/>
        </w:rPr>
        <w:t>เมื่อเริ่มแรก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E34618"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34618" w:rsidRPr="00795110">
        <w:rPr>
          <w:rFonts w:asciiTheme="majorBidi" w:hAnsiTheme="majorBidi" w:hint="cs"/>
          <w:color w:val="000000"/>
          <w:sz w:val="30"/>
          <w:szCs w:val="30"/>
          <w:cs/>
        </w:rPr>
        <w:t>ทั้งนี้</w:t>
      </w:r>
      <w:r w:rsidR="00E34618" w:rsidRPr="0079511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E34618" w:rsidRPr="00795110">
        <w:rPr>
          <w:rFonts w:asciiTheme="majorBidi" w:hAnsi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131993" w:rsidRPr="00131993">
        <w:rPr>
          <w:rFonts w:asciiTheme="majorBidi" w:hAnsiTheme="majorBidi" w:hint="cs"/>
          <w:color w:val="000000"/>
          <w:sz w:val="30"/>
          <w:szCs w:val="30"/>
          <w:cs/>
        </w:rPr>
        <w:t>ด้วย</w:t>
      </w:r>
    </w:p>
    <w:p w14:paraId="4E1538A1" w14:textId="77777777" w:rsidR="008D1C1E" w:rsidRPr="00D2643A" w:rsidRDefault="008D1C1E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F2A5C4C" w14:textId="3738D802" w:rsidR="008D1C1E" w:rsidRPr="00795110" w:rsidRDefault="008D1C1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6E34F7" w:rsidRPr="00795110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 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79511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79511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72380FD" w14:textId="77777777" w:rsidR="008D1C1E" w:rsidRPr="00D2643A" w:rsidRDefault="008D1C1E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183848" w14:textId="4C1A862F" w:rsidR="008D1C1E" w:rsidRPr="00795110" w:rsidRDefault="008D1C1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D87DAF" w:rsidRPr="0079511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79511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79511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04342236" w14:textId="77777777" w:rsidR="008D1C1E" w:rsidRPr="00D2643A" w:rsidRDefault="008D1C1E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7647656" w14:textId="77777777" w:rsidR="0027569D" w:rsidRDefault="00275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2F4D1FD" w14:textId="4C496996" w:rsidR="008D1C1E" w:rsidRPr="00795110" w:rsidRDefault="008D1C1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6E34F7" w:rsidRPr="00795110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747B7F66" w14:textId="77777777" w:rsidR="007F5CB1" w:rsidRPr="00D2643A" w:rsidRDefault="007F5CB1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DBF450" w14:textId="07A56BE8" w:rsidR="00B3230D" w:rsidRPr="00795110" w:rsidRDefault="00B3230D" w:rsidP="007C61D7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/>
          <w:i/>
          <w:iCs/>
          <w:sz w:val="30"/>
          <w:szCs w:val="30"/>
        </w:rPr>
        <w:t>(</w:t>
      </w:r>
      <w:r w:rsidR="004243A7" w:rsidRPr="00795110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795110">
        <w:rPr>
          <w:rFonts w:ascii="Angsana New" w:hAnsi="Angsana New"/>
          <w:i/>
          <w:iCs/>
          <w:sz w:val="30"/>
          <w:szCs w:val="30"/>
        </w:rPr>
        <w:t>.</w:t>
      </w:r>
      <w:r w:rsidR="007F5CB1" w:rsidRPr="00795110">
        <w:rPr>
          <w:rFonts w:ascii="Angsana New" w:hAnsi="Angsana New"/>
          <w:i/>
          <w:iCs/>
          <w:sz w:val="30"/>
          <w:szCs w:val="30"/>
        </w:rPr>
        <w:t>2</w:t>
      </w:r>
      <w:r w:rsidRPr="00795110">
        <w:rPr>
          <w:rFonts w:ascii="Angsana New" w:hAnsi="Angsana New"/>
          <w:i/>
          <w:iCs/>
          <w:sz w:val="30"/>
          <w:szCs w:val="30"/>
        </w:rPr>
        <w:t xml:space="preserve">) </w:t>
      </w:r>
      <w:r w:rsidRPr="00795110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7F5CB1" w:rsidRPr="00795110">
        <w:rPr>
          <w:rFonts w:ascii="Angsana New" w:hAnsi="Angsana New" w:hint="cs"/>
          <w:i/>
          <w:iCs/>
          <w:sz w:val="30"/>
          <w:szCs w:val="30"/>
          <w:cs/>
        </w:rPr>
        <w:t>และการหักกลบ</w:t>
      </w:r>
    </w:p>
    <w:p w14:paraId="2F386BFE" w14:textId="77777777" w:rsidR="00B3230D" w:rsidRPr="00D2643A" w:rsidRDefault="00B3230D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35FAF2" w14:textId="33914833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D2643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DE8C74A" w14:textId="77777777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632569F" w14:textId="71AE4A82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D2643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C9FEFBA" w14:textId="77777777" w:rsidR="009E4E2D" w:rsidRPr="00795110" w:rsidRDefault="009E4E2D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A2284E0" w14:textId="277DB82D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506701" w14:textId="77777777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DBB79A0" w14:textId="1F49BD75" w:rsidR="007F5CB1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</w:t>
      </w:r>
      <w:r w:rsidR="00D2643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AF5FBE8" w14:textId="77777777" w:rsidR="00704667" w:rsidRPr="00795110" w:rsidRDefault="00704667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E799D00" w14:textId="7BC44FB9" w:rsidR="00B3230D" w:rsidRPr="00795110" w:rsidRDefault="00B3230D" w:rsidP="007C61D7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/>
          <w:i/>
          <w:iCs/>
          <w:sz w:val="30"/>
          <w:szCs w:val="30"/>
        </w:rPr>
        <w:t>(</w:t>
      </w:r>
      <w:r w:rsidR="004243A7" w:rsidRPr="00795110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795110">
        <w:rPr>
          <w:rFonts w:ascii="Angsana New" w:hAnsi="Angsana New"/>
          <w:i/>
          <w:iCs/>
          <w:sz w:val="30"/>
          <w:szCs w:val="30"/>
        </w:rPr>
        <w:t>.</w:t>
      </w:r>
      <w:r w:rsidR="007F5CB1" w:rsidRPr="00795110">
        <w:rPr>
          <w:rFonts w:ascii="Angsana New" w:hAnsi="Angsana New"/>
          <w:i/>
          <w:iCs/>
          <w:sz w:val="30"/>
          <w:szCs w:val="30"/>
        </w:rPr>
        <w:t>3</w:t>
      </w:r>
      <w:r w:rsidRPr="00795110">
        <w:rPr>
          <w:rFonts w:ascii="Angsana New" w:hAnsi="Angsana New"/>
          <w:i/>
          <w:iCs/>
          <w:sz w:val="30"/>
          <w:szCs w:val="30"/>
        </w:rPr>
        <w:t xml:space="preserve">) </w:t>
      </w:r>
      <w:r w:rsidRPr="00795110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14:paraId="0A88E0F8" w14:textId="77777777" w:rsidR="00B3230D" w:rsidRPr="00D2643A" w:rsidRDefault="00B3230D" w:rsidP="00D2643A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2B4703" w14:textId="3F72193D" w:rsidR="00B3230D" w:rsidRPr="00795110" w:rsidRDefault="00B3230D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704667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79511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BA2A4C"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จ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D87DAF" w:rsidRPr="00795110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795110">
        <w:rPr>
          <w:rFonts w:asciiTheme="majorBidi" w:hAnsiTheme="majorBidi" w:cstheme="majorBidi"/>
          <w:color w:val="000000"/>
          <w:sz w:val="30"/>
          <w:szCs w:val="30"/>
        </w:rPr>
        <w:t>))</w:t>
      </w:r>
    </w:p>
    <w:p w14:paraId="2C558E48" w14:textId="79CDDB47" w:rsidR="00F31EBD" w:rsidRDefault="00F31EBD" w:rsidP="00D2643A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469140B" w14:textId="6834948D" w:rsidR="00704667" w:rsidRDefault="00704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34D2CCBB" w14:textId="03677184" w:rsidR="00B3230D" w:rsidRPr="00FB6029" w:rsidRDefault="00B3230D" w:rsidP="00FB6029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/>
          <w:i/>
          <w:iCs/>
          <w:sz w:val="30"/>
          <w:szCs w:val="30"/>
        </w:rPr>
        <w:t>(</w:t>
      </w:r>
      <w:r w:rsidR="004243A7" w:rsidRPr="00795110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795110">
        <w:rPr>
          <w:rFonts w:ascii="Angsana New" w:hAnsi="Angsana New"/>
          <w:i/>
          <w:iCs/>
          <w:sz w:val="30"/>
          <w:szCs w:val="30"/>
        </w:rPr>
        <w:t>.</w:t>
      </w:r>
      <w:r w:rsidR="007F5CB1" w:rsidRPr="00795110">
        <w:rPr>
          <w:rFonts w:ascii="Angsana New" w:hAnsi="Angsana New"/>
          <w:i/>
          <w:iCs/>
          <w:sz w:val="30"/>
          <w:szCs w:val="30"/>
        </w:rPr>
        <w:t>4</w:t>
      </w:r>
      <w:r w:rsidRPr="00795110">
        <w:rPr>
          <w:rFonts w:ascii="Angsana New" w:hAnsi="Angsana New"/>
          <w:i/>
          <w:iCs/>
          <w:sz w:val="30"/>
          <w:szCs w:val="30"/>
        </w:rPr>
        <w:t xml:space="preserve">) 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1604F901" w14:textId="73A8D84A" w:rsidR="00B3230D" w:rsidRPr="00795110" w:rsidRDefault="00B3230D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0AC466D" w14:textId="3A664B6E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</w:t>
      </w:r>
      <w:r w:rsidR="00D2643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="00D2643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การพิจารณา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ระหว่าง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รายการที่มีการป้องกันความเสี่ยงและเครื่องมือป้องกันความเสี่ยง </w:t>
      </w:r>
    </w:p>
    <w:p w14:paraId="3C1673A1" w14:textId="77777777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45EAB86" w14:textId="44DDF536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  <w:r w:rsidRPr="0079511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214F143" w14:textId="77777777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E70AD1" w14:textId="6758308D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0096FDA6" w14:textId="77777777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8D7763" w14:textId="5FCBD094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/>
          <w:color w:val="000000"/>
          <w:sz w:val="30"/>
          <w:szCs w:val="30"/>
        </w:rPr>
        <w:t xml:space="preserve">(Spot element) 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</w:t>
      </w:r>
      <w:r w:rsidR="00D2643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ใน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 การเปลี่ยนแปลงในมูลค่ายุติธรรมขององค์ประกอบราคาล่วงหน้าของสัญญา</w:t>
      </w:r>
      <w:r w:rsidR="00D2643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ซื้อขายเงินตราต่างประเทศล่วงหน้ารับรู้ในสำรองการป้องกันความเสี่ยง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ในส่วนของเจ้าของ</w:t>
      </w:r>
    </w:p>
    <w:p w14:paraId="3D29DFA4" w14:textId="77777777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A75713F" w14:textId="77777777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จะนำไปรวม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5686291F" w14:textId="77777777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E45CAE" w14:textId="721449F8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จำนวนเงินที่สะสมไว้ในสำรองการป้องกันความเสี่ยง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AC477EC" w14:textId="77777777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D888AB0" w14:textId="77777777" w:rsidR="00704667" w:rsidRDefault="00704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E39642F" w14:textId="2730FDE2" w:rsidR="007F5CB1" w:rsidRPr="00795110" w:rsidRDefault="007F5CB1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จะยังคงอยู่ในส่วนของเจ้าของจนกระทั่ง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รับรู้รายการที่ไม่ใช่ตัวเงิน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จากรายการป้องกันความเสี่ยงดังกล่าว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สำหรับการ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ป้องกันความเสี่ยงในกระแสเงินสดอื่น จำนวนเงินที่สะสม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จะถูก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AC55BE7" w14:textId="77777777" w:rsidR="007F5CB1" w:rsidRPr="00795110" w:rsidRDefault="007F5CB1" w:rsidP="007F5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0639E70" w14:textId="3640FDA8" w:rsidR="007F5CB1" w:rsidRPr="00795110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</w:t>
      </w:r>
      <w:r w:rsidR="00D2643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ที่สะสมไว้ในสำรองการป้องกันความเสี่ยง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5CA73FB2" w14:textId="3020C25A" w:rsidR="000B6EC0" w:rsidRPr="00795110" w:rsidRDefault="000B6EC0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E9D4E4" w14:textId="79D3FD02" w:rsidR="00BF47FE" w:rsidRPr="00795110" w:rsidRDefault="00BF47FE" w:rsidP="00BF47FE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95110">
        <w:rPr>
          <w:rFonts w:ascii="Angsana New" w:hAnsi="Angsana New"/>
          <w:i/>
          <w:iCs/>
          <w:sz w:val="30"/>
          <w:szCs w:val="30"/>
        </w:rPr>
        <w:t>(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795110">
        <w:rPr>
          <w:rFonts w:ascii="Angsana New" w:hAnsi="Angsana New"/>
          <w:i/>
          <w:iCs/>
          <w:sz w:val="30"/>
          <w:szCs w:val="30"/>
        </w:rPr>
        <w:t xml:space="preserve">.5) </w:t>
      </w:r>
      <w:r w:rsidRPr="00795110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DF53DE4" w14:textId="77777777" w:rsidR="00BF47FE" w:rsidRPr="00795110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0A990945" w14:textId="7DCE736E" w:rsidR="00BF47FE" w:rsidRPr="00795110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2C0558C3" w14:textId="77777777" w:rsidR="00BF47FE" w:rsidRPr="00795110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42AE942" w14:textId="403D93D7" w:rsidR="00BF47FE" w:rsidRPr="00795110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95110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D2643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D2643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5D438090" w14:textId="77777777" w:rsidR="00BF47FE" w:rsidRPr="00795110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1A7EA42" w14:textId="3F6E3CA5" w:rsidR="00BF47FE" w:rsidRPr="00795110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D2643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3281B53" w14:textId="77777777" w:rsidR="00BF47FE" w:rsidRPr="00795110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4ACEA80" w14:textId="7C86F8DD" w:rsidR="00BF47FE" w:rsidRPr="00795110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54097" w:rsidRPr="00795110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5A73CE" w:rsidRPr="00795110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D2643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4F072026" w14:textId="4547E949" w:rsidR="00BF47FE" w:rsidRPr="00795110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F693B01" w14:textId="0615CD5D" w:rsidR="00BF47FE" w:rsidRPr="00795110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1170"/>
          <w:tab w:val="left" w:pos="2070"/>
        </w:tabs>
        <w:spacing w:after="0" w:line="240" w:lineRule="auto"/>
        <w:ind w:left="162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309701A" w14:textId="55BF309A" w:rsidR="00BF47FE" w:rsidRPr="00795110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clear" w:pos="1644"/>
          <w:tab w:val="left" w:pos="1620"/>
          <w:tab w:val="left" w:pos="2070"/>
        </w:tabs>
        <w:spacing w:after="0" w:line="240" w:lineRule="auto"/>
        <w:ind w:left="990" w:firstLine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C54097" w:rsidRPr="00795110">
        <w:rPr>
          <w:rFonts w:asciiTheme="majorBidi" w:hAnsiTheme="majorBidi" w:cstheme="majorBidi"/>
          <w:color w:val="000000"/>
          <w:sz w:val="30"/>
          <w:szCs w:val="30"/>
        </w:rPr>
        <w:t>18</w:t>
      </w:r>
      <w:r w:rsidR="00E73509" w:rsidRPr="00795110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7C1E6E02" w14:textId="77777777" w:rsidR="00BF47FE" w:rsidRPr="00795110" w:rsidRDefault="00BF47FE" w:rsidP="00BF4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66F3764" w14:textId="6D1A6BD3" w:rsidR="00BF47FE" w:rsidRPr="00795110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95110">
        <w:rPr>
          <w:rFonts w:asciiTheme="majorBidi" w:hAnsiTheme="majorBidi"/>
          <w:i/>
          <w:iCs/>
          <w:sz w:val="30"/>
          <w:szCs w:val="30"/>
        </w:rPr>
        <w:t>(</w:t>
      </w:r>
      <w:r w:rsidRPr="00795110">
        <w:rPr>
          <w:rFonts w:asciiTheme="majorBidi" w:hAnsiTheme="majorBidi" w:hint="cs"/>
          <w:i/>
          <w:iCs/>
          <w:sz w:val="30"/>
          <w:szCs w:val="30"/>
          <w:cs/>
        </w:rPr>
        <w:t>จ</w:t>
      </w:r>
      <w:r w:rsidRPr="00795110">
        <w:rPr>
          <w:rFonts w:asciiTheme="majorBidi" w:hAnsiTheme="majorBidi"/>
          <w:i/>
          <w:iCs/>
          <w:sz w:val="30"/>
          <w:szCs w:val="30"/>
        </w:rPr>
        <w:t xml:space="preserve">.6) </w:t>
      </w:r>
      <w:r w:rsidRPr="00795110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06F64024" w14:textId="77777777" w:rsidR="00BF47FE" w:rsidRPr="00795110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63ACCA1F" w14:textId="0D7423D5" w:rsidR="00BF47FE" w:rsidRPr="00795110" w:rsidRDefault="00BF47FE" w:rsidP="00FB6029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6D2FC72" w14:textId="77777777" w:rsidR="00BF47FE" w:rsidRPr="00795110" w:rsidRDefault="00BF47FE" w:rsidP="00BF4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72BA4EB" w14:textId="5FA822C2" w:rsidR="00BF47FE" w:rsidRPr="00795110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511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795110">
        <w:rPr>
          <w:rFonts w:asciiTheme="majorBidi" w:hAnsiTheme="majorBidi" w:cstheme="majorBidi" w:hint="cs"/>
          <w:i/>
          <w:iCs/>
          <w:sz w:val="30"/>
          <w:szCs w:val="30"/>
          <w:cs/>
        </w:rPr>
        <w:t>จ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 xml:space="preserve">.7) </w:t>
      </w:r>
      <w:r w:rsidRPr="007951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04A615D" w14:textId="77777777" w:rsidR="00BF47FE" w:rsidRPr="00795110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p w14:paraId="00627676" w14:textId="43AAAA82" w:rsidR="00BF47FE" w:rsidRPr="00795110" w:rsidRDefault="00BF47FE" w:rsidP="004B4024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D2643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8D57379" w14:textId="77777777" w:rsidR="003071E7" w:rsidRPr="00795110" w:rsidRDefault="003071E7" w:rsidP="004B4024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BC473D0" w14:textId="1C4D6EAC" w:rsidR="004E0F49" w:rsidRPr="00795110" w:rsidRDefault="004E0F49" w:rsidP="008F35C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A9BC0B6" w14:textId="77777777" w:rsidR="006F6C08" w:rsidRPr="00795110" w:rsidRDefault="006F6C08" w:rsidP="006F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p w14:paraId="67BA3721" w14:textId="771732A1" w:rsidR="00E436ED" w:rsidRPr="00795110" w:rsidRDefault="000F39A3" w:rsidP="004B402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</w:t>
      </w:r>
      <w:r w:rsidR="00EE5D56" w:rsidRPr="00795110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795110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27DC55D6" w14:textId="77777777" w:rsidR="004B4024" w:rsidRPr="00795110" w:rsidRDefault="004B4024" w:rsidP="00EA7B5B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1008DCD" w14:textId="469007C7" w:rsidR="00EA7B5B" w:rsidRPr="00795110" w:rsidRDefault="00EA7B5B" w:rsidP="00E47A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D4CD1FB" w14:textId="77777777" w:rsidR="00EA7B5B" w:rsidRPr="00795110" w:rsidRDefault="00EA7B5B" w:rsidP="00EA7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7ABEC154" w14:textId="77777777" w:rsidR="006E34F7" w:rsidRPr="00795110" w:rsidRDefault="00EE5D56" w:rsidP="006E34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</w:t>
      </w:r>
      <w:r w:rsidR="000F39A3" w:rsidRPr="00795110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50650EF4" w14:textId="7569E68E" w:rsidR="00EA7B5B" w:rsidRPr="00795110" w:rsidRDefault="000F39A3" w:rsidP="006E34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795110">
        <w:rPr>
          <w:rFonts w:asciiTheme="majorBidi" w:hAnsiTheme="majorBidi" w:cstheme="majorBidi"/>
          <w:sz w:val="20"/>
          <w:szCs w:val="20"/>
          <w:cs/>
        </w:rPr>
        <w:t xml:space="preserve">  </w:t>
      </w:r>
    </w:p>
    <w:p w14:paraId="07D17FE2" w14:textId="4D04B076" w:rsidR="000F39A3" w:rsidRPr="00795110" w:rsidRDefault="000F39A3" w:rsidP="006E34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D2643A">
        <w:rPr>
          <w:rFonts w:asciiTheme="majorBidi" w:hAnsiTheme="majorBidi" w:cstheme="majorBidi"/>
          <w:sz w:val="30"/>
          <w:szCs w:val="30"/>
        </w:rPr>
        <w:br/>
      </w:r>
      <w:r w:rsidRPr="00795110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D2643A">
        <w:rPr>
          <w:rFonts w:asciiTheme="majorBidi" w:hAnsiTheme="majorBidi" w:cstheme="majorBidi"/>
          <w:sz w:val="30"/>
          <w:szCs w:val="30"/>
        </w:rPr>
        <w:br/>
      </w:r>
      <w:r w:rsidRPr="00795110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EB030BD" w14:textId="6A776832" w:rsidR="009164E6" w:rsidRPr="00795110" w:rsidRDefault="001600DF" w:rsidP="00E47A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484AB0CF" w14:textId="39E34177" w:rsidR="007847D5" w:rsidRPr="00795110" w:rsidRDefault="007847D5" w:rsidP="007847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20C8CE" w14:textId="5D9AC9BD" w:rsidR="009A0C9C" w:rsidRPr="00795110" w:rsidRDefault="000F39A3" w:rsidP="004B402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6" w:name="_Hlk87562734"/>
      <w:r w:rsidRPr="00795110">
        <w:rPr>
          <w:rFonts w:asciiTheme="majorBid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6"/>
      <w:r w:rsidRPr="00795110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C82062"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C390DCB" w14:textId="77777777" w:rsidR="00334001" w:rsidRPr="00795110" w:rsidRDefault="00334001" w:rsidP="004775CC">
      <w:pPr>
        <w:pStyle w:val="AccPolicyHeading"/>
        <w:rPr>
          <w:rFonts w:asciiTheme="majorBidi" w:hAnsiTheme="majorBidi" w:cstheme="majorBidi"/>
        </w:rPr>
      </w:pPr>
    </w:p>
    <w:p w14:paraId="5C68656F" w14:textId="12D0981C" w:rsidR="00077026" w:rsidRPr="00795110" w:rsidRDefault="000F2A61" w:rsidP="00E3461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4528EC0" w14:textId="7819646E" w:rsidR="000F2A61" w:rsidRPr="00795110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FF26CF" w14:textId="3DE21459" w:rsidR="00A313A4" w:rsidRPr="00795110" w:rsidRDefault="00A313A4" w:rsidP="00A313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="00D2643A">
        <w:rPr>
          <w:rFonts w:asciiTheme="majorBidi" w:hAnsiTheme="majorBidi" w:cstheme="majorBidi"/>
          <w:sz w:val="30"/>
          <w:szCs w:val="30"/>
        </w:rPr>
        <w:br/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bookmarkStart w:id="7" w:name="_Hlk89992675"/>
      <w:r w:rsidRPr="0079511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CB7EB05" w14:textId="77777777" w:rsidR="002C4EBD" w:rsidRPr="00795110" w:rsidRDefault="002C4EBD" w:rsidP="00A313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4030D" w14:textId="6F10A1E8" w:rsidR="00A313A4" w:rsidRPr="00795110" w:rsidRDefault="00A313A4" w:rsidP="00A313A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bookmarkStart w:id="8" w:name="_Hlk86851434"/>
      <w:bookmarkEnd w:id="7"/>
      <w:r w:rsidRPr="00795110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bookmarkEnd w:id="8"/>
      <w:r w:rsidRPr="00795110">
        <w:rPr>
          <w:rFonts w:asciiTheme="majorBidi" w:hAnsiTheme="majorBidi" w:cstheme="majorBidi"/>
          <w:color w:val="auto"/>
          <w:sz w:val="30"/>
          <w:szCs w:val="30"/>
          <w:cs/>
        </w:rPr>
        <w:t xml:space="preserve">อสังหาริมทรัพย์เพื่อการลงทุนรับรู้ในกำไรหรือขาดทุน </w:t>
      </w:r>
      <w:r w:rsidRPr="00795110">
        <w:rPr>
          <w:rFonts w:asciiTheme="majorBidi" w:hAnsiTheme="majorBidi" w:cstheme="majorBidi" w:hint="cs"/>
          <w:color w:val="auto"/>
          <w:sz w:val="30"/>
          <w:szCs w:val="30"/>
          <w:cs/>
        </w:rPr>
        <w:t>เมื่อมีการขายอสังหาริมทรัพย์เพื่อการลงทุนที่เคยจัดประเภทเป็นที่ดิน อาคารและอุปกรณ์</w:t>
      </w:r>
      <w:r w:rsidR="00D2643A">
        <w:rPr>
          <w:rFonts w:asciiTheme="majorBidi" w:hAnsiTheme="majorBidi" w:cstheme="majorBidi"/>
          <w:color w:val="auto"/>
          <w:sz w:val="30"/>
          <w:szCs w:val="30"/>
        </w:rPr>
        <w:br/>
      </w:r>
      <w:r w:rsidRPr="00795110">
        <w:rPr>
          <w:rFonts w:asciiTheme="majorBidi" w:hAnsiTheme="majorBidi" w:cstheme="majorBidi" w:hint="cs"/>
          <w:color w:val="auto"/>
          <w:sz w:val="30"/>
          <w:szCs w:val="30"/>
          <w:cs/>
        </w:rPr>
        <w:t>(ดูหมายเหตุข้อ</w:t>
      </w:r>
      <w:r w:rsidR="00815810" w:rsidRPr="00795110">
        <w:rPr>
          <w:rFonts w:asciiTheme="majorBidi" w:hAnsiTheme="majorBidi" w:cstheme="majorBidi"/>
          <w:color w:val="auto"/>
          <w:sz w:val="30"/>
          <w:szCs w:val="30"/>
        </w:rPr>
        <w:t xml:space="preserve"> 3</w:t>
      </w:r>
      <w:r w:rsidRPr="00795110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(</w:t>
      </w:r>
      <w:r w:rsidR="00704667">
        <w:rPr>
          <w:rFonts w:asciiTheme="majorBidi" w:hAnsiTheme="majorBidi" w:cstheme="majorBidi" w:hint="cs"/>
          <w:color w:val="auto"/>
          <w:sz w:val="30"/>
          <w:szCs w:val="30"/>
          <w:cs/>
        </w:rPr>
        <w:t>ญ</w:t>
      </w:r>
      <w:r w:rsidRPr="00795110">
        <w:rPr>
          <w:rFonts w:asciiTheme="majorBidi" w:hAnsiTheme="majorBidi" w:cstheme="majorBidi" w:hint="cs"/>
          <w:color w:val="auto"/>
          <w:sz w:val="30"/>
          <w:szCs w:val="30"/>
          <w:cs/>
        </w:rPr>
        <w:t>)) จำนวนเงินที่บันทึกอยู่ในสำรองจากการตีราคาสินทรัพย์จะถูกโอนไปยังกำไรสะสม</w:t>
      </w:r>
    </w:p>
    <w:p w14:paraId="206E9BA3" w14:textId="77777777" w:rsidR="00A313A4" w:rsidRPr="00795110" w:rsidRDefault="00A313A4" w:rsidP="007C61D7">
      <w:pPr>
        <w:spacing w:line="230" w:lineRule="auto"/>
        <w:ind w:left="72"/>
        <w:jc w:val="both"/>
        <w:rPr>
          <w:rFonts w:asciiTheme="majorBidi" w:hAnsiTheme="majorBidi" w:cstheme="majorBidi"/>
          <w:sz w:val="30"/>
          <w:szCs w:val="30"/>
        </w:rPr>
      </w:pPr>
    </w:p>
    <w:p w14:paraId="20503C70" w14:textId="6F500BA9" w:rsidR="001F321C" w:rsidRPr="00795110" w:rsidRDefault="00572EC4" w:rsidP="008158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ที่ดิน </w:t>
      </w:r>
      <w:r w:rsidR="001F321C"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412B5846" w14:textId="77777777" w:rsidR="001F321C" w:rsidRPr="00795110" w:rsidRDefault="001F321C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2B541FA" w14:textId="229D3A53" w:rsidR="000F39A3" w:rsidRPr="00795110" w:rsidRDefault="000F39A3" w:rsidP="000F39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ยกเว้นที่ดินที่วัดมูลค่าด้วยราคาที่ตีใหม่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</w:t>
      </w:r>
      <w:r w:rsidR="00D2643A">
        <w:rPr>
          <w:rFonts w:asciiTheme="majorBidi" w:hAnsiTheme="majorBidi" w:cstheme="majorBidi"/>
          <w:sz w:val="30"/>
          <w:szCs w:val="30"/>
        </w:rPr>
        <w:br/>
      </w:r>
      <w:r w:rsidRPr="00795110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</w:t>
      </w:r>
    </w:p>
    <w:p w14:paraId="2EB1032A" w14:textId="77777777" w:rsidR="000F39A3" w:rsidRPr="00795110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7D33919" w14:textId="3457E498" w:rsidR="000F39A3" w:rsidRPr="00795110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795110">
        <w:rPr>
          <w:rFonts w:asciiTheme="majorBidi" w:hAnsiTheme="majorBidi" w:cstheme="majorBidi"/>
          <w:sz w:val="30"/>
          <w:szCs w:val="30"/>
        </w:rPr>
        <w:t xml:space="preserve">  </w:t>
      </w:r>
      <w:r w:rsidRPr="00795110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</w:p>
    <w:p w14:paraId="56B3A5E0" w14:textId="67E0DD50" w:rsidR="000F39A3" w:rsidRPr="00795110" w:rsidRDefault="000F39A3" w:rsidP="000F39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795110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เมื่อมีการขายสินทรัพย์ที่ตีราคาใหม่ จำนวนเงินที่บันทึกอยู่ในสำรองการตีราคาสินทรัพย์จะถูกโอนไปยังกำไรสะสม</w:t>
      </w:r>
    </w:p>
    <w:p w14:paraId="389724D9" w14:textId="77777777" w:rsidR="00F82640" w:rsidRPr="00795110" w:rsidRDefault="00F82640" w:rsidP="000F39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</w:p>
    <w:p w14:paraId="2E107FE5" w14:textId="2F470CDD" w:rsidR="000F39A3" w:rsidRPr="00795110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795110">
        <w:rPr>
          <w:rFonts w:asciiTheme="majorBidi" w:hAnsiTheme="majorBidi" w:cstheme="majorBidi"/>
          <w:sz w:val="30"/>
          <w:szCs w:val="30"/>
        </w:rPr>
        <w:t>“</w:t>
      </w:r>
      <w:r w:rsidRPr="00795110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795110">
        <w:rPr>
          <w:rFonts w:asciiTheme="majorBidi" w:hAnsiTheme="majorBidi" w:cstheme="majorBidi"/>
          <w:sz w:val="30"/>
          <w:szCs w:val="30"/>
        </w:rPr>
        <w:t>”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</w:t>
      </w:r>
      <w:r w:rsidR="00A34067"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D4C75E4" w14:textId="77777777" w:rsidR="00A34067" w:rsidRPr="00795110" w:rsidRDefault="00A34067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6C91DE" w14:textId="5414CEC0" w:rsidR="000F39A3" w:rsidRPr="00795110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 xml:space="preserve"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</w:t>
      </w:r>
      <w:r w:rsidRPr="00795110">
        <w:rPr>
          <w:rFonts w:asciiTheme="majorBidi" w:hAnsiTheme="majorBidi" w:cstheme="majorBidi"/>
          <w:sz w:val="30"/>
          <w:szCs w:val="30"/>
        </w:rPr>
        <w:t>“</w:t>
      </w:r>
      <w:r w:rsidRPr="00795110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795110">
        <w:rPr>
          <w:rFonts w:asciiTheme="majorBidi" w:hAnsiTheme="majorBidi" w:cstheme="majorBidi"/>
          <w:sz w:val="30"/>
          <w:szCs w:val="30"/>
        </w:rPr>
        <w:t xml:space="preserve">” </w:t>
      </w:r>
      <w:r w:rsidRPr="00795110">
        <w:rPr>
          <w:rFonts w:asciiTheme="majorBidi" w:hAnsiTheme="majorBidi" w:cstheme="majorBidi"/>
          <w:sz w:val="30"/>
          <w:szCs w:val="30"/>
          <w:cs/>
        </w:rPr>
        <w:t>ในองค์ประกอบอื่นของส่วนของผู้ถือหุ้น 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795110">
        <w:rPr>
          <w:rFonts w:asciiTheme="majorBidi" w:hAnsiTheme="majorBidi" w:cstheme="majorBidi"/>
          <w:sz w:val="30"/>
          <w:szCs w:val="30"/>
        </w:rPr>
        <w:t xml:space="preserve"> “</w:t>
      </w:r>
      <w:r w:rsidRPr="00795110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795110">
        <w:rPr>
          <w:rFonts w:asciiTheme="majorBidi" w:hAnsiTheme="majorBidi" w:cstheme="majorBidi"/>
          <w:sz w:val="30"/>
          <w:szCs w:val="30"/>
        </w:rPr>
        <w:t xml:space="preserve">” 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ในองค์ประกอบอื่นของส่วนของผู้ถือหุ้น ส่วนที่ลดลงต้องรับรู้ในกำไรขาดทุนเบ็ดเสร็จอื่น  และต้องนำไปลดสำรองการตีราคาสินทรัพย์ ขาดทุนส่วนที่เหลือรับรู้ในกำไรหรือขาดทุนทันที </w:t>
      </w:r>
    </w:p>
    <w:p w14:paraId="5224C3D9" w14:textId="77777777" w:rsidR="000F39A3" w:rsidRPr="00795110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59AE277" w14:textId="670D5BD8" w:rsidR="000F39A3" w:rsidRPr="00795110" w:rsidRDefault="000F39A3" w:rsidP="000F39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795110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9511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79511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8E8BC49" w14:textId="77777777" w:rsidR="006574BB" w:rsidRDefault="006574BB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9A070" w14:textId="6E0D8D0A" w:rsidR="00A34067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79511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79511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 ทั้งนี้ กลุ่มบริษัทไม่คิด</w:t>
      </w:r>
      <w:r w:rsidRPr="00795110">
        <w:rPr>
          <w:rFonts w:asciiTheme="majorBidi" w:hAnsiTheme="majorBidi" w:cstheme="majorBidi"/>
          <w:sz w:val="30"/>
          <w:szCs w:val="30"/>
          <w:cs/>
        </w:rPr>
        <w:t>ค่าเสื่อมราคาสำหรับที่ดินและสินทรัพย์ที่อยู่ระหว่างการก่อสร้าง</w:t>
      </w:r>
      <w:r w:rsidR="009E4E2D" w:rsidRPr="00795110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054C0FC1" w14:textId="0195E03F" w:rsidR="00A34067" w:rsidRPr="00795110" w:rsidRDefault="00A34067" w:rsidP="001E6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14F5C18E" w14:textId="658CD050" w:rsidR="000F39A3" w:rsidRPr="00795110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8182" w:type="dxa"/>
        <w:tblInd w:w="558" w:type="dxa"/>
        <w:tblLook w:val="0000" w:firstRow="0" w:lastRow="0" w:firstColumn="0" w:lastColumn="0" w:noHBand="0" w:noVBand="0"/>
      </w:tblPr>
      <w:tblGrid>
        <w:gridCol w:w="3865"/>
        <w:gridCol w:w="2672"/>
        <w:gridCol w:w="918"/>
        <w:gridCol w:w="727"/>
      </w:tblGrid>
      <w:tr w:rsidR="00D84E2F" w:rsidRPr="00795110" w14:paraId="76A72D8F" w14:textId="77777777" w:rsidTr="00913C63">
        <w:tc>
          <w:tcPr>
            <w:tcW w:w="3865" w:type="dxa"/>
            <w:vAlign w:val="bottom"/>
          </w:tcPr>
          <w:p w14:paraId="7C14A995" w14:textId="77777777" w:rsidR="00D84E2F" w:rsidRPr="00795110" w:rsidRDefault="00D84E2F" w:rsidP="00D1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672" w:type="dxa"/>
          </w:tcPr>
          <w:p w14:paraId="63D87768" w14:textId="77777777" w:rsidR="00D84E2F" w:rsidRPr="00795110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FBAB283" w14:textId="3F4D8E62" w:rsidR="00D84E2F" w:rsidRPr="00795110" w:rsidRDefault="00D84E2F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8"/>
                <w:tab w:val="right" w:pos="595"/>
              </w:tabs>
              <w:ind w:left="-129" w:right="7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795110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795110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27" w:type="dxa"/>
          </w:tcPr>
          <w:p w14:paraId="785F2F51" w14:textId="77777777" w:rsidR="00D84E2F" w:rsidRPr="00795110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795110" w14:paraId="554BEDC9" w14:textId="77777777" w:rsidTr="00913C63">
        <w:tc>
          <w:tcPr>
            <w:tcW w:w="3865" w:type="dxa"/>
            <w:vAlign w:val="bottom"/>
          </w:tcPr>
          <w:p w14:paraId="068BBFF6" w14:textId="5E3E55D8" w:rsidR="00D84E2F" w:rsidRPr="00795110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672" w:type="dxa"/>
          </w:tcPr>
          <w:p w14:paraId="2E723D04" w14:textId="57ED4399" w:rsidR="00D84E2F" w:rsidRPr="00795110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</w:t>
            </w:r>
            <w:r w:rsidR="00052677"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918" w:type="dxa"/>
          </w:tcPr>
          <w:p w14:paraId="3A500155" w14:textId="55233771" w:rsidR="00D84E2F" w:rsidRPr="00795110" w:rsidRDefault="00D84E2F" w:rsidP="00BB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10 - </w:t>
            </w:r>
            <w:r w:rsidR="00A2367A" w:rsidRPr="0079511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27" w:type="dxa"/>
          </w:tcPr>
          <w:p w14:paraId="2A4FDFDD" w14:textId="77777777" w:rsidR="00D84E2F" w:rsidRPr="00795110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795110" w14:paraId="2D907425" w14:textId="77777777" w:rsidTr="00913C63">
        <w:tc>
          <w:tcPr>
            <w:tcW w:w="3865" w:type="dxa"/>
            <w:vAlign w:val="bottom"/>
          </w:tcPr>
          <w:p w14:paraId="5CEE2351" w14:textId="77777777" w:rsidR="00D84E2F" w:rsidRPr="00795110" w:rsidRDefault="00D84E2F" w:rsidP="006C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672" w:type="dxa"/>
          </w:tcPr>
          <w:p w14:paraId="3E5DA237" w14:textId="77777777" w:rsidR="00D84E2F" w:rsidRPr="00795110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6CDB876" w14:textId="3D1B69EC" w:rsidR="00D84E2F" w:rsidRPr="00795110" w:rsidRDefault="00D84E2F" w:rsidP="00BB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79511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95110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727" w:type="dxa"/>
          </w:tcPr>
          <w:p w14:paraId="0D2A5F23" w14:textId="77777777" w:rsidR="00D84E2F" w:rsidRPr="00795110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795110" w14:paraId="6C3EEB89" w14:textId="77777777" w:rsidTr="00913C63">
        <w:tc>
          <w:tcPr>
            <w:tcW w:w="3865" w:type="dxa"/>
            <w:shd w:val="clear" w:color="auto" w:fill="auto"/>
            <w:vAlign w:val="bottom"/>
          </w:tcPr>
          <w:p w14:paraId="19C46C49" w14:textId="77777777" w:rsidR="00D84E2F" w:rsidRPr="00795110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2" w:type="dxa"/>
          </w:tcPr>
          <w:p w14:paraId="0B0743D3" w14:textId="77777777" w:rsidR="00D84E2F" w:rsidRPr="00795110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1F7AF2E1" w14:textId="2FDB9C18" w:rsidR="00D84E2F" w:rsidRPr="00795110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7" w:type="dxa"/>
            <w:shd w:val="clear" w:color="auto" w:fill="auto"/>
          </w:tcPr>
          <w:p w14:paraId="4AC46AB8" w14:textId="77777777" w:rsidR="00D84E2F" w:rsidRPr="00795110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13C63" w:rsidRPr="00795110" w14:paraId="07117DE1" w14:textId="77777777" w:rsidTr="00F01CD7">
        <w:tc>
          <w:tcPr>
            <w:tcW w:w="3865" w:type="dxa"/>
            <w:shd w:val="clear" w:color="auto" w:fill="auto"/>
            <w:vAlign w:val="bottom"/>
          </w:tcPr>
          <w:p w14:paraId="2C37A904" w14:textId="0F9A6585" w:rsidR="00913C63" w:rsidRPr="00795110" w:rsidRDefault="00913C63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</w:t>
            </w:r>
          </w:p>
        </w:tc>
        <w:tc>
          <w:tcPr>
            <w:tcW w:w="4317" w:type="dxa"/>
            <w:gridSpan w:val="3"/>
          </w:tcPr>
          <w:p w14:paraId="2A0B1AD7" w14:textId="5FAFF94A" w:rsidR="00913C63" w:rsidRPr="00795110" w:rsidRDefault="00913C63" w:rsidP="0091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ตามอายุสัญญา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</w:tbl>
    <w:p w14:paraId="08E86E3D" w14:textId="77777777" w:rsidR="006C5465" w:rsidRPr="00D2643A" w:rsidRDefault="006C5465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673034" w14:textId="76E246FC" w:rsidR="0024251F" w:rsidRPr="00795110" w:rsidRDefault="0024251F" w:rsidP="008158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2FB11E3F" w14:textId="149FA436" w:rsidR="0024251F" w:rsidRPr="00D2643A" w:rsidRDefault="0024251F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E27DE" w14:textId="0479FEC8" w:rsidR="00A34067" w:rsidRPr="00795110" w:rsidRDefault="00A34067" w:rsidP="00A3406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6B713A" w14:textId="73E38E17" w:rsidR="00A34067" w:rsidRPr="00D2643A" w:rsidRDefault="00A34067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F0841" w14:textId="73100A0B" w:rsidR="00A34067" w:rsidRPr="00795110" w:rsidRDefault="00A34067" w:rsidP="0024251F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</w:t>
      </w:r>
      <w:r w:rsidRPr="00795110">
        <w:rPr>
          <w:rFonts w:ascii="Angsana New" w:hAnsi="Angsana New" w:hint="cs"/>
          <w:sz w:val="30"/>
          <w:szCs w:val="30"/>
          <w:cs/>
        </w:rPr>
        <w:t xml:space="preserve">ของโปรแกรมคอมพิวเตอร์และลิขสิทธิ์ซอฟต์แวร์คือ </w:t>
      </w:r>
      <w:r w:rsidRPr="00795110">
        <w:rPr>
          <w:rFonts w:ascii="Angsana New" w:hAnsi="Angsana New"/>
          <w:sz w:val="30"/>
          <w:szCs w:val="30"/>
        </w:rPr>
        <w:t xml:space="preserve">3 - 10 </w:t>
      </w:r>
      <w:r w:rsidRPr="00795110">
        <w:rPr>
          <w:rFonts w:ascii="Angsana New" w:hAnsi="Angsana New" w:hint="cs"/>
          <w:sz w:val="30"/>
          <w:szCs w:val="30"/>
          <w:cs/>
        </w:rPr>
        <w:t>ปี</w:t>
      </w:r>
    </w:p>
    <w:p w14:paraId="6047AF55" w14:textId="77777777" w:rsidR="00725809" w:rsidRPr="00D2643A" w:rsidRDefault="00725809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BF8A0" w14:textId="1EEBBF19" w:rsidR="00881543" w:rsidRPr="00795110" w:rsidRDefault="00881543" w:rsidP="008158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สัญญาเช่า </w:t>
      </w:r>
    </w:p>
    <w:p w14:paraId="46AD5461" w14:textId="4E687837" w:rsidR="00881543" w:rsidRPr="00D2643A" w:rsidRDefault="00881543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11D134" w14:textId="063B2560" w:rsidR="00A34067" w:rsidRPr="00795110" w:rsidRDefault="00A34067" w:rsidP="00A3406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0264CC0" w14:textId="77777777" w:rsidR="00263228" w:rsidRPr="00D2643A" w:rsidRDefault="00263228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843758" w14:textId="4E6B2990" w:rsidR="00881543" w:rsidRPr="00795110" w:rsidRDefault="00881543" w:rsidP="00DC07C2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74BEDE1" w14:textId="77777777" w:rsidR="00881543" w:rsidRPr="00795110" w:rsidRDefault="00881543" w:rsidP="0088154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6BC474" w14:textId="7954B983" w:rsidR="00AF4D01" w:rsidRPr="00795110" w:rsidRDefault="00AF4D01" w:rsidP="00D75C0E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79511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1175114C" w14:textId="77777777" w:rsidR="00765C4D" w:rsidRPr="00795110" w:rsidRDefault="00765C4D" w:rsidP="00D75C0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D02DAD" w14:textId="4A28A4EC" w:rsidR="00881543" w:rsidRPr="00795110" w:rsidRDefault="00765C4D" w:rsidP="00D75C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กลุ่ม</w:t>
      </w:r>
      <w:r w:rsidR="00881543" w:rsidRPr="00795110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02DBBDA" w14:textId="77777777" w:rsidR="00D2643A" w:rsidRDefault="00D2643A" w:rsidP="008815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7C5BA1D" w14:textId="77777777" w:rsidR="00704667" w:rsidRDefault="00704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A00DD2A" w14:textId="14557EA2" w:rsidR="00881543" w:rsidRPr="00795110" w:rsidRDefault="00881543" w:rsidP="008815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95110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D0636D" w:rsidRPr="00795110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="00E03C15" w:rsidRPr="00795110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เงินจ่ายล่วงหน้ารวมกับต้นทุนทางตรงเริ่มแรก</w:t>
      </w:r>
      <w:r w:rsidRPr="0079511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</w:t>
      </w:r>
      <w:r w:rsidR="00DC07C2" w:rsidRPr="00795110">
        <w:rPr>
          <w:rFonts w:asciiTheme="majorBidi" w:hAnsiTheme="majorBidi" w:cstheme="majorBidi" w:hint="cs"/>
          <w:b/>
          <w:sz w:val="30"/>
          <w:szCs w:val="30"/>
          <w:cs/>
        </w:rPr>
        <w:t>า</w:t>
      </w:r>
      <w:r w:rsidR="0013199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</w:t>
      </w:r>
      <w:r w:rsidR="00D0636D" w:rsidRPr="00795110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>โอนกรรมสิทธิ</w:t>
      </w:r>
      <w:r w:rsidRPr="00795110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</w:t>
      </w:r>
      <w:r w:rsidR="007A52AF" w:rsidRPr="00795110">
        <w:rPr>
          <w:rFonts w:asciiTheme="majorBidi" w:hAnsiTheme="majorBidi" w:cstheme="majorBidi" w:hint="cs"/>
          <w:b/>
          <w:sz w:val="30"/>
          <w:szCs w:val="30"/>
          <w:cs/>
        </w:rPr>
        <w:t>เมื่อ</w:t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>สิ้นสุดสัญญาเช่า หรือ</w:t>
      </w:r>
      <w:r w:rsidR="00E03C15" w:rsidRPr="00795110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กลุ่มบริษัทจะใช้สิทธิในการซื้อสินทรัพย์</w:t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 xml:space="preserve"> ในกรณีนี้จะบันทึกค่าเสื่อมราคาตลอดอายุการใช้ประโยชน์ของสินทรัพย์ที่เช่า</w:t>
      </w:r>
      <w:r w:rsidRPr="00795110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2E315167" w14:textId="77777777" w:rsidR="00881543" w:rsidRPr="00795110" w:rsidRDefault="00881543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9C9B386" w14:textId="68BBBE7F" w:rsidR="00151147" w:rsidRPr="00795110" w:rsidRDefault="00151147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</w:t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>สัญญา ทั้งนี้กลุ่มบริษัทใช้</w:t>
      </w:r>
      <w:r w:rsidRPr="00795110">
        <w:rPr>
          <w:rFonts w:asciiTheme="majorBidi" w:hAnsiTheme="majorBidi" w:cstheme="majorBidi" w:hint="cs"/>
          <w:b/>
          <w:sz w:val="30"/>
          <w:szCs w:val="30"/>
          <w:cs/>
        </w:rPr>
        <w:t>อั</w:t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>ตราดอกเบี้ยเงินกู้ยืมส่วนเพิ่มของกลุ่มบริษัทในการคิดลดเป็นมูลค่าปัจจุบัน</w:t>
      </w:r>
      <w:r w:rsidRPr="0079511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</w:t>
      </w:r>
      <w:r w:rsidR="00E34B71" w:rsidRPr="00795110">
        <w:rPr>
          <w:rFonts w:asciiTheme="majorBidi" w:hAnsiTheme="majorBidi" w:cstheme="majorBidi" w:hint="cs"/>
          <w:b/>
          <w:sz w:val="30"/>
          <w:szCs w:val="30"/>
          <w:cs/>
        </w:rPr>
        <w:t>เช่า</w:t>
      </w:r>
    </w:p>
    <w:p w14:paraId="523FBAD6" w14:textId="77777777" w:rsidR="00151147" w:rsidRPr="00795110" w:rsidRDefault="00151147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30C9D9B" w14:textId="2EE7CA85" w:rsidR="00881543" w:rsidRPr="00795110" w:rsidRDefault="00151147" w:rsidP="00E34B7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79511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</w:t>
      </w:r>
      <w:r w:rsidR="00D2643A">
        <w:rPr>
          <w:rFonts w:asciiTheme="majorBidi" w:hAnsiTheme="majorBidi" w:cstheme="majorBidi"/>
          <w:b/>
          <w:sz w:val="30"/>
          <w:szCs w:val="30"/>
          <w:cs/>
        </w:rPr>
        <w:br/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434BAC83" w14:textId="77777777" w:rsidR="005D4B20" w:rsidRPr="00795110" w:rsidRDefault="005D4B20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4"/>
          <w:szCs w:val="24"/>
        </w:rPr>
      </w:pPr>
    </w:p>
    <w:p w14:paraId="16087C57" w14:textId="6BF5CA4D" w:rsidR="004171F9" w:rsidRPr="00795110" w:rsidRDefault="004171F9" w:rsidP="004171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95110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E96DC90" w14:textId="77777777" w:rsidR="004171F9" w:rsidRPr="00795110" w:rsidRDefault="004171F9" w:rsidP="004171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18B6B50" w14:textId="00B265A3" w:rsidR="00151147" w:rsidRPr="00795110" w:rsidRDefault="00151147" w:rsidP="00151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</w:t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 xml:space="preserve">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1F726C06" w14:textId="77777777" w:rsidR="00151147" w:rsidRPr="00795110" w:rsidRDefault="00151147" w:rsidP="00D87DAF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3C0EFCC" w14:textId="0B52FBDA" w:rsidR="00151147" w:rsidRPr="00795110" w:rsidRDefault="00151147" w:rsidP="004171F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95110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9949086" w14:textId="23790C3E" w:rsidR="00673951" w:rsidRPr="00795110" w:rsidRDefault="00673951" w:rsidP="004171F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6DA47AA" w14:textId="47B9E8A0" w:rsidR="00673951" w:rsidRPr="00795110" w:rsidRDefault="00673951" w:rsidP="0067395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95110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E4AFAC3" w14:textId="77777777" w:rsidR="00E134BC" w:rsidRPr="00795110" w:rsidRDefault="00E134BC" w:rsidP="0067395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5D77CC3" w14:textId="357400AF" w:rsidR="00673951" w:rsidRPr="00795110" w:rsidRDefault="00673951" w:rsidP="0067395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95110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79511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5F4C7A9D" w14:textId="6C87A896" w:rsidR="007A77E0" w:rsidRPr="00704667" w:rsidRDefault="007A77E0" w:rsidP="0067395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2B5B72F6" w14:textId="2698E6A2" w:rsidR="001433D4" w:rsidRPr="00795110" w:rsidRDefault="001433D4" w:rsidP="0067395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795110">
        <w:rPr>
          <w:rFonts w:asciiTheme="majorBidi" w:hAnsiTheme="majorBidi" w:hint="cs"/>
          <w:b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79511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b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79511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b/>
          <w:sz w:val="30"/>
          <w:szCs w:val="30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79511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b/>
          <w:sz w:val="30"/>
          <w:szCs w:val="30"/>
          <w:cs/>
        </w:rPr>
        <w:t>โดยนำข้อมูลผลขาดทุนที่เกิดขึ้นในอดีต</w:t>
      </w:r>
      <w:r w:rsidRPr="0079511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b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79511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b/>
          <w:sz w:val="30"/>
          <w:szCs w:val="30"/>
          <w:cs/>
        </w:rPr>
        <w:t>ๆ</w:t>
      </w:r>
      <w:r w:rsidRPr="0079511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b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79511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b/>
          <w:sz w:val="30"/>
          <w:szCs w:val="30"/>
          <w:cs/>
        </w:rPr>
        <w:t>ณ</w:t>
      </w:r>
      <w:r w:rsidRPr="0079511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b/>
          <w:sz w:val="30"/>
          <w:szCs w:val="30"/>
          <w:cs/>
        </w:rPr>
        <w:t>วันที่รายงาน</w:t>
      </w:r>
      <w:r w:rsidRPr="0079511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b/>
          <w:sz w:val="30"/>
          <w:szCs w:val="30"/>
          <w:cs/>
        </w:rPr>
        <w:t>กลุ่มบริษัทตัดรายการลูกหนี้สัญญาเช่าตามที่เปิดเผยในหมายเหตุข้อ</w:t>
      </w:r>
      <w:r w:rsidRPr="00795110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704667">
        <w:rPr>
          <w:rFonts w:asciiTheme="majorBidi" w:hAnsiTheme="majorBidi" w:cstheme="majorBidi"/>
          <w:bCs/>
          <w:sz w:val="30"/>
          <w:szCs w:val="30"/>
        </w:rPr>
        <w:t>3</w:t>
      </w:r>
      <w:r w:rsidRPr="00795110">
        <w:rPr>
          <w:rFonts w:asciiTheme="majorBidi" w:hAnsiTheme="majorBidi" w:cstheme="majorBidi"/>
          <w:b/>
          <w:sz w:val="30"/>
          <w:szCs w:val="30"/>
          <w:cs/>
        </w:rPr>
        <w:t>(</w:t>
      </w:r>
      <w:r w:rsidRPr="00795110">
        <w:rPr>
          <w:rFonts w:asciiTheme="majorBidi" w:hAnsiTheme="majorBidi" w:cstheme="majorBidi" w:hint="cs"/>
          <w:b/>
          <w:sz w:val="30"/>
          <w:szCs w:val="30"/>
          <w:cs/>
        </w:rPr>
        <w:t>จ</w:t>
      </w:r>
      <w:r w:rsidRPr="00795110">
        <w:rPr>
          <w:rFonts w:asciiTheme="majorBidi" w:hAnsiTheme="majorBidi" w:cstheme="majorBidi"/>
          <w:b/>
          <w:sz w:val="30"/>
          <w:szCs w:val="30"/>
        </w:rPr>
        <w:t>.</w:t>
      </w:r>
      <w:r w:rsidRPr="00795110">
        <w:rPr>
          <w:rFonts w:asciiTheme="majorBidi" w:hAnsiTheme="majorBidi" w:cstheme="majorBidi"/>
          <w:bCs/>
          <w:sz w:val="30"/>
          <w:szCs w:val="30"/>
        </w:rPr>
        <w:t>5</w:t>
      </w:r>
      <w:r w:rsidRPr="00795110">
        <w:rPr>
          <w:rFonts w:ascii="Angsana New" w:hAnsi="Angsana New"/>
          <w:bCs/>
          <w:sz w:val="30"/>
          <w:szCs w:val="30"/>
        </w:rPr>
        <w:t>)</w:t>
      </w:r>
    </w:p>
    <w:p w14:paraId="4D3322AA" w14:textId="77777777" w:rsidR="00673951" w:rsidRPr="00704667" w:rsidRDefault="00673951" w:rsidP="0070466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7E592A5E" w14:textId="37225727" w:rsidR="002C7887" w:rsidRPr="00D2643A" w:rsidRDefault="00C96E67" w:rsidP="00D2643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</w:t>
      </w: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ค่า</w:t>
      </w:r>
      <w:r w:rsidRPr="00D2643A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3DBB5D39" w14:textId="08D1C73B" w:rsidR="004267ED" w:rsidRPr="00704667" w:rsidRDefault="004267ED" w:rsidP="0070466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57222F29" w14:textId="1738A1A1" w:rsidR="00C96E67" w:rsidRPr="00795110" w:rsidRDefault="00C96E6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การทบทวน ณ ทุกวันที่รายงานว่ามีข้อบ่งชี้เรื่องการด้อยค่าหรือไม่</w:t>
      </w:r>
      <w:r w:rsidR="00D2643A">
        <w:rPr>
          <w:rFonts w:asciiTheme="majorBidi" w:hAnsiTheme="majorBidi" w:cstheme="majorBidi"/>
          <w:sz w:val="30"/>
          <w:szCs w:val="30"/>
          <w:cs/>
        </w:rPr>
        <w:br/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78104F" w14:textId="77777777" w:rsidR="00C96E67" w:rsidRPr="00704667" w:rsidRDefault="00C96E67" w:rsidP="0070466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7A168D6C" w14:textId="5A606200" w:rsidR="00C96E67" w:rsidRPr="00795110" w:rsidRDefault="00C96E6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795110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E3C698F" w14:textId="77777777" w:rsidR="00C96E67" w:rsidRPr="00704667" w:rsidRDefault="00C96E67" w:rsidP="0070466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  <w:cs/>
        </w:rPr>
      </w:pPr>
    </w:p>
    <w:p w14:paraId="7EAA8091" w14:textId="49AE9506" w:rsidR="00C96E67" w:rsidRPr="00795110" w:rsidRDefault="00C96E6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795110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สินทรัพย์นั้น</w:t>
      </w:r>
      <w:r w:rsidRPr="00795110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4997E092" w14:textId="77777777" w:rsidR="006E34F7" w:rsidRPr="00704667" w:rsidRDefault="006E34F7" w:rsidP="0070466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41DF4142" w14:textId="2BC8BDBF" w:rsidR="00A83173" w:rsidRPr="00795110" w:rsidRDefault="00C96E6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95110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5496F75" w14:textId="77777777" w:rsidR="006E34F7" w:rsidRPr="00795110" w:rsidRDefault="006E34F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0731493" w14:textId="6180E121" w:rsidR="00DF3EE5" w:rsidRPr="00795110" w:rsidRDefault="00DF3EE5" w:rsidP="00D2643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9" w:name="OLE_LINK7"/>
      <w:bookmarkStart w:id="10" w:name="OLE_LINK8"/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9E907F1" w14:textId="77777777" w:rsidR="00F05892" w:rsidRPr="00795110" w:rsidRDefault="00F05892" w:rsidP="0051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7E57359F" w14:textId="06025748" w:rsidR="00835DF6" w:rsidRPr="00795110" w:rsidRDefault="00DF3EE5" w:rsidP="0076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ภาระผูกพันในการสมทบเข้า</w:t>
      </w:r>
      <w:r w:rsidR="00C96E67" w:rsidRPr="0079511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C96E67" w:rsidRPr="00795110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กลุ่มบริษัท</w:t>
      </w:r>
      <w:r w:rsidRPr="00795110">
        <w:rPr>
          <w:rFonts w:ascii="Angsana New" w:hAnsi="Angsana New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C7F465E" w14:textId="77777777" w:rsidR="00DF3EE5" w:rsidRPr="00795110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  <w:cs/>
        </w:rPr>
      </w:pPr>
    </w:p>
    <w:p w14:paraId="59BB3D3E" w14:textId="50DC3DC8" w:rsidR="00DF3EE5" w:rsidRPr="00795110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C96E67" w:rsidRPr="00795110">
        <w:rPr>
          <w:rFonts w:ascii="Angsana New" w:hAnsi="Angsana New" w:hint="cs"/>
          <w:sz w:val="30"/>
          <w:szCs w:val="30"/>
          <w:cs/>
        </w:rPr>
        <w:t>จาก</w:t>
      </w:r>
      <w:r w:rsidRPr="00795110">
        <w:rPr>
          <w:rFonts w:ascii="Angsana New" w:hAnsi="Angsana New"/>
          <w:sz w:val="30"/>
          <w:szCs w:val="30"/>
          <w:cs/>
        </w:rPr>
        <w:t>การประมาณผลประโยชน์ในอนาคตที่เกิดจากการทำงานของพนักงานใน</w:t>
      </w:r>
      <w:r w:rsidRPr="00795110">
        <w:rPr>
          <w:rFonts w:ascii="Angsana New" w:hAnsi="Angsana New" w:hint="cs"/>
          <w:sz w:val="30"/>
          <w:szCs w:val="30"/>
          <w:cs/>
        </w:rPr>
        <w:t>งวด</w:t>
      </w:r>
      <w:r w:rsidRPr="00795110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795110">
        <w:rPr>
          <w:rFonts w:ascii="Angsana New" w:hAnsi="Angsana New" w:hint="cs"/>
          <w:sz w:val="30"/>
          <w:szCs w:val="30"/>
          <w:cs/>
        </w:rPr>
        <w:t xml:space="preserve">ๆ </w:t>
      </w:r>
      <w:r w:rsidRPr="00795110">
        <w:rPr>
          <w:rFonts w:ascii="Angsana New" w:hAnsi="Angsana New"/>
          <w:sz w:val="30"/>
          <w:szCs w:val="30"/>
          <w:cs/>
        </w:rPr>
        <w:t>ผลประโยชน์ดังกล่าวได้มีการคิดลดกระแสเงิน</w:t>
      </w:r>
      <w:r w:rsidRPr="00795110">
        <w:rPr>
          <w:rFonts w:ascii="Angsana New" w:hAnsi="Angsana New" w:hint="cs"/>
          <w:sz w:val="30"/>
          <w:szCs w:val="30"/>
          <w:cs/>
        </w:rPr>
        <w:t>ส</w:t>
      </w:r>
      <w:r w:rsidRPr="00795110">
        <w:rPr>
          <w:rFonts w:ascii="Angsana New" w:hAnsi="Angsana New"/>
          <w:sz w:val="30"/>
          <w:szCs w:val="30"/>
          <w:cs/>
        </w:rPr>
        <w:t xml:space="preserve">ดเพื่อให้เป็นมูลค่าปัจจุบัน </w:t>
      </w:r>
      <w:r w:rsidR="006C2977" w:rsidRPr="00795110">
        <w:rPr>
          <w:rFonts w:ascii="Angsana New" w:hAnsi="Angsana New" w:hint="cs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</w:t>
      </w:r>
      <w:r w:rsidR="006C2977" w:rsidRPr="00795110">
        <w:rPr>
          <w:rFonts w:ascii="Angsana New" w:hAnsi="Angsana New"/>
          <w:sz w:val="30"/>
          <w:szCs w:val="30"/>
          <w:cs/>
        </w:rPr>
        <w:t xml:space="preserve"> </w:t>
      </w:r>
      <w:r w:rsidR="006C2977" w:rsidRPr="00795110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7AEC4C9E" w14:textId="77777777" w:rsidR="00734580" w:rsidRPr="00795110" w:rsidRDefault="00734580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AAD3112" w14:textId="7ADCD3F4" w:rsidR="00DF3EE5" w:rsidRPr="00795110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ใน</w:t>
      </w:r>
      <w:r w:rsidRPr="00795110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/>
          <w:sz w:val="30"/>
          <w:szCs w:val="30"/>
          <w:cs/>
        </w:rPr>
        <w:t>กำไร</w:t>
      </w:r>
      <w:r w:rsidRPr="00795110">
        <w:rPr>
          <w:rFonts w:ascii="Angsana New" w:hAnsi="Angsana New" w:hint="cs"/>
          <w:sz w:val="30"/>
          <w:szCs w:val="30"/>
          <w:cs/>
        </w:rPr>
        <w:t>หรือ</w:t>
      </w:r>
      <w:r w:rsidRPr="00795110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795110">
        <w:rPr>
          <w:rFonts w:ascii="Angsana New" w:hAnsi="Angsana New" w:hint="cs"/>
          <w:sz w:val="30"/>
          <w:szCs w:val="30"/>
          <w:cs/>
        </w:rPr>
        <w:t>จะถูก</w:t>
      </w:r>
      <w:r w:rsidRPr="00795110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795110">
        <w:rPr>
          <w:rFonts w:ascii="Angsana New" w:hAnsi="Angsana New" w:hint="cs"/>
          <w:sz w:val="30"/>
          <w:szCs w:val="30"/>
          <w:cs/>
        </w:rPr>
        <w:t>ทันที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95110">
        <w:rPr>
          <w:rFonts w:ascii="Angsana New" w:hAnsi="Angsana New"/>
          <w:sz w:val="30"/>
          <w:szCs w:val="30"/>
          <w:cs/>
        </w:rPr>
        <w:t>กำหนดดอกเบี้ยจ่าย</w:t>
      </w:r>
      <w:r w:rsidRPr="00795110">
        <w:rPr>
          <w:rFonts w:ascii="Angsana New" w:hAnsi="Angsana New" w:hint="cs"/>
          <w:sz w:val="30"/>
          <w:szCs w:val="30"/>
          <w:cs/>
        </w:rPr>
        <w:t>ของ</w:t>
      </w:r>
      <w:r w:rsidRPr="00795110">
        <w:rPr>
          <w:rFonts w:ascii="Angsana New" w:hAnsi="Angsana New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2D1714" w:rsidRPr="00795110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</w:t>
      </w:r>
      <w:r w:rsidRPr="00795110">
        <w:rPr>
          <w:rFonts w:ascii="Angsana New" w:hAnsi="Angsana New" w:hint="cs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795110">
        <w:rPr>
          <w:rFonts w:ascii="Angsana New" w:hAnsi="Angsana New" w:hint="cs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  <w:cs/>
        </w:rPr>
        <w:t xml:space="preserve">ที่เกี่ยวข้องกับโครงการผลประโยชน์รับรู้ในกำไรหรือขาดทุน </w:t>
      </w:r>
    </w:p>
    <w:p w14:paraId="11406DFD" w14:textId="77777777" w:rsidR="00DF3EE5" w:rsidRPr="00795110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6FC82C58" w14:textId="04BC38D2" w:rsidR="00DF3EE5" w:rsidRPr="00795110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เมื่อมีการ</w:t>
      </w:r>
      <w:r w:rsidRPr="00795110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795110">
        <w:rPr>
          <w:rFonts w:ascii="Angsana New" w:hAnsi="Angsana New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</w:t>
      </w:r>
      <w:r w:rsidRPr="00795110">
        <w:rPr>
          <w:rFonts w:ascii="Angsana New" w:hAnsi="Angsana New" w:hint="cs"/>
          <w:sz w:val="30"/>
          <w:szCs w:val="30"/>
          <w:cs/>
        </w:rPr>
        <w:t>หรือ</w:t>
      </w:r>
      <w:r w:rsidRPr="00795110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795110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795110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795110">
        <w:rPr>
          <w:rFonts w:ascii="Angsana New" w:hAnsi="Angsana New" w:hint="cs"/>
          <w:sz w:val="30"/>
          <w:szCs w:val="30"/>
          <w:cs/>
        </w:rPr>
        <w:t>พนักงาน</w:t>
      </w:r>
      <w:r w:rsidRPr="00795110">
        <w:rPr>
          <w:rFonts w:ascii="Angsana New" w:hAnsi="Angsana New"/>
          <w:sz w:val="30"/>
          <w:szCs w:val="30"/>
          <w:cs/>
        </w:rPr>
        <w:t>เมื่อเกิดขึ้น</w:t>
      </w:r>
      <w:r w:rsidRPr="0079511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D3AA870" w14:textId="77777777" w:rsidR="00B6093B" w:rsidRPr="00795110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3E5CAEF3" w14:textId="01ECE4BD" w:rsidR="00B6093B" w:rsidRPr="00795110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Pr="0079511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95110">
        <w:rPr>
          <w:rFonts w:ascii="Angsana New" w:hAnsi="Angsana New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2D1714" w:rsidRPr="00795110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/>
          <w:sz w:val="30"/>
          <w:szCs w:val="30"/>
          <w:cs/>
        </w:rPr>
        <w:t>การทำงาน</w:t>
      </w:r>
      <w:r w:rsidRPr="00795110">
        <w:rPr>
          <w:rFonts w:ascii="Angsana New" w:hAnsi="Angsana New" w:hint="cs"/>
          <w:sz w:val="30"/>
          <w:szCs w:val="30"/>
          <w:cs/>
        </w:rPr>
        <w:t>ของ</w:t>
      </w:r>
      <w:r w:rsidRPr="00795110">
        <w:rPr>
          <w:rFonts w:ascii="Angsana New" w:hAnsi="Angsana New"/>
          <w:sz w:val="30"/>
          <w:szCs w:val="30"/>
          <w:cs/>
        </w:rPr>
        <w:t>พนักงานใน</w:t>
      </w:r>
      <w:r w:rsidRPr="00795110">
        <w:rPr>
          <w:rFonts w:ascii="Angsana New" w:hAnsi="Angsana New" w:hint="cs"/>
          <w:sz w:val="30"/>
          <w:szCs w:val="30"/>
          <w:cs/>
        </w:rPr>
        <w:t>งวด</w:t>
      </w:r>
      <w:r w:rsidRPr="00795110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795110">
        <w:rPr>
          <w:rFonts w:ascii="Angsana New" w:hAnsi="Angsana New" w:hint="cs"/>
          <w:sz w:val="30"/>
          <w:szCs w:val="30"/>
          <w:cs/>
        </w:rPr>
        <w:t>ๆ</w:t>
      </w:r>
      <w:r w:rsidRPr="00795110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795110">
        <w:rPr>
          <w:rFonts w:ascii="Angsana New" w:hAnsi="Angsana New"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17118434" w14:textId="77777777" w:rsidR="000421CC" w:rsidRPr="00795110" w:rsidRDefault="000421CC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0AE8176" w14:textId="7797C6D1" w:rsidR="0089025E" w:rsidRPr="00795110" w:rsidRDefault="000421CC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="002D1714" w:rsidRPr="00795110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795110">
        <w:rPr>
          <w:rFonts w:ascii="Angsana New" w:hAnsi="Angsana New"/>
          <w:sz w:val="30"/>
          <w:szCs w:val="30"/>
        </w:rPr>
        <w:t xml:space="preserve">12 </w:t>
      </w:r>
      <w:r w:rsidRPr="00795110">
        <w:rPr>
          <w:rFonts w:ascii="Angsana New" w:hAnsi="Angsana New"/>
          <w:sz w:val="30"/>
          <w:szCs w:val="30"/>
          <w:cs/>
        </w:rPr>
        <w:t>เดือนนับจากวัน</w:t>
      </w:r>
      <w:r w:rsidRPr="00795110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795110">
        <w:rPr>
          <w:rFonts w:ascii="Angsana New" w:hAnsi="Angsana New"/>
          <w:sz w:val="30"/>
          <w:szCs w:val="30"/>
          <w:cs/>
        </w:rPr>
        <w:t>รายงาน</w:t>
      </w:r>
      <w:r w:rsidRPr="00795110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14B339FD" w14:textId="77777777" w:rsidR="00FC72B9" w:rsidRPr="00795110" w:rsidRDefault="00FC72B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9F1270" w14:textId="700B65FC" w:rsidR="009311EE" w:rsidRPr="00795110" w:rsidRDefault="009311EE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795110">
        <w:rPr>
          <w:rFonts w:ascii="Angsana New" w:hAnsi="Angsana New" w:hint="cs"/>
          <w:sz w:val="30"/>
          <w:szCs w:val="30"/>
          <w:cs/>
        </w:rPr>
        <w:t>รับรู้</w:t>
      </w:r>
      <w:r w:rsidRPr="00795110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79511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95110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054676B" w14:textId="77777777" w:rsidR="00432049" w:rsidRPr="00795110" w:rsidRDefault="0043204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9"/>
    <w:bookmarkEnd w:id="10"/>
    <w:p w14:paraId="68E687BF" w14:textId="6FC8D42F" w:rsidR="00434438" w:rsidRPr="00795110" w:rsidRDefault="00434438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636F86C5" w14:textId="77777777" w:rsidR="00434438" w:rsidRPr="00795110" w:rsidRDefault="00434438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8679C9D" w14:textId="7A5597E5" w:rsidR="00434438" w:rsidRPr="00795110" w:rsidRDefault="00434438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รายจ่ายสำหรับโครงการจ่ายโบนัสด้วยหุ้นสามัญสำหรับพนักงาน</w:t>
      </w:r>
      <w:r w:rsidR="00E77D88" w:rsidRPr="00795110">
        <w:rPr>
          <w:rFonts w:ascii="Angsana New" w:hAnsi="Angsana New" w:hint="cs"/>
          <w:sz w:val="30"/>
          <w:szCs w:val="30"/>
          <w:cs/>
        </w:rPr>
        <w:t xml:space="preserve">ของกลุ่มบริษัท </w:t>
      </w:r>
      <w:r w:rsidR="00E77D88" w:rsidRPr="00795110">
        <w:rPr>
          <w:rFonts w:ascii="Angsana New" w:hAnsi="Angsana New"/>
          <w:sz w:val="30"/>
          <w:szCs w:val="30"/>
        </w:rPr>
        <w:t>(</w:t>
      </w:r>
      <w:r w:rsidR="00E77D88" w:rsidRPr="00795110">
        <w:rPr>
          <w:rFonts w:ascii="Angsana New" w:hAnsi="Angsana New" w:hint="cs"/>
          <w:sz w:val="30"/>
          <w:szCs w:val="30"/>
          <w:cs/>
        </w:rPr>
        <w:t>โครงการ</w:t>
      </w:r>
      <w:r w:rsidR="00E77D88" w:rsidRPr="00795110">
        <w:rPr>
          <w:rFonts w:ascii="Angsana New" w:hAnsi="Angsana New"/>
          <w:sz w:val="30"/>
          <w:szCs w:val="30"/>
        </w:rPr>
        <w:t xml:space="preserve">) (AWC Shares Plan 2020) </w:t>
      </w:r>
      <w:r w:rsidRPr="00795110">
        <w:rPr>
          <w:rFonts w:ascii="Angsana New" w:hAnsi="Angsana New" w:hint="cs"/>
          <w:sz w:val="30"/>
          <w:szCs w:val="30"/>
          <w:cs/>
        </w:rPr>
        <w:t>รับรู้เมื่อได้รับบริการจากพนักงานแล้ว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โดยวัดมูลค่าของรายจ่ายโครงการโดยอ้างอิงกับมูลค่ายุติธรรมของตราสารทุน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ณ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วันที่ให้สิทธิ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</w:p>
    <w:p w14:paraId="59EFE35D" w14:textId="77777777" w:rsidR="00434438" w:rsidRPr="00795110" w:rsidRDefault="00434438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093DDA" w14:textId="2B9538B4" w:rsidR="0076124D" w:rsidRPr="00795110" w:rsidRDefault="00434438" w:rsidP="00C8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รายจ่ายโครงการรับรู้เป็นค่าใช้จ่ายในกำไรหรือขาดทุนโดยในขณะเดียวกันบันทึกเป็นส่วนเพิ่มในรายการ</w:t>
      </w:r>
      <w:r w:rsidRPr="00795110">
        <w:rPr>
          <w:rFonts w:ascii="Angsana New" w:hAnsi="Angsana New"/>
          <w:sz w:val="30"/>
          <w:szCs w:val="30"/>
          <w:cs/>
        </w:rPr>
        <w:br/>
        <w:t>“</w:t>
      </w:r>
      <w:r w:rsidR="006F5B02" w:rsidRPr="00795110">
        <w:rPr>
          <w:rFonts w:ascii="Angsana New" w:hAnsi="Angsana New" w:hint="cs"/>
          <w:sz w:val="30"/>
          <w:szCs w:val="30"/>
          <w:cs/>
        </w:rPr>
        <w:t>สำรอง</w:t>
      </w:r>
      <w:r w:rsidRPr="00795110">
        <w:rPr>
          <w:rFonts w:ascii="Angsana New" w:hAnsi="Angsana New" w:hint="cs"/>
          <w:sz w:val="30"/>
          <w:szCs w:val="30"/>
          <w:cs/>
        </w:rPr>
        <w:t>การจ่ายโดยใช้หุ้นเป็นเกณฑ์</w:t>
      </w:r>
      <w:r w:rsidRPr="00795110">
        <w:rPr>
          <w:rFonts w:ascii="Angsana New" w:hAnsi="Angsana New" w:hint="eastAsia"/>
          <w:sz w:val="30"/>
          <w:szCs w:val="30"/>
          <w:cs/>
        </w:rPr>
        <w:t>”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ในส่วนของผู้ถือหุ้น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ตลอดระยะเวลาที่เงื่อนไขของระยะเวลาการให้บริการโดยพนักงาน</w:t>
      </w:r>
      <w:r w:rsidR="00E77D88" w:rsidRPr="00795110">
        <w:rPr>
          <w:rFonts w:ascii="Angsana New" w:hAnsi="Angsana New" w:hint="cs"/>
          <w:sz w:val="30"/>
          <w:szCs w:val="30"/>
          <w:cs/>
        </w:rPr>
        <w:t>และเงื่อนไขเกี่ยวกับคุณสมบัติที่กำหนดไว้ในโครงการเป็นผลสำเร็จ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รับรู้รายจ่ายโครงการสะสมทุกวันสิ้นรอบระยะเวลารายงานจนถึงวันที่ได้รับสิทธิ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บริษัท</w:t>
      </w:r>
      <w:r w:rsidR="00197188" w:rsidRPr="00795110">
        <w:rPr>
          <w:rFonts w:ascii="Angsana New" w:hAnsi="Angsana New"/>
          <w:sz w:val="30"/>
          <w:szCs w:val="30"/>
        </w:rPr>
        <w:t xml:space="preserve"> </w:t>
      </w:r>
      <w:bookmarkStart w:id="11" w:name="_Hlk122078109"/>
      <w:r w:rsidRPr="00795110">
        <w:rPr>
          <w:rFonts w:ascii="Angsana New" w:hAnsi="Angsana New" w:hint="cs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หุ้นที่แท้จริงซึ่งเข้าเงื่อนไขการให้บริการที่เกี่ยวข้อง ณ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วันที่ได้รับสิทธิ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การเปลี่ยนแปลงของรายจ่ายโครงการสะสม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ณ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วันต้นปี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และวันสิ้นรอบระยะเวลารายงานรับรู้เป็นค่าใช้จ่ายหรือรายการโอน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กลับค่าใช้จ่ายในส่วนของกำไรหรือขาดทุน</w:t>
      </w:r>
      <w:bookmarkEnd w:id="11"/>
    </w:p>
    <w:p w14:paraId="2952279C" w14:textId="77777777" w:rsidR="005D4B20" w:rsidRPr="00795110" w:rsidRDefault="005D4B20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D06AC6" w14:textId="2F5DF087" w:rsidR="006E7149" w:rsidRPr="00795110" w:rsidRDefault="006E7149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99CDBB6" w14:textId="77777777" w:rsidR="006E7149" w:rsidRPr="00795110" w:rsidRDefault="006E714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A5AE49" w14:textId="07EC5CDD" w:rsidR="00FD4D4F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C82062"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C82062"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C82062"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1B330E0" w14:textId="77777777" w:rsidR="00704667" w:rsidRPr="00795110" w:rsidRDefault="00704667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5D261E" w14:textId="2B547547" w:rsidR="006877AB" w:rsidRPr="00795110" w:rsidRDefault="006877AB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08C0A30" w14:textId="77777777" w:rsidR="006877AB" w:rsidRPr="00795110" w:rsidRDefault="006877A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5AFE7EE" w14:textId="696CB741" w:rsidR="006877AB" w:rsidRPr="00795110" w:rsidRDefault="002B6BA9" w:rsidP="00E00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795110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795110">
        <w:rPr>
          <w:rFonts w:asciiTheme="majorBidi" w:hAnsiTheme="majorBidi" w:cstheme="majorBidi"/>
          <w:sz w:val="30"/>
          <w:szCs w:val="30"/>
        </w:rPr>
        <w:br/>
      </w:r>
      <w:r w:rsidRPr="00795110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ABF2184" w14:textId="77777777" w:rsidR="00FC72B9" w:rsidRPr="00795110" w:rsidRDefault="00FC72B9" w:rsidP="00E00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BAF158" w14:textId="780AF893" w:rsidR="002B6BA9" w:rsidRPr="00795110" w:rsidRDefault="002B6BA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ของสินทรัพย์หรือหนี้สิน</w:t>
      </w:r>
      <w:r w:rsidRPr="0079511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</w:t>
      </w:r>
      <w:r w:rsidRPr="00795110">
        <w:rPr>
          <w:rFonts w:asciiTheme="majorBidi" w:hAnsiTheme="majorBidi" w:cstheme="majorBidi"/>
          <w:sz w:val="30"/>
          <w:szCs w:val="30"/>
          <w:cs/>
        </w:rPr>
        <w:t>ที่ใช้ในการประเมินมูลค่า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7EF2406" w14:textId="77777777" w:rsidR="002B6BA9" w:rsidRPr="00795110" w:rsidRDefault="002B6BA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9A497" w14:textId="3C4C0695" w:rsidR="002B6BA9" w:rsidRPr="00795110" w:rsidRDefault="002B6BA9" w:rsidP="007746EA">
      <w:pPr>
        <w:pStyle w:val="block"/>
        <w:numPr>
          <w:ilvl w:val="0"/>
          <w:numId w:val="35"/>
        </w:numPr>
        <w:tabs>
          <w:tab w:val="left" w:pos="2070"/>
          <w:tab w:val="left" w:pos="216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511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795110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79511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3BC3D13" w14:textId="753F2AF5" w:rsidR="002B6BA9" w:rsidRPr="00795110" w:rsidRDefault="002B6BA9" w:rsidP="00661016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511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95110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Pr="0079511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9511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F2FA4AE" w14:textId="4BA56974" w:rsidR="00752D75" w:rsidRPr="00795110" w:rsidRDefault="002B6BA9" w:rsidP="00661016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511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95110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Pr="0079511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3E63E66" w14:textId="4BE164C4" w:rsidR="00A22B49" w:rsidRPr="00704667" w:rsidRDefault="00A22B4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A7E1331" w14:textId="624D83DB" w:rsidR="006C2977" w:rsidRPr="00795110" w:rsidRDefault="006C2977" w:rsidP="006C29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</w:p>
    <w:p w14:paraId="01B326BB" w14:textId="77777777" w:rsidR="006C2977" w:rsidRPr="00704667" w:rsidRDefault="006C2977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0E184F0" w14:textId="430EABC2" w:rsidR="006C2977" w:rsidRPr="00795110" w:rsidRDefault="006C2977" w:rsidP="006C297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6B5BD15" w14:textId="77777777" w:rsidR="006C2977" w:rsidRPr="00704667" w:rsidRDefault="006C2977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0E38C72" w14:textId="3523D3ED" w:rsidR="006C2977" w:rsidRPr="00795110" w:rsidRDefault="006C2977" w:rsidP="006C29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27A11A63" w14:textId="77777777" w:rsidR="006C2977" w:rsidRPr="00704667" w:rsidRDefault="006C2977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467133A" w14:textId="351A32EC" w:rsidR="005B2A34" w:rsidRPr="00795110" w:rsidRDefault="006E7149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01593C91" w14:textId="36FC8385" w:rsidR="005B2A34" w:rsidRPr="00704667" w:rsidRDefault="005B2A34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7302523" w14:textId="33E51D93" w:rsidR="006C2977" w:rsidRPr="00795110" w:rsidRDefault="006C2977" w:rsidP="006C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104E586A" w14:textId="28A29ED8" w:rsidR="006C2977" w:rsidRPr="00704667" w:rsidRDefault="006C2977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16CB4A2" w14:textId="6A9C3768" w:rsidR="00D11468" w:rsidRPr="00795110" w:rsidRDefault="00D11468" w:rsidP="00EC5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C9510A" w:rsidRPr="00795110">
        <w:rPr>
          <w:rFonts w:ascii="Angsana New" w:hAnsi="Angsana New" w:hint="cs"/>
          <w:sz w:val="30"/>
          <w:szCs w:val="30"/>
          <w:cs/>
        </w:rPr>
        <w:t>หรือ</w:t>
      </w:r>
      <w:r w:rsidRPr="00795110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="007103E4" w:rsidRPr="00795110">
        <w:rPr>
          <w:rFonts w:ascii="Angsana New" w:hAnsi="Angsana New" w:hint="cs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ต้นทุนที่เกี่ยวข้องรับรู้ในกำไรหรือขาดทุน</w:t>
      </w:r>
      <w:r w:rsidR="00EC5BF7" w:rsidRPr="00795110">
        <w:rPr>
          <w:rFonts w:ascii="Angsana New" w:hAnsi="Angsana New"/>
          <w:sz w:val="30"/>
          <w:szCs w:val="30"/>
          <w:cs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>เมื่อเกิดขึ้น</w:t>
      </w:r>
    </w:p>
    <w:p w14:paraId="0DBCB015" w14:textId="24E019DB" w:rsidR="006C5465" w:rsidRPr="00704667" w:rsidRDefault="006C5465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AFCF03B" w14:textId="7260FC51" w:rsidR="00E33672" w:rsidRPr="00795110" w:rsidRDefault="00E33672" w:rsidP="00E33672">
      <w:pPr>
        <w:pStyle w:val="BodyText"/>
        <w:spacing w:after="0" w:line="226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95110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ประกอบกิจการโรงแรมและบริการที่เกี่ยวข้อง</w:t>
      </w:r>
    </w:p>
    <w:p w14:paraId="7498C758" w14:textId="77777777" w:rsidR="00E33672" w:rsidRPr="00704667" w:rsidRDefault="00E33672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5B060CF" w14:textId="4396E136" w:rsidR="00EF524F" w:rsidRPr="00795110" w:rsidRDefault="00687828" w:rsidP="0076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รายได้ในกิจการโรงแรมจากค่าห้อง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ค่าอาหารและเครื่องดื่ม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และรายได้ค่าบริการอื่น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บันทึกเป็นรายได้เมื่อแขกเข้าพักในห้อง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มีการขายอาหารและเครื่องดื่มและเมื่อมีการให้บริการแล้ว</w:t>
      </w:r>
    </w:p>
    <w:p w14:paraId="7D5F2071" w14:textId="77777777" w:rsidR="00F970B5" w:rsidRPr="00704667" w:rsidRDefault="00F970B5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E47F601" w14:textId="41DF5724" w:rsidR="0089025E" w:rsidRPr="00795110" w:rsidRDefault="0089025E" w:rsidP="00B35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9B5301E" w14:textId="12D9C509" w:rsidR="0089025E" w:rsidRPr="00704667" w:rsidRDefault="0089025E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768A624" w14:textId="1844B74C" w:rsidR="0020026C" w:rsidRPr="00795110" w:rsidRDefault="0020026C" w:rsidP="002002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024B1E43" w14:textId="62BBF0BB" w:rsidR="000450F5" w:rsidRPr="00131993" w:rsidRDefault="00817B1C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รายได้อื่น</w:t>
      </w:r>
      <w:r w:rsidR="00F44653"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14:paraId="200D4958" w14:textId="4667D33F" w:rsidR="000418AD" w:rsidRPr="00795110" w:rsidRDefault="00970E7D" w:rsidP="0027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95110">
        <w:rPr>
          <w:rFonts w:ascii="Angsana New" w:hAnsi="Angsana New" w:hint="cs"/>
          <w:sz w:val="30"/>
          <w:szCs w:val="30"/>
          <w:cs/>
        </w:rPr>
        <w:t>รายได้</w:t>
      </w:r>
      <w:r w:rsidR="002B6BA9" w:rsidRPr="00795110">
        <w:rPr>
          <w:rFonts w:ascii="Angsana New" w:hAnsi="Angsana New" w:hint="cs"/>
          <w:sz w:val="30"/>
          <w:szCs w:val="30"/>
          <w:cs/>
        </w:rPr>
        <w:t>อื่น</w:t>
      </w:r>
      <w:r w:rsidRPr="00795110">
        <w:rPr>
          <w:rFonts w:ascii="Angsana New" w:hAnsi="Angsana New" w:hint="cs"/>
          <w:sz w:val="30"/>
          <w:szCs w:val="30"/>
          <w:cs/>
        </w:rPr>
        <w:t>ประกอบด้วยเงินปันผลและดอกเบี้ยรับ</w:t>
      </w:r>
      <w:r w:rsidR="002B6BA9" w:rsidRPr="00795110">
        <w:rPr>
          <w:rFonts w:ascii="Angsana New" w:hAnsi="Angsana New" w:hint="cs"/>
          <w:sz w:val="30"/>
          <w:szCs w:val="30"/>
          <w:cs/>
        </w:rPr>
        <w:t>และอื่นๆ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โดยเงินปันผลรับบันทึกในกำไรหรือขาดทุนในวันที่</w:t>
      </w:r>
      <w:r w:rsidR="00C335FA" w:rsidRPr="00795110">
        <w:rPr>
          <w:rFonts w:ascii="Angsana New" w:hAnsi="Angsana New" w:hint="cs"/>
          <w:sz w:val="30"/>
          <w:szCs w:val="30"/>
          <w:cs/>
        </w:rPr>
        <w:t>กลุ่ม</w:t>
      </w:r>
      <w:r w:rsidRPr="00795110">
        <w:rPr>
          <w:rFonts w:ascii="Angsana New" w:hAnsi="Angsana New" w:hint="cs"/>
          <w:sz w:val="30"/>
          <w:szCs w:val="30"/>
          <w:cs/>
        </w:rPr>
        <w:t>บริษัทมีสิทธิได้รับเงินปันผล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F970B5" w:rsidRPr="00795110">
        <w:rPr>
          <w:rFonts w:ascii="Angsana New" w:hAnsi="Angsana New" w:hint="cs"/>
          <w:sz w:val="30"/>
          <w:szCs w:val="30"/>
          <w:cs/>
        </w:rPr>
        <w:t>รายได้อื่นบันทึกในกำไรหรือขาดทุนตามเกณฑ์คงค้าง</w:t>
      </w:r>
    </w:p>
    <w:p w14:paraId="3C1D487E" w14:textId="77777777" w:rsidR="000418AD" w:rsidRPr="00131993" w:rsidRDefault="000418AD" w:rsidP="00B350D1">
      <w:pPr>
        <w:tabs>
          <w:tab w:val="clear" w:pos="907"/>
          <w:tab w:val="left" w:pos="426"/>
          <w:tab w:val="left" w:pos="540"/>
          <w:tab w:val="left" w:pos="630"/>
        </w:tabs>
        <w:spacing w:line="226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B977193" w14:textId="7770CB3E" w:rsidR="009E7C8A" w:rsidRPr="00795110" w:rsidRDefault="009E7C8A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0BECDF09" w14:textId="5C9CD007" w:rsidR="009E7C8A" w:rsidRPr="00131993" w:rsidRDefault="009E7C8A" w:rsidP="00B350D1">
      <w:pPr>
        <w:pStyle w:val="BodyText"/>
        <w:spacing w:after="0" w:line="226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4FAADC79" w14:textId="2ACDE87F" w:rsidR="0020026C" w:rsidRPr="00795110" w:rsidRDefault="0020026C" w:rsidP="0020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</w:t>
      </w:r>
      <w:r w:rsidR="00685FC1" w:rsidRPr="00795110">
        <w:rPr>
          <w:rFonts w:asciiTheme="majorBidi" w:hAnsiTheme="majorBidi" w:cstheme="majorBidi" w:hint="cs"/>
          <w:sz w:val="30"/>
          <w:szCs w:val="30"/>
          <w:cs/>
        </w:rPr>
        <w:t>เกี่ยวข้องในการรวมธุรกิจหรือ</w:t>
      </w:r>
      <w:r w:rsidR="00131993">
        <w:rPr>
          <w:rFonts w:asciiTheme="majorBidi" w:hAnsiTheme="majorBidi" w:cstheme="majorBidi" w:hint="cs"/>
          <w:sz w:val="30"/>
          <w:szCs w:val="30"/>
          <w:cs/>
        </w:rPr>
        <w:t>รายการที่</w:t>
      </w:r>
      <w:r w:rsidRPr="00795110">
        <w:rPr>
          <w:rFonts w:asciiTheme="majorBidi" w:hAnsiTheme="majorBidi" w:cstheme="majorBidi"/>
          <w:sz w:val="30"/>
          <w:szCs w:val="30"/>
          <w:cs/>
        </w:rPr>
        <w:t>รับรู้โดยตรงใน</w:t>
      </w:r>
      <w:r w:rsidR="00131993" w:rsidRPr="00131993">
        <w:rPr>
          <w:rFonts w:asciiTheme="majorBidi" w:hAnsiTheme="majorBidi" w:hint="cs"/>
          <w:sz w:val="30"/>
          <w:szCs w:val="30"/>
          <w:cs/>
        </w:rPr>
        <w:t>ส่วนของผู้ถือหุ้นหรือ</w:t>
      </w:r>
      <w:r w:rsidRPr="00795110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</w:p>
    <w:p w14:paraId="68D8F907" w14:textId="77777777" w:rsidR="0020026C" w:rsidRPr="00131993" w:rsidRDefault="0020026C" w:rsidP="0020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66D67109" w14:textId="6BBF2330" w:rsidR="0020026C" w:rsidRPr="00795110" w:rsidRDefault="0020026C" w:rsidP="0020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795110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40BF56F2" w14:textId="77777777" w:rsidR="002C4EBD" w:rsidRPr="00131993" w:rsidRDefault="002C4EBD" w:rsidP="0020026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B353138" w14:textId="709CF42C" w:rsidR="0020026C" w:rsidRPr="00795110" w:rsidRDefault="0020026C" w:rsidP="0020026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="00CA0291" w:rsidRPr="00CA0291">
        <w:rPr>
          <w:rFonts w:asciiTheme="majorBidi" w:hAnsiTheme="majorBidi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2AE1F1C" w14:textId="77777777" w:rsidR="0020026C" w:rsidRPr="00131993" w:rsidRDefault="0020026C" w:rsidP="0020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CEC796C" w14:textId="1CC979EB" w:rsidR="0020026C" w:rsidRPr="00795110" w:rsidRDefault="0020026C" w:rsidP="0020026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6FAEEA4" w14:textId="77777777" w:rsidR="0020026C" w:rsidRPr="00131993" w:rsidRDefault="0020026C" w:rsidP="0020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3A1CB37" w14:textId="67AD2672" w:rsidR="0020026C" w:rsidRPr="00795110" w:rsidRDefault="0020026C" w:rsidP="0020026C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</w:p>
    <w:p w14:paraId="78A8D7ED" w14:textId="0A32055C" w:rsidR="00CA0291" w:rsidRDefault="00CA0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E320CB3" w14:textId="5A46C908" w:rsidR="005101C2" w:rsidRPr="00795110" w:rsidRDefault="005101C2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311DEF64" w14:textId="77777777" w:rsidR="005101C2" w:rsidRPr="00131993" w:rsidRDefault="005101C2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475AA4A" w14:textId="747911AF" w:rsidR="009861BD" w:rsidRDefault="005101C2" w:rsidP="00596DB8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795110">
        <w:rPr>
          <w:rFonts w:ascii="Angsana New" w:hAnsi="Angsana New"/>
          <w:sz w:val="30"/>
          <w:szCs w:val="30"/>
          <w:cs/>
        </w:rPr>
        <w:t>บริษัท ด้วย</w:t>
      </w:r>
      <w:r w:rsidRPr="00795110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="007211B2" w:rsidRPr="00795110">
        <w:rPr>
          <w:rFonts w:ascii="Angsana New" w:hAnsi="Angsana New"/>
          <w:sz w:val="30"/>
          <w:szCs w:val="30"/>
        </w:rPr>
        <w:t xml:space="preserve"> </w:t>
      </w:r>
      <w:r w:rsidR="007211B2" w:rsidRPr="00795110">
        <w:rPr>
          <w:rFonts w:ascii="Angsana New" w:hAnsi="Angsana New" w:hint="cs"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7211B2" w:rsidRPr="00795110">
        <w:rPr>
          <w:rFonts w:ascii="Angsana New" w:hAnsi="Angsana New"/>
          <w:sz w:val="30"/>
          <w:szCs w:val="30"/>
          <w:cs/>
        </w:rPr>
        <w:t xml:space="preserve"> </w:t>
      </w:r>
      <w:r w:rsidR="007211B2" w:rsidRPr="00795110">
        <w:rPr>
          <w:rFonts w:ascii="Angsana New" w:hAnsi="Angsana New" w:hint="cs"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740FA71C" w14:textId="77777777" w:rsidR="00CA0291" w:rsidRPr="00CA0291" w:rsidRDefault="00CA0291" w:rsidP="00596DB8">
      <w:pPr>
        <w:pStyle w:val="BodyText"/>
        <w:spacing w:after="0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49210B8C" w14:textId="08A67983" w:rsidR="00D02381" w:rsidRPr="00795110" w:rsidRDefault="00D02381" w:rsidP="00A778A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bookmarkStart w:id="12" w:name="_Hlk64052595"/>
      <w:r w:rsidRPr="00795110">
        <w:rPr>
          <w:rFonts w:ascii="Angsana New" w:hAnsi="Angsana New" w:hint="cs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795110">
        <w:rPr>
          <w:rFonts w:ascii="Angsana New" w:hAnsi="Angsana New"/>
          <w:b/>
          <w:bCs/>
          <w:sz w:val="30"/>
          <w:szCs w:val="30"/>
        </w:rPr>
        <w:t>2019</w:t>
      </w:r>
      <w:r w:rsidR="00A63FE7" w:rsidRPr="0079511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63FE7" w:rsidRPr="00795110">
        <w:rPr>
          <w:rFonts w:ascii="Angsana New" w:hAnsi="Angsana New"/>
          <w:b/>
          <w:bCs/>
          <w:sz w:val="30"/>
          <w:szCs w:val="30"/>
          <w:cs/>
        </w:rPr>
        <w:t>(</w:t>
      </w:r>
      <w:r w:rsidR="00A63FE7" w:rsidRPr="00795110">
        <w:rPr>
          <w:rFonts w:ascii="Angsana New" w:hAnsi="Angsana New"/>
          <w:b/>
          <w:bCs/>
          <w:sz w:val="30"/>
          <w:szCs w:val="30"/>
        </w:rPr>
        <w:t>Covid-</w:t>
      </w:r>
      <w:r w:rsidR="00A63FE7" w:rsidRPr="00795110">
        <w:rPr>
          <w:rFonts w:ascii="Angsana New" w:hAnsi="Angsana New"/>
          <w:b/>
          <w:bCs/>
          <w:sz w:val="30"/>
          <w:szCs w:val="30"/>
          <w:cs/>
        </w:rPr>
        <w:t>19)</w:t>
      </w:r>
    </w:p>
    <w:p w14:paraId="1C7BBECA" w14:textId="1BA7428C" w:rsidR="00D02381" w:rsidRPr="00795110" w:rsidRDefault="00D02381" w:rsidP="00D02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20"/>
          <w:szCs w:val="20"/>
        </w:rPr>
      </w:pPr>
    </w:p>
    <w:p w14:paraId="577167E3" w14:textId="248E9A4A" w:rsidR="008166CF" w:rsidRPr="00795110" w:rsidRDefault="008166CF" w:rsidP="008166CF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hint="cs"/>
          <w:color w:val="000000"/>
          <w:sz w:val="30"/>
          <w:szCs w:val="30"/>
          <w:cs/>
        </w:rPr>
        <w:t xml:space="preserve">ในระหว่างปี </w:t>
      </w:r>
      <w:r w:rsidRPr="00795110">
        <w:rPr>
          <w:rFonts w:asciiTheme="majorBidi" w:hAnsiTheme="majorBidi"/>
          <w:color w:val="000000"/>
          <w:sz w:val="30"/>
          <w:szCs w:val="30"/>
        </w:rPr>
        <w:t>2565</w:t>
      </w:r>
      <w:r w:rsidRPr="0079511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สถานการณ์การแพร่ระบาดของ </w:t>
      </w:r>
      <w:r w:rsidRPr="00795110">
        <w:rPr>
          <w:rFonts w:asciiTheme="majorBidi" w:hAnsiTheme="majorBidi" w:cstheme="majorBidi"/>
          <w:color w:val="000000"/>
          <w:sz w:val="30"/>
          <w:szCs w:val="30"/>
        </w:rPr>
        <w:t xml:space="preserve">COVID-19 </w:t>
      </w:r>
      <w:r w:rsidRPr="00795110">
        <w:rPr>
          <w:rFonts w:asciiTheme="majorBidi" w:hAnsiTheme="majorBidi" w:cstheme="majorBidi" w:hint="cs"/>
          <w:color w:val="000000"/>
          <w:sz w:val="30"/>
          <w:szCs w:val="30"/>
          <w:cs/>
        </w:rPr>
        <w:t>ยังคงเกิดขึ้นอย่างต่อเนื่อง กลุ่มบริษัท</w:t>
      </w:r>
      <w:bookmarkStart w:id="13" w:name="_Hlk78407642"/>
      <w:r w:rsidRPr="00795110">
        <w:rPr>
          <w:rFonts w:asciiTheme="majorBidi" w:hAnsiTheme="majorBidi" w:cstheme="majorBidi"/>
          <w:sz w:val="30"/>
          <w:szCs w:val="30"/>
          <w:cs/>
        </w:rPr>
        <w:t>ได้พิจารณามอบส่วนลดค่าเช่ารายเดือนให้กับผู้เช่าทุกรายในทุกโครงการ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อสังหาริมทรัพย์เพื่อประกอบกิจการการค้าที่ให้เช่า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ที่ได้รับผลกระทบจากสถานการณ์การแพร่ระบาดของโรคติดเชื้อไวรัสโคโรนา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</w:rPr>
        <w:t xml:space="preserve">2019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795110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795110">
        <w:rPr>
          <w:rFonts w:asciiTheme="majorBidi" w:hAnsiTheme="majorBidi" w:cstheme="majorBidi"/>
          <w:sz w:val="30"/>
          <w:szCs w:val="30"/>
        </w:rPr>
        <w:t xml:space="preserve">2564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ถึง เดือน</w:t>
      </w:r>
      <w:r w:rsidR="00D74D99" w:rsidRPr="0079511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D74D99" w:rsidRPr="00795110">
        <w:rPr>
          <w:rFonts w:asciiTheme="majorBidi" w:hAnsiTheme="majorBidi" w:cstheme="majorBidi"/>
          <w:sz w:val="30"/>
          <w:szCs w:val="30"/>
        </w:rPr>
        <w:t>2566</w:t>
      </w:r>
    </w:p>
    <w:bookmarkEnd w:id="13"/>
    <w:p w14:paraId="34AB4A5B" w14:textId="77777777" w:rsidR="008166CF" w:rsidRPr="00CA0291" w:rsidRDefault="008166CF" w:rsidP="008166C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504533" w14:textId="77777777" w:rsidR="008166CF" w:rsidRPr="00795110" w:rsidRDefault="008166CF" w:rsidP="008166CF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ณ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ขณะนี้จึงไม่สามารถคาดการณ์ผลกระทบของการแพร่ระบาดที่ยังคงดำเนินอยู่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มาตรการต่างๆ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ของรัฐบาล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และการแจกจ่ายวัคซีน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ที่อาจมีต่อธุรกิจของกลุ่มบริษัท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ทั้งนี้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ผู้บริหารได้ติดตามสถานการณ์ดังกล่าวอย่างใกล้ชิดและดำเนินการเพื่อลดผลกระทบ</w:t>
      </w:r>
      <w:r w:rsidRPr="00795110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>ให้มากที่สุดเท่าที่จะเป็นไปได้</w:t>
      </w:r>
    </w:p>
    <w:bookmarkEnd w:id="12"/>
    <w:p w14:paraId="6781C090" w14:textId="77C54BBF" w:rsidR="0012412D" w:rsidRPr="00CA0291" w:rsidRDefault="0012412D" w:rsidP="00CA0291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544506B" w14:textId="52EF2AA0" w:rsidR="001164CA" w:rsidRPr="00795110" w:rsidRDefault="009E1A10" w:rsidP="001164CA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 w:hint="cs"/>
          <w:b/>
          <w:bCs/>
          <w:sz w:val="30"/>
          <w:szCs w:val="30"/>
          <w:cs/>
        </w:rPr>
        <w:t>การรวมธุรกิจภายใต้การควบคุมเดียวกัน</w:t>
      </w:r>
    </w:p>
    <w:p w14:paraId="35CC0486" w14:textId="77777777" w:rsidR="001164CA" w:rsidRPr="00CA0291" w:rsidRDefault="001164CA" w:rsidP="00CA0291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54AA30E" w14:textId="7E8DADD6" w:rsidR="001164CA" w:rsidRPr="00795110" w:rsidRDefault="001164CA" w:rsidP="001164CA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B5556" w:rsidRPr="00795110">
        <w:rPr>
          <w:rFonts w:ascii="Angsana New" w:hAnsi="Angsana New"/>
          <w:sz w:val="30"/>
          <w:szCs w:val="30"/>
        </w:rPr>
        <w:t>1</w:t>
      </w:r>
      <w:r w:rsidR="009227BF">
        <w:rPr>
          <w:rFonts w:ascii="Angsana New" w:hAnsi="Angsana New"/>
          <w:sz w:val="30"/>
          <w:szCs w:val="30"/>
        </w:rPr>
        <w:t>9</w:t>
      </w:r>
      <w:r w:rsidR="004B5556" w:rsidRPr="00795110">
        <w:rPr>
          <w:rFonts w:ascii="Angsana New" w:hAnsi="Angsana New"/>
          <w:sz w:val="30"/>
          <w:szCs w:val="30"/>
        </w:rPr>
        <w:t xml:space="preserve"> </w:t>
      </w:r>
      <w:r w:rsidR="004B5556" w:rsidRPr="00795110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4B5556" w:rsidRPr="00795110">
        <w:rPr>
          <w:rFonts w:ascii="Angsana New" w:hAnsi="Angsana New"/>
          <w:sz w:val="30"/>
          <w:szCs w:val="30"/>
        </w:rPr>
        <w:t xml:space="preserve">2565 </w:t>
      </w:r>
      <w:r w:rsidRPr="0079511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E1A10" w:rsidRPr="00795110">
        <w:rPr>
          <w:rFonts w:ascii="Angsana New" w:hAnsi="Angsana New" w:hint="cs"/>
          <w:sz w:val="30"/>
          <w:szCs w:val="30"/>
          <w:cs/>
        </w:rPr>
        <w:t>ได้ทำการจัดโครงสร้างธุรกิจโดย</w:t>
      </w:r>
      <w:r w:rsidR="00784B6A" w:rsidRPr="0079511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ทำสัญญาโอนสิทธิการเช่าที่ดินพร้อมอาคารเกทเวย์</w:t>
      </w:r>
      <w:r w:rsidR="00784B6A" w:rsidRPr="0079511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784B6A" w:rsidRPr="0079511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เอกมัย</w:t>
      </w:r>
      <w:r w:rsidR="00784B6A" w:rsidRPr="0079511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(</w:t>
      </w:r>
      <w:r w:rsidR="00784B6A" w:rsidRPr="00795110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Gateway </w:t>
      </w:r>
      <w:proofErr w:type="spellStart"/>
      <w:r w:rsidR="00784B6A" w:rsidRPr="00795110">
        <w:rPr>
          <w:rFonts w:ascii="Angsana New" w:hAnsi="Angsana New"/>
          <w:snapToGrid w:val="0"/>
          <w:sz w:val="30"/>
          <w:szCs w:val="30"/>
          <w:lang w:val="en-GB" w:eastAsia="th-TH"/>
        </w:rPr>
        <w:t>Ekamai</w:t>
      </w:r>
      <w:proofErr w:type="spellEnd"/>
      <w:r w:rsidR="00784B6A" w:rsidRPr="00795110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) </w:t>
      </w:r>
      <w:r w:rsidR="00784B6A" w:rsidRPr="0079511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ผ่านบริษัท</w:t>
      </w:r>
      <w:r w:rsidR="00784B6A" w:rsidRPr="0079511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784B6A" w:rsidRPr="0079511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เกตเวย์</w:t>
      </w:r>
      <w:r w:rsidR="00784B6A" w:rsidRPr="0079511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784B6A" w:rsidRPr="0079511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สาขาเอกมัย</w:t>
      </w:r>
      <w:r w:rsidR="00784B6A" w:rsidRPr="0079511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784B6A" w:rsidRPr="0079511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</w:t>
      </w:r>
      <w:r w:rsidR="00784B6A" w:rsidRPr="0079511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784B6A" w:rsidRPr="0079511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ซึ่งเป็นบริษัทย่อยของบริษัท</w:t>
      </w:r>
      <w:r w:rsidR="00784B6A" w:rsidRPr="0079511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784B6A" w:rsidRPr="0079511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จากบริษัท</w:t>
      </w:r>
      <w:r w:rsidR="00784B6A" w:rsidRPr="0079511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784B6A" w:rsidRPr="0079511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ทิพย์พัฒน</w:t>
      </w:r>
      <w:r w:rsidR="00784B6A" w:rsidRPr="0079511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784B6A" w:rsidRPr="0079511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อาร์เขต</w:t>
      </w:r>
      <w:r w:rsidR="00784B6A" w:rsidRPr="0079511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784B6A" w:rsidRPr="0079511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</w:t>
      </w:r>
      <w:r w:rsidR="00784B6A" w:rsidRPr="0079511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26375F" w:rsidRPr="0079511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ซึ่งเป็น</w:t>
      </w:r>
      <w:r w:rsidR="009E1A10" w:rsidRPr="00795110">
        <w:rPr>
          <w:rFonts w:ascii="Angsana New" w:hAnsi="Angsana New" w:hint="cs"/>
          <w:sz w:val="30"/>
          <w:szCs w:val="30"/>
          <w:cs/>
        </w:rPr>
        <w:t>บริษัทที่อยู่ภายใต้การควบคุมเดียวกัน</w:t>
      </w:r>
      <w:r w:rsidR="009E1A10" w:rsidRPr="00795110">
        <w:rPr>
          <w:rFonts w:ascii="Angsana New" w:hAnsi="Angsana New"/>
          <w:sz w:val="30"/>
          <w:szCs w:val="30"/>
          <w:cs/>
        </w:rPr>
        <w:t xml:space="preserve"> </w:t>
      </w:r>
      <w:r w:rsidR="009227BF">
        <w:rPr>
          <w:rFonts w:ascii="Angsana New" w:hAnsi="Angsana New" w:hint="cs"/>
          <w:sz w:val="30"/>
          <w:szCs w:val="30"/>
          <w:cs/>
        </w:rPr>
        <w:t>โดยมีราคาเข้าซื้อสุทธิ</w:t>
      </w:r>
      <w:r w:rsidR="009E1A10" w:rsidRPr="00795110">
        <w:rPr>
          <w:rFonts w:ascii="Angsana New" w:hAnsi="Angsana New"/>
          <w:sz w:val="30"/>
          <w:szCs w:val="30"/>
          <w:cs/>
        </w:rPr>
        <w:t xml:space="preserve"> </w:t>
      </w:r>
      <w:r w:rsidR="0059038A" w:rsidRPr="00795110">
        <w:rPr>
          <w:rFonts w:ascii="Angsana New" w:hAnsi="Angsana New"/>
          <w:sz w:val="30"/>
          <w:szCs w:val="30"/>
        </w:rPr>
        <w:t>4,06</w:t>
      </w:r>
      <w:r w:rsidR="008D6B8D" w:rsidRPr="00795110">
        <w:rPr>
          <w:rFonts w:ascii="Angsana New" w:hAnsi="Angsana New"/>
          <w:sz w:val="30"/>
          <w:szCs w:val="30"/>
        </w:rPr>
        <w:t>8</w:t>
      </w:r>
      <w:r w:rsidR="009E1A10" w:rsidRPr="00795110">
        <w:rPr>
          <w:rFonts w:ascii="Angsana New" w:hAnsi="Angsana New"/>
          <w:sz w:val="30"/>
          <w:szCs w:val="30"/>
        </w:rPr>
        <w:t xml:space="preserve"> </w:t>
      </w:r>
      <w:r w:rsidR="009E1A10"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="009E1A10" w:rsidRPr="00795110">
        <w:rPr>
          <w:rFonts w:ascii="Angsana New" w:hAnsi="Angsana New"/>
          <w:sz w:val="30"/>
          <w:szCs w:val="30"/>
          <w:cs/>
        </w:rPr>
        <w:t xml:space="preserve"> </w:t>
      </w:r>
      <w:r w:rsidR="0051253F">
        <w:rPr>
          <w:rFonts w:ascii="Angsana New" w:hAnsi="Angsana New"/>
          <w:sz w:val="30"/>
          <w:szCs w:val="30"/>
          <w:cs/>
        </w:rPr>
        <w:br/>
      </w:r>
      <w:r w:rsidR="009E1A10" w:rsidRPr="00795110">
        <w:rPr>
          <w:rFonts w:ascii="Angsana New" w:hAnsi="Angsana New" w:hint="cs"/>
          <w:sz w:val="30"/>
          <w:szCs w:val="30"/>
          <w:cs/>
        </w:rPr>
        <w:t>ซึ่งธุรกิจดังกล่าวมีมูลค่าตามบัญชีของสินทรัพย์สุทธิเป็นจำนวนเงินรวม</w:t>
      </w:r>
      <w:r w:rsidR="009E1A10" w:rsidRPr="00795110">
        <w:rPr>
          <w:rFonts w:ascii="Angsana New" w:hAnsi="Angsana New"/>
          <w:sz w:val="30"/>
          <w:szCs w:val="30"/>
          <w:cs/>
        </w:rPr>
        <w:t xml:space="preserve"> </w:t>
      </w:r>
      <w:r w:rsidR="00583E71" w:rsidRPr="00795110">
        <w:rPr>
          <w:rFonts w:ascii="Angsana New" w:hAnsi="Angsana New"/>
          <w:sz w:val="30"/>
          <w:szCs w:val="30"/>
        </w:rPr>
        <w:t>4,18</w:t>
      </w:r>
      <w:r w:rsidR="0000481E" w:rsidRPr="00795110">
        <w:rPr>
          <w:rFonts w:ascii="Angsana New" w:hAnsi="Angsana New"/>
          <w:sz w:val="30"/>
          <w:szCs w:val="30"/>
        </w:rPr>
        <w:t>1</w:t>
      </w:r>
      <w:r w:rsidR="009E1A10" w:rsidRPr="00795110">
        <w:rPr>
          <w:rFonts w:ascii="Angsana New" w:hAnsi="Angsana New"/>
          <w:sz w:val="30"/>
          <w:szCs w:val="30"/>
          <w:cs/>
        </w:rPr>
        <w:t xml:space="preserve"> </w:t>
      </w:r>
      <w:r w:rsidR="009E1A10"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 w:hint="cs"/>
          <w:sz w:val="30"/>
          <w:szCs w:val="30"/>
          <w:cs/>
        </w:rPr>
        <w:t xml:space="preserve"> </w:t>
      </w:r>
      <w:r w:rsidR="009E1A10" w:rsidRPr="00795110">
        <w:rPr>
          <w:rFonts w:ascii="Angsana New" w:hAnsi="Angsana New" w:hint="cs"/>
          <w:sz w:val="30"/>
          <w:szCs w:val="30"/>
          <w:cs/>
        </w:rPr>
        <w:t>การจัดโครงสร้างธุรกิจนี้เป็นการปรับองค์กรใหม่และรวมธุรกิจต่างๆภายใต้การควบคุมเดียวกันของกลุ่มบริษัทเข้าด้วยกัน</w:t>
      </w:r>
    </w:p>
    <w:p w14:paraId="33E4E0A7" w14:textId="6E8B24B5" w:rsidR="009E1A10" w:rsidRPr="00CA0291" w:rsidRDefault="009E1A10" w:rsidP="00CA0291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34E9540" w14:textId="157E1CB7" w:rsidR="009227BF" w:rsidRDefault="009E1A10" w:rsidP="00CA029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795110">
        <w:rPr>
          <w:rFonts w:ascii="Angsana New" w:hAnsi="Angsana New" w:hint="cs"/>
          <w:sz w:val="30"/>
          <w:szCs w:val="30"/>
          <w:cs/>
        </w:rPr>
        <w:t>การจัดโครงสร้างใหม่นี้ถือเป็นการรวมธุรกิจภายใต้การควบคุมเดียวกัน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ในการนี้</w:t>
      </w:r>
      <w:r w:rsidR="00CA0291">
        <w:rPr>
          <w:rFonts w:ascii="Angsana New" w:hAnsi="Angsana New" w:hint="cs"/>
          <w:sz w:val="30"/>
          <w:szCs w:val="30"/>
          <w:cs/>
        </w:rPr>
        <w:t>กลุ่ม</w:t>
      </w:r>
      <w:r w:rsidRPr="00795110">
        <w:rPr>
          <w:rFonts w:ascii="Angsana New" w:hAnsi="Angsana New" w:hint="cs"/>
          <w:sz w:val="30"/>
          <w:szCs w:val="30"/>
          <w:cs/>
        </w:rPr>
        <w:t>บริษัทได้จัดทำงบการเงินรวม</w:t>
      </w:r>
      <w:r w:rsidR="00094C02">
        <w:rPr>
          <w:rFonts w:ascii="Angsana New" w:hAnsi="Angsana New"/>
          <w:sz w:val="30"/>
          <w:szCs w:val="30"/>
          <w:cs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>ตามวิธีเสมือนว่าเป็นวิธีการรวมส่วนได้เสียโดยรวมงบการเงินของ</w:t>
      </w:r>
      <w:r w:rsidR="009227BF">
        <w:rPr>
          <w:rFonts w:ascii="Angsana New" w:hAnsi="Angsana New" w:hint="cs"/>
          <w:sz w:val="30"/>
          <w:szCs w:val="30"/>
          <w:cs/>
        </w:rPr>
        <w:t>ธุรกิจ ศูนย์การค้า เกตเวย์ สาขาเอกมัย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ตั้งแต่ก่อนวันที่</w:t>
      </w:r>
      <w:r w:rsidR="003D0435" w:rsidRPr="00795110">
        <w:rPr>
          <w:rFonts w:ascii="Angsana New" w:hAnsi="Angsana New" w:hint="cs"/>
          <w:sz w:val="30"/>
          <w:szCs w:val="30"/>
          <w:cs/>
        </w:rPr>
        <w:t xml:space="preserve"> </w:t>
      </w:r>
      <w:r w:rsidR="00094C02">
        <w:rPr>
          <w:rFonts w:ascii="Angsana New" w:hAnsi="Angsana New"/>
          <w:sz w:val="30"/>
          <w:szCs w:val="30"/>
        </w:rPr>
        <w:t xml:space="preserve">1 </w:t>
      </w:r>
      <w:r w:rsidRPr="00795110">
        <w:rPr>
          <w:rFonts w:ascii="Angsana New" w:hAnsi="Angsana New" w:hint="cs"/>
          <w:sz w:val="30"/>
          <w:szCs w:val="30"/>
          <w:cs/>
        </w:rPr>
        <w:t>มกราคม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094C02">
        <w:rPr>
          <w:rFonts w:ascii="Angsana New" w:hAnsi="Angsana New"/>
          <w:sz w:val="30"/>
          <w:szCs w:val="30"/>
        </w:rPr>
        <w:t>2564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ซึ่งการนำเสนอข้อมูลดังกล่าวจะสะท้อนเนื้อหาทางเศรษฐกิจของ</w:t>
      </w:r>
      <w:r w:rsidR="009227BF">
        <w:rPr>
          <w:rFonts w:ascii="Angsana New" w:hAnsi="Angsana New" w:hint="cs"/>
          <w:sz w:val="30"/>
          <w:szCs w:val="30"/>
          <w:cs/>
        </w:rPr>
        <w:t>ธุรกิจ ศูนย์การค้า เกตเวย์ สาขาเอกมัย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เสมือนว่าบริษัทในกลุ่มได้ดำเนินธุรกิจเป็นหน่วยเศรษฐกิจเดียวกันตั้งแต่ก่อนวันที่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094C02">
        <w:rPr>
          <w:rFonts w:ascii="Angsana New" w:hAnsi="Angsana New"/>
          <w:sz w:val="30"/>
          <w:szCs w:val="30"/>
        </w:rPr>
        <w:t xml:space="preserve">1 </w:t>
      </w:r>
      <w:r w:rsidRPr="00795110">
        <w:rPr>
          <w:rFonts w:ascii="Angsana New" w:hAnsi="Angsana New" w:hint="cs"/>
          <w:sz w:val="30"/>
          <w:szCs w:val="30"/>
          <w:cs/>
        </w:rPr>
        <w:t>มกราคม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094C02">
        <w:rPr>
          <w:rFonts w:ascii="Angsana New" w:hAnsi="Angsana New"/>
          <w:sz w:val="30"/>
          <w:szCs w:val="30"/>
        </w:rPr>
        <w:t>2564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ถึงแม้ว่าความสัมพันธ์ของ</w:t>
      </w:r>
      <w:r w:rsidR="00CA0291">
        <w:rPr>
          <w:rFonts w:ascii="Angsana New" w:hAnsi="Angsana New" w:hint="cs"/>
          <w:sz w:val="30"/>
          <w:szCs w:val="30"/>
          <w:cs/>
        </w:rPr>
        <w:t>กลุ่ม</w:t>
      </w:r>
      <w:r w:rsidRPr="00795110">
        <w:rPr>
          <w:rFonts w:ascii="Angsana New" w:hAnsi="Angsana New" w:hint="cs"/>
          <w:sz w:val="30"/>
          <w:szCs w:val="30"/>
          <w:cs/>
        </w:rPr>
        <w:t>บริษัทกับ</w:t>
      </w:r>
      <w:r w:rsidR="009227BF">
        <w:rPr>
          <w:rFonts w:ascii="Angsana New" w:hAnsi="Angsana New" w:hint="cs"/>
          <w:sz w:val="30"/>
          <w:szCs w:val="30"/>
          <w:cs/>
        </w:rPr>
        <w:t>ธุรกิจ ศูนย์การค้า เกตเวย์ สาขาเอกมัย</w:t>
      </w:r>
      <w:r w:rsidR="009227BF"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ทางกฎหมายจะเกิดขึ้นในภายหลัง</w:t>
      </w:r>
      <w:r w:rsidR="009227BF">
        <w:rPr>
          <w:rFonts w:ascii="Angsana New" w:hAnsi="Angsana New"/>
          <w:sz w:val="30"/>
          <w:szCs w:val="30"/>
          <w:cs/>
        </w:rPr>
        <w:br w:type="page"/>
      </w:r>
    </w:p>
    <w:p w14:paraId="7D320B52" w14:textId="74192287" w:rsidR="00DB0C97" w:rsidRPr="00795110" w:rsidRDefault="00DB0C97" w:rsidP="0062561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ข้อมูลของส่วนเกินทุนจากการรวมธุรกิจภายใต้การควบคุมเดียวกัน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มูลค่าสินทรัพย์ที่ได้มาและหนี้สินที่รับมาแต่ละประเภทที่สำคัญที่รับรู้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ณ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วันที่ซื้อ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B21CBD5" w14:textId="77777777" w:rsidR="00DB0C97" w:rsidRPr="00795110" w:rsidRDefault="00DB0C97" w:rsidP="00DB0C9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42"/>
        <w:gridCol w:w="540"/>
        <w:gridCol w:w="360"/>
        <w:gridCol w:w="3078"/>
      </w:tblGrid>
      <w:tr w:rsidR="00C57F9F" w:rsidRPr="00795110" w14:paraId="4E3286CA" w14:textId="77777777" w:rsidTr="009227BF">
        <w:trPr>
          <w:tblHeader/>
        </w:trPr>
        <w:tc>
          <w:tcPr>
            <w:tcW w:w="4842" w:type="dxa"/>
            <w:shd w:val="clear" w:color="auto" w:fill="auto"/>
            <w:vAlign w:val="bottom"/>
          </w:tcPr>
          <w:p w14:paraId="3F6DA2B6" w14:textId="62E723EF" w:rsidR="00C57F9F" w:rsidRPr="00795110" w:rsidRDefault="00C57F9F" w:rsidP="005A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540" w:type="dxa"/>
          </w:tcPr>
          <w:p w14:paraId="6C07E546" w14:textId="77777777" w:rsidR="00C57F9F" w:rsidRPr="00795110" w:rsidRDefault="00C57F9F" w:rsidP="005A7F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05F3A160" w14:textId="77777777" w:rsidR="00C57F9F" w:rsidRPr="00795110" w:rsidRDefault="00C57F9F" w:rsidP="005A7F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8" w:type="dxa"/>
            <w:vAlign w:val="center"/>
          </w:tcPr>
          <w:p w14:paraId="6E828590" w14:textId="3AF256F7" w:rsidR="00C57F9F" w:rsidRPr="00795110" w:rsidRDefault="009227BF" w:rsidP="005A7F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227B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ธุรกิจ</w:t>
            </w:r>
            <w:r w:rsidRPr="009227B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9227B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ศูนย์การค้า</w:t>
            </w:r>
            <w:r w:rsidRPr="009227B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9227B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เกตเวย์</w:t>
            </w:r>
            <w:r w:rsidRPr="009227B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9227B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สาขาเอกมัย</w:t>
            </w:r>
          </w:p>
        </w:tc>
      </w:tr>
      <w:tr w:rsidR="00C57F9F" w:rsidRPr="00795110" w14:paraId="4BB7934C" w14:textId="77777777" w:rsidTr="009227BF">
        <w:trPr>
          <w:tblHeader/>
        </w:trPr>
        <w:tc>
          <w:tcPr>
            <w:tcW w:w="4842" w:type="dxa"/>
            <w:shd w:val="clear" w:color="auto" w:fill="auto"/>
            <w:vAlign w:val="bottom"/>
          </w:tcPr>
          <w:p w14:paraId="3C75F310" w14:textId="77777777" w:rsidR="00C57F9F" w:rsidRPr="00795110" w:rsidRDefault="00C57F9F" w:rsidP="005A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3FA8229" w14:textId="77777777" w:rsidR="00C57F9F" w:rsidRPr="00795110" w:rsidRDefault="00C57F9F" w:rsidP="005A7F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0C600E1A" w14:textId="77777777" w:rsidR="00C57F9F" w:rsidRPr="00795110" w:rsidRDefault="00C57F9F" w:rsidP="005A7F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8" w:type="dxa"/>
            <w:vAlign w:val="center"/>
          </w:tcPr>
          <w:p w14:paraId="5C09BF8E" w14:textId="0815D3E4" w:rsidR="00C57F9F" w:rsidRPr="00795110" w:rsidRDefault="00C57F9F" w:rsidP="005A7F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9331A" w:rsidRPr="00795110" w14:paraId="070A8068" w14:textId="77777777" w:rsidTr="009227BF">
        <w:trPr>
          <w:trHeight w:val="290"/>
        </w:trPr>
        <w:tc>
          <w:tcPr>
            <w:tcW w:w="4842" w:type="dxa"/>
            <w:shd w:val="clear" w:color="auto" w:fill="auto"/>
          </w:tcPr>
          <w:p w14:paraId="3B6D6446" w14:textId="2F986B85" w:rsidR="00E9331A" w:rsidRPr="00795110" w:rsidRDefault="00856A98" w:rsidP="00E933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40" w:type="dxa"/>
          </w:tcPr>
          <w:p w14:paraId="6EAC9FE1" w14:textId="77777777" w:rsidR="00E9331A" w:rsidRPr="00795110" w:rsidRDefault="00E9331A" w:rsidP="00E9331A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6F7E5B65" w14:textId="77777777" w:rsidR="00E9331A" w:rsidRPr="00795110" w:rsidRDefault="00E9331A" w:rsidP="00E9331A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8" w:type="dxa"/>
          </w:tcPr>
          <w:p w14:paraId="5D8517D1" w14:textId="277A554D" w:rsidR="00E9331A" w:rsidRPr="00795110" w:rsidRDefault="00E9331A" w:rsidP="00602BE3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4,753 </w:t>
            </w:r>
          </w:p>
        </w:tc>
      </w:tr>
      <w:tr w:rsidR="00E9331A" w:rsidRPr="00795110" w14:paraId="5A408F81" w14:textId="77777777" w:rsidTr="009227BF">
        <w:trPr>
          <w:trHeight w:val="290"/>
        </w:trPr>
        <w:tc>
          <w:tcPr>
            <w:tcW w:w="4842" w:type="dxa"/>
            <w:shd w:val="clear" w:color="auto" w:fill="auto"/>
          </w:tcPr>
          <w:p w14:paraId="38ECB973" w14:textId="735F4182" w:rsidR="00E9331A" w:rsidRPr="00795110" w:rsidRDefault="00856A98" w:rsidP="00E933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40" w:type="dxa"/>
          </w:tcPr>
          <w:p w14:paraId="6C9335EF" w14:textId="77777777" w:rsidR="00E9331A" w:rsidRPr="00795110" w:rsidRDefault="00E9331A" w:rsidP="00E9331A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668904C3" w14:textId="77777777" w:rsidR="00E9331A" w:rsidRPr="00795110" w:rsidRDefault="00E9331A" w:rsidP="00E9331A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78" w:type="dxa"/>
          </w:tcPr>
          <w:p w14:paraId="31889F42" w14:textId="47380E68" w:rsidR="00E9331A" w:rsidRPr="00795110" w:rsidRDefault="00E9331A" w:rsidP="00602BE3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 </w:t>
            </w:r>
          </w:p>
        </w:tc>
      </w:tr>
      <w:tr w:rsidR="00E9331A" w:rsidRPr="00795110" w14:paraId="69277AE6" w14:textId="77777777" w:rsidTr="009227BF">
        <w:trPr>
          <w:trHeight w:val="290"/>
        </w:trPr>
        <w:tc>
          <w:tcPr>
            <w:tcW w:w="4842" w:type="dxa"/>
            <w:shd w:val="clear" w:color="auto" w:fill="auto"/>
          </w:tcPr>
          <w:p w14:paraId="79CE35C8" w14:textId="2777F66A" w:rsidR="00E9331A" w:rsidRPr="00795110" w:rsidRDefault="00856A98" w:rsidP="00E933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40" w:type="dxa"/>
          </w:tcPr>
          <w:p w14:paraId="76F22566" w14:textId="77777777" w:rsidR="00E9331A" w:rsidRPr="00795110" w:rsidRDefault="00E9331A" w:rsidP="00E9331A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4291C20D" w14:textId="77777777" w:rsidR="00E9331A" w:rsidRPr="00795110" w:rsidRDefault="00E9331A" w:rsidP="00E9331A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78" w:type="dxa"/>
          </w:tcPr>
          <w:p w14:paraId="6CCE3A45" w14:textId="6B23E3C0" w:rsidR="00E9331A" w:rsidRPr="00795110" w:rsidRDefault="00E9331A" w:rsidP="00602BE3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 </w:t>
            </w:r>
          </w:p>
        </w:tc>
      </w:tr>
      <w:tr w:rsidR="00E9331A" w:rsidRPr="00795110" w14:paraId="37002AC9" w14:textId="77777777" w:rsidTr="009227BF">
        <w:trPr>
          <w:trHeight w:val="290"/>
        </w:trPr>
        <w:tc>
          <w:tcPr>
            <w:tcW w:w="4842" w:type="dxa"/>
            <w:shd w:val="clear" w:color="auto" w:fill="auto"/>
          </w:tcPr>
          <w:p w14:paraId="2AA2B587" w14:textId="2C3E2C1D" w:rsidR="00E9331A" w:rsidRPr="00795110" w:rsidRDefault="00E9331A" w:rsidP="00E933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3F1ACC11" w14:textId="77777777" w:rsidR="00E9331A" w:rsidRPr="00795110" w:rsidRDefault="00E9331A" w:rsidP="00E9331A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21381B8" w14:textId="77777777" w:rsidR="00E9331A" w:rsidRPr="00795110" w:rsidRDefault="00E9331A" w:rsidP="00E9331A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78" w:type="dxa"/>
          </w:tcPr>
          <w:p w14:paraId="416425A4" w14:textId="27ADCAF9" w:rsidR="00E9331A" w:rsidRPr="00795110" w:rsidRDefault="00E9331A" w:rsidP="00976A13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(549)</w:t>
            </w:r>
          </w:p>
        </w:tc>
      </w:tr>
      <w:tr w:rsidR="00E9331A" w:rsidRPr="00795110" w14:paraId="27C762BC" w14:textId="77777777" w:rsidTr="009227BF">
        <w:trPr>
          <w:trHeight w:val="290"/>
        </w:trPr>
        <w:tc>
          <w:tcPr>
            <w:tcW w:w="4842" w:type="dxa"/>
            <w:shd w:val="clear" w:color="auto" w:fill="auto"/>
          </w:tcPr>
          <w:p w14:paraId="26886311" w14:textId="5E67058E" w:rsidR="00E9331A" w:rsidRPr="00795110" w:rsidRDefault="009660F9" w:rsidP="00E933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594D548C" w14:textId="77777777" w:rsidR="00E9331A" w:rsidRPr="00795110" w:rsidRDefault="00E9331A" w:rsidP="00E9331A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6B17091" w14:textId="77777777" w:rsidR="00E9331A" w:rsidRPr="00795110" w:rsidRDefault="00E9331A" w:rsidP="00E9331A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78" w:type="dxa"/>
          </w:tcPr>
          <w:p w14:paraId="60382378" w14:textId="5150773E" w:rsidR="00E9331A" w:rsidRPr="00795110" w:rsidRDefault="00E9331A" w:rsidP="00976A13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(28)</w:t>
            </w:r>
          </w:p>
        </w:tc>
      </w:tr>
      <w:tr w:rsidR="00C57F9F" w:rsidRPr="00795110" w14:paraId="67BD0D92" w14:textId="77777777" w:rsidTr="009227BF">
        <w:trPr>
          <w:trHeight w:val="290"/>
        </w:trPr>
        <w:tc>
          <w:tcPr>
            <w:tcW w:w="4842" w:type="dxa"/>
            <w:shd w:val="clear" w:color="auto" w:fill="auto"/>
          </w:tcPr>
          <w:p w14:paraId="23B9DA90" w14:textId="77777777" w:rsidR="00C57F9F" w:rsidRPr="00795110" w:rsidRDefault="00C57F9F" w:rsidP="005A7F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540" w:type="dxa"/>
          </w:tcPr>
          <w:p w14:paraId="2C028AE0" w14:textId="77777777" w:rsidR="00C57F9F" w:rsidRPr="00795110" w:rsidRDefault="00C57F9F" w:rsidP="005A7FBA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78966E91" w14:textId="77777777" w:rsidR="00C57F9F" w:rsidRPr="00795110" w:rsidRDefault="00C57F9F" w:rsidP="005A7FBA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78" w:type="dxa"/>
            <w:tcBorders>
              <w:top w:val="single" w:sz="4" w:space="0" w:color="auto"/>
            </w:tcBorders>
          </w:tcPr>
          <w:p w14:paraId="3E1C9D8C" w14:textId="103A17F4" w:rsidR="00C57F9F" w:rsidRPr="00795110" w:rsidRDefault="00C1539D" w:rsidP="00602BE3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4,181</w:t>
            </w:r>
          </w:p>
        </w:tc>
      </w:tr>
      <w:tr w:rsidR="00C57F9F" w:rsidRPr="00795110" w14:paraId="40309312" w14:textId="77777777" w:rsidTr="009227BF">
        <w:trPr>
          <w:trHeight w:val="290"/>
        </w:trPr>
        <w:tc>
          <w:tcPr>
            <w:tcW w:w="4842" w:type="dxa"/>
            <w:shd w:val="clear" w:color="auto" w:fill="auto"/>
          </w:tcPr>
          <w:p w14:paraId="5ABE8064" w14:textId="77777777" w:rsidR="00C57F9F" w:rsidRPr="00795110" w:rsidRDefault="00C57F9F" w:rsidP="005A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540" w:type="dxa"/>
            <w:vAlign w:val="bottom"/>
          </w:tcPr>
          <w:p w14:paraId="595071D1" w14:textId="77777777" w:rsidR="00C57F9F" w:rsidRPr="00795110" w:rsidRDefault="00C57F9F" w:rsidP="005A7FBA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7E2B3191" w14:textId="77777777" w:rsidR="00C57F9F" w:rsidRPr="00795110" w:rsidRDefault="00C57F9F" w:rsidP="005A7FBA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78" w:type="dxa"/>
            <w:tcBorders>
              <w:bottom w:val="single" w:sz="4" w:space="0" w:color="auto"/>
            </w:tcBorders>
            <w:vAlign w:val="bottom"/>
          </w:tcPr>
          <w:p w14:paraId="5A19954A" w14:textId="1B92B94F" w:rsidR="00C57F9F" w:rsidRPr="00795110" w:rsidRDefault="00C1539D" w:rsidP="00976A13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(113)</w:t>
            </w:r>
          </w:p>
        </w:tc>
      </w:tr>
      <w:tr w:rsidR="00C57F9F" w:rsidRPr="00795110" w14:paraId="424D6E2C" w14:textId="77777777" w:rsidTr="009227BF">
        <w:trPr>
          <w:trHeight w:val="290"/>
        </w:trPr>
        <w:tc>
          <w:tcPr>
            <w:tcW w:w="4842" w:type="dxa"/>
            <w:shd w:val="clear" w:color="auto" w:fill="auto"/>
          </w:tcPr>
          <w:p w14:paraId="2286FBD9" w14:textId="77777777" w:rsidR="00C57F9F" w:rsidRPr="00795110" w:rsidRDefault="00C57F9F" w:rsidP="005A7F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540" w:type="dxa"/>
          </w:tcPr>
          <w:p w14:paraId="2F78734C" w14:textId="77777777" w:rsidR="00C57F9F" w:rsidRPr="00795110" w:rsidRDefault="00C57F9F" w:rsidP="005A7FBA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3AEBFEAE" w14:textId="77777777" w:rsidR="00C57F9F" w:rsidRPr="00795110" w:rsidRDefault="00C57F9F" w:rsidP="005A7FBA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78" w:type="dxa"/>
            <w:tcBorders>
              <w:top w:val="single" w:sz="4" w:space="0" w:color="auto"/>
              <w:bottom w:val="double" w:sz="4" w:space="0" w:color="auto"/>
            </w:tcBorders>
          </w:tcPr>
          <w:p w14:paraId="0A962B69" w14:textId="34944D79" w:rsidR="00C57F9F" w:rsidRPr="00795110" w:rsidRDefault="00C1539D" w:rsidP="00602BE3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4,06</w:t>
            </w:r>
            <w:r w:rsidR="008D6B8D"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64271240" w14:textId="49F41C48" w:rsidR="00DB0C97" w:rsidRPr="00795110" w:rsidRDefault="00DB0C97" w:rsidP="00DB0C9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4EDD9BD" w14:textId="77777777" w:rsidR="00DB0C97" w:rsidRPr="00795110" w:rsidRDefault="00DB0C97" w:rsidP="00DB0C9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4C986833" w14:textId="77777777" w:rsidR="00DB0C97" w:rsidRPr="00795110" w:rsidRDefault="00DB0C97" w:rsidP="009E1A1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6D2237F" w14:textId="77777777" w:rsidR="000B049D" w:rsidRPr="00795110" w:rsidRDefault="000B049D" w:rsidP="009E1A10">
      <w:pPr>
        <w:pStyle w:val="BodyText"/>
        <w:spacing w:after="0"/>
        <w:ind w:left="540" w:right="27"/>
        <w:jc w:val="thaiDistribute"/>
        <w:rPr>
          <w:rFonts w:ascii="Angsana New" w:hAnsi="Angsana New"/>
          <w:sz w:val="28"/>
          <w:szCs w:val="28"/>
        </w:rPr>
      </w:pPr>
    </w:p>
    <w:p w14:paraId="67388519" w14:textId="77777777" w:rsidR="009F094D" w:rsidRPr="00795110" w:rsidRDefault="009F094D" w:rsidP="009E1A1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  <w:sectPr w:rsidR="009F094D" w:rsidRPr="00795110" w:rsidSect="000E5F6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70" w:header="720" w:footer="720" w:gutter="0"/>
          <w:pgNumType w:start="19"/>
          <w:cols w:space="720"/>
          <w:docGrid w:linePitch="245"/>
        </w:sectPr>
      </w:pPr>
    </w:p>
    <w:p w14:paraId="5D07061A" w14:textId="4DC9782E" w:rsidR="00712AFC" w:rsidRPr="00AC3C1D" w:rsidRDefault="009F094D" w:rsidP="00AC3C1D">
      <w:pPr>
        <w:pStyle w:val="BodyText"/>
        <w:tabs>
          <w:tab w:val="clear" w:pos="454"/>
          <w:tab w:val="clear" w:pos="680"/>
          <w:tab w:val="left" w:pos="1170"/>
        </w:tabs>
        <w:spacing w:after="0"/>
        <w:ind w:left="540" w:right="27"/>
        <w:jc w:val="thaiDistribute"/>
        <w:rPr>
          <w:rFonts w:ascii="Angsana New" w:hAnsi="Angsana New"/>
          <w:sz w:val="28"/>
          <w:szCs w:val="28"/>
          <w:cs/>
        </w:rPr>
      </w:pPr>
      <w:r w:rsidRPr="00795110">
        <w:rPr>
          <w:rFonts w:ascii="Angsana New" w:hAnsi="Angsana New"/>
          <w:sz w:val="30"/>
          <w:szCs w:val="30"/>
          <w:cs/>
        </w:rPr>
        <w:tab/>
      </w:r>
      <w:r w:rsidRPr="00AC3C1D">
        <w:rPr>
          <w:rFonts w:ascii="Angsana New" w:hAnsi="Angsana New" w:hint="cs"/>
          <w:sz w:val="30"/>
          <w:szCs w:val="30"/>
          <w:cs/>
        </w:rPr>
        <w:tab/>
      </w:r>
      <w:r w:rsidR="00712AFC" w:rsidRPr="00AC3C1D">
        <w:rPr>
          <w:rFonts w:ascii="Angsana New" w:hAnsi="Angsana New" w:hint="cs"/>
          <w:sz w:val="28"/>
          <w:szCs w:val="28"/>
          <w:cs/>
        </w:rPr>
        <w:t>ผลกระทบของการปรับปรุงงบการเงินรวมปี</w:t>
      </w:r>
      <w:r w:rsidR="00712AFC" w:rsidRPr="00AC3C1D">
        <w:rPr>
          <w:rFonts w:ascii="Angsana New" w:hAnsi="Angsana New" w:hint="cs"/>
          <w:sz w:val="28"/>
          <w:szCs w:val="28"/>
        </w:rPr>
        <w:t xml:space="preserve"> </w:t>
      </w:r>
      <w:r w:rsidR="00712AFC" w:rsidRPr="00AC3C1D">
        <w:rPr>
          <w:rFonts w:ascii="Angsana New" w:hAnsi="Angsana New" w:hint="cs"/>
          <w:sz w:val="28"/>
          <w:szCs w:val="28"/>
          <w:cs/>
        </w:rPr>
        <w:t>256</w:t>
      </w:r>
      <w:r w:rsidR="00712AFC" w:rsidRPr="00AC3C1D">
        <w:rPr>
          <w:rFonts w:ascii="Angsana New" w:hAnsi="Angsana New" w:hint="cs"/>
          <w:sz w:val="28"/>
          <w:szCs w:val="28"/>
        </w:rPr>
        <w:t xml:space="preserve">4 </w:t>
      </w:r>
      <w:r w:rsidR="00712AFC" w:rsidRPr="00AC3C1D">
        <w:rPr>
          <w:rFonts w:ascii="Angsana New" w:hAnsi="Angsana New" w:hint="cs"/>
          <w:sz w:val="28"/>
          <w:szCs w:val="28"/>
          <w:cs/>
        </w:rPr>
        <w:t>ของกลุ่มบริษัทมีดังนี้</w:t>
      </w:r>
    </w:p>
    <w:p w14:paraId="31D1532D" w14:textId="77777777" w:rsidR="0041733A" w:rsidRPr="00795110" w:rsidRDefault="0041733A" w:rsidP="009F094D">
      <w:pPr>
        <w:pStyle w:val="BodyText"/>
        <w:ind w:left="540" w:right="2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1080" w:tblpY="1"/>
        <w:tblOverlap w:val="never"/>
        <w:tblW w:w="13862" w:type="dxa"/>
        <w:tblLayout w:type="fixed"/>
        <w:tblLook w:val="01E0" w:firstRow="1" w:lastRow="1" w:firstColumn="1" w:lastColumn="1" w:noHBand="0" w:noVBand="0"/>
      </w:tblPr>
      <w:tblGrid>
        <w:gridCol w:w="4320"/>
        <w:gridCol w:w="239"/>
        <w:gridCol w:w="236"/>
        <w:gridCol w:w="1345"/>
        <w:gridCol w:w="270"/>
        <w:gridCol w:w="1332"/>
        <w:gridCol w:w="270"/>
        <w:gridCol w:w="1254"/>
        <w:gridCol w:w="6"/>
        <w:gridCol w:w="264"/>
        <w:gridCol w:w="6"/>
        <w:gridCol w:w="1440"/>
        <w:gridCol w:w="270"/>
        <w:gridCol w:w="1080"/>
        <w:gridCol w:w="252"/>
        <w:gridCol w:w="1272"/>
        <w:gridCol w:w="6"/>
      </w:tblGrid>
      <w:tr w:rsidR="00177663" w:rsidRPr="00AC3C1D" w14:paraId="1A2A5656" w14:textId="77777777" w:rsidTr="00177663">
        <w:trPr>
          <w:gridAfter w:val="1"/>
          <w:wAfter w:w="6" w:type="dxa"/>
          <w:trHeight w:val="20"/>
          <w:tblHeader/>
        </w:trPr>
        <w:tc>
          <w:tcPr>
            <w:tcW w:w="4320" w:type="dxa"/>
            <w:shd w:val="clear" w:color="auto" w:fill="auto"/>
          </w:tcPr>
          <w:p w14:paraId="0FA4F237" w14:textId="77777777" w:rsidR="00177663" w:rsidRPr="00AC3C1D" w:rsidRDefault="00177663" w:rsidP="00177663">
            <w:pPr>
              <w:shd w:val="clear" w:color="auto" w:fill="FFFFFF"/>
              <w:tabs>
                <w:tab w:val="left" w:pos="4014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9" w:type="dxa"/>
          </w:tcPr>
          <w:p w14:paraId="45ECDD1B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97" w:type="dxa"/>
            <w:gridSpan w:val="14"/>
            <w:vAlign w:val="bottom"/>
          </w:tcPr>
          <w:p w14:paraId="2AEB2655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77663" w:rsidRPr="00AC3C1D" w14:paraId="4FD4408F" w14:textId="77777777" w:rsidTr="00177663">
        <w:trPr>
          <w:gridAfter w:val="1"/>
          <w:wAfter w:w="6" w:type="dxa"/>
          <w:trHeight w:val="20"/>
          <w:tblHeader/>
        </w:trPr>
        <w:tc>
          <w:tcPr>
            <w:tcW w:w="4320" w:type="dxa"/>
            <w:shd w:val="clear" w:color="auto" w:fill="auto"/>
          </w:tcPr>
          <w:p w14:paraId="653ED158" w14:textId="77777777" w:rsidR="00177663" w:rsidRPr="00AC3C1D" w:rsidRDefault="00177663" w:rsidP="00177663">
            <w:pPr>
              <w:tabs>
                <w:tab w:val="left" w:pos="40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งบแสดงฐานะการเงิน ณ วันที่</w:t>
            </w:r>
          </w:p>
        </w:tc>
        <w:tc>
          <w:tcPr>
            <w:tcW w:w="239" w:type="dxa"/>
          </w:tcPr>
          <w:p w14:paraId="35F20E56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707" w:type="dxa"/>
            <w:gridSpan w:val="6"/>
            <w:vAlign w:val="bottom"/>
          </w:tcPr>
          <w:p w14:paraId="221CCC44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gridSpan w:val="2"/>
          </w:tcPr>
          <w:p w14:paraId="45D50A12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18F02551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77663" w:rsidRPr="00AC3C1D" w14:paraId="68B4FE96" w14:textId="77777777" w:rsidTr="00177663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1CBD8744" w14:textId="77777777" w:rsidR="00177663" w:rsidRPr="00AC3C1D" w:rsidRDefault="00177663" w:rsidP="00177663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DFB02F6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1AD673E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5" w:type="dxa"/>
            <w:vAlign w:val="bottom"/>
          </w:tcPr>
          <w:p w14:paraId="445E8120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788C8D07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430B2EAB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1F0A29F8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3F8CC62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</w:p>
        </w:tc>
        <w:tc>
          <w:tcPr>
            <w:tcW w:w="270" w:type="dxa"/>
            <w:gridSpan w:val="2"/>
          </w:tcPr>
          <w:p w14:paraId="5AC5BBC5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EC14B2E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086E2305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421B4F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รายการปรับปรุง</w:t>
            </w:r>
          </w:p>
        </w:tc>
        <w:tc>
          <w:tcPr>
            <w:tcW w:w="252" w:type="dxa"/>
            <w:vAlign w:val="bottom"/>
          </w:tcPr>
          <w:p w14:paraId="771E6AC8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4F366A0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</w:p>
        </w:tc>
      </w:tr>
      <w:tr w:rsidR="00177663" w:rsidRPr="00AC3C1D" w14:paraId="7BAED93A" w14:textId="77777777" w:rsidTr="00177663">
        <w:trPr>
          <w:gridAfter w:val="1"/>
          <w:wAfter w:w="6" w:type="dxa"/>
          <w:trHeight w:val="333"/>
          <w:tblHeader/>
        </w:trPr>
        <w:tc>
          <w:tcPr>
            <w:tcW w:w="4320" w:type="dxa"/>
            <w:shd w:val="clear" w:color="auto" w:fill="auto"/>
          </w:tcPr>
          <w:p w14:paraId="0297A101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</w:tcPr>
          <w:p w14:paraId="0E08550B" w14:textId="77777777" w:rsidR="00177663" w:rsidRPr="00AC3C1D" w:rsidRDefault="00177663" w:rsidP="00177663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B34AE1" w14:textId="77777777" w:rsidR="00177663" w:rsidRPr="00AC3C1D" w:rsidRDefault="00177663" w:rsidP="00177663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1" w:type="dxa"/>
            <w:gridSpan w:val="13"/>
            <w:vAlign w:val="bottom"/>
          </w:tcPr>
          <w:p w14:paraId="294CA050" w14:textId="77777777" w:rsidR="00177663" w:rsidRPr="00AC3C1D" w:rsidRDefault="00177663" w:rsidP="00177663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77663" w:rsidRPr="00AC3C1D" w14:paraId="4A59B835" w14:textId="77777777" w:rsidTr="00177663">
        <w:trPr>
          <w:gridAfter w:val="1"/>
          <w:wAfter w:w="6" w:type="dxa"/>
          <w:trHeight w:val="333"/>
        </w:trPr>
        <w:tc>
          <w:tcPr>
            <w:tcW w:w="4320" w:type="dxa"/>
            <w:shd w:val="clear" w:color="auto" w:fill="auto"/>
          </w:tcPr>
          <w:p w14:paraId="7DD080CD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3C1D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42EA26B1" w14:textId="77777777" w:rsidR="00177663" w:rsidRPr="00AC3C1D" w:rsidRDefault="00177663" w:rsidP="00177663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BDB35A2" w14:textId="77777777" w:rsidR="00177663" w:rsidRPr="00AC3C1D" w:rsidRDefault="00177663" w:rsidP="00177663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1" w:type="dxa"/>
            <w:gridSpan w:val="13"/>
            <w:vAlign w:val="bottom"/>
          </w:tcPr>
          <w:p w14:paraId="13A55FD2" w14:textId="77777777" w:rsidR="00177663" w:rsidRPr="00AC3C1D" w:rsidRDefault="00177663" w:rsidP="00177663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77663" w:rsidRPr="00AC3C1D" w14:paraId="318072F2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6EFC9694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3C1D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239" w:type="dxa"/>
          </w:tcPr>
          <w:p w14:paraId="6B2996FC" w14:textId="77777777" w:rsidR="00177663" w:rsidRPr="00AC3C1D" w:rsidRDefault="00177663" w:rsidP="00177663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5923F0D" w14:textId="77777777" w:rsidR="00177663" w:rsidRPr="00AC3C1D" w:rsidRDefault="00177663" w:rsidP="00177663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4689B927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90E86F" w14:textId="77777777" w:rsidR="00177663" w:rsidRPr="00AC3C1D" w:rsidRDefault="00177663" w:rsidP="00177663">
            <w:pPr>
              <w:tabs>
                <w:tab w:val="clear" w:pos="680"/>
                <w:tab w:val="decimal" w:pos="684"/>
              </w:tabs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E31A6F1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DE435D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6CB427E" w14:textId="77777777" w:rsidR="00177663" w:rsidRPr="00AC3C1D" w:rsidRDefault="00177663" w:rsidP="00177663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C2B157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E1A4113" w14:textId="77777777" w:rsidR="00177663" w:rsidRPr="00AC3C1D" w:rsidRDefault="00177663" w:rsidP="00177663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3F7A61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46941C" w14:textId="77777777" w:rsidR="00177663" w:rsidRPr="00AC3C1D" w:rsidRDefault="00177663" w:rsidP="00177663">
            <w:pPr>
              <w:shd w:val="clear" w:color="auto" w:fill="FFFFFF"/>
              <w:tabs>
                <w:tab w:val="decimal" w:pos="6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4ACCAD8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3EE8C12" w14:textId="77777777" w:rsidR="00177663" w:rsidRPr="00AC3C1D" w:rsidRDefault="00177663" w:rsidP="00177663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7663" w:rsidRPr="00AC3C1D" w14:paraId="334634B1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27C670AD" w14:textId="77777777" w:rsidR="00177663" w:rsidRPr="00AC3C1D" w:rsidRDefault="00177663" w:rsidP="00177663">
            <w:pPr>
              <w:spacing w:line="240" w:lineRule="auto"/>
              <w:ind w:left="144" w:right="610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02DD709F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363A17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F5F2BE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229.71</w:t>
            </w:r>
          </w:p>
        </w:tc>
        <w:tc>
          <w:tcPr>
            <w:tcW w:w="270" w:type="dxa"/>
          </w:tcPr>
          <w:p w14:paraId="7124C39B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32" w:type="dxa"/>
          </w:tcPr>
          <w:p w14:paraId="2A70FBD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19.40 </w:t>
            </w:r>
          </w:p>
        </w:tc>
        <w:tc>
          <w:tcPr>
            <w:tcW w:w="270" w:type="dxa"/>
          </w:tcPr>
          <w:p w14:paraId="4B7975BD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</w:tcPr>
          <w:p w14:paraId="0DA6B45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249.11 </w:t>
            </w:r>
          </w:p>
        </w:tc>
        <w:tc>
          <w:tcPr>
            <w:tcW w:w="270" w:type="dxa"/>
            <w:gridSpan w:val="2"/>
          </w:tcPr>
          <w:p w14:paraId="4F606D67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51EA6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128.26</w:t>
            </w:r>
          </w:p>
        </w:tc>
        <w:tc>
          <w:tcPr>
            <w:tcW w:w="270" w:type="dxa"/>
          </w:tcPr>
          <w:p w14:paraId="7E9B218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6302C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4.96 </w:t>
            </w:r>
          </w:p>
        </w:tc>
        <w:tc>
          <w:tcPr>
            <w:tcW w:w="252" w:type="dxa"/>
          </w:tcPr>
          <w:p w14:paraId="116E5D2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1F8078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133.22 </w:t>
            </w:r>
          </w:p>
        </w:tc>
      </w:tr>
      <w:tr w:rsidR="00177663" w:rsidRPr="00AC3C1D" w14:paraId="5EE47624" w14:textId="77777777" w:rsidTr="00177663">
        <w:trPr>
          <w:trHeight w:val="90"/>
        </w:trPr>
        <w:tc>
          <w:tcPr>
            <w:tcW w:w="4320" w:type="dxa"/>
            <w:shd w:val="clear" w:color="auto" w:fill="auto"/>
          </w:tcPr>
          <w:p w14:paraId="276031EF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9" w:type="dxa"/>
          </w:tcPr>
          <w:p w14:paraId="30686A2D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BE1DB6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8868F0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721.77</w:t>
            </w:r>
          </w:p>
        </w:tc>
        <w:tc>
          <w:tcPr>
            <w:tcW w:w="270" w:type="dxa"/>
          </w:tcPr>
          <w:p w14:paraId="2D29FD6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EEBF81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44.05 </w:t>
            </w:r>
          </w:p>
        </w:tc>
        <w:tc>
          <w:tcPr>
            <w:tcW w:w="270" w:type="dxa"/>
          </w:tcPr>
          <w:p w14:paraId="7D988A3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FFBBC0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765.82 </w:t>
            </w:r>
          </w:p>
        </w:tc>
        <w:tc>
          <w:tcPr>
            <w:tcW w:w="270" w:type="dxa"/>
            <w:gridSpan w:val="2"/>
          </w:tcPr>
          <w:p w14:paraId="5769DE44" w14:textId="77777777" w:rsidR="00177663" w:rsidRPr="00AC3C1D" w:rsidRDefault="00177663" w:rsidP="00177663">
            <w:pPr>
              <w:tabs>
                <w:tab w:val="decimal" w:pos="790"/>
              </w:tabs>
              <w:ind w:firstLine="3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380C29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674.08</w:t>
            </w:r>
          </w:p>
        </w:tc>
        <w:tc>
          <w:tcPr>
            <w:tcW w:w="270" w:type="dxa"/>
          </w:tcPr>
          <w:p w14:paraId="4DB6570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3478A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50.2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52" w:type="dxa"/>
          </w:tcPr>
          <w:p w14:paraId="6305C72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FB71D1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724.3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177663" w:rsidRPr="00AC3C1D" w14:paraId="1C05764A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7D951B1E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239" w:type="dxa"/>
          </w:tcPr>
          <w:p w14:paraId="5C3E3825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9FCD329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533D9F1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48.88</w:t>
            </w:r>
          </w:p>
        </w:tc>
        <w:tc>
          <w:tcPr>
            <w:tcW w:w="270" w:type="dxa"/>
          </w:tcPr>
          <w:p w14:paraId="7E0C1A7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160A93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48763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AEC615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48.88</w:t>
            </w:r>
          </w:p>
        </w:tc>
        <w:tc>
          <w:tcPr>
            <w:tcW w:w="270" w:type="dxa"/>
            <w:gridSpan w:val="2"/>
          </w:tcPr>
          <w:p w14:paraId="695F3160" w14:textId="77777777" w:rsidR="00177663" w:rsidRPr="00AC3C1D" w:rsidRDefault="00177663" w:rsidP="00177663">
            <w:pPr>
              <w:tabs>
                <w:tab w:val="decimal" w:pos="790"/>
              </w:tabs>
              <w:ind w:firstLine="3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F629D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46.46</w:t>
            </w:r>
          </w:p>
        </w:tc>
        <w:tc>
          <w:tcPr>
            <w:tcW w:w="270" w:type="dxa"/>
          </w:tcPr>
          <w:p w14:paraId="15B0ABA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B6BBA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E49CB2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3003C76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46.46</w:t>
            </w:r>
          </w:p>
        </w:tc>
      </w:tr>
      <w:tr w:rsidR="00177663" w:rsidRPr="00AC3C1D" w14:paraId="22F7D8E4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1897AD62" w14:textId="77777777" w:rsidR="00177663" w:rsidRPr="00AC3C1D" w:rsidRDefault="00177663" w:rsidP="001776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39" w:type="dxa"/>
          </w:tcPr>
          <w:p w14:paraId="0DE33A6F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1455FC8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D7862F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51.75</w:t>
            </w:r>
          </w:p>
        </w:tc>
        <w:tc>
          <w:tcPr>
            <w:tcW w:w="270" w:type="dxa"/>
          </w:tcPr>
          <w:p w14:paraId="4E7A238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EB1E4E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A7839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A6FA2C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51.75</w:t>
            </w:r>
          </w:p>
        </w:tc>
        <w:tc>
          <w:tcPr>
            <w:tcW w:w="270" w:type="dxa"/>
            <w:gridSpan w:val="2"/>
          </w:tcPr>
          <w:p w14:paraId="67C56ABC" w14:textId="77777777" w:rsidR="00177663" w:rsidRPr="00AC3C1D" w:rsidRDefault="00177663" w:rsidP="00177663">
            <w:pPr>
              <w:tabs>
                <w:tab w:val="decimal" w:pos="790"/>
              </w:tabs>
              <w:ind w:firstLine="3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9CAD7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56.30</w:t>
            </w:r>
          </w:p>
        </w:tc>
        <w:tc>
          <w:tcPr>
            <w:tcW w:w="270" w:type="dxa"/>
          </w:tcPr>
          <w:p w14:paraId="64B6F7F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5444E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DE4414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8A87E0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56.30</w:t>
            </w:r>
          </w:p>
        </w:tc>
      </w:tr>
      <w:tr w:rsidR="00177663" w:rsidRPr="00AC3C1D" w14:paraId="5D8AA2B3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19487075" w14:textId="77777777" w:rsidR="00177663" w:rsidRPr="00AC3C1D" w:rsidRDefault="00177663" w:rsidP="001776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239" w:type="dxa"/>
          </w:tcPr>
          <w:p w14:paraId="0B0EF2E0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8841F5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215731E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1,052.11</w:t>
            </w:r>
          </w:p>
        </w:tc>
        <w:tc>
          <w:tcPr>
            <w:tcW w:w="270" w:type="dxa"/>
          </w:tcPr>
          <w:p w14:paraId="2921C22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F22599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63.45</w:t>
            </w:r>
          </w:p>
        </w:tc>
        <w:tc>
          <w:tcPr>
            <w:tcW w:w="270" w:type="dxa"/>
          </w:tcPr>
          <w:p w14:paraId="33D2CBC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E011F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1,115.56</w:t>
            </w:r>
          </w:p>
        </w:tc>
        <w:tc>
          <w:tcPr>
            <w:tcW w:w="270" w:type="dxa"/>
            <w:gridSpan w:val="2"/>
          </w:tcPr>
          <w:p w14:paraId="071E22ED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2E8AA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905.10</w:t>
            </w:r>
          </w:p>
        </w:tc>
        <w:tc>
          <w:tcPr>
            <w:tcW w:w="270" w:type="dxa"/>
          </w:tcPr>
          <w:p w14:paraId="568B11F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3D525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55.24</w:t>
            </w:r>
          </w:p>
        </w:tc>
        <w:tc>
          <w:tcPr>
            <w:tcW w:w="252" w:type="dxa"/>
          </w:tcPr>
          <w:p w14:paraId="3B8D18D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FDE6C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960.3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177663" w:rsidRPr="00AC3C1D" w14:paraId="60888F36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2A90A165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239" w:type="dxa"/>
          </w:tcPr>
          <w:p w14:paraId="098C568B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E0C479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34DE35B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BF8C9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E805D6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8C4A9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16DE6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A5EAAA0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C47F1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4D3DD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4A7E2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5BD6939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1E886C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7663" w:rsidRPr="00AC3C1D" w14:paraId="6F4FCBA3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71EAE68D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เงินจ่ายล่วงหน้าค่าก่อสร้าง</w:t>
            </w:r>
          </w:p>
        </w:tc>
        <w:tc>
          <w:tcPr>
            <w:tcW w:w="239" w:type="dxa"/>
          </w:tcPr>
          <w:p w14:paraId="5B9BAA8E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DEAE2D2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70C9F4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136.36</w:t>
            </w:r>
          </w:p>
        </w:tc>
        <w:tc>
          <w:tcPr>
            <w:tcW w:w="270" w:type="dxa"/>
          </w:tcPr>
          <w:p w14:paraId="7A48477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1EB12D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3EEEA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356D5C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136.36</w:t>
            </w:r>
          </w:p>
        </w:tc>
        <w:tc>
          <w:tcPr>
            <w:tcW w:w="270" w:type="dxa"/>
            <w:gridSpan w:val="2"/>
          </w:tcPr>
          <w:p w14:paraId="65554F52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D0F70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105.72</w:t>
            </w:r>
          </w:p>
        </w:tc>
        <w:tc>
          <w:tcPr>
            <w:tcW w:w="270" w:type="dxa"/>
          </w:tcPr>
          <w:p w14:paraId="2FA0784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339F0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9698C5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1139BE8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105.72</w:t>
            </w:r>
          </w:p>
        </w:tc>
      </w:tr>
      <w:tr w:rsidR="00177663" w:rsidRPr="00AC3C1D" w14:paraId="7E45E175" w14:textId="77777777" w:rsidTr="00177663">
        <w:trPr>
          <w:trHeight w:val="108"/>
        </w:trPr>
        <w:tc>
          <w:tcPr>
            <w:tcW w:w="4320" w:type="dxa"/>
            <w:shd w:val="clear" w:color="auto" w:fill="auto"/>
          </w:tcPr>
          <w:p w14:paraId="634410B1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239" w:type="dxa"/>
          </w:tcPr>
          <w:p w14:paraId="45414678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394035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5361308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59,586.54</w:t>
            </w:r>
          </w:p>
        </w:tc>
        <w:tc>
          <w:tcPr>
            <w:tcW w:w="270" w:type="dxa"/>
          </w:tcPr>
          <w:p w14:paraId="5290A8C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12A8ABE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4,373.01</w:t>
            </w:r>
          </w:p>
        </w:tc>
        <w:tc>
          <w:tcPr>
            <w:tcW w:w="270" w:type="dxa"/>
          </w:tcPr>
          <w:p w14:paraId="6BD8425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275F9F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63,959.55</w:t>
            </w:r>
          </w:p>
        </w:tc>
        <w:tc>
          <w:tcPr>
            <w:tcW w:w="270" w:type="dxa"/>
            <w:gridSpan w:val="2"/>
          </w:tcPr>
          <w:p w14:paraId="63045ED0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9B62DB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63,215.18</w:t>
            </w:r>
          </w:p>
        </w:tc>
        <w:tc>
          <w:tcPr>
            <w:tcW w:w="270" w:type="dxa"/>
          </w:tcPr>
          <w:p w14:paraId="1D04FC1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477E5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4,551.80</w:t>
            </w:r>
          </w:p>
        </w:tc>
        <w:tc>
          <w:tcPr>
            <w:tcW w:w="252" w:type="dxa"/>
          </w:tcPr>
          <w:p w14:paraId="48C742E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1F5E433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67,766.98</w:t>
            </w:r>
          </w:p>
        </w:tc>
      </w:tr>
      <w:tr w:rsidR="00177663" w:rsidRPr="00AC3C1D" w14:paraId="5675C3EA" w14:textId="77777777" w:rsidTr="00177663">
        <w:trPr>
          <w:trHeight w:val="81"/>
        </w:trPr>
        <w:tc>
          <w:tcPr>
            <w:tcW w:w="4320" w:type="dxa"/>
            <w:shd w:val="clear" w:color="auto" w:fill="auto"/>
          </w:tcPr>
          <w:p w14:paraId="59E73A17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239" w:type="dxa"/>
          </w:tcPr>
          <w:p w14:paraId="16AC7679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49CBEE" w14:textId="77777777" w:rsidR="00177663" w:rsidRPr="00AC3C1D" w:rsidRDefault="00177663" w:rsidP="001776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72170B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70,680.81</w:t>
            </w:r>
          </w:p>
        </w:tc>
        <w:tc>
          <w:tcPr>
            <w:tcW w:w="270" w:type="dxa"/>
          </w:tcPr>
          <w:p w14:paraId="18EDA45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FC6C6F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1.55</w:t>
            </w:r>
          </w:p>
        </w:tc>
        <w:tc>
          <w:tcPr>
            <w:tcW w:w="270" w:type="dxa"/>
          </w:tcPr>
          <w:p w14:paraId="37CAF8D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0BA5D7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70,682.36</w:t>
            </w:r>
          </w:p>
        </w:tc>
        <w:tc>
          <w:tcPr>
            <w:tcW w:w="270" w:type="dxa"/>
            <w:gridSpan w:val="2"/>
          </w:tcPr>
          <w:p w14:paraId="089FE7D6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8DB52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72,780.88</w:t>
            </w:r>
          </w:p>
        </w:tc>
        <w:tc>
          <w:tcPr>
            <w:tcW w:w="270" w:type="dxa"/>
          </w:tcPr>
          <w:p w14:paraId="4C6BE8F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D5C9C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252" w:type="dxa"/>
          </w:tcPr>
          <w:p w14:paraId="3EAC083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8C486D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72,781.6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77663" w:rsidRPr="00AC3C1D" w14:paraId="08AF490E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7EE9D1BA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239" w:type="dxa"/>
          </w:tcPr>
          <w:p w14:paraId="6B1FD816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FB1A639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D42B7A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193.32</w:t>
            </w:r>
          </w:p>
        </w:tc>
        <w:tc>
          <w:tcPr>
            <w:tcW w:w="270" w:type="dxa"/>
          </w:tcPr>
          <w:p w14:paraId="238BEDB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A2C395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A1662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3D79C1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193.32</w:t>
            </w:r>
          </w:p>
        </w:tc>
        <w:tc>
          <w:tcPr>
            <w:tcW w:w="270" w:type="dxa"/>
            <w:gridSpan w:val="2"/>
          </w:tcPr>
          <w:p w14:paraId="118BD641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CA7426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200.19</w:t>
            </w:r>
          </w:p>
        </w:tc>
        <w:tc>
          <w:tcPr>
            <w:tcW w:w="270" w:type="dxa"/>
          </w:tcPr>
          <w:p w14:paraId="77ABF5A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FC38B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918F37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2D3FEE8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200.19</w:t>
            </w:r>
          </w:p>
        </w:tc>
      </w:tr>
      <w:tr w:rsidR="00177663" w:rsidRPr="00AC3C1D" w14:paraId="3173CA4D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4792498B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9" w:type="dxa"/>
          </w:tcPr>
          <w:p w14:paraId="521C40D2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0EFA4A3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48BCDB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1,212.94</w:t>
            </w:r>
          </w:p>
        </w:tc>
        <w:tc>
          <w:tcPr>
            <w:tcW w:w="270" w:type="dxa"/>
          </w:tcPr>
          <w:p w14:paraId="225FD0C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0D9405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85AEC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88F077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1,212.94</w:t>
            </w:r>
          </w:p>
        </w:tc>
        <w:tc>
          <w:tcPr>
            <w:tcW w:w="270" w:type="dxa"/>
            <w:gridSpan w:val="2"/>
          </w:tcPr>
          <w:p w14:paraId="021D83A0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4F311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1,213.70</w:t>
            </w:r>
          </w:p>
        </w:tc>
        <w:tc>
          <w:tcPr>
            <w:tcW w:w="270" w:type="dxa"/>
          </w:tcPr>
          <w:p w14:paraId="161C3B3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19A73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730E62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29FB86E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1,213.70</w:t>
            </w:r>
          </w:p>
        </w:tc>
      </w:tr>
      <w:tr w:rsidR="00177663" w:rsidRPr="00AC3C1D" w14:paraId="51367866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4224B926" w14:textId="77777777" w:rsidR="00177663" w:rsidRPr="00AC3C1D" w:rsidRDefault="00177663" w:rsidP="001776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239" w:type="dxa"/>
          </w:tcPr>
          <w:p w14:paraId="15DFC418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47285AA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87EA66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560.94</w:t>
            </w:r>
          </w:p>
        </w:tc>
        <w:tc>
          <w:tcPr>
            <w:tcW w:w="270" w:type="dxa"/>
          </w:tcPr>
          <w:p w14:paraId="2DC2502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289AB8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5.34</w:t>
            </w:r>
          </w:p>
        </w:tc>
        <w:tc>
          <w:tcPr>
            <w:tcW w:w="270" w:type="dxa"/>
          </w:tcPr>
          <w:p w14:paraId="46863F3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733433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566.28</w:t>
            </w:r>
          </w:p>
        </w:tc>
        <w:tc>
          <w:tcPr>
            <w:tcW w:w="270" w:type="dxa"/>
            <w:gridSpan w:val="2"/>
          </w:tcPr>
          <w:p w14:paraId="74A798CE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9E1DA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476.52</w:t>
            </w:r>
          </w:p>
        </w:tc>
        <w:tc>
          <w:tcPr>
            <w:tcW w:w="270" w:type="dxa"/>
          </w:tcPr>
          <w:p w14:paraId="38E3A10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A44BF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4.72</w:t>
            </w:r>
          </w:p>
        </w:tc>
        <w:tc>
          <w:tcPr>
            <w:tcW w:w="252" w:type="dxa"/>
          </w:tcPr>
          <w:p w14:paraId="2D037A8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79807C8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481.24</w:t>
            </w:r>
          </w:p>
        </w:tc>
      </w:tr>
      <w:tr w:rsidR="00177663" w:rsidRPr="00AC3C1D" w14:paraId="7EF0F629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31B5B8CC" w14:textId="77777777" w:rsidR="00177663" w:rsidRPr="00AC3C1D" w:rsidRDefault="00177663" w:rsidP="001776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239" w:type="dxa"/>
          </w:tcPr>
          <w:p w14:paraId="237F387D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2A6C6BC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3323046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132,370.91</w:t>
            </w:r>
          </w:p>
        </w:tc>
        <w:tc>
          <w:tcPr>
            <w:tcW w:w="270" w:type="dxa"/>
          </w:tcPr>
          <w:p w14:paraId="616C785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950D5A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379.90</w:t>
            </w:r>
          </w:p>
        </w:tc>
        <w:tc>
          <w:tcPr>
            <w:tcW w:w="270" w:type="dxa"/>
          </w:tcPr>
          <w:p w14:paraId="4D20544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E435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136,750.81</w:t>
            </w:r>
          </w:p>
        </w:tc>
        <w:tc>
          <w:tcPr>
            <w:tcW w:w="270" w:type="dxa"/>
            <w:gridSpan w:val="2"/>
          </w:tcPr>
          <w:p w14:paraId="117A641C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5F314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137,992.19</w:t>
            </w:r>
          </w:p>
        </w:tc>
        <w:tc>
          <w:tcPr>
            <w:tcW w:w="270" w:type="dxa"/>
          </w:tcPr>
          <w:p w14:paraId="21F1757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340A7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4,557.31</w:t>
            </w:r>
          </w:p>
        </w:tc>
        <w:tc>
          <w:tcPr>
            <w:tcW w:w="252" w:type="dxa"/>
          </w:tcPr>
          <w:p w14:paraId="3281F52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5EFE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142,549.50</w:t>
            </w: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77663" w:rsidRPr="00AC3C1D" w14:paraId="6486268F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7D207827" w14:textId="77777777" w:rsidR="00177663" w:rsidRPr="00AC3C1D" w:rsidRDefault="00177663" w:rsidP="0017766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239" w:type="dxa"/>
          </w:tcPr>
          <w:p w14:paraId="61AE7AB5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DA66C68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7499DF3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133,423.02</w:t>
            </w:r>
          </w:p>
        </w:tc>
        <w:tc>
          <w:tcPr>
            <w:tcW w:w="270" w:type="dxa"/>
          </w:tcPr>
          <w:p w14:paraId="4E164B5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854AE7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4,443.35</w:t>
            </w:r>
          </w:p>
        </w:tc>
        <w:tc>
          <w:tcPr>
            <w:tcW w:w="270" w:type="dxa"/>
          </w:tcPr>
          <w:p w14:paraId="73B5894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6073A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137,866.37</w:t>
            </w:r>
          </w:p>
        </w:tc>
        <w:tc>
          <w:tcPr>
            <w:tcW w:w="270" w:type="dxa"/>
            <w:gridSpan w:val="2"/>
            <w:vAlign w:val="bottom"/>
          </w:tcPr>
          <w:p w14:paraId="0D40FE06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5DDC7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138,897.29</w:t>
            </w:r>
          </w:p>
        </w:tc>
        <w:tc>
          <w:tcPr>
            <w:tcW w:w="270" w:type="dxa"/>
          </w:tcPr>
          <w:p w14:paraId="58DE674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2C667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4,612.55</w:t>
            </w:r>
          </w:p>
        </w:tc>
        <w:tc>
          <w:tcPr>
            <w:tcW w:w="252" w:type="dxa"/>
          </w:tcPr>
          <w:p w14:paraId="2D64612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F051F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143,509.84</w:t>
            </w: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77663" w:rsidRPr="00AC3C1D" w14:paraId="7EF27DBA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09821917" w14:textId="77777777" w:rsidR="00177663" w:rsidRPr="00AC3C1D" w:rsidRDefault="00177663" w:rsidP="001776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5F09325D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EDDFDA9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25594178" w14:textId="77777777" w:rsidR="00177663" w:rsidRPr="00AC3C1D" w:rsidRDefault="00177663" w:rsidP="00177663">
            <w:pPr>
              <w:tabs>
                <w:tab w:val="decimal" w:pos="790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3162D8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DA9F8E5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BE4FEB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6C0CC555" w14:textId="77777777" w:rsidR="00177663" w:rsidRPr="00AC3C1D" w:rsidRDefault="00177663" w:rsidP="00177663">
            <w:pPr>
              <w:tabs>
                <w:tab w:val="decimal" w:pos="790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FB3B59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20ADB6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B4D391" w14:textId="77777777" w:rsidR="00177663" w:rsidRPr="00AC3C1D" w:rsidRDefault="00177663" w:rsidP="001776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left" w:pos="1332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254135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9438A43" w14:textId="77777777" w:rsidR="00177663" w:rsidRPr="00AC3C1D" w:rsidRDefault="00177663" w:rsidP="001776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left" w:pos="1332"/>
              </w:tabs>
              <w:spacing w:line="240" w:lineRule="auto"/>
              <w:ind w:left="-79" w:right="66" w:firstLine="3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4F1BF77E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77663" w:rsidRPr="00AC3C1D" w14:paraId="0A83334F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37CE4A6C" w14:textId="77777777" w:rsidR="00177663" w:rsidRPr="00AC3C1D" w:rsidRDefault="00177663" w:rsidP="001776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0009E2D6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64FD7CE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016A5D3" w14:textId="77777777" w:rsidR="00177663" w:rsidRPr="00AC3C1D" w:rsidRDefault="00177663" w:rsidP="00177663">
            <w:pPr>
              <w:tabs>
                <w:tab w:val="decimal" w:pos="790"/>
              </w:tabs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FE44252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02D1340E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C6AC71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6D23D1A" w14:textId="77777777" w:rsidR="00177663" w:rsidRPr="00AC3C1D" w:rsidRDefault="00177663" w:rsidP="00177663">
            <w:pPr>
              <w:tabs>
                <w:tab w:val="decimal" w:pos="790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A7ED4F5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EBC6B90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71B66" w14:textId="77777777" w:rsidR="00177663" w:rsidRPr="00AC3C1D" w:rsidRDefault="00177663" w:rsidP="001776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left" w:pos="1332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62F8B7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8EC443F" w14:textId="77777777" w:rsidR="00177663" w:rsidRPr="00AC3C1D" w:rsidRDefault="00177663" w:rsidP="001776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left" w:pos="1332"/>
              </w:tabs>
              <w:spacing w:line="240" w:lineRule="auto"/>
              <w:ind w:left="-79" w:right="66" w:firstLine="3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0B02EE78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77663" w:rsidRPr="00AC3C1D" w14:paraId="3FEFA881" w14:textId="77777777" w:rsidTr="00177663">
        <w:trPr>
          <w:gridAfter w:val="1"/>
          <w:wAfter w:w="6" w:type="dxa"/>
          <w:trHeight w:val="20"/>
          <w:tblHeader/>
        </w:trPr>
        <w:tc>
          <w:tcPr>
            <w:tcW w:w="4320" w:type="dxa"/>
            <w:shd w:val="clear" w:color="auto" w:fill="auto"/>
          </w:tcPr>
          <w:p w14:paraId="66541CA3" w14:textId="77777777" w:rsidR="00177663" w:rsidRPr="00AC3C1D" w:rsidRDefault="00177663" w:rsidP="00177663">
            <w:pPr>
              <w:shd w:val="clear" w:color="auto" w:fill="FFFFFF"/>
              <w:tabs>
                <w:tab w:val="left" w:pos="4014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9" w:type="dxa"/>
          </w:tcPr>
          <w:p w14:paraId="43DB893C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97" w:type="dxa"/>
            <w:gridSpan w:val="14"/>
            <w:vAlign w:val="bottom"/>
          </w:tcPr>
          <w:p w14:paraId="582C8B7A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77663" w:rsidRPr="00AC3C1D" w14:paraId="2169A463" w14:textId="77777777" w:rsidTr="00177663">
        <w:trPr>
          <w:gridAfter w:val="1"/>
          <w:wAfter w:w="6" w:type="dxa"/>
          <w:trHeight w:val="20"/>
          <w:tblHeader/>
        </w:trPr>
        <w:tc>
          <w:tcPr>
            <w:tcW w:w="4320" w:type="dxa"/>
            <w:shd w:val="clear" w:color="auto" w:fill="auto"/>
          </w:tcPr>
          <w:p w14:paraId="682026E4" w14:textId="77777777" w:rsidR="00177663" w:rsidRPr="00AC3C1D" w:rsidRDefault="00177663" w:rsidP="00177663">
            <w:pPr>
              <w:tabs>
                <w:tab w:val="left" w:pos="40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งบแสดงฐานะการเงิน ณ วันที่</w:t>
            </w:r>
          </w:p>
        </w:tc>
        <w:tc>
          <w:tcPr>
            <w:tcW w:w="239" w:type="dxa"/>
          </w:tcPr>
          <w:p w14:paraId="3480E45A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707" w:type="dxa"/>
            <w:gridSpan w:val="6"/>
            <w:vAlign w:val="bottom"/>
          </w:tcPr>
          <w:p w14:paraId="4FC51D45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gridSpan w:val="2"/>
          </w:tcPr>
          <w:p w14:paraId="5800D255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3291E0CB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77663" w:rsidRPr="00AC3C1D" w14:paraId="01A4B3A3" w14:textId="77777777" w:rsidTr="00177663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6CD43F3B" w14:textId="77777777" w:rsidR="00177663" w:rsidRPr="00AC3C1D" w:rsidRDefault="00177663" w:rsidP="00177663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58AAF66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477A45C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5" w:type="dxa"/>
            <w:vAlign w:val="bottom"/>
          </w:tcPr>
          <w:p w14:paraId="0CE94221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6B9AA442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269C61A1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585A1575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2F61DA5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</w:p>
        </w:tc>
        <w:tc>
          <w:tcPr>
            <w:tcW w:w="270" w:type="dxa"/>
            <w:gridSpan w:val="2"/>
          </w:tcPr>
          <w:p w14:paraId="06DC0B40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2A85497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4EC2037D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0CBC10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รายการปรับปรุง</w:t>
            </w:r>
          </w:p>
        </w:tc>
        <w:tc>
          <w:tcPr>
            <w:tcW w:w="252" w:type="dxa"/>
            <w:vAlign w:val="bottom"/>
          </w:tcPr>
          <w:p w14:paraId="779769A2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6BC520F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</w:p>
        </w:tc>
      </w:tr>
      <w:tr w:rsidR="00177663" w:rsidRPr="00AC3C1D" w14:paraId="01646E2C" w14:textId="77777777" w:rsidTr="00177663">
        <w:trPr>
          <w:gridAfter w:val="1"/>
          <w:wAfter w:w="6" w:type="dxa"/>
          <w:trHeight w:val="333"/>
          <w:tblHeader/>
        </w:trPr>
        <w:tc>
          <w:tcPr>
            <w:tcW w:w="4320" w:type="dxa"/>
            <w:shd w:val="clear" w:color="auto" w:fill="auto"/>
          </w:tcPr>
          <w:p w14:paraId="268C31CF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</w:tcPr>
          <w:p w14:paraId="6B5F9183" w14:textId="77777777" w:rsidR="00177663" w:rsidRPr="00AC3C1D" w:rsidRDefault="00177663" w:rsidP="00177663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C5E4696" w14:textId="77777777" w:rsidR="00177663" w:rsidRPr="00AC3C1D" w:rsidRDefault="00177663" w:rsidP="00177663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1" w:type="dxa"/>
            <w:gridSpan w:val="13"/>
            <w:vAlign w:val="bottom"/>
          </w:tcPr>
          <w:p w14:paraId="57C6D19E" w14:textId="77777777" w:rsidR="00177663" w:rsidRPr="00AC3C1D" w:rsidRDefault="00177663" w:rsidP="00177663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77663" w:rsidRPr="00AC3C1D" w14:paraId="15AC1D3A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04E34450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C3C1D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239" w:type="dxa"/>
          </w:tcPr>
          <w:p w14:paraId="1DC058A1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14D3DC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7510A8C0" w14:textId="77777777" w:rsidR="00177663" w:rsidRPr="00AC3C1D" w:rsidRDefault="00177663" w:rsidP="0017766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26BFB8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3895B3F6" w14:textId="77777777" w:rsidR="00177663" w:rsidRPr="00AC3C1D" w:rsidRDefault="00177663" w:rsidP="0017766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25AE18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A94C4BB" w14:textId="77777777" w:rsidR="00177663" w:rsidRPr="00AC3C1D" w:rsidRDefault="00177663" w:rsidP="0017766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4C16FF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A1AFF0B" w14:textId="77777777" w:rsidR="00177663" w:rsidRPr="00AC3C1D" w:rsidRDefault="00177663" w:rsidP="00177663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B70AA2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1FC72F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B294A37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A10E84A" w14:textId="77777777" w:rsidR="00177663" w:rsidRPr="00AC3C1D" w:rsidRDefault="00177663" w:rsidP="0017766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7663" w:rsidRPr="00AC3C1D" w14:paraId="652B1265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06E9F258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C3C1D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239" w:type="dxa"/>
          </w:tcPr>
          <w:p w14:paraId="5802DD41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EE4CD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67CC4C4F" w14:textId="77777777" w:rsidR="00177663" w:rsidRPr="00AC3C1D" w:rsidRDefault="00177663" w:rsidP="0017766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398699D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29187518" w14:textId="77777777" w:rsidR="00177663" w:rsidRPr="00AC3C1D" w:rsidRDefault="00177663" w:rsidP="0017766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50D104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6F623D" w14:textId="77777777" w:rsidR="00177663" w:rsidRPr="00AC3C1D" w:rsidRDefault="00177663" w:rsidP="0017766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118AB8E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A7A47EA" w14:textId="77777777" w:rsidR="00177663" w:rsidRPr="00AC3C1D" w:rsidRDefault="00177663" w:rsidP="00177663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25DA56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35F885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C8BFA14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105C388" w14:textId="77777777" w:rsidR="00177663" w:rsidRPr="00AC3C1D" w:rsidRDefault="00177663" w:rsidP="0017766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7663" w:rsidRPr="00AC3C1D" w14:paraId="50CDCDE3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406D8C4D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9" w:type="dxa"/>
          </w:tcPr>
          <w:p w14:paraId="45AC371F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CB6F3C" w14:textId="77777777" w:rsidR="00177663" w:rsidRPr="00AC3C1D" w:rsidRDefault="00177663" w:rsidP="0017766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9773BD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1,545.85</w:t>
            </w:r>
          </w:p>
        </w:tc>
        <w:tc>
          <w:tcPr>
            <w:tcW w:w="270" w:type="dxa"/>
          </w:tcPr>
          <w:p w14:paraId="1E40A33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0C2609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115.66</w:t>
            </w:r>
          </w:p>
        </w:tc>
        <w:tc>
          <w:tcPr>
            <w:tcW w:w="270" w:type="dxa"/>
          </w:tcPr>
          <w:p w14:paraId="2BFFE15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27381D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1,661.51</w:t>
            </w:r>
          </w:p>
        </w:tc>
        <w:tc>
          <w:tcPr>
            <w:tcW w:w="270" w:type="dxa"/>
            <w:gridSpan w:val="2"/>
          </w:tcPr>
          <w:p w14:paraId="744915C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2D4889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1,550.78</w:t>
            </w:r>
          </w:p>
        </w:tc>
        <w:tc>
          <w:tcPr>
            <w:tcW w:w="270" w:type="dxa"/>
          </w:tcPr>
          <w:p w14:paraId="1E89163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273F5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97.62</w:t>
            </w:r>
          </w:p>
        </w:tc>
        <w:tc>
          <w:tcPr>
            <w:tcW w:w="252" w:type="dxa"/>
          </w:tcPr>
          <w:p w14:paraId="58B6896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DC2449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1,648.40</w:t>
            </w:r>
          </w:p>
        </w:tc>
      </w:tr>
      <w:tr w:rsidR="00177663" w:rsidRPr="00AC3C1D" w14:paraId="76912A8D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02605B81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239" w:type="dxa"/>
          </w:tcPr>
          <w:p w14:paraId="45A315C4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86D8FF" w14:textId="77777777" w:rsidR="00177663" w:rsidRPr="00AC3C1D" w:rsidRDefault="00177663" w:rsidP="001776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7C3F827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1,525.00</w:t>
            </w:r>
          </w:p>
        </w:tc>
        <w:tc>
          <w:tcPr>
            <w:tcW w:w="270" w:type="dxa"/>
            <w:vAlign w:val="bottom"/>
          </w:tcPr>
          <w:p w14:paraId="2B7D8C5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A7DAF9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C4E58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6A5569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1,525.00</w:t>
            </w:r>
          </w:p>
        </w:tc>
        <w:tc>
          <w:tcPr>
            <w:tcW w:w="270" w:type="dxa"/>
            <w:gridSpan w:val="2"/>
            <w:vAlign w:val="bottom"/>
          </w:tcPr>
          <w:p w14:paraId="2FF69DD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3121E8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3,812.00</w:t>
            </w:r>
          </w:p>
        </w:tc>
        <w:tc>
          <w:tcPr>
            <w:tcW w:w="270" w:type="dxa"/>
            <w:vAlign w:val="bottom"/>
          </w:tcPr>
          <w:p w14:paraId="092A816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B239A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659DC0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05C0DF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3,812.00</w:t>
            </w:r>
          </w:p>
        </w:tc>
      </w:tr>
      <w:tr w:rsidR="00177663" w:rsidRPr="00AC3C1D" w14:paraId="6C745529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3A1A514B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39" w:type="dxa"/>
          </w:tcPr>
          <w:p w14:paraId="1EAD7DA5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0B9DCCA" w14:textId="77777777" w:rsidR="00177663" w:rsidRPr="00AC3C1D" w:rsidRDefault="00177663" w:rsidP="0017766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7557ED8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32.70</w:t>
            </w:r>
          </w:p>
        </w:tc>
        <w:tc>
          <w:tcPr>
            <w:tcW w:w="270" w:type="dxa"/>
            <w:vAlign w:val="bottom"/>
          </w:tcPr>
          <w:p w14:paraId="49410E9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FD9B07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4.21</w:t>
            </w:r>
          </w:p>
        </w:tc>
        <w:tc>
          <w:tcPr>
            <w:tcW w:w="270" w:type="dxa"/>
            <w:vAlign w:val="bottom"/>
          </w:tcPr>
          <w:p w14:paraId="3D53978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AE7F44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36.91</w:t>
            </w:r>
          </w:p>
        </w:tc>
        <w:tc>
          <w:tcPr>
            <w:tcW w:w="270" w:type="dxa"/>
            <w:gridSpan w:val="2"/>
            <w:vAlign w:val="bottom"/>
          </w:tcPr>
          <w:p w14:paraId="3F92F50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CFC27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25.67</w:t>
            </w:r>
          </w:p>
        </w:tc>
        <w:tc>
          <w:tcPr>
            <w:tcW w:w="270" w:type="dxa"/>
            <w:vAlign w:val="bottom"/>
          </w:tcPr>
          <w:p w14:paraId="5464722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7B0B1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7.54</w:t>
            </w:r>
          </w:p>
        </w:tc>
        <w:tc>
          <w:tcPr>
            <w:tcW w:w="252" w:type="dxa"/>
            <w:vAlign w:val="bottom"/>
          </w:tcPr>
          <w:p w14:paraId="0766616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7DB38EA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33.21</w:t>
            </w:r>
          </w:p>
        </w:tc>
      </w:tr>
      <w:tr w:rsidR="00177663" w:rsidRPr="00AC3C1D" w14:paraId="2F65710B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45F40499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239" w:type="dxa"/>
          </w:tcPr>
          <w:p w14:paraId="3D61416A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17658F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7A007E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9.60</w:t>
            </w:r>
          </w:p>
        </w:tc>
        <w:tc>
          <w:tcPr>
            <w:tcW w:w="270" w:type="dxa"/>
          </w:tcPr>
          <w:p w14:paraId="115CD4E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161936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60308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031A22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9.60</w:t>
            </w:r>
          </w:p>
        </w:tc>
        <w:tc>
          <w:tcPr>
            <w:tcW w:w="270" w:type="dxa"/>
            <w:gridSpan w:val="2"/>
          </w:tcPr>
          <w:p w14:paraId="5B266B1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BE8132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5.73</w:t>
            </w:r>
          </w:p>
        </w:tc>
        <w:tc>
          <w:tcPr>
            <w:tcW w:w="270" w:type="dxa"/>
          </w:tcPr>
          <w:p w14:paraId="41345E7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17FEC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095D71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F6922B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5.73</w:t>
            </w:r>
          </w:p>
        </w:tc>
      </w:tr>
      <w:tr w:rsidR="00177663" w:rsidRPr="00AC3C1D" w14:paraId="374E0ECF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61AE6D10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39" w:type="dxa"/>
          </w:tcPr>
          <w:p w14:paraId="7B9AF63F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E5BD43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429A55E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DD8ED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FBD2FB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DB302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ED3315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719BDE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196860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126.01</w:t>
            </w:r>
          </w:p>
        </w:tc>
        <w:tc>
          <w:tcPr>
            <w:tcW w:w="270" w:type="dxa"/>
          </w:tcPr>
          <w:p w14:paraId="66A0AF3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6E56F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D0B7CA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4CBADA1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126.01</w:t>
            </w:r>
          </w:p>
        </w:tc>
      </w:tr>
      <w:tr w:rsidR="00177663" w:rsidRPr="00AC3C1D" w14:paraId="67CC7DCF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489ADC3D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239" w:type="dxa"/>
          </w:tcPr>
          <w:p w14:paraId="77FFDD1C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DD269EB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7C3621D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140.19</w:t>
            </w:r>
          </w:p>
        </w:tc>
        <w:tc>
          <w:tcPr>
            <w:tcW w:w="270" w:type="dxa"/>
          </w:tcPr>
          <w:p w14:paraId="43BCAA7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7E4792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09033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BCE4A3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140.19</w:t>
            </w:r>
          </w:p>
        </w:tc>
        <w:tc>
          <w:tcPr>
            <w:tcW w:w="270" w:type="dxa"/>
            <w:gridSpan w:val="2"/>
          </w:tcPr>
          <w:p w14:paraId="540156D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26DB83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146.96</w:t>
            </w:r>
          </w:p>
        </w:tc>
        <w:tc>
          <w:tcPr>
            <w:tcW w:w="270" w:type="dxa"/>
          </w:tcPr>
          <w:p w14:paraId="5642149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1BC3A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42EF59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189002E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146.96</w:t>
            </w:r>
          </w:p>
        </w:tc>
      </w:tr>
      <w:tr w:rsidR="00177663" w:rsidRPr="00AC3C1D" w14:paraId="0BFFC51B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2B034DE2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239" w:type="dxa"/>
          </w:tcPr>
          <w:p w14:paraId="38CFAF38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1C233" w14:textId="77777777" w:rsidR="00177663" w:rsidRPr="00AC3C1D" w:rsidRDefault="00177663" w:rsidP="0017766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1703E39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3,253.34</w:t>
            </w:r>
          </w:p>
        </w:tc>
        <w:tc>
          <w:tcPr>
            <w:tcW w:w="270" w:type="dxa"/>
          </w:tcPr>
          <w:p w14:paraId="0B3FC3A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84160F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119.87</w:t>
            </w:r>
          </w:p>
        </w:tc>
        <w:tc>
          <w:tcPr>
            <w:tcW w:w="270" w:type="dxa"/>
          </w:tcPr>
          <w:p w14:paraId="6F31BD4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6DC3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3,373.21</w:t>
            </w:r>
          </w:p>
        </w:tc>
        <w:tc>
          <w:tcPr>
            <w:tcW w:w="270" w:type="dxa"/>
            <w:gridSpan w:val="2"/>
          </w:tcPr>
          <w:p w14:paraId="6DAB871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6A7E6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5,667.15</w:t>
            </w:r>
          </w:p>
        </w:tc>
        <w:tc>
          <w:tcPr>
            <w:tcW w:w="270" w:type="dxa"/>
          </w:tcPr>
          <w:p w14:paraId="587F475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E101B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105.16</w:t>
            </w:r>
          </w:p>
        </w:tc>
        <w:tc>
          <w:tcPr>
            <w:tcW w:w="252" w:type="dxa"/>
          </w:tcPr>
          <w:p w14:paraId="440AAD6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B3AE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5,772.31</w:t>
            </w:r>
          </w:p>
        </w:tc>
      </w:tr>
      <w:tr w:rsidR="00177663" w:rsidRPr="00AC3C1D" w14:paraId="0DEDAE94" w14:textId="77777777" w:rsidTr="00177663">
        <w:trPr>
          <w:trHeight w:val="50"/>
        </w:trPr>
        <w:tc>
          <w:tcPr>
            <w:tcW w:w="4320" w:type="dxa"/>
            <w:shd w:val="clear" w:color="auto" w:fill="auto"/>
            <w:vAlign w:val="bottom"/>
          </w:tcPr>
          <w:p w14:paraId="6E3942B8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"/>
                <w:szCs w:val="2"/>
                <w:cs/>
              </w:rPr>
            </w:pPr>
          </w:p>
        </w:tc>
        <w:tc>
          <w:tcPr>
            <w:tcW w:w="239" w:type="dxa"/>
            <w:vAlign w:val="bottom"/>
          </w:tcPr>
          <w:p w14:paraId="25C1899A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</w:rPr>
            </w:pPr>
          </w:p>
        </w:tc>
        <w:tc>
          <w:tcPr>
            <w:tcW w:w="236" w:type="dxa"/>
            <w:vAlign w:val="bottom"/>
          </w:tcPr>
          <w:p w14:paraId="0CC89D0F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45" w:type="dxa"/>
            <w:vAlign w:val="bottom"/>
          </w:tcPr>
          <w:p w14:paraId="073E003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709A5D6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32" w:type="dxa"/>
            <w:vAlign w:val="bottom"/>
          </w:tcPr>
          <w:p w14:paraId="6CFDE6B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63892AE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0410A0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2AD4B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14:paraId="5830057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454F7A7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151A940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52" w:type="dxa"/>
            <w:vAlign w:val="bottom"/>
          </w:tcPr>
          <w:p w14:paraId="37ACC39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9D8D19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177663" w:rsidRPr="00AC3C1D" w14:paraId="1E2A7B6C" w14:textId="77777777" w:rsidTr="00177663">
        <w:trPr>
          <w:trHeight w:val="63"/>
        </w:trPr>
        <w:tc>
          <w:tcPr>
            <w:tcW w:w="4320" w:type="dxa"/>
            <w:shd w:val="clear" w:color="auto" w:fill="auto"/>
          </w:tcPr>
          <w:p w14:paraId="724F2F11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239" w:type="dxa"/>
          </w:tcPr>
          <w:p w14:paraId="62CD8E11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D01BCA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4C6C04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CBC1A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3ED134A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ADD7AB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DB9204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21862B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C8FEA4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1BCA4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2B3AB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E78582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9DB53C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7663" w:rsidRPr="00AC3C1D" w14:paraId="71D94AEB" w14:textId="77777777" w:rsidTr="00177663">
        <w:trPr>
          <w:trHeight w:val="189"/>
        </w:trPr>
        <w:tc>
          <w:tcPr>
            <w:tcW w:w="4320" w:type="dxa"/>
            <w:shd w:val="clear" w:color="auto" w:fill="auto"/>
          </w:tcPr>
          <w:p w14:paraId="5ECDAE8E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239" w:type="dxa"/>
          </w:tcPr>
          <w:p w14:paraId="13AE7300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7E92AE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0CDE23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41,801.48</w:t>
            </w:r>
          </w:p>
        </w:tc>
        <w:tc>
          <w:tcPr>
            <w:tcW w:w="270" w:type="dxa"/>
          </w:tcPr>
          <w:p w14:paraId="556C635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A2C217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0D1E7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4575AB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41,801.48</w:t>
            </w:r>
          </w:p>
        </w:tc>
        <w:tc>
          <w:tcPr>
            <w:tcW w:w="270" w:type="dxa"/>
            <w:gridSpan w:val="2"/>
          </w:tcPr>
          <w:p w14:paraId="5640900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5E30D9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43,732.89</w:t>
            </w:r>
          </w:p>
        </w:tc>
        <w:tc>
          <w:tcPr>
            <w:tcW w:w="270" w:type="dxa"/>
          </w:tcPr>
          <w:p w14:paraId="728CABD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A98FC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8FEA1F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7B972E5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43,732.89</w:t>
            </w:r>
          </w:p>
        </w:tc>
      </w:tr>
      <w:tr w:rsidR="00177663" w:rsidRPr="00AC3C1D" w14:paraId="111ED211" w14:textId="77777777" w:rsidTr="00177663">
        <w:trPr>
          <w:trHeight w:val="234"/>
        </w:trPr>
        <w:tc>
          <w:tcPr>
            <w:tcW w:w="4320" w:type="dxa"/>
            <w:shd w:val="clear" w:color="auto" w:fill="auto"/>
          </w:tcPr>
          <w:p w14:paraId="381C03B2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39" w:type="dxa"/>
          </w:tcPr>
          <w:p w14:paraId="25C693EA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E254017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618822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1,798.42</w:t>
            </w:r>
          </w:p>
        </w:tc>
        <w:tc>
          <w:tcPr>
            <w:tcW w:w="270" w:type="dxa"/>
            <w:vAlign w:val="bottom"/>
          </w:tcPr>
          <w:p w14:paraId="7545FD2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190E1CC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564.80</w:t>
            </w:r>
          </w:p>
        </w:tc>
        <w:tc>
          <w:tcPr>
            <w:tcW w:w="270" w:type="dxa"/>
            <w:vAlign w:val="bottom"/>
          </w:tcPr>
          <w:p w14:paraId="4D730D7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1D905F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2,363.22</w:t>
            </w:r>
          </w:p>
        </w:tc>
        <w:tc>
          <w:tcPr>
            <w:tcW w:w="270" w:type="dxa"/>
            <w:gridSpan w:val="2"/>
            <w:vAlign w:val="bottom"/>
          </w:tcPr>
          <w:p w14:paraId="0DC5DBB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A8B14A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1,958.82</w:t>
            </w:r>
          </w:p>
        </w:tc>
        <w:tc>
          <w:tcPr>
            <w:tcW w:w="270" w:type="dxa"/>
            <w:vAlign w:val="bottom"/>
          </w:tcPr>
          <w:p w14:paraId="44A36F2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ED19F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554.26</w:t>
            </w:r>
          </w:p>
        </w:tc>
        <w:tc>
          <w:tcPr>
            <w:tcW w:w="252" w:type="dxa"/>
            <w:vAlign w:val="bottom"/>
          </w:tcPr>
          <w:p w14:paraId="3F09116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9EDC15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2,513.08</w:t>
            </w:r>
          </w:p>
        </w:tc>
      </w:tr>
      <w:tr w:rsidR="00177663" w:rsidRPr="00AC3C1D" w14:paraId="2C9B070E" w14:textId="77777777" w:rsidTr="00177663">
        <w:trPr>
          <w:trHeight w:val="234"/>
        </w:trPr>
        <w:tc>
          <w:tcPr>
            <w:tcW w:w="4320" w:type="dxa"/>
            <w:shd w:val="clear" w:color="auto" w:fill="auto"/>
          </w:tcPr>
          <w:p w14:paraId="666D9723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9" w:type="dxa"/>
          </w:tcPr>
          <w:p w14:paraId="154C0610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916051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428C85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362.11</w:t>
            </w:r>
          </w:p>
        </w:tc>
        <w:tc>
          <w:tcPr>
            <w:tcW w:w="270" w:type="dxa"/>
            <w:vAlign w:val="bottom"/>
          </w:tcPr>
          <w:p w14:paraId="2B9B4F7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04413C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EB7455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7EC974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362.11</w:t>
            </w:r>
          </w:p>
        </w:tc>
        <w:tc>
          <w:tcPr>
            <w:tcW w:w="270" w:type="dxa"/>
            <w:gridSpan w:val="2"/>
            <w:vAlign w:val="bottom"/>
          </w:tcPr>
          <w:p w14:paraId="7A73E07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A765FF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414.67</w:t>
            </w:r>
          </w:p>
        </w:tc>
        <w:tc>
          <w:tcPr>
            <w:tcW w:w="270" w:type="dxa"/>
            <w:vAlign w:val="bottom"/>
          </w:tcPr>
          <w:p w14:paraId="3A4C459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16C14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30140D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7222657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414.67</w:t>
            </w:r>
          </w:p>
        </w:tc>
      </w:tr>
      <w:tr w:rsidR="00177663" w:rsidRPr="00AC3C1D" w14:paraId="77507264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526A7DED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เงินมัดจำรับจากผู้เช่า</w:t>
            </w:r>
          </w:p>
        </w:tc>
        <w:tc>
          <w:tcPr>
            <w:tcW w:w="239" w:type="dxa"/>
          </w:tcPr>
          <w:p w14:paraId="5A6DBEC5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C64F5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AF9D93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813.13</w:t>
            </w:r>
          </w:p>
        </w:tc>
        <w:tc>
          <w:tcPr>
            <w:tcW w:w="270" w:type="dxa"/>
          </w:tcPr>
          <w:p w14:paraId="2E0F783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2282956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AAE46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508A4D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813.13</w:t>
            </w:r>
          </w:p>
        </w:tc>
        <w:tc>
          <w:tcPr>
            <w:tcW w:w="270" w:type="dxa"/>
            <w:gridSpan w:val="2"/>
          </w:tcPr>
          <w:p w14:paraId="17A8EE7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6D1896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670.31</w:t>
            </w:r>
          </w:p>
        </w:tc>
        <w:tc>
          <w:tcPr>
            <w:tcW w:w="270" w:type="dxa"/>
          </w:tcPr>
          <w:p w14:paraId="6F90E80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22CD9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4336847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1D844B7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670.31</w:t>
            </w:r>
          </w:p>
        </w:tc>
      </w:tr>
      <w:tr w:rsidR="00177663" w:rsidRPr="00AC3C1D" w14:paraId="0F005D17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644155D2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9" w:type="dxa"/>
          </w:tcPr>
          <w:p w14:paraId="39863DEB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E023809" w14:textId="77777777" w:rsidR="00177663" w:rsidRPr="00AC3C1D" w:rsidRDefault="00177663" w:rsidP="001776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62C9F0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6,759.55</w:t>
            </w:r>
          </w:p>
        </w:tc>
        <w:tc>
          <w:tcPr>
            <w:tcW w:w="270" w:type="dxa"/>
          </w:tcPr>
          <w:p w14:paraId="58DE208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C9258A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399.23</w:t>
            </w:r>
          </w:p>
        </w:tc>
        <w:tc>
          <w:tcPr>
            <w:tcW w:w="270" w:type="dxa"/>
          </w:tcPr>
          <w:p w14:paraId="755F92F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E963CE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,158.78</w:t>
            </w:r>
          </w:p>
        </w:tc>
        <w:tc>
          <w:tcPr>
            <w:tcW w:w="270" w:type="dxa"/>
            <w:gridSpan w:val="2"/>
          </w:tcPr>
          <w:p w14:paraId="14ABAA9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8BB09C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7,094.30</w:t>
            </w:r>
          </w:p>
        </w:tc>
        <w:tc>
          <w:tcPr>
            <w:tcW w:w="270" w:type="dxa"/>
          </w:tcPr>
          <w:p w14:paraId="5A735C0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9F5E7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457.07</w:t>
            </w:r>
          </w:p>
        </w:tc>
        <w:tc>
          <w:tcPr>
            <w:tcW w:w="252" w:type="dxa"/>
          </w:tcPr>
          <w:p w14:paraId="7AF83C8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2037929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7,551.37</w:t>
            </w:r>
          </w:p>
        </w:tc>
      </w:tr>
      <w:tr w:rsidR="00177663" w:rsidRPr="00AC3C1D" w14:paraId="78C0B031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1BFFFCD8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39" w:type="dxa"/>
          </w:tcPr>
          <w:p w14:paraId="4693BADE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74ACAB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310E3A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446.81</w:t>
            </w:r>
          </w:p>
        </w:tc>
        <w:tc>
          <w:tcPr>
            <w:tcW w:w="270" w:type="dxa"/>
          </w:tcPr>
          <w:p w14:paraId="09FB4F9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9295BB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AFC7E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C95D07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446.81</w:t>
            </w:r>
          </w:p>
        </w:tc>
        <w:tc>
          <w:tcPr>
            <w:tcW w:w="270" w:type="dxa"/>
            <w:gridSpan w:val="2"/>
          </w:tcPr>
          <w:p w14:paraId="1A6C8C9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159C7B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50331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C4D13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89C3A4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C7467D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7663" w:rsidRPr="00AC3C1D" w14:paraId="562AAF90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13344921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239" w:type="dxa"/>
          </w:tcPr>
          <w:p w14:paraId="57E63E3E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6EEC6C3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14BF27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130.84</w:t>
            </w:r>
          </w:p>
        </w:tc>
        <w:tc>
          <w:tcPr>
            <w:tcW w:w="270" w:type="dxa"/>
          </w:tcPr>
          <w:p w14:paraId="59A0BD7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690F44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444.06 </w:t>
            </w:r>
          </w:p>
        </w:tc>
        <w:tc>
          <w:tcPr>
            <w:tcW w:w="270" w:type="dxa"/>
          </w:tcPr>
          <w:p w14:paraId="01F7B3F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6BED2D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10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574.90 </w:t>
            </w:r>
          </w:p>
        </w:tc>
        <w:tc>
          <w:tcPr>
            <w:tcW w:w="270" w:type="dxa"/>
            <w:gridSpan w:val="2"/>
          </w:tcPr>
          <w:p w14:paraId="31ABFF2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67E1E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152.53</w:t>
            </w:r>
          </w:p>
        </w:tc>
        <w:tc>
          <w:tcPr>
            <w:tcW w:w="270" w:type="dxa"/>
          </w:tcPr>
          <w:p w14:paraId="6252C60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846D63" w14:textId="77777777" w:rsidR="00177663" w:rsidRPr="00AC3C1D" w:rsidRDefault="00177663" w:rsidP="00177663">
            <w:pPr>
              <w:pStyle w:val="acctfourfigures"/>
              <w:shd w:val="clear" w:color="auto" w:fill="FFFFFF"/>
              <w:spacing w:line="240" w:lineRule="atLeast"/>
              <w:ind w:left="-79" w:right="10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397.30 </w:t>
            </w:r>
          </w:p>
        </w:tc>
        <w:tc>
          <w:tcPr>
            <w:tcW w:w="252" w:type="dxa"/>
          </w:tcPr>
          <w:p w14:paraId="1F653D3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9E94C8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240" w:lineRule="atLeast"/>
              <w:ind w:left="-79" w:right="10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549.83 </w:t>
            </w:r>
          </w:p>
        </w:tc>
      </w:tr>
      <w:tr w:rsidR="00177663" w:rsidRPr="00AC3C1D" w14:paraId="2761E732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3E9E0832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239" w:type="dxa"/>
          </w:tcPr>
          <w:p w14:paraId="4FAD3AAF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B12138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7D542C6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52,112.34</w:t>
            </w:r>
          </w:p>
        </w:tc>
        <w:tc>
          <w:tcPr>
            <w:tcW w:w="270" w:type="dxa"/>
          </w:tcPr>
          <w:p w14:paraId="2139053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38A3B6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1,408.09</w:t>
            </w: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0915437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9374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53,520.43</w:t>
            </w:r>
          </w:p>
        </w:tc>
        <w:tc>
          <w:tcPr>
            <w:tcW w:w="270" w:type="dxa"/>
            <w:gridSpan w:val="2"/>
          </w:tcPr>
          <w:p w14:paraId="355A172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36F8C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54,023.52</w:t>
            </w:r>
          </w:p>
        </w:tc>
        <w:tc>
          <w:tcPr>
            <w:tcW w:w="270" w:type="dxa"/>
          </w:tcPr>
          <w:p w14:paraId="43F2BA5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E28EF7" w14:textId="77777777" w:rsidR="00177663" w:rsidRPr="00AC3C1D" w:rsidRDefault="00177663" w:rsidP="00177663">
            <w:pPr>
              <w:pStyle w:val="acctfourfigures"/>
              <w:shd w:val="clear" w:color="auto" w:fill="FFFFFF"/>
              <w:spacing w:line="240" w:lineRule="atLeast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1,408.63</w:t>
            </w: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2" w:type="dxa"/>
          </w:tcPr>
          <w:p w14:paraId="7B9375E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1E95B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240" w:lineRule="atLeast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55,432.15</w:t>
            </w: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77663" w:rsidRPr="00AC3C1D" w14:paraId="62961957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71EF239B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239" w:type="dxa"/>
          </w:tcPr>
          <w:p w14:paraId="7E35E538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7958B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5C20ED9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55,365.68</w:t>
            </w:r>
          </w:p>
        </w:tc>
        <w:tc>
          <w:tcPr>
            <w:tcW w:w="270" w:type="dxa"/>
          </w:tcPr>
          <w:p w14:paraId="764833B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AF5D11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1,527.96</w:t>
            </w: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5363743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F1EE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56,893.64</w:t>
            </w:r>
          </w:p>
        </w:tc>
        <w:tc>
          <w:tcPr>
            <w:tcW w:w="270" w:type="dxa"/>
            <w:gridSpan w:val="2"/>
          </w:tcPr>
          <w:p w14:paraId="270250F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E9495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59,690.67</w:t>
            </w:r>
          </w:p>
        </w:tc>
        <w:tc>
          <w:tcPr>
            <w:tcW w:w="270" w:type="dxa"/>
          </w:tcPr>
          <w:p w14:paraId="76B00D4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A9291" w14:textId="77777777" w:rsidR="00177663" w:rsidRPr="00AC3C1D" w:rsidRDefault="00177663" w:rsidP="00177663">
            <w:pPr>
              <w:pStyle w:val="acctfourfigures"/>
              <w:shd w:val="clear" w:color="auto" w:fill="FFFFFF"/>
              <w:spacing w:line="240" w:lineRule="atLeast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1,513.79</w:t>
            </w: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2" w:type="dxa"/>
          </w:tcPr>
          <w:p w14:paraId="59D5B7F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0053A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240" w:lineRule="atLeast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61,204.46</w:t>
            </w:r>
          </w:p>
        </w:tc>
      </w:tr>
      <w:tr w:rsidR="00177663" w:rsidRPr="00AC3C1D" w14:paraId="747B6212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3356F932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2AA2BDCB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057EB4A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07EA47DC" w14:textId="77777777" w:rsidR="00177663" w:rsidRPr="00AC3C1D" w:rsidRDefault="00177663" w:rsidP="00177663">
            <w:pPr>
              <w:tabs>
                <w:tab w:val="decimal" w:pos="880"/>
              </w:tabs>
              <w:ind w:right="-1350" w:firstLine="4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D36B75" w14:textId="77777777" w:rsidR="00177663" w:rsidRPr="00AC3C1D" w:rsidRDefault="00177663" w:rsidP="00177663">
            <w:pPr>
              <w:ind w:right="-1350" w:firstLine="4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6CE4B9B" w14:textId="77777777" w:rsidR="00177663" w:rsidRPr="00AC3C1D" w:rsidRDefault="00177663" w:rsidP="0017766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376CED" w14:textId="77777777" w:rsidR="00177663" w:rsidRPr="00AC3C1D" w:rsidRDefault="00177663" w:rsidP="0017766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05A7DFD" w14:textId="77777777" w:rsidR="00177663" w:rsidRPr="00AC3C1D" w:rsidRDefault="00177663" w:rsidP="0017766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AA02E19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155118" w14:textId="77777777" w:rsidR="00177663" w:rsidRPr="00AC3C1D" w:rsidRDefault="00177663" w:rsidP="00177663">
            <w:pPr>
              <w:tabs>
                <w:tab w:val="decimal" w:pos="970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2D4E1A9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E1BF00" w14:textId="77777777" w:rsidR="00177663" w:rsidRPr="00AC3C1D" w:rsidRDefault="00177663" w:rsidP="0017766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5E693C17" w14:textId="77777777" w:rsidR="00177663" w:rsidRPr="00AC3C1D" w:rsidRDefault="00177663" w:rsidP="0017766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06332E14" w14:textId="77777777" w:rsidR="00177663" w:rsidRPr="00AC3C1D" w:rsidRDefault="00177663" w:rsidP="00177663">
            <w:pPr>
              <w:tabs>
                <w:tab w:val="clear" w:pos="680"/>
                <w:tab w:val="decimal" w:pos="700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77663" w:rsidRPr="00AC3C1D" w14:paraId="4754CDDD" w14:textId="77777777" w:rsidTr="00177663">
        <w:trPr>
          <w:gridAfter w:val="1"/>
          <w:wAfter w:w="6" w:type="dxa"/>
          <w:trHeight w:val="20"/>
          <w:tblHeader/>
        </w:trPr>
        <w:tc>
          <w:tcPr>
            <w:tcW w:w="4320" w:type="dxa"/>
            <w:shd w:val="clear" w:color="auto" w:fill="auto"/>
          </w:tcPr>
          <w:p w14:paraId="3C6E3E35" w14:textId="77777777" w:rsidR="00177663" w:rsidRPr="00AC3C1D" w:rsidRDefault="00177663" w:rsidP="00177663">
            <w:pPr>
              <w:shd w:val="clear" w:color="auto" w:fill="FFFFFF"/>
              <w:tabs>
                <w:tab w:val="left" w:pos="4014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9" w:type="dxa"/>
          </w:tcPr>
          <w:p w14:paraId="6C553FDB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97" w:type="dxa"/>
            <w:gridSpan w:val="14"/>
            <w:vAlign w:val="bottom"/>
          </w:tcPr>
          <w:p w14:paraId="1D7FB523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77663" w:rsidRPr="00AC3C1D" w14:paraId="42036EE3" w14:textId="77777777" w:rsidTr="00177663">
        <w:trPr>
          <w:gridAfter w:val="1"/>
          <w:wAfter w:w="6" w:type="dxa"/>
          <w:trHeight w:val="20"/>
          <w:tblHeader/>
        </w:trPr>
        <w:tc>
          <w:tcPr>
            <w:tcW w:w="4320" w:type="dxa"/>
            <w:shd w:val="clear" w:color="auto" w:fill="auto"/>
          </w:tcPr>
          <w:p w14:paraId="1B6A826F" w14:textId="77777777" w:rsidR="00177663" w:rsidRPr="00AC3C1D" w:rsidRDefault="00177663" w:rsidP="00177663">
            <w:pPr>
              <w:tabs>
                <w:tab w:val="left" w:pos="40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งบแสดงฐานะการเงิน ณ วันที่</w:t>
            </w:r>
          </w:p>
        </w:tc>
        <w:tc>
          <w:tcPr>
            <w:tcW w:w="239" w:type="dxa"/>
          </w:tcPr>
          <w:p w14:paraId="601AAC6C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707" w:type="dxa"/>
            <w:gridSpan w:val="6"/>
            <w:vAlign w:val="bottom"/>
          </w:tcPr>
          <w:p w14:paraId="7A558BBD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gridSpan w:val="2"/>
          </w:tcPr>
          <w:p w14:paraId="3EDED011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04E0E024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77663" w:rsidRPr="00AC3C1D" w14:paraId="4E3B06CC" w14:textId="77777777" w:rsidTr="00177663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18C1E1F2" w14:textId="77777777" w:rsidR="00177663" w:rsidRPr="00AC3C1D" w:rsidRDefault="00177663" w:rsidP="00177663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 w:firstLine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105AE78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2031C38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5" w:type="dxa"/>
            <w:vAlign w:val="bottom"/>
          </w:tcPr>
          <w:p w14:paraId="3C5E5607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0A17218A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346E5A30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0886BFFA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47F99CF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</w:p>
        </w:tc>
        <w:tc>
          <w:tcPr>
            <w:tcW w:w="270" w:type="dxa"/>
            <w:gridSpan w:val="2"/>
          </w:tcPr>
          <w:p w14:paraId="1E3C78B0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0EEAD4A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2F7AAFF3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0BCBC5F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รายการปรับปรุง</w:t>
            </w:r>
          </w:p>
        </w:tc>
        <w:tc>
          <w:tcPr>
            <w:tcW w:w="252" w:type="dxa"/>
            <w:vAlign w:val="bottom"/>
          </w:tcPr>
          <w:p w14:paraId="339339BE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21AEE77" w14:textId="77777777" w:rsidR="00177663" w:rsidRPr="00AC3C1D" w:rsidRDefault="00177663" w:rsidP="0017766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</w:t>
            </w:r>
          </w:p>
        </w:tc>
      </w:tr>
      <w:tr w:rsidR="00177663" w:rsidRPr="00AC3C1D" w14:paraId="3C30E878" w14:textId="77777777" w:rsidTr="00177663">
        <w:trPr>
          <w:gridAfter w:val="1"/>
          <w:wAfter w:w="6" w:type="dxa"/>
          <w:trHeight w:val="333"/>
          <w:tblHeader/>
        </w:trPr>
        <w:tc>
          <w:tcPr>
            <w:tcW w:w="4320" w:type="dxa"/>
            <w:shd w:val="clear" w:color="auto" w:fill="auto"/>
          </w:tcPr>
          <w:p w14:paraId="4980A975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</w:tcPr>
          <w:p w14:paraId="67F1D62D" w14:textId="77777777" w:rsidR="00177663" w:rsidRPr="00AC3C1D" w:rsidRDefault="00177663" w:rsidP="00177663">
            <w:pPr>
              <w:shd w:val="clear" w:color="auto" w:fill="FFFFFF"/>
              <w:tabs>
                <w:tab w:val="left" w:pos="133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B27309" w14:textId="77777777" w:rsidR="00177663" w:rsidRPr="00AC3C1D" w:rsidRDefault="00177663" w:rsidP="00177663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1" w:type="dxa"/>
            <w:gridSpan w:val="13"/>
            <w:vAlign w:val="bottom"/>
          </w:tcPr>
          <w:p w14:paraId="2FF3EF52" w14:textId="77777777" w:rsidR="00177663" w:rsidRPr="00AC3C1D" w:rsidRDefault="00177663" w:rsidP="00177663">
            <w:pPr>
              <w:shd w:val="clear" w:color="auto" w:fill="FFFFFF"/>
              <w:tabs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77663" w:rsidRPr="00AC3C1D" w14:paraId="1C544F4D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3B53089A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239" w:type="dxa"/>
          </w:tcPr>
          <w:p w14:paraId="7B7DE0F2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72B9E6C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4F696E79" w14:textId="77777777" w:rsidR="00177663" w:rsidRPr="00AC3C1D" w:rsidRDefault="00177663" w:rsidP="0017766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BFFE9D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52977AAA" w14:textId="77777777" w:rsidR="00177663" w:rsidRPr="00AC3C1D" w:rsidRDefault="00177663" w:rsidP="0017766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49BD5A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F1E742" w14:textId="77777777" w:rsidR="00177663" w:rsidRPr="00AC3C1D" w:rsidRDefault="00177663" w:rsidP="0017766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41A657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974FDE" w14:textId="77777777" w:rsidR="00177663" w:rsidRPr="00AC3C1D" w:rsidRDefault="00177663" w:rsidP="0017766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DFBF95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C578FD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3EBF7526" w14:textId="77777777" w:rsidR="00177663" w:rsidRPr="00AC3C1D" w:rsidRDefault="00177663" w:rsidP="0017766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1FE1ABB" w14:textId="77777777" w:rsidR="00177663" w:rsidRPr="00AC3C1D" w:rsidRDefault="00177663" w:rsidP="0017766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7663" w:rsidRPr="00AC3C1D" w14:paraId="2036EDB9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69730EDE" w14:textId="77777777" w:rsidR="00177663" w:rsidRPr="00AC3C1D" w:rsidRDefault="00177663" w:rsidP="0017766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ทุนเรือนหุ้น</w:t>
            </w:r>
          </w:p>
        </w:tc>
        <w:tc>
          <w:tcPr>
            <w:tcW w:w="239" w:type="dxa"/>
          </w:tcPr>
          <w:p w14:paraId="7E0E48F0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112DC8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7F15F83E" w14:textId="77777777" w:rsidR="00177663" w:rsidRPr="00AC3C1D" w:rsidRDefault="00177663" w:rsidP="00177663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E15145" w14:textId="77777777" w:rsidR="00177663" w:rsidRPr="00AC3C1D" w:rsidRDefault="00177663" w:rsidP="00177663">
            <w:pPr>
              <w:ind w:right="-1350" w:firstLine="4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46F78986" w14:textId="77777777" w:rsidR="00177663" w:rsidRPr="00AC3C1D" w:rsidRDefault="00177663" w:rsidP="00177663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63C222" w14:textId="77777777" w:rsidR="00177663" w:rsidRPr="00AC3C1D" w:rsidRDefault="00177663" w:rsidP="00177663">
            <w:pPr>
              <w:tabs>
                <w:tab w:val="decimal" w:pos="648"/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B1B4DC6" w14:textId="77777777" w:rsidR="00177663" w:rsidRPr="00AC3C1D" w:rsidRDefault="00177663" w:rsidP="00177663">
            <w:pPr>
              <w:tabs>
                <w:tab w:val="decimal" w:pos="880"/>
              </w:tabs>
              <w:ind w:right="-1350" w:firstLine="7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18359FB" w14:textId="77777777" w:rsidR="00177663" w:rsidRPr="00AC3C1D" w:rsidRDefault="00177663" w:rsidP="001776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71FBCBD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986E3C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C9C9E3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152FE5A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17F4AA53" w14:textId="77777777" w:rsidR="00177663" w:rsidRPr="00AC3C1D" w:rsidRDefault="00177663" w:rsidP="0017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7663" w:rsidRPr="00AC3C1D" w14:paraId="7DE55E06" w14:textId="77777777" w:rsidTr="00177663">
        <w:trPr>
          <w:trHeight w:val="324"/>
        </w:trPr>
        <w:tc>
          <w:tcPr>
            <w:tcW w:w="4320" w:type="dxa"/>
            <w:shd w:val="clear" w:color="auto" w:fill="auto"/>
          </w:tcPr>
          <w:p w14:paraId="764A9531" w14:textId="77777777" w:rsidR="00177663" w:rsidRPr="00AC3C1D" w:rsidRDefault="00177663" w:rsidP="00177663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39" w:type="dxa"/>
          </w:tcPr>
          <w:p w14:paraId="264A617A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8A55B9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C0749D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32,150.00</w:t>
            </w:r>
          </w:p>
        </w:tc>
        <w:tc>
          <w:tcPr>
            <w:tcW w:w="270" w:type="dxa"/>
            <w:vAlign w:val="bottom"/>
          </w:tcPr>
          <w:p w14:paraId="6EA96AD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474A5E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A0E5DA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42A859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32,150.00</w:t>
            </w:r>
          </w:p>
        </w:tc>
        <w:tc>
          <w:tcPr>
            <w:tcW w:w="270" w:type="dxa"/>
            <w:gridSpan w:val="2"/>
            <w:vAlign w:val="bottom"/>
          </w:tcPr>
          <w:p w14:paraId="7E53A9C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A417E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32,150.00</w:t>
            </w:r>
          </w:p>
        </w:tc>
        <w:tc>
          <w:tcPr>
            <w:tcW w:w="270" w:type="dxa"/>
            <w:vAlign w:val="bottom"/>
          </w:tcPr>
          <w:p w14:paraId="3436853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A23A1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2C9B88C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5DA2C6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32,150.00</w:t>
            </w:r>
          </w:p>
        </w:tc>
      </w:tr>
      <w:tr w:rsidR="00177663" w:rsidRPr="00AC3C1D" w14:paraId="308A2A29" w14:textId="77777777" w:rsidTr="00177663">
        <w:trPr>
          <w:trHeight w:val="324"/>
        </w:trPr>
        <w:tc>
          <w:tcPr>
            <w:tcW w:w="4320" w:type="dxa"/>
            <w:shd w:val="clear" w:color="auto" w:fill="auto"/>
          </w:tcPr>
          <w:p w14:paraId="635515BF" w14:textId="77777777" w:rsidR="00177663" w:rsidRPr="00AC3C1D" w:rsidRDefault="00177663" w:rsidP="00177663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239" w:type="dxa"/>
          </w:tcPr>
          <w:p w14:paraId="52302D1B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D3F5428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218C32D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32,000.00</w:t>
            </w:r>
          </w:p>
        </w:tc>
        <w:tc>
          <w:tcPr>
            <w:tcW w:w="270" w:type="dxa"/>
            <w:vAlign w:val="bottom"/>
          </w:tcPr>
          <w:p w14:paraId="1A8801D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6EBB0F0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93CB12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4863DEF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32,000.00</w:t>
            </w:r>
          </w:p>
        </w:tc>
        <w:tc>
          <w:tcPr>
            <w:tcW w:w="270" w:type="dxa"/>
            <w:gridSpan w:val="2"/>
            <w:vAlign w:val="bottom"/>
          </w:tcPr>
          <w:p w14:paraId="3A6E328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0953BB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32,000.00</w:t>
            </w:r>
          </w:p>
        </w:tc>
        <w:tc>
          <w:tcPr>
            <w:tcW w:w="270" w:type="dxa"/>
            <w:vAlign w:val="bottom"/>
          </w:tcPr>
          <w:p w14:paraId="68217B3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8066E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43F8DD8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3D563DB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32,000.00</w:t>
            </w:r>
          </w:p>
        </w:tc>
      </w:tr>
      <w:tr w:rsidR="00177663" w:rsidRPr="00AC3C1D" w14:paraId="55A5726A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3F8045D4" w14:textId="77777777" w:rsidR="00177663" w:rsidRPr="00AC3C1D" w:rsidRDefault="00177663" w:rsidP="00177663">
            <w:pPr>
              <w:spacing w:line="240" w:lineRule="auto"/>
              <w:ind w:left="1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ส่วนเกินมูลค่าหุ้น</w:t>
            </w:r>
          </w:p>
        </w:tc>
        <w:tc>
          <w:tcPr>
            <w:tcW w:w="239" w:type="dxa"/>
          </w:tcPr>
          <w:p w14:paraId="3703B52D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44A4D0D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517AAD0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39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326.51</w:t>
            </w:r>
          </w:p>
        </w:tc>
        <w:tc>
          <w:tcPr>
            <w:tcW w:w="270" w:type="dxa"/>
            <w:vAlign w:val="bottom"/>
          </w:tcPr>
          <w:p w14:paraId="6A4E014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D93B8B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721251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D996F9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39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326.51</w:t>
            </w:r>
          </w:p>
        </w:tc>
        <w:tc>
          <w:tcPr>
            <w:tcW w:w="270" w:type="dxa"/>
            <w:gridSpan w:val="2"/>
            <w:vAlign w:val="bottom"/>
          </w:tcPr>
          <w:p w14:paraId="525B24E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A3E0C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39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326.51</w:t>
            </w:r>
          </w:p>
        </w:tc>
        <w:tc>
          <w:tcPr>
            <w:tcW w:w="270" w:type="dxa"/>
            <w:vAlign w:val="bottom"/>
          </w:tcPr>
          <w:p w14:paraId="62F3F05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58FC1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47CC1C8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7C6F51E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39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326.51</w:t>
            </w:r>
          </w:p>
        </w:tc>
      </w:tr>
      <w:tr w:rsidR="00177663" w:rsidRPr="00AC3C1D" w14:paraId="1B9DFEED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47233D93" w14:textId="77777777" w:rsidR="00177663" w:rsidRPr="00AC3C1D" w:rsidRDefault="00177663" w:rsidP="00177663">
            <w:pPr>
              <w:spacing w:line="240" w:lineRule="auto"/>
              <w:ind w:left="144" w:right="-108" w:hanging="2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239" w:type="dxa"/>
          </w:tcPr>
          <w:p w14:paraId="2DFE0DEA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6897DD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7596A23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D938B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vAlign w:val="bottom"/>
          </w:tcPr>
          <w:p w14:paraId="5E62D67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CAA6B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96999C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3C8FE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56A58E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E08B3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4A01A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22ECF8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08DCD9D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7663" w:rsidRPr="00AC3C1D" w14:paraId="4FA40F08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17497A34" w14:textId="77777777" w:rsidR="00177663" w:rsidRPr="00AC3C1D" w:rsidRDefault="00177663" w:rsidP="00177663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จัดสรรเป็นทุนสำรองตามกฎหมาย</w:t>
            </w:r>
          </w:p>
        </w:tc>
        <w:tc>
          <w:tcPr>
            <w:tcW w:w="239" w:type="dxa"/>
          </w:tcPr>
          <w:p w14:paraId="78E1E7E4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8A0F37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4766E5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78.63</w:t>
            </w:r>
          </w:p>
        </w:tc>
        <w:tc>
          <w:tcPr>
            <w:tcW w:w="270" w:type="dxa"/>
            <w:vAlign w:val="bottom"/>
          </w:tcPr>
          <w:p w14:paraId="4E741D1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78D674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6C0F4A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37671E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78.63</w:t>
            </w:r>
          </w:p>
        </w:tc>
        <w:tc>
          <w:tcPr>
            <w:tcW w:w="270" w:type="dxa"/>
            <w:gridSpan w:val="2"/>
            <w:vAlign w:val="bottom"/>
          </w:tcPr>
          <w:p w14:paraId="41FD60F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7DFC1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84.80</w:t>
            </w:r>
          </w:p>
        </w:tc>
        <w:tc>
          <w:tcPr>
            <w:tcW w:w="270" w:type="dxa"/>
            <w:vAlign w:val="bottom"/>
          </w:tcPr>
          <w:p w14:paraId="6C3BAFD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D6275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5AAF48A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1182528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84.80</w:t>
            </w:r>
          </w:p>
        </w:tc>
      </w:tr>
      <w:tr w:rsidR="00177663" w:rsidRPr="00AC3C1D" w14:paraId="5E123AC2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63E17C86" w14:textId="77777777" w:rsidR="00177663" w:rsidRPr="00AC3C1D" w:rsidRDefault="00177663" w:rsidP="00177663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ยังไม่ได้จัดสรร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9" w:type="dxa"/>
          </w:tcPr>
          <w:p w14:paraId="5C72F99E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DF138A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5FD799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5,907.72</w:t>
            </w:r>
          </w:p>
        </w:tc>
        <w:tc>
          <w:tcPr>
            <w:tcW w:w="270" w:type="dxa"/>
            <w:vAlign w:val="center"/>
          </w:tcPr>
          <w:p w14:paraId="082F45C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18943FD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0A626B4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CB98D6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5,907.72</w:t>
            </w:r>
          </w:p>
        </w:tc>
        <w:tc>
          <w:tcPr>
            <w:tcW w:w="270" w:type="dxa"/>
            <w:gridSpan w:val="2"/>
            <w:vAlign w:val="center"/>
          </w:tcPr>
          <w:p w14:paraId="7571AA3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9CC47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6,763.03</w:t>
            </w:r>
          </w:p>
        </w:tc>
        <w:tc>
          <w:tcPr>
            <w:tcW w:w="270" w:type="dxa"/>
            <w:vAlign w:val="center"/>
          </w:tcPr>
          <w:p w14:paraId="2D2B09F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2AFE2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vAlign w:val="center"/>
          </w:tcPr>
          <w:p w14:paraId="776631A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68BD90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763.03</w:t>
            </w:r>
          </w:p>
        </w:tc>
      </w:tr>
      <w:tr w:rsidR="00177663" w:rsidRPr="00AC3C1D" w14:paraId="7940D5D3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7C65146B" w14:textId="77777777" w:rsidR="00177663" w:rsidRPr="00AC3C1D" w:rsidRDefault="00177663" w:rsidP="0017766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สำรองการตีราคาที่ดินใหม่</w:t>
            </w:r>
          </w:p>
        </w:tc>
        <w:tc>
          <w:tcPr>
            <w:tcW w:w="239" w:type="dxa"/>
          </w:tcPr>
          <w:p w14:paraId="4CCD34F2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750D4A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08BC6D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339.36</w:t>
            </w:r>
          </w:p>
        </w:tc>
        <w:tc>
          <w:tcPr>
            <w:tcW w:w="270" w:type="dxa"/>
            <w:vAlign w:val="bottom"/>
          </w:tcPr>
          <w:p w14:paraId="6D591D9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ED04B9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7F0F33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1B0500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339.36</w:t>
            </w:r>
          </w:p>
        </w:tc>
        <w:tc>
          <w:tcPr>
            <w:tcW w:w="270" w:type="dxa"/>
            <w:gridSpan w:val="2"/>
            <w:vAlign w:val="bottom"/>
          </w:tcPr>
          <w:p w14:paraId="03FA6FA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99A87C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7,358.96</w:t>
            </w:r>
          </w:p>
        </w:tc>
        <w:tc>
          <w:tcPr>
            <w:tcW w:w="270" w:type="dxa"/>
            <w:vAlign w:val="bottom"/>
          </w:tcPr>
          <w:p w14:paraId="7858A26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5B4EF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78F0416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409DBC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358.96</w:t>
            </w:r>
          </w:p>
        </w:tc>
      </w:tr>
      <w:tr w:rsidR="00177663" w:rsidRPr="00AC3C1D" w14:paraId="364F73A4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475807DF" w14:textId="77777777" w:rsidR="00177663" w:rsidRPr="00AC3C1D" w:rsidRDefault="00177663" w:rsidP="0017766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สำรองการป้องกันความเสี่ยง</w:t>
            </w:r>
          </w:p>
        </w:tc>
        <w:tc>
          <w:tcPr>
            <w:tcW w:w="239" w:type="dxa"/>
          </w:tcPr>
          <w:p w14:paraId="1732D88C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4AA20DE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5DBBAC5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(329.02)</w:t>
            </w:r>
          </w:p>
        </w:tc>
        <w:tc>
          <w:tcPr>
            <w:tcW w:w="270" w:type="dxa"/>
            <w:vAlign w:val="bottom"/>
          </w:tcPr>
          <w:p w14:paraId="03CFF26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B924C7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8CCAF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253867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(329.02)</w:t>
            </w:r>
          </w:p>
        </w:tc>
        <w:tc>
          <w:tcPr>
            <w:tcW w:w="270" w:type="dxa"/>
            <w:gridSpan w:val="2"/>
            <w:vAlign w:val="bottom"/>
          </w:tcPr>
          <w:p w14:paraId="4959DB5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418D1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(69.90)</w:t>
            </w:r>
          </w:p>
        </w:tc>
        <w:tc>
          <w:tcPr>
            <w:tcW w:w="270" w:type="dxa"/>
            <w:vAlign w:val="bottom"/>
          </w:tcPr>
          <w:p w14:paraId="48CDE94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7ACDF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683C44A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B22EF9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(69.90)</w:t>
            </w:r>
          </w:p>
        </w:tc>
      </w:tr>
      <w:tr w:rsidR="00177663" w:rsidRPr="00AC3C1D" w14:paraId="3D5FD8D5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21141C25" w14:textId="77777777" w:rsidR="00177663" w:rsidRPr="00AC3C1D" w:rsidRDefault="00177663" w:rsidP="0017766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239" w:type="dxa"/>
          </w:tcPr>
          <w:p w14:paraId="1B886872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B1BAF4F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502157F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A39938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7DDC625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AB6E4A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56EA42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09D0D1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40C14C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9.08</w:t>
            </w:r>
          </w:p>
        </w:tc>
        <w:tc>
          <w:tcPr>
            <w:tcW w:w="270" w:type="dxa"/>
            <w:vAlign w:val="bottom"/>
          </w:tcPr>
          <w:p w14:paraId="1E8605F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9E946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5CAF8FC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62AA745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9.08</w:t>
            </w:r>
          </w:p>
        </w:tc>
      </w:tr>
      <w:tr w:rsidR="00177663" w:rsidRPr="00AC3C1D" w14:paraId="47600E5F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210E4A42" w14:textId="77777777" w:rsidR="00177663" w:rsidRPr="00AC3C1D" w:rsidRDefault="00177663" w:rsidP="0017766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239" w:type="dxa"/>
          </w:tcPr>
          <w:p w14:paraId="3C438883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D8EED2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E4EB0F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(6,265.86)</w:t>
            </w:r>
          </w:p>
        </w:tc>
        <w:tc>
          <w:tcPr>
            <w:tcW w:w="270" w:type="dxa"/>
            <w:vAlign w:val="bottom"/>
          </w:tcPr>
          <w:p w14:paraId="5BE8339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6113BA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29FD7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BED6D8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(6,265.86)</w:t>
            </w:r>
          </w:p>
        </w:tc>
        <w:tc>
          <w:tcPr>
            <w:tcW w:w="270" w:type="dxa"/>
            <w:gridSpan w:val="2"/>
            <w:vAlign w:val="bottom"/>
          </w:tcPr>
          <w:p w14:paraId="5E8F05A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D94B4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(6</w:t>
            </w:r>
            <w:r w:rsidRPr="00AC3C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265.86)</w:t>
            </w:r>
          </w:p>
        </w:tc>
        <w:tc>
          <w:tcPr>
            <w:tcW w:w="270" w:type="dxa"/>
            <w:vAlign w:val="bottom"/>
          </w:tcPr>
          <w:p w14:paraId="3E29108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6BAD9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65EF233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226D90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(6,265.86)</w:t>
            </w:r>
          </w:p>
        </w:tc>
      </w:tr>
      <w:tr w:rsidR="00177663" w:rsidRPr="00AC3C1D" w14:paraId="5B99BD3D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4B143AE3" w14:textId="77777777" w:rsidR="00177663" w:rsidRPr="004458CE" w:rsidRDefault="00177663" w:rsidP="0017766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58CE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รวมส่วนของบริษัทใหญ่</w:t>
            </w:r>
          </w:p>
        </w:tc>
        <w:tc>
          <w:tcPr>
            <w:tcW w:w="239" w:type="dxa"/>
          </w:tcPr>
          <w:p w14:paraId="6223F147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EC1054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563B30B2" w14:textId="77777777" w:rsidR="00177663" w:rsidRPr="004458CE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5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78,057.34</w:t>
            </w:r>
          </w:p>
        </w:tc>
        <w:tc>
          <w:tcPr>
            <w:tcW w:w="270" w:type="dxa"/>
            <w:vAlign w:val="bottom"/>
          </w:tcPr>
          <w:p w14:paraId="37C7EFC3" w14:textId="77777777" w:rsidR="00177663" w:rsidRPr="004458CE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C45D02E" w14:textId="77777777" w:rsidR="00177663" w:rsidRPr="004458CE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5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D501AFF" w14:textId="77777777" w:rsidR="00177663" w:rsidRPr="004458CE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528A1DF" w14:textId="77777777" w:rsidR="00177663" w:rsidRPr="004458CE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5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78,057.34</w:t>
            </w:r>
          </w:p>
        </w:tc>
        <w:tc>
          <w:tcPr>
            <w:tcW w:w="270" w:type="dxa"/>
            <w:gridSpan w:val="2"/>
            <w:vAlign w:val="bottom"/>
          </w:tcPr>
          <w:p w14:paraId="72D6BDF4" w14:textId="77777777" w:rsidR="00177663" w:rsidRPr="004458CE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422098" w14:textId="77777777" w:rsidR="00177663" w:rsidRPr="004458CE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458C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79,206.62</w:t>
            </w:r>
          </w:p>
        </w:tc>
        <w:tc>
          <w:tcPr>
            <w:tcW w:w="270" w:type="dxa"/>
            <w:vAlign w:val="bottom"/>
          </w:tcPr>
          <w:p w14:paraId="0AE930E0" w14:textId="77777777" w:rsidR="00177663" w:rsidRPr="004458CE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04CA0F" w14:textId="77777777" w:rsidR="00177663" w:rsidRPr="004458CE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5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65C85C44" w14:textId="77777777" w:rsidR="00177663" w:rsidRPr="004458CE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52888D18" w14:textId="77777777" w:rsidR="00177663" w:rsidRPr="004458CE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5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79,206.62</w:t>
            </w:r>
          </w:p>
        </w:tc>
      </w:tr>
      <w:tr w:rsidR="00177663" w:rsidRPr="00AC3C1D" w14:paraId="116DA900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33FDC01A" w14:textId="77777777" w:rsidR="00177663" w:rsidRPr="004458CE" w:rsidRDefault="00177663" w:rsidP="0017766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4458CE">
              <w:rPr>
                <w:rFonts w:asciiTheme="majorBidi" w:hAnsiTheme="majorBidi" w:hint="cs"/>
                <w:sz w:val="24"/>
                <w:szCs w:val="24"/>
                <w:cs/>
              </w:rPr>
              <w:t>ส่วนของผู้ถือหุ้นของบริษัทอื่นในกลุ่มก่อนการจัดโครงสร้างธุรกิจ</w:t>
            </w:r>
          </w:p>
        </w:tc>
        <w:tc>
          <w:tcPr>
            <w:tcW w:w="239" w:type="dxa"/>
            <w:vAlign w:val="center"/>
          </w:tcPr>
          <w:p w14:paraId="28BF7159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36C3D3F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7A767286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D147A50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5A51DD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2,915.39</w:t>
            </w:r>
          </w:p>
        </w:tc>
        <w:tc>
          <w:tcPr>
            <w:tcW w:w="270" w:type="dxa"/>
            <w:vAlign w:val="bottom"/>
          </w:tcPr>
          <w:p w14:paraId="2A758AB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A57FD6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2,915.39</w:t>
            </w:r>
          </w:p>
        </w:tc>
        <w:tc>
          <w:tcPr>
            <w:tcW w:w="270" w:type="dxa"/>
            <w:gridSpan w:val="2"/>
            <w:vAlign w:val="bottom"/>
          </w:tcPr>
          <w:p w14:paraId="1CA2221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30321A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A2FC8B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339FF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C3C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098.76</w:t>
            </w:r>
          </w:p>
        </w:tc>
        <w:tc>
          <w:tcPr>
            <w:tcW w:w="252" w:type="dxa"/>
            <w:vAlign w:val="bottom"/>
          </w:tcPr>
          <w:p w14:paraId="558BD8C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1096B7E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C3C1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C3C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098.76</w:t>
            </w:r>
          </w:p>
        </w:tc>
      </w:tr>
      <w:tr w:rsidR="00177663" w:rsidRPr="00AC3C1D" w14:paraId="42D782E0" w14:textId="77777777" w:rsidTr="00177663">
        <w:trPr>
          <w:trHeight w:val="20"/>
        </w:trPr>
        <w:tc>
          <w:tcPr>
            <w:tcW w:w="4320" w:type="dxa"/>
            <w:shd w:val="clear" w:color="auto" w:fill="auto"/>
          </w:tcPr>
          <w:p w14:paraId="36F931F4" w14:textId="77777777" w:rsidR="00177663" w:rsidRPr="00AC3C1D" w:rsidRDefault="00177663" w:rsidP="001776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รวมส่วนผู้ถือหุ้น</w:t>
            </w:r>
          </w:p>
        </w:tc>
        <w:tc>
          <w:tcPr>
            <w:tcW w:w="239" w:type="dxa"/>
          </w:tcPr>
          <w:p w14:paraId="10FE2606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05797E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4A128AE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78,057.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46869C2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4AE1D9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2,915.39</w:t>
            </w:r>
          </w:p>
        </w:tc>
        <w:tc>
          <w:tcPr>
            <w:tcW w:w="270" w:type="dxa"/>
          </w:tcPr>
          <w:p w14:paraId="56B28CE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D3C8B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80,972.7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</w:tcPr>
          <w:p w14:paraId="49C6FB2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9ED51F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79,206.62</w:t>
            </w:r>
          </w:p>
        </w:tc>
        <w:tc>
          <w:tcPr>
            <w:tcW w:w="270" w:type="dxa"/>
            <w:vAlign w:val="bottom"/>
          </w:tcPr>
          <w:p w14:paraId="7562F60D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86513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3,098.76</w:t>
            </w:r>
          </w:p>
        </w:tc>
        <w:tc>
          <w:tcPr>
            <w:tcW w:w="252" w:type="dxa"/>
          </w:tcPr>
          <w:p w14:paraId="6BE6E55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F8977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82,305.38 </w:t>
            </w:r>
          </w:p>
        </w:tc>
      </w:tr>
      <w:tr w:rsidR="00177663" w:rsidRPr="00AC3C1D" w14:paraId="6F2492A6" w14:textId="77777777" w:rsidTr="00177663">
        <w:trPr>
          <w:trHeight w:val="321"/>
        </w:trPr>
        <w:tc>
          <w:tcPr>
            <w:tcW w:w="4320" w:type="dxa"/>
            <w:shd w:val="clear" w:color="auto" w:fill="auto"/>
          </w:tcPr>
          <w:p w14:paraId="60C4B2A0" w14:textId="77777777" w:rsidR="00177663" w:rsidRPr="00AC3C1D" w:rsidRDefault="00177663" w:rsidP="0017766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239" w:type="dxa"/>
          </w:tcPr>
          <w:p w14:paraId="75058980" w14:textId="77777777" w:rsidR="00177663" w:rsidRPr="00AC3C1D" w:rsidRDefault="00177663" w:rsidP="0017766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78EA7C" w14:textId="77777777" w:rsidR="00177663" w:rsidRPr="00AC3C1D" w:rsidRDefault="00177663" w:rsidP="0017766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9C881F8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133</w:t>
            </w: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423.02</w:t>
            </w:r>
          </w:p>
        </w:tc>
        <w:tc>
          <w:tcPr>
            <w:tcW w:w="270" w:type="dxa"/>
          </w:tcPr>
          <w:p w14:paraId="4C2EE8BA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2F50C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4,443.35</w:t>
            </w:r>
          </w:p>
        </w:tc>
        <w:tc>
          <w:tcPr>
            <w:tcW w:w="270" w:type="dxa"/>
          </w:tcPr>
          <w:p w14:paraId="0C9FA02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FED5B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137</w:t>
            </w: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66</w:t>
            </w: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</w:t>
            </w:r>
          </w:p>
        </w:tc>
        <w:tc>
          <w:tcPr>
            <w:tcW w:w="270" w:type="dxa"/>
            <w:gridSpan w:val="2"/>
          </w:tcPr>
          <w:p w14:paraId="5DD1993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EEE489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138,897.29</w:t>
            </w:r>
          </w:p>
        </w:tc>
        <w:tc>
          <w:tcPr>
            <w:tcW w:w="270" w:type="dxa"/>
          </w:tcPr>
          <w:p w14:paraId="03C23FA7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10A203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4,612.55</w:t>
            </w:r>
          </w:p>
        </w:tc>
        <w:tc>
          <w:tcPr>
            <w:tcW w:w="252" w:type="dxa"/>
          </w:tcPr>
          <w:p w14:paraId="6F243DB4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6022D1" w14:textId="77777777" w:rsidR="00177663" w:rsidRPr="00AC3C1D" w:rsidRDefault="00177663" w:rsidP="00177663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143,509.84</w:t>
            </w:r>
            <w:r w:rsidRPr="00AC3C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6A0660B4" w14:textId="6F9510A7" w:rsidR="00A10735" w:rsidRPr="00795110" w:rsidRDefault="00A10735" w:rsidP="009F094D">
      <w:pPr>
        <w:pStyle w:val="BodyText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0C17BB1" w14:textId="5E8D33BA" w:rsidR="009F094D" w:rsidRPr="00795110" w:rsidRDefault="009F094D" w:rsidP="009F094D">
      <w:pPr>
        <w:pStyle w:val="BodyText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9B30314" w14:textId="77777777" w:rsidR="009F094D" w:rsidRPr="00795110" w:rsidRDefault="009F094D" w:rsidP="009F094D">
      <w:pPr>
        <w:pStyle w:val="BodyTex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</w:p>
    <w:p w14:paraId="5F9409C7" w14:textId="0EC00013" w:rsidR="00A10735" w:rsidRPr="00795110" w:rsidRDefault="009F094D" w:rsidP="00712AFC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  <w:r w:rsidRPr="00795110">
        <w:rPr>
          <w:rFonts w:ascii="Angsana New" w:hAnsi="Angsana New"/>
          <w:sz w:val="30"/>
          <w:szCs w:val="30"/>
          <w:cs/>
        </w:rPr>
        <w:tab/>
      </w:r>
    </w:p>
    <w:p w14:paraId="3D08FDB6" w14:textId="77777777" w:rsidR="00A10735" w:rsidRPr="00795110" w:rsidRDefault="00A10735" w:rsidP="001164CA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A10735" w:rsidRPr="00795110" w:rsidSect="00A10735">
          <w:headerReference w:type="default" r:id="rId20"/>
          <w:footerReference w:type="default" r:id="rId21"/>
          <w:pgSz w:w="16834" w:h="11909" w:orient="landscape" w:code="9"/>
          <w:pgMar w:top="1170" w:right="691" w:bottom="1152" w:left="576" w:header="720" w:footer="720" w:gutter="0"/>
          <w:cols w:space="720"/>
          <w:docGrid w:linePitch="245"/>
        </w:sectPr>
      </w:pPr>
    </w:p>
    <w:tbl>
      <w:tblPr>
        <w:tblW w:w="96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7"/>
        <w:gridCol w:w="708"/>
        <w:gridCol w:w="1134"/>
        <w:gridCol w:w="284"/>
        <w:gridCol w:w="1077"/>
        <w:gridCol w:w="236"/>
        <w:gridCol w:w="1008"/>
      </w:tblGrid>
      <w:tr w:rsidR="002B79F6" w:rsidRPr="00795110" w14:paraId="623FF667" w14:textId="77777777">
        <w:trPr>
          <w:trHeight w:val="20"/>
          <w:tblHeader/>
        </w:trPr>
        <w:tc>
          <w:tcPr>
            <w:tcW w:w="5895" w:type="dxa"/>
            <w:gridSpan w:val="2"/>
            <w:shd w:val="clear" w:color="auto" w:fill="auto"/>
          </w:tcPr>
          <w:p w14:paraId="267BB7DD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734968A2" w14:textId="59D30049" w:rsidR="002B79F6" w:rsidRPr="00795110" w:rsidRDefault="005915D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95110">
              <w:rPr>
                <w:rFonts w:ascii="Angsana New" w:hAnsi="Angsana New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2B79F6" w:rsidRPr="00795110" w14:paraId="503DF795" w14:textId="77777777">
        <w:trPr>
          <w:trHeight w:val="20"/>
          <w:tblHeader/>
        </w:trPr>
        <w:tc>
          <w:tcPr>
            <w:tcW w:w="5187" w:type="dxa"/>
            <w:shd w:val="clear" w:color="auto" w:fill="auto"/>
            <w:vAlign w:val="bottom"/>
          </w:tcPr>
          <w:p w14:paraId="4ADCA875" w14:textId="4671CDF1" w:rsidR="002B79F6" w:rsidRPr="00795110" w:rsidRDefault="002B79F6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 w:hanging="18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งบกำไรขาดทุนเบ็ดเสร็จสำหรับปีสิ้นสุดวันที่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31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08" w:type="dxa"/>
          </w:tcPr>
          <w:p w14:paraId="0E375E95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7D3437F1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7531322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ที่รายงาน</w:t>
            </w:r>
            <w:r w:rsidRPr="0079511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2911DF7C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2DB7739C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71DB0029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79A21296" w14:textId="77777777" w:rsidR="002B79F6" w:rsidRPr="00795110" w:rsidRDefault="002B79F6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9511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ปรับปรุง</w:t>
            </w:r>
          </w:p>
          <w:p w14:paraId="59B001B2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ใหม่</w:t>
            </w:r>
          </w:p>
        </w:tc>
      </w:tr>
      <w:tr w:rsidR="002B79F6" w:rsidRPr="00795110" w14:paraId="426848C7" w14:textId="77777777">
        <w:trPr>
          <w:trHeight w:val="20"/>
          <w:tblHeader/>
        </w:trPr>
        <w:tc>
          <w:tcPr>
            <w:tcW w:w="5187" w:type="dxa"/>
            <w:shd w:val="clear" w:color="auto" w:fill="auto"/>
          </w:tcPr>
          <w:p w14:paraId="744FFADF" w14:textId="77777777" w:rsidR="002B79F6" w:rsidRPr="00795110" w:rsidRDefault="002B79F6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B5844DB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44566B89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79511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2B79F6" w:rsidRPr="00795110" w14:paraId="61E8DE7F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35BCC440" w14:textId="77777777" w:rsidR="002B79F6" w:rsidRPr="00795110" w:rsidRDefault="002B79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24"/>
                <w:szCs w:val="24"/>
              </w:rPr>
            </w:pPr>
            <w:r w:rsidRPr="00795110">
              <w:rPr>
                <w:rFonts w:ascii="Angsana New" w:hAnsi="Angsana New"/>
                <w:bCs/>
                <w:iCs/>
                <w:sz w:val="24"/>
                <w:szCs w:val="24"/>
                <w:cs/>
              </w:rPr>
              <w:t>รายได้</w:t>
            </w:r>
          </w:p>
        </w:tc>
        <w:tc>
          <w:tcPr>
            <w:tcW w:w="708" w:type="dxa"/>
            <w:vAlign w:val="center"/>
          </w:tcPr>
          <w:p w14:paraId="25C18971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0CC284C1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1D6B8548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40E4D23B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561E851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381A3ED2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B79F6" w:rsidRPr="00795110" w14:paraId="3127D5FF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3DAC90AB" w14:textId="77777777" w:rsidR="002B79F6" w:rsidRPr="00795110" w:rsidRDefault="002B79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708" w:type="dxa"/>
            <w:vAlign w:val="center"/>
          </w:tcPr>
          <w:p w14:paraId="2036C47E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701CDD7A" w14:textId="36C64B8C" w:rsidR="002B79F6" w:rsidRPr="00795110" w:rsidRDefault="00EE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1,770.19</w:t>
            </w:r>
          </w:p>
        </w:tc>
        <w:tc>
          <w:tcPr>
            <w:tcW w:w="284" w:type="dxa"/>
            <w:vAlign w:val="center"/>
          </w:tcPr>
          <w:p w14:paraId="1E698B02" w14:textId="77777777" w:rsidR="002B79F6" w:rsidRPr="00795110" w:rsidRDefault="002B79F6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2067E9A" w14:textId="638DBDF2" w:rsidR="002B79F6" w:rsidRPr="00795110" w:rsidRDefault="00B72FE9" w:rsidP="001A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5E33C098" w14:textId="77777777" w:rsidR="002B79F6" w:rsidRPr="00795110" w:rsidRDefault="002B79F6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2708195" w14:textId="1C6BBA63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1,770.19</w:t>
            </w:r>
          </w:p>
        </w:tc>
      </w:tr>
      <w:tr w:rsidR="002B79F6" w:rsidRPr="00795110" w14:paraId="4B06B6BF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60495933" w14:textId="77777777" w:rsidR="002B79F6" w:rsidRPr="00795110" w:rsidRDefault="002B79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708" w:type="dxa"/>
            <w:vAlign w:val="center"/>
          </w:tcPr>
          <w:p w14:paraId="78EFE7E5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26A02B63" w14:textId="291692D4" w:rsidR="002B79F6" w:rsidRPr="00795110" w:rsidRDefault="00EE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2,474.93</w:t>
            </w:r>
          </w:p>
        </w:tc>
        <w:tc>
          <w:tcPr>
            <w:tcW w:w="284" w:type="dxa"/>
            <w:vAlign w:val="bottom"/>
          </w:tcPr>
          <w:p w14:paraId="69AD3DB8" w14:textId="77777777" w:rsidR="002B79F6" w:rsidRPr="00795110" w:rsidRDefault="002B79F6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625A3FF" w14:textId="71E147AE" w:rsidR="002B79F6" w:rsidRPr="00795110" w:rsidRDefault="00EE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181.56</w:t>
            </w:r>
          </w:p>
        </w:tc>
        <w:tc>
          <w:tcPr>
            <w:tcW w:w="236" w:type="dxa"/>
            <w:vAlign w:val="center"/>
          </w:tcPr>
          <w:p w14:paraId="5D11338B" w14:textId="77777777" w:rsidR="002B79F6" w:rsidRPr="00795110" w:rsidRDefault="002B79F6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7F34764" w14:textId="773EB357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2,656.49</w:t>
            </w:r>
          </w:p>
        </w:tc>
      </w:tr>
      <w:tr w:rsidR="002B79F6" w:rsidRPr="00795110" w14:paraId="25B79B2B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B9D9B1F" w14:textId="77777777" w:rsidR="002B79F6" w:rsidRPr="00795110" w:rsidRDefault="002B79F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รายได้ค่าบริหารงาน</w:t>
            </w:r>
          </w:p>
        </w:tc>
        <w:tc>
          <w:tcPr>
            <w:tcW w:w="708" w:type="dxa"/>
            <w:vAlign w:val="center"/>
          </w:tcPr>
          <w:p w14:paraId="4854D704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79C99DB9" w14:textId="48670639" w:rsidR="002B79F6" w:rsidRPr="00795110" w:rsidRDefault="00EE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61.76</w:t>
            </w:r>
          </w:p>
        </w:tc>
        <w:tc>
          <w:tcPr>
            <w:tcW w:w="284" w:type="dxa"/>
            <w:vAlign w:val="center"/>
          </w:tcPr>
          <w:p w14:paraId="46B4CA47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0C0DA3D" w14:textId="4CEBD72C" w:rsidR="002B79F6" w:rsidRPr="00795110" w:rsidRDefault="00B72FE9" w:rsidP="001A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218124D6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6EF4F0" w14:textId="4261AFDF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61.76</w:t>
            </w:r>
          </w:p>
        </w:tc>
      </w:tr>
      <w:tr w:rsidR="002B79F6" w:rsidRPr="00795110" w14:paraId="6A4D2CEC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0FC87D64" w14:textId="77777777" w:rsidR="002B79F6" w:rsidRPr="00795110" w:rsidRDefault="002B79F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708" w:type="dxa"/>
            <w:vAlign w:val="center"/>
          </w:tcPr>
          <w:p w14:paraId="197F24B8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3DB073F2" w14:textId="2904C055" w:rsidR="002B79F6" w:rsidRPr="00795110" w:rsidRDefault="00EE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0.72</w:t>
            </w:r>
          </w:p>
        </w:tc>
        <w:tc>
          <w:tcPr>
            <w:tcW w:w="284" w:type="dxa"/>
            <w:vAlign w:val="center"/>
          </w:tcPr>
          <w:p w14:paraId="355CE13C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73977DD" w14:textId="32F6C7C3" w:rsidR="002B79F6" w:rsidRPr="00795110" w:rsidRDefault="00EE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0.03</w:t>
            </w:r>
          </w:p>
        </w:tc>
        <w:tc>
          <w:tcPr>
            <w:tcW w:w="236" w:type="dxa"/>
            <w:vAlign w:val="center"/>
          </w:tcPr>
          <w:p w14:paraId="02B8348D" w14:textId="77777777" w:rsidR="002B79F6" w:rsidRPr="00795110" w:rsidRDefault="002B79F6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FC4C1D6" w14:textId="655B72CC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0.75</w:t>
            </w:r>
          </w:p>
        </w:tc>
      </w:tr>
      <w:tr w:rsidR="002B79F6" w:rsidRPr="00795110" w14:paraId="45634A65" w14:textId="77777777" w:rsidTr="00EE052F">
        <w:trPr>
          <w:trHeight w:val="60"/>
        </w:trPr>
        <w:tc>
          <w:tcPr>
            <w:tcW w:w="5187" w:type="dxa"/>
            <w:shd w:val="clear" w:color="auto" w:fill="auto"/>
          </w:tcPr>
          <w:p w14:paraId="2DC14628" w14:textId="77777777" w:rsidR="002B79F6" w:rsidRPr="00795110" w:rsidRDefault="002B79F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08" w:type="dxa"/>
            <w:vAlign w:val="center"/>
          </w:tcPr>
          <w:p w14:paraId="6AAD4000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137D272E" w14:textId="1237184C" w:rsidR="002B79F6" w:rsidRPr="00795110" w:rsidRDefault="00EE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88.22</w:t>
            </w:r>
          </w:p>
        </w:tc>
        <w:tc>
          <w:tcPr>
            <w:tcW w:w="284" w:type="dxa"/>
            <w:vAlign w:val="center"/>
          </w:tcPr>
          <w:p w14:paraId="4354C7C2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6803239" w14:textId="68E69703" w:rsidR="002B79F6" w:rsidRPr="00795110" w:rsidRDefault="00EE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1.08</w:t>
            </w:r>
          </w:p>
        </w:tc>
        <w:tc>
          <w:tcPr>
            <w:tcW w:w="236" w:type="dxa"/>
            <w:vAlign w:val="center"/>
          </w:tcPr>
          <w:p w14:paraId="1F1378E5" w14:textId="77777777" w:rsidR="002B79F6" w:rsidRPr="00795110" w:rsidRDefault="002B79F6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911A7E8" w14:textId="2E2D6C1B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89.30</w:t>
            </w:r>
          </w:p>
        </w:tc>
      </w:tr>
      <w:tr w:rsidR="00EE052F" w:rsidRPr="00795110" w14:paraId="52DD5F1E" w14:textId="77777777" w:rsidTr="00EE052F">
        <w:trPr>
          <w:trHeight w:val="60"/>
        </w:trPr>
        <w:tc>
          <w:tcPr>
            <w:tcW w:w="5187" w:type="dxa"/>
            <w:shd w:val="clear" w:color="auto" w:fill="auto"/>
          </w:tcPr>
          <w:p w14:paraId="09083F2B" w14:textId="16795F0E" w:rsidR="00EE052F" w:rsidRPr="00795110" w:rsidRDefault="00EE052F" w:rsidP="00EE052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708" w:type="dxa"/>
            <w:vAlign w:val="center"/>
          </w:tcPr>
          <w:p w14:paraId="1C6BFE82" w14:textId="77777777" w:rsidR="00EE052F" w:rsidRPr="00795110" w:rsidRDefault="00EE052F" w:rsidP="00EE05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0F894E" w14:textId="4E064D7F" w:rsidR="00EE052F" w:rsidRPr="00795110" w:rsidRDefault="00EE052F" w:rsidP="00EE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3,884.46</w:t>
            </w:r>
          </w:p>
        </w:tc>
        <w:tc>
          <w:tcPr>
            <w:tcW w:w="284" w:type="dxa"/>
            <w:vAlign w:val="center"/>
          </w:tcPr>
          <w:p w14:paraId="4D136B7F" w14:textId="77777777" w:rsidR="00EE052F" w:rsidRPr="00795110" w:rsidRDefault="00EE052F" w:rsidP="00EE052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D0FD235" w14:textId="0FECA3FE" w:rsidR="00EE052F" w:rsidRPr="00795110" w:rsidRDefault="00EE052F" w:rsidP="00EE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177.21</w:t>
            </w:r>
          </w:p>
        </w:tc>
        <w:tc>
          <w:tcPr>
            <w:tcW w:w="236" w:type="dxa"/>
            <w:vAlign w:val="center"/>
          </w:tcPr>
          <w:p w14:paraId="63002ABF" w14:textId="77777777" w:rsidR="00EE052F" w:rsidRPr="00795110" w:rsidRDefault="00EE052F" w:rsidP="00EE052F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874C605" w14:textId="596455C3" w:rsidR="00EE052F" w:rsidRPr="00795110" w:rsidRDefault="00B72FE9" w:rsidP="00EE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4,061.67</w:t>
            </w:r>
          </w:p>
        </w:tc>
      </w:tr>
      <w:tr w:rsidR="002B79F6" w:rsidRPr="00795110" w14:paraId="22202B8F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0D29D9BD" w14:textId="77777777" w:rsidR="002B79F6" w:rsidRPr="00795110" w:rsidRDefault="002B79F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08" w:type="dxa"/>
            <w:vAlign w:val="center"/>
          </w:tcPr>
          <w:p w14:paraId="1992E15C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DC34A7" w14:textId="696EC02B" w:rsidR="002B79F6" w:rsidRPr="00795110" w:rsidRDefault="00EE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8,280.28</w:t>
            </w:r>
          </w:p>
        </w:tc>
        <w:tc>
          <w:tcPr>
            <w:tcW w:w="284" w:type="dxa"/>
            <w:vAlign w:val="center"/>
          </w:tcPr>
          <w:p w14:paraId="44DCC748" w14:textId="77777777" w:rsidR="002B79F6" w:rsidRPr="00795110" w:rsidRDefault="002B79F6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4D5DC1D" w14:textId="1DDFD289" w:rsidR="002B79F6" w:rsidRPr="00795110" w:rsidRDefault="00EE0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359.88</w:t>
            </w:r>
          </w:p>
        </w:tc>
        <w:tc>
          <w:tcPr>
            <w:tcW w:w="236" w:type="dxa"/>
            <w:vAlign w:val="center"/>
          </w:tcPr>
          <w:p w14:paraId="7B6A1EE5" w14:textId="77777777" w:rsidR="002B79F6" w:rsidRPr="00795110" w:rsidRDefault="002B79F6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13039A5" w14:textId="492BAB78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8,640.16</w:t>
            </w:r>
          </w:p>
        </w:tc>
      </w:tr>
      <w:tr w:rsidR="002B79F6" w:rsidRPr="00795110" w14:paraId="09C3350E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4733E4C4" w14:textId="77777777" w:rsidR="002B79F6" w:rsidRPr="00795110" w:rsidRDefault="002B79F6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8" w:type="dxa"/>
            <w:vAlign w:val="center"/>
          </w:tcPr>
          <w:p w14:paraId="2CDC088C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1040B86E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DF01813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center"/>
          </w:tcPr>
          <w:p w14:paraId="1ED848A7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A67E789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2F2A6DCE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79F6" w:rsidRPr="00795110" w14:paraId="6992E231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20D71CED" w14:textId="77777777" w:rsidR="002B79F6" w:rsidRPr="00795110" w:rsidRDefault="002B79F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24"/>
                <w:szCs w:val="24"/>
              </w:rPr>
            </w:pPr>
            <w:r w:rsidRPr="00795110">
              <w:rPr>
                <w:rFonts w:ascii="Angsana New" w:hAnsi="Angsana New"/>
                <w:bCs/>
                <w:i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708" w:type="dxa"/>
            <w:vAlign w:val="center"/>
          </w:tcPr>
          <w:p w14:paraId="777D6478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20844E86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EC53922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center"/>
          </w:tcPr>
          <w:p w14:paraId="3F2D87A5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0B9AAEB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DDEDB60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79F6" w:rsidRPr="00795110" w14:paraId="02CB42DD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42FC566E" w14:textId="77777777" w:rsidR="002B79F6" w:rsidRPr="00795110" w:rsidRDefault="002B79F6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708" w:type="dxa"/>
            <w:vAlign w:val="center"/>
          </w:tcPr>
          <w:p w14:paraId="658C91A0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BB94E5" w14:textId="4CAB2CB0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2,785.88</w:t>
            </w:r>
          </w:p>
        </w:tc>
        <w:tc>
          <w:tcPr>
            <w:tcW w:w="284" w:type="dxa"/>
            <w:vAlign w:val="center"/>
          </w:tcPr>
          <w:p w14:paraId="234BF301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3B630BA" w14:textId="1560F2BD" w:rsidR="002B79F6" w:rsidRPr="00795110" w:rsidRDefault="00B72FE9" w:rsidP="001A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6F780E5C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BCBC180" w14:textId="7BC767D0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2,785.88</w:t>
            </w:r>
          </w:p>
        </w:tc>
      </w:tr>
      <w:tr w:rsidR="002B79F6" w:rsidRPr="00795110" w14:paraId="3B858DE3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4AD0D966" w14:textId="77777777" w:rsidR="002B79F6" w:rsidRPr="00795110" w:rsidRDefault="002B79F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708" w:type="dxa"/>
            <w:vAlign w:val="center"/>
          </w:tcPr>
          <w:p w14:paraId="4930F1FA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BFDF14" w14:textId="45C5CAE2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799.43</w:t>
            </w:r>
          </w:p>
        </w:tc>
        <w:tc>
          <w:tcPr>
            <w:tcW w:w="284" w:type="dxa"/>
            <w:vAlign w:val="center"/>
          </w:tcPr>
          <w:p w14:paraId="5CDE0B9C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D703790" w14:textId="70E60B85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81.71</w:t>
            </w:r>
          </w:p>
        </w:tc>
        <w:tc>
          <w:tcPr>
            <w:tcW w:w="236" w:type="dxa"/>
            <w:vAlign w:val="center"/>
          </w:tcPr>
          <w:p w14:paraId="65106B9F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1FDAA92" w14:textId="061DDC0A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881.14</w:t>
            </w:r>
          </w:p>
        </w:tc>
      </w:tr>
      <w:tr w:rsidR="002B79F6" w:rsidRPr="00795110" w14:paraId="25229530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0DA1180E" w14:textId="77777777" w:rsidR="002B79F6" w:rsidRPr="00795110" w:rsidRDefault="002B79F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ต้นทุนค่าบริหารงาน</w:t>
            </w:r>
          </w:p>
        </w:tc>
        <w:tc>
          <w:tcPr>
            <w:tcW w:w="708" w:type="dxa"/>
            <w:vAlign w:val="center"/>
          </w:tcPr>
          <w:p w14:paraId="78249BB6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769206" w14:textId="083BE040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56.13</w:t>
            </w:r>
          </w:p>
        </w:tc>
        <w:tc>
          <w:tcPr>
            <w:tcW w:w="284" w:type="dxa"/>
            <w:vAlign w:val="center"/>
          </w:tcPr>
          <w:p w14:paraId="72CCC239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44400F0" w14:textId="441E8607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2FE4D752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9254059" w14:textId="7BB8E1B9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56.13</w:t>
            </w:r>
          </w:p>
        </w:tc>
      </w:tr>
      <w:tr w:rsidR="002B79F6" w:rsidRPr="00795110" w14:paraId="78F78D25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3AC219D8" w14:textId="77777777" w:rsidR="002B79F6" w:rsidRPr="00795110" w:rsidRDefault="002B79F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08" w:type="dxa"/>
            <w:vAlign w:val="center"/>
          </w:tcPr>
          <w:p w14:paraId="43665147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48FA84" w14:textId="0375C4FC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303.77</w:t>
            </w:r>
          </w:p>
        </w:tc>
        <w:tc>
          <w:tcPr>
            <w:tcW w:w="284" w:type="dxa"/>
            <w:vAlign w:val="center"/>
          </w:tcPr>
          <w:p w14:paraId="55BF7F1B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E7C10E4" w14:textId="5F491613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4.90</w:t>
            </w:r>
          </w:p>
        </w:tc>
        <w:tc>
          <w:tcPr>
            <w:tcW w:w="236" w:type="dxa"/>
            <w:vAlign w:val="center"/>
          </w:tcPr>
          <w:p w14:paraId="68A0CBC0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BB5652E" w14:textId="75E323EE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308.67</w:t>
            </w:r>
          </w:p>
        </w:tc>
      </w:tr>
      <w:tr w:rsidR="002B79F6" w:rsidRPr="00795110" w14:paraId="09CD4C6C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4BEEB2F6" w14:textId="77777777" w:rsidR="002B79F6" w:rsidRPr="00795110" w:rsidRDefault="002B79F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vAlign w:val="center"/>
          </w:tcPr>
          <w:p w14:paraId="1F545E36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AF051A" w14:textId="12B64313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2,000.58</w:t>
            </w:r>
          </w:p>
        </w:tc>
        <w:tc>
          <w:tcPr>
            <w:tcW w:w="284" w:type="dxa"/>
            <w:vAlign w:val="center"/>
          </w:tcPr>
          <w:p w14:paraId="0F6374DD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5870186" w14:textId="7FE38653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6.19</w:t>
            </w:r>
          </w:p>
        </w:tc>
        <w:tc>
          <w:tcPr>
            <w:tcW w:w="236" w:type="dxa"/>
            <w:vAlign w:val="center"/>
          </w:tcPr>
          <w:p w14:paraId="57526E36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05AE343" w14:textId="1653E8C7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2,006.77</w:t>
            </w:r>
          </w:p>
        </w:tc>
      </w:tr>
      <w:tr w:rsidR="002B79F6" w:rsidRPr="00795110" w14:paraId="50E78012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23F97EDD" w14:textId="77777777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708" w:type="dxa"/>
            <w:vAlign w:val="center"/>
          </w:tcPr>
          <w:p w14:paraId="35849D88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9C3B8E" w14:textId="5A337F5E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5,945.79</w:t>
            </w:r>
          </w:p>
        </w:tc>
        <w:tc>
          <w:tcPr>
            <w:tcW w:w="284" w:type="dxa"/>
            <w:vAlign w:val="center"/>
          </w:tcPr>
          <w:p w14:paraId="73A5858F" w14:textId="77777777" w:rsidR="002B79F6" w:rsidRPr="00795110" w:rsidRDefault="002B79F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001AA06" w14:textId="0EDA80BA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92.80</w:t>
            </w:r>
          </w:p>
        </w:tc>
        <w:tc>
          <w:tcPr>
            <w:tcW w:w="236" w:type="dxa"/>
            <w:vAlign w:val="center"/>
          </w:tcPr>
          <w:p w14:paraId="4AE47162" w14:textId="77777777" w:rsidR="002B79F6" w:rsidRPr="00795110" w:rsidRDefault="002B79F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8DEA833" w14:textId="7AD18C54" w:rsidR="002B79F6" w:rsidRPr="00795110" w:rsidRDefault="00B72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6,038.59</w:t>
            </w:r>
          </w:p>
        </w:tc>
      </w:tr>
      <w:tr w:rsidR="002B79F6" w:rsidRPr="00795110" w14:paraId="1FC5024F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C2920AF" w14:textId="77777777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14:paraId="30D7B3DD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1BFA67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2622871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AB66DE3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3A27A9B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B463752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79F6" w:rsidRPr="00795110" w14:paraId="73EA3ED6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63F6490B" w14:textId="013CED81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bCs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708" w:type="dxa"/>
            <w:vAlign w:val="center"/>
          </w:tcPr>
          <w:p w14:paraId="7A5D1B9C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F93019" w14:textId="5392B182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2,334.49</w:t>
            </w:r>
          </w:p>
        </w:tc>
        <w:tc>
          <w:tcPr>
            <w:tcW w:w="284" w:type="dxa"/>
            <w:vAlign w:val="center"/>
          </w:tcPr>
          <w:p w14:paraId="52B715CF" w14:textId="77777777" w:rsidR="002B79F6" w:rsidRPr="00795110" w:rsidRDefault="002B79F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54CC8129" w14:textId="3D460C57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267.08</w:t>
            </w:r>
          </w:p>
        </w:tc>
        <w:tc>
          <w:tcPr>
            <w:tcW w:w="236" w:type="dxa"/>
            <w:vAlign w:val="center"/>
          </w:tcPr>
          <w:p w14:paraId="4483EF5D" w14:textId="77777777" w:rsidR="002B79F6" w:rsidRPr="00795110" w:rsidRDefault="002B79F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482AB17" w14:textId="0EC88FFB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2,601.57</w:t>
            </w:r>
          </w:p>
        </w:tc>
      </w:tr>
      <w:tr w:rsidR="002B79F6" w:rsidRPr="00795110" w14:paraId="5908B9D8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7C797B65" w14:textId="77777777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08" w:type="dxa"/>
            <w:vAlign w:val="center"/>
          </w:tcPr>
          <w:p w14:paraId="5B7FC202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42AB5B" w14:textId="5501BD6A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1,180.55</w:t>
            </w:r>
          </w:p>
        </w:tc>
        <w:tc>
          <w:tcPr>
            <w:tcW w:w="284" w:type="dxa"/>
            <w:vAlign w:val="center"/>
          </w:tcPr>
          <w:p w14:paraId="4BB499B9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A7A3BFA" w14:textId="4563D5F5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25.87</w:t>
            </w:r>
          </w:p>
        </w:tc>
        <w:tc>
          <w:tcPr>
            <w:tcW w:w="236" w:type="dxa"/>
            <w:vAlign w:val="center"/>
          </w:tcPr>
          <w:p w14:paraId="6E5BC3A1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16CE136" w14:textId="717CA549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1,206.42</w:t>
            </w:r>
          </w:p>
        </w:tc>
      </w:tr>
      <w:tr w:rsidR="002B79F6" w:rsidRPr="00795110" w14:paraId="78D052D3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6B7FCDF5" w14:textId="467AD6DC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708" w:type="dxa"/>
            <w:vAlign w:val="center"/>
          </w:tcPr>
          <w:p w14:paraId="210D10F7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508902" w14:textId="3AC1F832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1,153.94</w:t>
            </w:r>
          </w:p>
        </w:tc>
        <w:tc>
          <w:tcPr>
            <w:tcW w:w="284" w:type="dxa"/>
            <w:vAlign w:val="center"/>
          </w:tcPr>
          <w:p w14:paraId="65A4CAD2" w14:textId="77777777" w:rsidR="002B79F6" w:rsidRPr="00795110" w:rsidRDefault="002B79F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E05C3DC" w14:textId="539FD6A6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241.21</w:t>
            </w:r>
          </w:p>
        </w:tc>
        <w:tc>
          <w:tcPr>
            <w:tcW w:w="236" w:type="dxa"/>
            <w:vAlign w:val="center"/>
          </w:tcPr>
          <w:p w14:paraId="3E37CC81" w14:textId="77777777" w:rsidR="002B79F6" w:rsidRPr="00795110" w:rsidRDefault="002B79F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DAD34D2" w14:textId="659ACCB5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1,395.15</w:t>
            </w:r>
          </w:p>
        </w:tc>
      </w:tr>
      <w:tr w:rsidR="002B79F6" w:rsidRPr="00795110" w14:paraId="3A58A806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6B065047" w14:textId="0A5024AB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08" w:type="dxa"/>
            <w:vAlign w:val="center"/>
          </w:tcPr>
          <w:p w14:paraId="6C4295B9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76C3A1" w14:textId="2ACDD981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292.46</w:t>
            </w:r>
          </w:p>
        </w:tc>
        <w:tc>
          <w:tcPr>
            <w:tcW w:w="284" w:type="dxa"/>
            <w:vAlign w:val="center"/>
          </w:tcPr>
          <w:p w14:paraId="543BE735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921AF6D" w14:textId="3698380C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57.84</w:t>
            </w:r>
          </w:p>
        </w:tc>
        <w:tc>
          <w:tcPr>
            <w:tcW w:w="236" w:type="dxa"/>
            <w:vAlign w:val="center"/>
          </w:tcPr>
          <w:p w14:paraId="3C53B3E7" w14:textId="77777777" w:rsidR="002B79F6" w:rsidRPr="00795110" w:rsidRDefault="002B79F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2296D72" w14:textId="2456ABA6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350.30</w:t>
            </w:r>
          </w:p>
        </w:tc>
      </w:tr>
      <w:tr w:rsidR="002B79F6" w:rsidRPr="00795110" w14:paraId="46011A52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7632C086" w14:textId="7A7E23E7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708" w:type="dxa"/>
            <w:vAlign w:val="center"/>
          </w:tcPr>
          <w:p w14:paraId="1410C66D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298ECE2" w14:textId="264D248D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861.48</w:t>
            </w:r>
          </w:p>
        </w:tc>
        <w:tc>
          <w:tcPr>
            <w:tcW w:w="284" w:type="dxa"/>
            <w:vAlign w:val="center"/>
          </w:tcPr>
          <w:p w14:paraId="1FC4772A" w14:textId="77777777" w:rsidR="002B79F6" w:rsidRPr="00795110" w:rsidRDefault="002B79F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F1C50A9" w14:textId="6322323E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183.37</w:t>
            </w:r>
          </w:p>
        </w:tc>
        <w:tc>
          <w:tcPr>
            <w:tcW w:w="236" w:type="dxa"/>
            <w:vAlign w:val="center"/>
          </w:tcPr>
          <w:p w14:paraId="0C4F4B66" w14:textId="77777777" w:rsidR="002B79F6" w:rsidRPr="00795110" w:rsidRDefault="002B79F6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C4006" w14:textId="20C4FA7D" w:rsidR="002B79F6" w:rsidRPr="00795110" w:rsidRDefault="007E7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1,044.85</w:t>
            </w:r>
          </w:p>
        </w:tc>
      </w:tr>
      <w:tr w:rsidR="002B79F6" w:rsidRPr="00795110" w14:paraId="50CC129B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335B8419" w14:textId="77777777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12"/>
                <w:szCs w:val="12"/>
                <w:rtl/>
                <w:cs/>
              </w:rPr>
            </w:pPr>
          </w:p>
        </w:tc>
        <w:tc>
          <w:tcPr>
            <w:tcW w:w="708" w:type="dxa"/>
            <w:vAlign w:val="center"/>
          </w:tcPr>
          <w:p w14:paraId="58E7716C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41F71ADE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14:paraId="3FCEA04C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74E861CB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1FC8EF4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2104D0D4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B79F6" w:rsidRPr="00795110" w14:paraId="7AEFFA84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3FF2A9FD" w14:textId="77777777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708" w:type="dxa"/>
            <w:vAlign w:val="center"/>
          </w:tcPr>
          <w:p w14:paraId="5B70150B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5E4216E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BE38261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720DA22B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0135126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501CC64B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AFF" w:rsidRPr="00795110" w14:paraId="5E9502DE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39B7597A" w14:textId="400549A1" w:rsidR="00A76AFF" w:rsidRPr="00795110" w:rsidRDefault="00A76AFF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รายการที่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อาจ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49F07AFB" w14:textId="77777777" w:rsidR="00A76AFF" w:rsidRPr="00795110" w:rsidRDefault="00A76AF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9AACAF9" w14:textId="76AFA652" w:rsidR="00A76AFF" w:rsidRPr="00795110" w:rsidRDefault="00A7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839797E" w14:textId="77777777" w:rsidR="00A76AFF" w:rsidRPr="00795110" w:rsidRDefault="00A76AF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6FF691BD" w14:textId="2754AE4E" w:rsidR="00A76AFF" w:rsidRPr="00795110" w:rsidRDefault="00A76AF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141FDFD" w14:textId="77777777" w:rsidR="00A76AFF" w:rsidRPr="00795110" w:rsidRDefault="00A76AF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3BB9B657" w14:textId="2A15F494" w:rsidR="00A76AFF" w:rsidRPr="00795110" w:rsidRDefault="00A7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AFF" w:rsidRPr="00795110" w14:paraId="328534AB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3AA5ACA2" w14:textId="7C8F5C92" w:rsidR="00A76AFF" w:rsidRPr="00795110" w:rsidRDefault="00A53606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708" w:type="dxa"/>
            <w:vAlign w:val="center"/>
          </w:tcPr>
          <w:p w14:paraId="00DCA8E8" w14:textId="77777777" w:rsidR="00A76AFF" w:rsidRPr="00795110" w:rsidRDefault="00A76AF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488EE5" w14:textId="4C441025" w:rsidR="00A76AFF" w:rsidRPr="00795110" w:rsidRDefault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323.91</w:t>
            </w:r>
          </w:p>
        </w:tc>
        <w:tc>
          <w:tcPr>
            <w:tcW w:w="284" w:type="dxa"/>
            <w:vAlign w:val="center"/>
          </w:tcPr>
          <w:p w14:paraId="769EAD06" w14:textId="77777777" w:rsidR="00A76AFF" w:rsidRPr="00795110" w:rsidRDefault="00A76AF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4060AF9C" w14:textId="6A2C3EB8" w:rsidR="00A76AFF" w:rsidRPr="00795110" w:rsidRDefault="004A6BC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83DCF9C" w14:textId="77777777" w:rsidR="00A76AFF" w:rsidRPr="00795110" w:rsidRDefault="00A76AF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565268A4" w14:textId="3E6F0C89" w:rsidR="00A76AFF" w:rsidRPr="00795110" w:rsidRDefault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323.91</w:t>
            </w:r>
          </w:p>
        </w:tc>
      </w:tr>
      <w:tr w:rsidR="00A76AFF" w:rsidRPr="00795110" w14:paraId="29D40315" w14:textId="77777777" w:rsidTr="004A6BCA">
        <w:trPr>
          <w:trHeight w:val="20"/>
        </w:trPr>
        <w:tc>
          <w:tcPr>
            <w:tcW w:w="5187" w:type="dxa"/>
            <w:shd w:val="clear" w:color="auto" w:fill="auto"/>
          </w:tcPr>
          <w:p w14:paraId="25F38E3F" w14:textId="1204B09F" w:rsidR="00A76AFF" w:rsidRPr="00795110" w:rsidRDefault="00A53606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ภาษีเงินได้ของรายการที่อาจถูกจัดประเภทใหม่ไว้ใน</w:t>
            </w:r>
            <w:r w:rsidR="00F27BD3" w:rsidRPr="0079511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0BA4D557" w14:textId="77777777" w:rsidR="00A76AFF" w:rsidRPr="00795110" w:rsidRDefault="00A76AF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D9924E6" w14:textId="74FFFB42" w:rsidR="00A76AFF" w:rsidRPr="00795110" w:rsidRDefault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(64.78)</w:t>
            </w:r>
          </w:p>
        </w:tc>
        <w:tc>
          <w:tcPr>
            <w:tcW w:w="284" w:type="dxa"/>
            <w:vAlign w:val="center"/>
          </w:tcPr>
          <w:p w14:paraId="07297189" w14:textId="77777777" w:rsidR="00A76AFF" w:rsidRPr="00795110" w:rsidRDefault="00A76AF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BF55069" w14:textId="54BF4F7A" w:rsidR="00A76AFF" w:rsidRPr="00795110" w:rsidRDefault="004A6BC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D1ABC76" w14:textId="77777777" w:rsidR="00A76AFF" w:rsidRPr="00795110" w:rsidRDefault="00A76AF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5BCDF6C" w14:textId="04DA9BF5" w:rsidR="00A76AFF" w:rsidRPr="00795110" w:rsidRDefault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(64.78)</w:t>
            </w:r>
          </w:p>
        </w:tc>
      </w:tr>
      <w:tr w:rsidR="00F27BD3" w:rsidRPr="00795110" w14:paraId="28E4EBD2" w14:textId="77777777" w:rsidTr="004A6BCA">
        <w:trPr>
          <w:trHeight w:val="20"/>
        </w:trPr>
        <w:tc>
          <w:tcPr>
            <w:tcW w:w="5187" w:type="dxa"/>
            <w:shd w:val="clear" w:color="auto" w:fill="auto"/>
          </w:tcPr>
          <w:p w14:paraId="047B704E" w14:textId="2C0E697E" w:rsidR="00F27BD3" w:rsidRPr="00795110" w:rsidRDefault="00D2099D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0E900E1F" w14:textId="77777777" w:rsidR="00F27BD3" w:rsidRPr="00795110" w:rsidRDefault="00F27BD3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A6E10" w14:textId="49E99149" w:rsidR="00F27BD3" w:rsidRPr="00795110" w:rsidRDefault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259.13</w:t>
            </w:r>
          </w:p>
        </w:tc>
        <w:tc>
          <w:tcPr>
            <w:tcW w:w="284" w:type="dxa"/>
            <w:vAlign w:val="center"/>
          </w:tcPr>
          <w:p w14:paraId="3EDD3B7F" w14:textId="77777777" w:rsidR="00F27BD3" w:rsidRPr="00795110" w:rsidRDefault="00F27BD3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04F41" w14:textId="3C2D18DC" w:rsidR="00F27BD3" w:rsidRPr="00795110" w:rsidRDefault="004A6BC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62D3B77" w14:textId="77777777" w:rsidR="00F27BD3" w:rsidRPr="00795110" w:rsidRDefault="00F27BD3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F2FAD" w14:textId="7257F190" w:rsidR="00F27BD3" w:rsidRPr="00795110" w:rsidRDefault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259.13</w:t>
            </w:r>
          </w:p>
        </w:tc>
      </w:tr>
      <w:tr w:rsidR="00D2099D" w:rsidRPr="00795110" w14:paraId="4896EC04" w14:textId="77777777" w:rsidTr="004A6BCA">
        <w:trPr>
          <w:trHeight w:val="60"/>
        </w:trPr>
        <w:tc>
          <w:tcPr>
            <w:tcW w:w="5187" w:type="dxa"/>
            <w:shd w:val="clear" w:color="auto" w:fill="auto"/>
          </w:tcPr>
          <w:p w14:paraId="78B6840A" w14:textId="77777777" w:rsidR="00D2099D" w:rsidRPr="00795110" w:rsidRDefault="00D2099D" w:rsidP="00D2099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708" w:type="dxa"/>
            <w:vAlign w:val="center"/>
          </w:tcPr>
          <w:p w14:paraId="0CF46DEB" w14:textId="77777777" w:rsidR="00D2099D" w:rsidRPr="00795110" w:rsidRDefault="00D2099D" w:rsidP="00D2099D">
            <w:pPr>
              <w:shd w:val="clear" w:color="auto" w:fill="FFFFFF"/>
              <w:spacing w:line="240" w:lineRule="auto"/>
              <w:ind w:left="144" w:right="-108" w:hanging="144"/>
              <w:jc w:val="center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82994A2" w14:textId="77777777" w:rsidR="00D2099D" w:rsidRPr="00795110" w:rsidRDefault="00D2099D" w:rsidP="00D2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08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14:paraId="0E37D08A" w14:textId="77777777" w:rsidR="00D2099D" w:rsidRPr="00795110" w:rsidRDefault="00D2099D" w:rsidP="00D209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12"/>
                <w:szCs w:val="12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0E47EEC4" w14:textId="77777777" w:rsidR="00D2099D" w:rsidRPr="00795110" w:rsidRDefault="00D2099D" w:rsidP="00D2099D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89F8441" w14:textId="77777777" w:rsidR="00D2099D" w:rsidRPr="00795110" w:rsidRDefault="00D2099D" w:rsidP="00D209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12"/>
                <w:szCs w:val="12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AA1B484" w14:textId="77777777" w:rsidR="00D2099D" w:rsidRPr="00795110" w:rsidRDefault="00D2099D" w:rsidP="00D2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08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2B79F6" w:rsidRPr="00795110" w14:paraId="41D8B5EC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636AA0E6" w14:textId="77777777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0CAB76A4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F33850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5C41A86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1F3A48C5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A0668FD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02F666F7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79F6" w:rsidRPr="00795110" w14:paraId="680BD36A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31C7EE50" w14:textId="77777777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ผลกำไรจากการตีราคาที่ดินใหม่</w:t>
            </w:r>
          </w:p>
        </w:tc>
        <w:tc>
          <w:tcPr>
            <w:tcW w:w="708" w:type="dxa"/>
            <w:vAlign w:val="center"/>
          </w:tcPr>
          <w:p w14:paraId="5E0E39CB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CC0C91" w14:textId="527A98D6" w:rsidR="002B79F6" w:rsidRPr="00795110" w:rsidRDefault="000D4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24.50</w:t>
            </w:r>
          </w:p>
        </w:tc>
        <w:tc>
          <w:tcPr>
            <w:tcW w:w="284" w:type="dxa"/>
            <w:vAlign w:val="center"/>
          </w:tcPr>
          <w:p w14:paraId="490AFF20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</w:tcPr>
          <w:p w14:paraId="45EA5068" w14:textId="7C8EF2AB" w:rsidR="002B79F6" w:rsidRPr="00795110" w:rsidRDefault="00A203AF" w:rsidP="00A203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91B8132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</w:tcPr>
          <w:p w14:paraId="3F3825B8" w14:textId="52375825" w:rsidR="002B79F6" w:rsidRPr="00795110" w:rsidRDefault="00A2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24.50</w:t>
            </w:r>
          </w:p>
        </w:tc>
      </w:tr>
      <w:tr w:rsidR="002B79F6" w:rsidRPr="00795110" w14:paraId="3999997F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17AE0DFF" w14:textId="77777777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795110">
              <w:rPr>
                <w:rFonts w:ascii="Angsana New" w:hAnsi="Angsana New"/>
                <w:spacing w:val="-4"/>
                <w:sz w:val="24"/>
                <w:szCs w:val="24"/>
                <w:cs/>
              </w:rPr>
              <w:t>ภาษีเงินได้ของรายการที่จะไม่ถูกจัดประเภทใหม่ไว้ในกำไรหรือขาดทุนในภายหลัง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0B5BB2C7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537ACB" w14:textId="303D61ED" w:rsidR="002B79F6" w:rsidRPr="00795110" w:rsidRDefault="000D4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(4.90)</w:t>
            </w:r>
          </w:p>
        </w:tc>
        <w:tc>
          <w:tcPr>
            <w:tcW w:w="284" w:type="dxa"/>
            <w:vAlign w:val="bottom"/>
          </w:tcPr>
          <w:p w14:paraId="249A8D8C" w14:textId="77777777" w:rsidR="002B79F6" w:rsidRPr="00795110" w:rsidRDefault="002B79F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32DE24D" w14:textId="142C81E8" w:rsidR="002B79F6" w:rsidRPr="00795110" w:rsidRDefault="00A203AF" w:rsidP="00A203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4F665D" w14:textId="77777777" w:rsidR="002B79F6" w:rsidRPr="00795110" w:rsidRDefault="002B79F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39846A" w14:textId="3DE29CCF" w:rsidR="002B79F6" w:rsidRPr="00795110" w:rsidRDefault="00A2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(4.90)</w:t>
            </w:r>
          </w:p>
        </w:tc>
      </w:tr>
      <w:tr w:rsidR="00FF21FA" w:rsidRPr="00795110" w14:paraId="14CF9A8A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721B55A3" w14:textId="18C04AC4" w:rsidR="00FF21FA" w:rsidRPr="00795110" w:rsidRDefault="00FF21FA" w:rsidP="004A6BC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รวมรายการที่จะไม่ถูกจัดประเภทใหม่ไว้ใน</w:t>
            </w:r>
            <w:r w:rsidR="000D4ED5" w:rsidRPr="00795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1DB14BDF" w14:textId="77777777" w:rsidR="00FF21FA" w:rsidRPr="00795110" w:rsidRDefault="00FF21FA" w:rsidP="004A6BC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B87504" w14:textId="4713BA94" w:rsidR="00FF21FA" w:rsidRPr="00795110" w:rsidRDefault="000D4ED5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19.60</w:t>
            </w:r>
          </w:p>
        </w:tc>
        <w:tc>
          <w:tcPr>
            <w:tcW w:w="284" w:type="dxa"/>
            <w:vAlign w:val="bottom"/>
          </w:tcPr>
          <w:p w14:paraId="006DED7A" w14:textId="77777777" w:rsidR="00FF21FA" w:rsidRPr="00795110" w:rsidRDefault="00FF21FA" w:rsidP="004A6BC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43C1EB1" w14:textId="188DED8C" w:rsidR="00FF21FA" w:rsidRPr="00795110" w:rsidRDefault="00A203AF" w:rsidP="00A203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7216B6" w14:textId="77777777" w:rsidR="00FF21FA" w:rsidRPr="00795110" w:rsidRDefault="00FF21FA" w:rsidP="004A6BCA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0DE221D" w14:textId="5ACB264E" w:rsidR="00FF21FA" w:rsidRPr="00795110" w:rsidRDefault="00A203AF" w:rsidP="004A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19.60</w:t>
            </w:r>
          </w:p>
        </w:tc>
      </w:tr>
      <w:tr w:rsidR="002B79F6" w:rsidRPr="00795110" w14:paraId="39F1F116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54A25F73" w14:textId="240B8F54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Pr="00795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</w:t>
            </w: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บ็ดเสร็จอื่นสำหรับปี - สุทธิจากภาษีเงินได้</w:t>
            </w:r>
          </w:p>
        </w:tc>
        <w:tc>
          <w:tcPr>
            <w:tcW w:w="708" w:type="dxa"/>
            <w:vAlign w:val="center"/>
          </w:tcPr>
          <w:p w14:paraId="74349D7C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8A8EAB" w14:textId="3A2A586E" w:rsidR="002B79F6" w:rsidRPr="00795110" w:rsidRDefault="000D4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278.73</w:t>
            </w:r>
          </w:p>
        </w:tc>
        <w:tc>
          <w:tcPr>
            <w:tcW w:w="284" w:type="dxa"/>
            <w:vAlign w:val="bottom"/>
          </w:tcPr>
          <w:p w14:paraId="5B8FE9E5" w14:textId="77777777" w:rsidR="002B79F6" w:rsidRPr="00795110" w:rsidRDefault="002B79F6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B0CE3BD" w14:textId="0DD9D03D" w:rsidR="002B79F6" w:rsidRPr="00795110" w:rsidRDefault="00A203AF" w:rsidP="00A203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8899290" w14:textId="77777777" w:rsidR="002B79F6" w:rsidRPr="00795110" w:rsidRDefault="002B79F6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C89466" w14:textId="0F72DFCD" w:rsidR="002B79F6" w:rsidRPr="00795110" w:rsidRDefault="00A2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278.73</w:t>
            </w:r>
          </w:p>
        </w:tc>
      </w:tr>
      <w:tr w:rsidR="002B79F6" w:rsidRPr="00795110" w14:paraId="6BF546F2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11BA9F47" w14:textId="0B2864C6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708" w:type="dxa"/>
            <w:vAlign w:val="center"/>
          </w:tcPr>
          <w:p w14:paraId="3F7D28CE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9341A6" w14:textId="402E099A" w:rsidR="002B79F6" w:rsidRPr="00795110" w:rsidRDefault="000D4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1,140.21</w:t>
            </w:r>
          </w:p>
        </w:tc>
        <w:tc>
          <w:tcPr>
            <w:tcW w:w="284" w:type="dxa"/>
            <w:vAlign w:val="center"/>
          </w:tcPr>
          <w:p w14:paraId="0F4A5CD7" w14:textId="77777777" w:rsidR="002B79F6" w:rsidRPr="00795110" w:rsidRDefault="002B79F6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2D86E49" w14:textId="6127FD9C" w:rsidR="002B79F6" w:rsidRPr="00795110" w:rsidRDefault="00A203AF" w:rsidP="00A203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183.37</w:t>
            </w:r>
          </w:p>
        </w:tc>
        <w:tc>
          <w:tcPr>
            <w:tcW w:w="236" w:type="dxa"/>
            <w:vAlign w:val="center"/>
          </w:tcPr>
          <w:p w14:paraId="340BB99E" w14:textId="77777777" w:rsidR="002B79F6" w:rsidRPr="00795110" w:rsidRDefault="002B79F6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0DCA6BC" w14:textId="6908AAC7" w:rsidR="002B79F6" w:rsidRPr="00795110" w:rsidRDefault="00A2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1,323.58</w:t>
            </w:r>
          </w:p>
        </w:tc>
      </w:tr>
      <w:tr w:rsidR="002B79F6" w:rsidRPr="00795110" w14:paraId="05C8BA55" w14:textId="77777777">
        <w:trPr>
          <w:trHeight w:val="98"/>
        </w:trPr>
        <w:tc>
          <w:tcPr>
            <w:tcW w:w="5187" w:type="dxa"/>
            <w:shd w:val="clear" w:color="auto" w:fill="auto"/>
          </w:tcPr>
          <w:p w14:paraId="3BAFAB26" w14:textId="77777777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14:paraId="5D45A6BF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41AD456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2450D71D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4C592E47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514338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0C8C84A1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B79F6" w:rsidRPr="00795110" w14:paraId="0BFD4718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00A0F7F2" w14:textId="7367B6FC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การแบ่งปันกำไร</w:t>
            </w: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3A54A0B5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A61685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0DBADEA9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54FCB3EA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D8EEC86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6F14CCAF" w14:textId="77777777" w:rsidR="002B79F6" w:rsidRPr="00795110" w:rsidRDefault="002B79F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B79F6" w:rsidRPr="00795110" w14:paraId="47E21ADE" w14:textId="77777777">
        <w:trPr>
          <w:trHeight w:val="173"/>
        </w:trPr>
        <w:tc>
          <w:tcPr>
            <w:tcW w:w="5187" w:type="dxa"/>
            <w:shd w:val="clear" w:color="auto" w:fill="auto"/>
          </w:tcPr>
          <w:p w14:paraId="0E9D1E64" w14:textId="77777777" w:rsidR="002B79F6" w:rsidRPr="00795110" w:rsidRDefault="002B79F6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708" w:type="dxa"/>
            <w:vAlign w:val="center"/>
          </w:tcPr>
          <w:p w14:paraId="3CA39E6C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0162A2" w14:textId="68B0AFE0" w:rsidR="002B79F6" w:rsidRPr="00795110" w:rsidRDefault="0040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861.48</w:t>
            </w:r>
          </w:p>
        </w:tc>
        <w:tc>
          <w:tcPr>
            <w:tcW w:w="284" w:type="dxa"/>
            <w:vAlign w:val="center"/>
          </w:tcPr>
          <w:p w14:paraId="0C31D30C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E7A1FF0" w14:textId="4247B7F5" w:rsidR="002B79F6" w:rsidRPr="00795110" w:rsidRDefault="00D50BA7" w:rsidP="000434B4">
            <w:pPr>
              <w:pStyle w:val="acctfourfigures"/>
              <w:shd w:val="clear" w:color="auto" w:fill="FFFFFF"/>
              <w:tabs>
                <w:tab w:val="clear" w:pos="765"/>
                <w:tab w:val="decimal" w:pos="68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E283D4F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8C4FB1B" w14:textId="1D6333D2" w:rsidR="002B79F6" w:rsidRPr="00795110" w:rsidRDefault="0040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861.48</w:t>
            </w:r>
          </w:p>
        </w:tc>
      </w:tr>
      <w:tr w:rsidR="002B79F6" w:rsidRPr="00795110" w14:paraId="127A520C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482D8B3E" w14:textId="77777777" w:rsidR="002B79F6" w:rsidRPr="00795110" w:rsidRDefault="002B79F6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708" w:type="dxa"/>
            <w:vAlign w:val="center"/>
          </w:tcPr>
          <w:p w14:paraId="1643A623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4953AC" w14:textId="505315C5" w:rsidR="002B79F6" w:rsidRPr="00795110" w:rsidRDefault="00402645" w:rsidP="0004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641BC7D9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8CEABEC" w14:textId="7939C2C9" w:rsidR="002B79F6" w:rsidRPr="00795110" w:rsidRDefault="00D50BA7" w:rsidP="00D50BA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cs="Angsana New"/>
                <w:sz w:val="24"/>
                <w:szCs w:val="24"/>
                <w:lang w:val="en-US"/>
              </w:rPr>
              <w:t>183.37</w:t>
            </w:r>
          </w:p>
        </w:tc>
        <w:tc>
          <w:tcPr>
            <w:tcW w:w="236" w:type="dxa"/>
            <w:vAlign w:val="center"/>
          </w:tcPr>
          <w:p w14:paraId="4BA63947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2F029A4" w14:textId="01C7B47E" w:rsidR="002B79F6" w:rsidRPr="00795110" w:rsidRDefault="0040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183.37</w:t>
            </w:r>
          </w:p>
        </w:tc>
      </w:tr>
      <w:tr w:rsidR="002B79F6" w:rsidRPr="00795110" w14:paraId="40207A68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4F561CB2" w14:textId="7BAEF831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708" w:type="dxa"/>
            <w:vAlign w:val="center"/>
          </w:tcPr>
          <w:p w14:paraId="3597AC6F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6BEFB03" w14:textId="09A8BFA6" w:rsidR="002B79F6" w:rsidRPr="00795110" w:rsidRDefault="0040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861.48</w:t>
            </w:r>
          </w:p>
        </w:tc>
        <w:tc>
          <w:tcPr>
            <w:tcW w:w="284" w:type="dxa"/>
            <w:vAlign w:val="center"/>
          </w:tcPr>
          <w:p w14:paraId="37B07004" w14:textId="77777777" w:rsidR="002B79F6" w:rsidRPr="00795110" w:rsidRDefault="002B79F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6C61FB3" w14:textId="3166D4D4" w:rsidR="002B79F6" w:rsidRPr="00795110" w:rsidRDefault="00D50BA7" w:rsidP="00D50BA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183.37</w:t>
            </w:r>
          </w:p>
        </w:tc>
        <w:tc>
          <w:tcPr>
            <w:tcW w:w="236" w:type="dxa"/>
            <w:vAlign w:val="center"/>
          </w:tcPr>
          <w:p w14:paraId="79BACC1F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E35C703" w14:textId="472A2040" w:rsidR="002B79F6" w:rsidRPr="00795110" w:rsidRDefault="0040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1,044.85</w:t>
            </w:r>
          </w:p>
        </w:tc>
      </w:tr>
      <w:tr w:rsidR="002B79F6" w:rsidRPr="00795110" w14:paraId="678254A1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3904CA17" w14:textId="22DF3B8F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708" w:type="dxa"/>
            <w:vAlign w:val="center"/>
          </w:tcPr>
          <w:p w14:paraId="07C993D3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38B35B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945A29F" w14:textId="77777777" w:rsidR="002B79F6" w:rsidRPr="00795110" w:rsidRDefault="002B79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6F7C6B33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32981A2" w14:textId="77777777" w:rsidR="002B79F6" w:rsidRPr="00795110" w:rsidRDefault="002B79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A5EF24D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79F6" w:rsidRPr="00795110" w14:paraId="5EFAE3D6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0DF58A78" w14:textId="77777777" w:rsidR="002B79F6" w:rsidRPr="00795110" w:rsidRDefault="002B79F6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708" w:type="dxa"/>
            <w:vAlign w:val="center"/>
          </w:tcPr>
          <w:p w14:paraId="1FCDD93D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13C31E" w14:textId="150E64BC" w:rsidR="002B79F6" w:rsidRPr="00795110" w:rsidRDefault="00D0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1,140.21</w:t>
            </w:r>
          </w:p>
        </w:tc>
        <w:tc>
          <w:tcPr>
            <w:tcW w:w="284" w:type="dxa"/>
            <w:vAlign w:val="center"/>
          </w:tcPr>
          <w:p w14:paraId="0C311418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1DC870D" w14:textId="600671A8" w:rsidR="002B79F6" w:rsidRPr="00795110" w:rsidRDefault="00D0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1435EF9E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4363778" w14:textId="0FF51493" w:rsidR="002B79F6" w:rsidRPr="00795110" w:rsidRDefault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1,140.21</w:t>
            </w:r>
          </w:p>
        </w:tc>
      </w:tr>
      <w:tr w:rsidR="002B79F6" w:rsidRPr="00795110" w14:paraId="5B9EC39B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A0382A6" w14:textId="77777777" w:rsidR="002B79F6" w:rsidRPr="00795110" w:rsidRDefault="002B79F6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708" w:type="dxa"/>
            <w:vAlign w:val="center"/>
          </w:tcPr>
          <w:p w14:paraId="53B80873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28FE11" w14:textId="643B430E" w:rsidR="002B79F6" w:rsidRPr="00795110" w:rsidRDefault="00D0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7DA7A74A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3C9CF46" w14:textId="6464BE25" w:rsidR="002B79F6" w:rsidRPr="00795110" w:rsidRDefault="003E0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183.37</w:t>
            </w:r>
          </w:p>
        </w:tc>
        <w:tc>
          <w:tcPr>
            <w:tcW w:w="236" w:type="dxa"/>
            <w:vAlign w:val="center"/>
          </w:tcPr>
          <w:p w14:paraId="102180FB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05DDAC6" w14:textId="6DF49595" w:rsidR="002B79F6" w:rsidRPr="00795110" w:rsidRDefault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183.37</w:t>
            </w:r>
          </w:p>
        </w:tc>
      </w:tr>
      <w:tr w:rsidR="002B79F6" w:rsidRPr="00795110" w14:paraId="58B9C3C3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405D63B0" w14:textId="77777777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Pr="00795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เบ็ดเสร็จรวมสำหรับปี</w:t>
            </w:r>
          </w:p>
        </w:tc>
        <w:tc>
          <w:tcPr>
            <w:tcW w:w="708" w:type="dxa"/>
            <w:vAlign w:val="center"/>
          </w:tcPr>
          <w:p w14:paraId="59C6253C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18F67E2" w14:textId="22ACF381" w:rsidR="002B79F6" w:rsidRPr="00795110" w:rsidRDefault="00D03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1,140.21</w:t>
            </w:r>
          </w:p>
        </w:tc>
        <w:tc>
          <w:tcPr>
            <w:tcW w:w="284" w:type="dxa"/>
            <w:vAlign w:val="center"/>
          </w:tcPr>
          <w:p w14:paraId="159110F6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9446842" w14:textId="72F6EF88" w:rsidR="002B79F6" w:rsidRPr="00795110" w:rsidRDefault="003E0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183.37</w:t>
            </w:r>
          </w:p>
        </w:tc>
        <w:tc>
          <w:tcPr>
            <w:tcW w:w="236" w:type="dxa"/>
            <w:vAlign w:val="center"/>
          </w:tcPr>
          <w:p w14:paraId="5060A356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66701B8" w14:textId="75C3DB2D" w:rsidR="002B79F6" w:rsidRPr="00795110" w:rsidRDefault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1,323.58</w:t>
            </w:r>
          </w:p>
        </w:tc>
      </w:tr>
      <w:tr w:rsidR="002B79F6" w:rsidRPr="00795110" w14:paraId="473A5974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6997FA76" w14:textId="77777777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06706CEB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20F2400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14:paraId="39E4E96B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1DDB8A69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0A599E23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2B145CD6" w14:textId="77777777" w:rsidR="002B79F6" w:rsidRPr="00795110" w:rsidRDefault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B79F6" w:rsidRPr="00795110" w14:paraId="52810214" w14:textId="77777777">
        <w:trPr>
          <w:trHeight w:val="66"/>
        </w:trPr>
        <w:tc>
          <w:tcPr>
            <w:tcW w:w="5187" w:type="dxa"/>
            <w:shd w:val="clear" w:color="auto" w:fill="auto"/>
          </w:tcPr>
          <w:p w14:paraId="24869D92" w14:textId="559FA216" w:rsidR="002B79F6" w:rsidRPr="00795110" w:rsidRDefault="002B79F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กำไรต่อหุ้นขั้นพื้นฐาน 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708" w:type="dxa"/>
          </w:tcPr>
          <w:p w14:paraId="5B57A921" w14:textId="77777777" w:rsidR="002B79F6" w:rsidRPr="00795110" w:rsidRDefault="002B79F6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D002E94" w14:textId="4D6A980E" w:rsidR="002B79F6" w:rsidRPr="00795110" w:rsidRDefault="00C12769" w:rsidP="00976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0.03</w:t>
            </w:r>
          </w:p>
        </w:tc>
        <w:tc>
          <w:tcPr>
            <w:tcW w:w="284" w:type="dxa"/>
            <w:vAlign w:val="bottom"/>
          </w:tcPr>
          <w:p w14:paraId="1B07CA92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14F2FE9C" w14:textId="380A7189" w:rsidR="002B79F6" w:rsidRPr="00795110" w:rsidRDefault="009C3B56" w:rsidP="009C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91E69A8" w14:textId="77777777" w:rsidR="002B79F6" w:rsidRPr="00795110" w:rsidRDefault="002B79F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EC83AB5" w14:textId="7E5EDAA2" w:rsidR="002B79F6" w:rsidRPr="00795110" w:rsidRDefault="00C12769" w:rsidP="00976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0.03</w:t>
            </w:r>
          </w:p>
        </w:tc>
      </w:tr>
    </w:tbl>
    <w:p w14:paraId="52BD2388" w14:textId="5AAF2A50" w:rsidR="00A10735" w:rsidRPr="00E8707D" w:rsidRDefault="00A10735" w:rsidP="001164CA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C32F57" w14:textId="6ED64BBD" w:rsidR="005101C2" w:rsidRPr="00795110" w:rsidRDefault="005101C2" w:rsidP="00A1224F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2FC1F0E" w14:textId="6F318487" w:rsidR="005101C2" w:rsidRPr="00E8707D" w:rsidRDefault="005101C2" w:rsidP="00E8707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08C6AD6" w14:textId="60710B3D" w:rsidR="009707CC" w:rsidRPr="00795110" w:rsidRDefault="009707CC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95110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795110">
        <w:rPr>
          <w:rFonts w:ascii="Angsana New" w:hAnsi="Angsana New"/>
          <w:b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795110">
        <w:rPr>
          <w:rFonts w:ascii="Angsana New" w:hAnsi="Angsana New"/>
          <w:b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</w:t>
      </w:r>
      <w:r w:rsidRPr="00795110">
        <w:rPr>
          <w:rFonts w:ascii="Angsana New" w:hAnsi="Angsana New"/>
          <w:b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b/>
          <w:sz w:val="30"/>
          <w:szCs w:val="30"/>
          <w:cs/>
        </w:rPr>
        <w:t>หรือควบคุมร่วมกัน ท</w:t>
      </w:r>
      <w:r w:rsidR="002E5024">
        <w:rPr>
          <w:rFonts w:ascii="Angsana New" w:hAnsi="Angsana New" w:hint="cs"/>
          <w:b/>
          <w:sz w:val="30"/>
          <w:szCs w:val="30"/>
          <w:cs/>
        </w:rPr>
        <w:t>ั้ง</w:t>
      </w:r>
      <w:r w:rsidRPr="00795110">
        <w:rPr>
          <w:rFonts w:ascii="Angsana New" w:hAnsi="Angsana New" w:hint="cs"/>
          <w:b/>
          <w:sz w:val="30"/>
          <w:szCs w:val="30"/>
          <w:cs/>
        </w:rPr>
        <w:t>ทางตรงและทางอ้อม หรือมีอิทธิพลอย่างมีสาระสำคัญในการตัดสินใจทางการเงินและการบริหารของกลุ่มบริษัท</w:t>
      </w:r>
      <w:r w:rsidRPr="00795110">
        <w:rPr>
          <w:rFonts w:ascii="Angsana New" w:hAnsi="Angsana New"/>
          <w:b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795110">
        <w:rPr>
          <w:rFonts w:ascii="Angsana New" w:hAnsi="Angsana New"/>
          <w:b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b/>
          <w:sz w:val="30"/>
          <w:szCs w:val="30"/>
          <w:cs/>
        </w:rPr>
        <w:t>หรือ</w:t>
      </w:r>
      <w:r w:rsidR="00E34B71" w:rsidRPr="00795110">
        <w:rPr>
          <w:rFonts w:ascii="Angsana New" w:hAnsi="Angsana New" w:hint="cs"/>
          <w:b/>
          <w:sz w:val="30"/>
          <w:szCs w:val="30"/>
          <w:cs/>
        </w:rPr>
        <w:t xml:space="preserve">           </w:t>
      </w:r>
      <w:r w:rsidRPr="00795110">
        <w:rPr>
          <w:rFonts w:ascii="Angsana New" w:hAnsi="Angsana New" w:hint="cs"/>
          <w:b/>
          <w:sz w:val="30"/>
          <w:szCs w:val="30"/>
          <w:cs/>
        </w:rPr>
        <w:t>กลุ่มบริษัทมีอำนาจควบคุมหรือควบคุมร่วมกันท้ังทางตรงและทางอ้อม</w:t>
      </w:r>
      <w:r w:rsidRPr="00795110">
        <w:rPr>
          <w:rFonts w:ascii="Angsana New" w:hAnsi="Angsana New"/>
          <w:b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</w:t>
      </w:r>
      <w:r w:rsidR="00E34B71" w:rsidRPr="00795110">
        <w:rPr>
          <w:rFonts w:ascii="Angsana New" w:hAnsi="Angsana New" w:hint="cs"/>
          <w:b/>
          <w:sz w:val="30"/>
          <w:szCs w:val="30"/>
          <w:cs/>
        </w:rPr>
        <w:t xml:space="preserve">                 </w:t>
      </w:r>
      <w:r w:rsidRPr="00795110">
        <w:rPr>
          <w:rFonts w:ascii="Angsana New" w:hAnsi="Angsana New" w:hint="cs"/>
          <w:b/>
          <w:sz w:val="30"/>
          <w:szCs w:val="30"/>
          <w:cs/>
        </w:rPr>
        <w:t>การตัดสินใจทางการเงินและการบริหารต่อบุคคลหรือกิจการน</w:t>
      </w:r>
      <w:r w:rsidR="00432049" w:rsidRPr="00795110">
        <w:rPr>
          <w:rFonts w:ascii="Angsana New" w:hAnsi="Angsana New" w:hint="cs"/>
          <w:b/>
          <w:sz w:val="30"/>
          <w:szCs w:val="30"/>
          <w:cs/>
        </w:rPr>
        <w:t>ั้</w:t>
      </w:r>
      <w:r w:rsidRPr="00795110">
        <w:rPr>
          <w:rFonts w:ascii="Angsana New" w:hAnsi="Angsana New" w:hint="cs"/>
          <w:b/>
          <w:sz w:val="30"/>
          <w:szCs w:val="30"/>
          <w:cs/>
        </w:rPr>
        <w:t>น</w:t>
      </w:r>
    </w:p>
    <w:p w14:paraId="56C6BA82" w14:textId="77777777" w:rsidR="00725809" w:rsidRPr="00E8707D" w:rsidRDefault="00725809" w:rsidP="00E8707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DED5FF" w14:textId="5E8CD16C" w:rsidR="00B2026D" w:rsidRPr="00795110" w:rsidRDefault="00B2026D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95110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2B79F6" w:rsidRPr="00795110">
        <w:rPr>
          <w:rFonts w:ascii="Angsana New" w:hAnsi="Angsana New" w:hint="cs"/>
          <w:b/>
          <w:sz w:val="30"/>
          <w:szCs w:val="30"/>
          <w:cs/>
        </w:rPr>
        <w:t>บริษัทใหญ่</w:t>
      </w:r>
      <w:r w:rsidR="002B79F6" w:rsidRPr="00795110">
        <w:rPr>
          <w:rFonts w:ascii="Angsana New" w:hAnsi="Angsana New"/>
          <w:b/>
          <w:sz w:val="30"/>
          <w:szCs w:val="30"/>
          <w:cs/>
        </w:rPr>
        <w:t xml:space="preserve"> </w:t>
      </w:r>
      <w:r w:rsidR="002B79F6" w:rsidRPr="00795110">
        <w:rPr>
          <w:rFonts w:ascii="Angsana New" w:hAnsi="Angsana New" w:hint="cs"/>
          <w:b/>
          <w:sz w:val="30"/>
          <w:szCs w:val="30"/>
          <w:cs/>
        </w:rPr>
        <w:t>บริษัทใหญ่ในลำดับสูงสุด</w:t>
      </w:r>
      <w:r w:rsidR="002B79F6" w:rsidRPr="00795110">
        <w:rPr>
          <w:rFonts w:ascii="Angsana New" w:hAnsi="Angsana New"/>
          <w:b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795110">
        <w:rPr>
          <w:rFonts w:ascii="Angsana New" w:hAnsi="Angsana New"/>
          <w:b/>
          <w:sz w:val="30"/>
          <w:szCs w:val="30"/>
        </w:rPr>
        <w:t xml:space="preserve"> </w:t>
      </w:r>
      <w:r w:rsidR="002B79F6" w:rsidRPr="00795110">
        <w:rPr>
          <w:rFonts w:asciiTheme="majorBidi" w:hAnsiTheme="majorBidi" w:cstheme="majorBidi"/>
          <w:b/>
          <w:sz w:val="28"/>
          <w:szCs w:val="28"/>
          <w:cs/>
        </w:rPr>
        <w:t>และการร่วมค้า</w:t>
      </w:r>
      <w:r w:rsidRPr="00795110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Pr="00795110">
        <w:rPr>
          <w:rFonts w:ascii="Angsana New" w:hAnsi="Angsana New"/>
          <w:bCs/>
          <w:sz w:val="30"/>
          <w:szCs w:val="30"/>
          <w:cs/>
        </w:rPr>
        <w:t xml:space="preserve"> </w:t>
      </w:r>
      <w:r w:rsidR="001A175C" w:rsidRPr="00795110">
        <w:rPr>
          <w:rFonts w:ascii="Angsana New" w:hAnsi="Angsana New"/>
          <w:bCs/>
          <w:sz w:val="30"/>
          <w:szCs w:val="30"/>
        </w:rPr>
        <w:t>9</w:t>
      </w:r>
      <w:r w:rsidR="002B79F6" w:rsidRPr="00795110">
        <w:rPr>
          <w:rFonts w:ascii="Angsana New" w:hAnsi="Angsana New"/>
          <w:bCs/>
          <w:sz w:val="30"/>
          <w:szCs w:val="30"/>
        </w:rPr>
        <w:t xml:space="preserve"> </w:t>
      </w:r>
      <w:r w:rsidR="002B79F6" w:rsidRPr="00795110">
        <w:rPr>
          <w:rFonts w:ascii="Angsana New" w:hAnsi="Angsana New" w:hint="cs"/>
          <w:b/>
          <w:sz w:val="30"/>
          <w:szCs w:val="30"/>
          <w:cs/>
        </w:rPr>
        <w:t>และ</w:t>
      </w:r>
      <w:r w:rsidR="00D6374F" w:rsidRPr="00795110">
        <w:rPr>
          <w:rFonts w:ascii="Angsana New" w:hAnsi="Angsana New" w:hint="cs"/>
          <w:b/>
          <w:sz w:val="30"/>
          <w:szCs w:val="30"/>
          <w:cs/>
        </w:rPr>
        <w:t xml:space="preserve">ข้อ </w:t>
      </w:r>
      <w:r w:rsidR="00D0300E" w:rsidRPr="00795110">
        <w:rPr>
          <w:rFonts w:ascii="Angsana New" w:hAnsi="Angsana New"/>
          <w:bCs/>
          <w:sz w:val="30"/>
          <w:szCs w:val="30"/>
        </w:rPr>
        <w:t>10</w:t>
      </w:r>
      <w:r w:rsidRPr="00795110">
        <w:rPr>
          <w:rFonts w:ascii="Angsana New" w:hAnsi="Angsana New"/>
          <w:b/>
          <w:sz w:val="30"/>
          <w:szCs w:val="30"/>
        </w:rPr>
        <w:t xml:space="preserve"> </w:t>
      </w:r>
      <w:r w:rsidR="002B79F6" w:rsidRPr="00795110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795110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7F2EBF2" w14:textId="5EB28A50" w:rsidR="008A5A44" w:rsidRPr="00E8707D" w:rsidRDefault="008A5A44" w:rsidP="00E8707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312" w:type="dxa"/>
        <w:tblInd w:w="450" w:type="dxa"/>
        <w:tblLook w:val="04A0" w:firstRow="1" w:lastRow="0" w:firstColumn="1" w:lastColumn="0" w:noHBand="0" w:noVBand="1"/>
      </w:tblPr>
      <w:tblGrid>
        <w:gridCol w:w="3600"/>
        <w:gridCol w:w="2292"/>
        <w:gridCol w:w="3420"/>
      </w:tblGrid>
      <w:tr w:rsidR="008A5A44" w:rsidRPr="00795110" w14:paraId="210AB6B1" w14:textId="77777777" w:rsidTr="000434B4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2D0F6B" w14:textId="69D10815" w:rsidR="008A5A44" w:rsidRPr="00795110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32FFFBF" w14:textId="77777777" w:rsidR="008A5A44" w:rsidRPr="00795110" w:rsidRDefault="008A5A44" w:rsidP="008A5A44">
            <w:pPr>
              <w:spacing w:line="214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DB56E71" w14:textId="33730E5D" w:rsidR="008A5A44" w:rsidRPr="00795110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5A8E1E" w14:textId="5FFAE6AA" w:rsidR="008A5A44" w:rsidRPr="00795110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A5A44" w:rsidRPr="00795110" w14:paraId="1079F9F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0F7B12" w14:textId="41CE2562" w:rsidR="008A5A44" w:rsidRPr="00795110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73F1220D" w14:textId="1C7CE5FD" w:rsidR="008A5A44" w:rsidRPr="00795110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B435A0" w14:textId="7E8FD606" w:rsidR="008A5A44" w:rsidRPr="00795110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B228C" w:rsidRPr="00795110" w14:paraId="3CC1146B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DAAB5A" w14:textId="1B89B498" w:rsidR="002B228C" w:rsidRPr="00795110" w:rsidRDefault="00990DCB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คอฟฟี่ คอนเซ็ปต์ รีเทล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BEC8CC4" w14:textId="0ED4DB66" w:rsidR="002B228C" w:rsidRPr="00795110" w:rsidRDefault="00990DCB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E0F26D" w14:textId="49ABF458" w:rsidR="002B228C" w:rsidRPr="00795110" w:rsidRDefault="00990DCB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:rsidRPr="00795110" w14:paraId="357D28B3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D40DFD" w14:textId="0CE1E1EB" w:rsidR="002B228C" w:rsidRPr="00795110" w:rsidRDefault="00A77702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line="240" w:lineRule="auto"/>
              <w:ind w:left="429" w:hanging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5299CD3" w14:textId="0D09260A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71EC26" w14:textId="64C9AA6F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:rsidRPr="00795110" w14:paraId="30B5966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E20794" w14:textId="50A4BEC6" w:rsidR="002B228C" w:rsidRPr="00795110" w:rsidRDefault="00A77702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F499D05" w14:textId="330506F4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619A401" w14:textId="279C55B1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:rsidRPr="00795110" w14:paraId="551425BF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57F897" w14:textId="5B3799EE" w:rsidR="002B228C" w:rsidRPr="00795110" w:rsidRDefault="00A77702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9E8A101" w14:textId="62E896C1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758FA2" w14:textId="33903A53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:rsidRPr="00795110" w14:paraId="1DC23F7A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A83A37" w14:textId="7F191DCB" w:rsidR="002B228C" w:rsidRPr="00795110" w:rsidRDefault="00A77702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กฤตยบุญ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2CE0B2D" w14:textId="0FEC5B55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8F83DA" w14:textId="3F1A3F85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CA61FB" w:rsidRPr="00795110" w14:paraId="50F6752D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FAB9D9" w14:textId="0198E8E4" w:rsidR="00CA61FB" w:rsidRPr="00795110" w:rsidRDefault="00A77702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ภิรมย์สุรางค์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37B87D91" w14:textId="797890F6" w:rsidR="00CA61FB" w:rsidRPr="00795110" w:rsidRDefault="00A77702" w:rsidP="00CA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B6054F" w14:textId="6D03A216" w:rsidR="00CA61FB" w:rsidRPr="00795110" w:rsidRDefault="00A77702" w:rsidP="00CA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:rsidRPr="00795110" w14:paraId="425B3353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F9C1C5" w14:textId="622B14EB" w:rsidR="002B228C" w:rsidRPr="00795110" w:rsidRDefault="00A77702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รีเทล เวิลด์ 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68B9488" w14:textId="215E1957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3CE09CF" w14:textId="3F6E1EDA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:rsidRPr="00795110" w14:paraId="0A89EB14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1BC4D8" w14:textId="29CE6E04" w:rsidR="002B228C" w:rsidRPr="00795110" w:rsidRDefault="00A77702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25B6A24" w14:textId="31FEEEB4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8038820" w14:textId="7EA26A95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:rsidRPr="00795110" w14:paraId="74654BB9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23E7C9" w14:textId="7CB4995D" w:rsidR="002B228C" w:rsidRPr="00795110" w:rsidRDefault="00CA0291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A77702"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เดอะ คิวเอสอาร์ ออฟ เอเชีย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67FD147" w14:textId="1C184FE7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8C60AB" w14:textId="37DFCAB8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:rsidRPr="00795110" w14:paraId="459D507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01F890" w14:textId="35CB084C" w:rsidR="002B228C" w:rsidRPr="00795110" w:rsidRDefault="00A77702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ทิพย์พัฒน อาร์เขต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9A99D74" w14:textId="6BBE0298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B0A4F9F" w14:textId="1F70C099" w:rsidR="002B228C" w:rsidRPr="00795110" w:rsidRDefault="00A7770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:rsidRPr="00795110" w14:paraId="523257A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7E6593" w14:textId="490A121E" w:rsidR="002B228C" w:rsidRPr="00795110" w:rsidRDefault="00A77702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50B76BE" w14:textId="73766B77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D735A8" w14:textId="4399798F" w:rsidR="002B228C" w:rsidRPr="00795110" w:rsidRDefault="00A7770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:rsidRPr="00795110" w14:paraId="3235CE99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A96A7A" w14:textId="2265DFD1" w:rsidR="002B228C" w:rsidRPr="00795110" w:rsidRDefault="00A77702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line="240" w:lineRule="auto"/>
              <w:ind w:left="429" w:hanging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E668704" w14:textId="2105A3F3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565CDF" w14:textId="71D943D4" w:rsidR="002B228C" w:rsidRPr="00795110" w:rsidRDefault="00A7770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2B228C" w:rsidRPr="00795110" w14:paraId="1439A11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3CFFA2" w14:textId="757B6B44" w:rsidR="002B228C" w:rsidRPr="00795110" w:rsidRDefault="00A77702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727B527" w14:textId="52F083A2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95D880F" w14:textId="0EB6C4FB" w:rsidR="002B228C" w:rsidRPr="00795110" w:rsidRDefault="00A7770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2B228C" w:rsidRPr="00795110" w14:paraId="07307BF1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21D0B48" w14:textId="1ACF0CB0" w:rsidR="002B228C" w:rsidRPr="00795110" w:rsidRDefault="00A77702" w:rsidP="0051253F">
            <w:pPr>
              <w:pStyle w:val="Caption"/>
              <w:tabs>
                <w:tab w:val="clear" w:pos="227"/>
                <w:tab w:val="left" w:pos="610"/>
              </w:tabs>
              <w:spacing w:line="228" w:lineRule="auto"/>
              <w:ind w:left="430" w:hanging="43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F4689BF" w14:textId="6FF6B451" w:rsidR="002B228C" w:rsidRPr="00795110" w:rsidRDefault="00A77702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1F2DE5" w14:textId="14AF979F" w:rsidR="002B228C" w:rsidRPr="00795110" w:rsidRDefault="00A7770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96AD0" w:rsidRPr="00795110" w14:paraId="612FD31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52651D" w14:textId="14266E84" w:rsidR="00B96AD0" w:rsidRPr="00795110" w:rsidRDefault="00A77702" w:rsidP="00B96AD0">
            <w:pPr>
              <w:pStyle w:val="Caption"/>
              <w:spacing w:line="228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3AFDF3DC" w14:textId="667078CA" w:rsidR="00B96AD0" w:rsidRPr="00795110" w:rsidRDefault="00A77702" w:rsidP="00B9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810F2C" w14:textId="2F585859" w:rsidR="00B96AD0" w:rsidRPr="00795110" w:rsidRDefault="00A7770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96AD0" w:rsidRPr="00795110" w14:paraId="7D352C3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12461D" w14:textId="4CC8BD06" w:rsidR="00B96AD0" w:rsidRPr="00795110" w:rsidRDefault="00B10B97" w:rsidP="00B96AD0">
            <w:pPr>
              <w:pStyle w:val="Caption"/>
              <w:spacing w:line="228" w:lineRule="auto"/>
              <w:ind w:left="247" w:hanging="24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79511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พลาซ่าแอทธินี</w:t>
            </w:r>
            <w:r w:rsidRPr="0079511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7186F12" w14:textId="03D6D6D8" w:rsidR="00B96AD0" w:rsidRPr="00795110" w:rsidRDefault="00A77702" w:rsidP="00B9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F69E9A4" w14:textId="6B4220E7" w:rsidR="00B96AD0" w:rsidRPr="00795110" w:rsidRDefault="00A7770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A77702" w:rsidRPr="00795110" w14:paraId="0A71FF61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30476D" w14:textId="66C2763C" w:rsidR="00A77702" w:rsidRPr="00795110" w:rsidRDefault="00A77702" w:rsidP="00A77702">
            <w:pPr>
              <w:pStyle w:val="Caption"/>
              <w:spacing w:line="228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แสงโสม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930FF89" w14:textId="77490B7C" w:rsidR="00A77702" w:rsidRPr="00795110" w:rsidRDefault="00A77702" w:rsidP="00A7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7C7E391" w14:textId="70947419" w:rsidR="00A77702" w:rsidRPr="00795110" w:rsidRDefault="00A77702" w:rsidP="00A7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A77702" w:rsidRPr="00795110" w14:paraId="32FA95E8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CBCC94" w14:textId="4D3ED1CF" w:rsidR="00A77702" w:rsidRPr="00795110" w:rsidRDefault="00A77702" w:rsidP="00A77702">
            <w:pPr>
              <w:pStyle w:val="Caption"/>
              <w:spacing w:line="228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อาหารสยาม (</w:t>
            </w:r>
            <w:r w:rsidRPr="007951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2513) </w:t>
            </w:r>
            <w:r w:rsidRPr="007951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0740749" w14:textId="484A8D48" w:rsidR="00A77702" w:rsidRPr="00795110" w:rsidRDefault="00A77702" w:rsidP="00A7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4833DD" w14:textId="0A36E0AA" w:rsidR="00A77702" w:rsidRPr="00795110" w:rsidRDefault="00A77702" w:rsidP="00A7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E8707D" w:rsidRPr="00795110" w14:paraId="0D8A094A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46B0C6" w14:textId="0058A1C5" w:rsidR="00E8707D" w:rsidRPr="00795110" w:rsidRDefault="00E8707D" w:rsidP="00A77702">
            <w:pPr>
              <w:pStyle w:val="Caption"/>
              <w:spacing w:line="228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อาคเนย์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แคปปิตอล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78F89B01" w14:textId="46228981" w:rsidR="00E8707D" w:rsidRPr="00795110" w:rsidRDefault="00E8707D" w:rsidP="00A7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5F77F6" w14:textId="1069F66B" w:rsidR="00E8707D" w:rsidRPr="00795110" w:rsidRDefault="00E8707D" w:rsidP="00A7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A77702" w:rsidRPr="00795110" w14:paraId="792F1AD7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689E85" w14:textId="7E03CF42" w:rsidR="00A77702" w:rsidRPr="00795110" w:rsidRDefault="00A77702" w:rsidP="00A77702">
            <w:pPr>
              <w:pStyle w:val="Caption"/>
              <w:spacing w:line="228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F9638A6" w14:textId="6F1AD919" w:rsidR="00A77702" w:rsidRPr="00795110" w:rsidRDefault="00A77702" w:rsidP="00A7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107F42D" w14:textId="76559DB7" w:rsidR="00A77702" w:rsidRPr="00795110" w:rsidRDefault="00A77702" w:rsidP="00A7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A77702" w:rsidRPr="00795110" w14:paraId="6226AA6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BDE1F81" w14:textId="733307BE" w:rsidR="00A77702" w:rsidRPr="00795110" w:rsidRDefault="00A77702" w:rsidP="00A77702">
            <w:pPr>
              <w:pStyle w:val="Caption"/>
              <w:spacing w:line="228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36B68A3" w14:textId="74077B08" w:rsidR="00A77702" w:rsidRPr="00795110" w:rsidRDefault="00A77702" w:rsidP="00A7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A9A07B6" w14:textId="4D906C04" w:rsidR="00A77702" w:rsidRPr="00795110" w:rsidRDefault="00A77702" w:rsidP="00A7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A77702" w:rsidRPr="00795110" w14:paraId="40FC8F94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08EABD" w14:textId="07BCEC1A" w:rsidR="00A77702" w:rsidRPr="00795110" w:rsidRDefault="00A77702" w:rsidP="00A77702">
            <w:pPr>
              <w:pStyle w:val="Caption"/>
              <w:spacing w:line="228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F221E03" w14:textId="5E07D1EC" w:rsidR="00A77702" w:rsidRPr="00795110" w:rsidRDefault="00A77702" w:rsidP="00A7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AE652A1" w14:textId="388CBD14" w:rsidR="00A77702" w:rsidRPr="00795110" w:rsidRDefault="00A77702" w:rsidP="00A77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7E2F3E" w:rsidRPr="00795110" w14:paraId="67FAA5D3" w14:textId="77777777" w:rsidTr="00C405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7BEAB45" w14:textId="77777777" w:rsidR="007E2F3E" w:rsidRPr="00795110" w:rsidRDefault="007E2F3E" w:rsidP="00C4052A">
            <w:pPr>
              <w:pStyle w:val="Caption"/>
              <w:tabs>
                <w:tab w:val="clear" w:pos="227"/>
                <w:tab w:val="left" w:pos="610"/>
              </w:tabs>
              <w:spacing w:line="228" w:lineRule="auto"/>
              <w:ind w:left="430" w:hanging="43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เพาเวอร์ โซลูชั่น เทคโนโลยี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8BD4BF0" w14:textId="77777777" w:rsidR="007E2F3E" w:rsidRPr="00795110" w:rsidRDefault="007E2F3E" w:rsidP="00C4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16EFD0" w14:textId="578940F5" w:rsidR="007E2F3E" w:rsidRPr="00795110" w:rsidRDefault="007E2F3E" w:rsidP="00C4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1A47ABF0" w14:textId="44E4F8D3" w:rsidR="00432049" w:rsidRPr="003D5045" w:rsidRDefault="00432049" w:rsidP="003F1988">
      <w:pPr>
        <w:pStyle w:val="BodyText"/>
        <w:tabs>
          <w:tab w:val="clear" w:pos="680"/>
          <w:tab w:val="left" w:pos="810"/>
        </w:tabs>
        <w:spacing w:after="0"/>
        <w:ind w:left="540" w:right="27" w:firstLine="90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69"/>
        <w:gridCol w:w="1171"/>
        <w:gridCol w:w="272"/>
        <w:gridCol w:w="1048"/>
        <w:gridCol w:w="269"/>
        <w:gridCol w:w="1111"/>
      </w:tblGrid>
      <w:tr w:rsidR="00B019A5" w:rsidRPr="00795110" w14:paraId="0B62BC1A" w14:textId="77777777" w:rsidTr="00D70FEE">
        <w:trPr>
          <w:tblHeader/>
        </w:trPr>
        <w:tc>
          <w:tcPr>
            <w:tcW w:w="4410" w:type="dxa"/>
            <w:shd w:val="clear" w:color="auto" w:fill="auto"/>
          </w:tcPr>
          <w:p w14:paraId="04EC8A11" w14:textId="0FB0134A" w:rsidR="00B019A5" w:rsidRPr="00795110" w:rsidRDefault="002B228C" w:rsidP="00D70FEE">
            <w:pPr>
              <w:spacing w:line="235" w:lineRule="auto"/>
              <w:ind w:left="327" w:right="160" w:hanging="3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0179506B" w14:textId="5CE0A138" w:rsidR="00B019A5" w:rsidRPr="00795110" w:rsidRDefault="00297ACB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shd w:val="clear" w:color="auto" w:fill="auto"/>
          </w:tcPr>
          <w:p w14:paraId="260EB999" w14:textId="77777777" w:rsidR="00B019A5" w:rsidRPr="00795110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1DF2EC5F" w14:textId="77777777" w:rsidR="00B019A5" w:rsidRPr="00795110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888" w:rsidRPr="00795110" w14:paraId="70088454" w14:textId="77777777" w:rsidTr="00D70FEE">
        <w:trPr>
          <w:tblHeader/>
        </w:trPr>
        <w:tc>
          <w:tcPr>
            <w:tcW w:w="4410" w:type="dxa"/>
            <w:shd w:val="clear" w:color="auto" w:fill="auto"/>
          </w:tcPr>
          <w:p w14:paraId="65D6DEC6" w14:textId="77777777" w:rsidR="00FA4888" w:rsidRPr="00795110" w:rsidRDefault="00FA4888" w:rsidP="00FA4888">
            <w:pPr>
              <w:spacing w:line="235" w:lineRule="auto"/>
              <w:ind w:right="16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7F2D4E02" w14:textId="07B5DB3D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256</w:t>
            </w:r>
            <w:r w:rsidR="002B79F6" w:rsidRPr="007951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08169B24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64A63A8" w14:textId="1A1EF327" w:rsidR="00FA4888" w:rsidRPr="00795110" w:rsidRDefault="002B79F6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  <w:shd w:val="clear" w:color="auto" w:fill="auto"/>
          </w:tcPr>
          <w:p w14:paraId="4EDE0AFB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37582F0D" w14:textId="2FBD28E8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256</w:t>
            </w:r>
            <w:r w:rsidR="002B79F6" w:rsidRPr="007951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4D11E6D4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2D13C71" w14:textId="0898F31D" w:rsidR="00FA4888" w:rsidRPr="00795110" w:rsidRDefault="002B79F6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A4888" w:rsidRPr="00795110" w14:paraId="0A86BE02" w14:textId="77777777" w:rsidTr="00D70FEE">
        <w:trPr>
          <w:tblHeader/>
        </w:trPr>
        <w:tc>
          <w:tcPr>
            <w:tcW w:w="4410" w:type="dxa"/>
            <w:shd w:val="clear" w:color="auto" w:fill="auto"/>
          </w:tcPr>
          <w:p w14:paraId="1D322813" w14:textId="77777777" w:rsidR="00FA4888" w:rsidRPr="00795110" w:rsidRDefault="00FA4888" w:rsidP="00FA4888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283814E8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4888" w:rsidRPr="00795110" w14:paraId="150FE8D2" w14:textId="77777777" w:rsidTr="00D70FEE">
        <w:tc>
          <w:tcPr>
            <w:tcW w:w="4410" w:type="dxa"/>
          </w:tcPr>
          <w:p w14:paraId="6E340F44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5E3A9AEA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55DC8D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FAC306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81880B0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F0DD307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658D63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2EDBA47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9F6" w:rsidRPr="00795110" w14:paraId="68075837" w14:textId="77777777" w:rsidTr="00D70FEE">
        <w:tc>
          <w:tcPr>
            <w:tcW w:w="4410" w:type="dxa"/>
          </w:tcPr>
          <w:p w14:paraId="1E638E84" w14:textId="29634B45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325" w:right="-43" w:hanging="3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รายได้จากการให้เช่าและบริการอาคาร</w:t>
            </w:r>
            <w:r w:rsidR="00D70FE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พาณิชยกรรม</w:t>
            </w:r>
          </w:p>
        </w:tc>
        <w:tc>
          <w:tcPr>
            <w:tcW w:w="1080" w:type="dxa"/>
          </w:tcPr>
          <w:p w14:paraId="75C40C33" w14:textId="77777777" w:rsidR="002B79F6" w:rsidRPr="00D70FEE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C5F29B4" w14:textId="7D14E753" w:rsidR="002B79F6" w:rsidRPr="00D70FEE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70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9CFD0BC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822F5D7" w14:textId="77777777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48776F7" w14:textId="303E0263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BEBC42F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9071E57" w14:textId="77777777" w:rsidR="00673CB7" w:rsidRPr="00795110" w:rsidRDefault="00673CB7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ED232D6" w14:textId="34DB382E" w:rsidR="002B79F6" w:rsidRPr="00795110" w:rsidRDefault="00673CB7" w:rsidP="0067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0F52E01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9826DF7" w14:textId="77777777" w:rsidR="002B79F6" w:rsidRPr="00795110" w:rsidRDefault="002B79F6" w:rsidP="006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  <w:p w14:paraId="08F2DCA5" w14:textId="4BC17F69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165</w:t>
            </w:r>
          </w:p>
        </w:tc>
      </w:tr>
      <w:tr w:rsidR="002B79F6" w:rsidRPr="00795110" w14:paraId="6EDC2D17" w14:textId="77777777" w:rsidTr="00D70FEE">
        <w:tc>
          <w:tcPr>
            <w:tcW w:w="4410" w:type="dxa"/>
          </w:tcPr>
          <w:p w14:paraId="10B696F3" w14:textId="01007D4E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47C9B53B" w14:textId="7870EFBC" w:rsidR="002B79F6" w:rsidRPr="00D70FEE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70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03A60D1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AA0F73B" w14:textId="579D74A4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C399350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17D527BA" w14:textId="2CE5B3D0" w:rsidR="002B79F6" w:rsidRPr="00795110" w:rsidRDefault="00673CB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613,201 </w:t>
            </w:r>
          </w:p>
        </w:tc>
        <w:tc>
          <w:tcPr>
            <w:tcW w:w="269" w:type="dxa"/>
          </w:tcPr>
          <w:p w14:paraId="6761BEDE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BE4429C" w14:textId="4C8EA2E9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515,</w:t>
            </w:r>
            <w:r w:rsidR="00817B1C">
              <w:rPr>
                <w:rFonts w:ascii="Angsana New" w:hAnsi="Angsana New"/>
                <w:sz w:val="30"/>
                <w:szCs w:val="30"/>
                <w:lang w:eastAsia="zh-CN"/>
              </w:rPr>
              <w:t>631</w:t>
            </w:r>
          </w:p>
        </w:tc>
      </w:tr>
      <w:tr w:rsidR="002B79F6" w:rsidRPr="00795110" w14:paraId="2B8A5241" w14:textId="77777777" w:rsidTr="00D70FEE">
        <w:tc>
          <w:tcPr>
            <w:tcW w:w="4410" w:type="dxa"/>
          </w:tcPr>
          <w:p w14:paraId="7CD0319C" w14:textId="0D352B73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0" w:type="dxa"/>
          </w:tcPr>
          <w:p w14:paraId="5A0C22A2" w14:textId="1A5B9763" w:rsidR="002B79F6" w:rsidRPr="00D70FEE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70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E998F86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423C606" w14:textId="02FBBEAF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B708C73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7C9016D" w14:textId="65C1EA25" w:rsidR="002B79F6" w:rsidRPr="00795110" w:rsidRDefault="00673CB7" w:rsidP="00E6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2,188,099 </w:t>
            </w:r>
          </w:p>
        </w:tc>
        <w:tc>
          <w:tcPr>
            <w:tcW w:w="269" w:type="dxa"/>
          </w:tcPr>
          <w:p w14:paraId="554890EE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BECEE99" w14:textId="295E1F70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1,913,799</w:t>
            </w:r>
          </w:p>
        </w:tc>
      </w:tr>
      <w:tr w:rsidR="00673CB7" w:rsidRPr="00795110" w14:paraId="042101E2" w14:textId="77777777" w:rsidTr="00D70FEE">
        <w:tc>
          <w:tcPr>
            <w:tcW w:w="4410" w:type="dxa"/>
          </w:tcPr>
          <w:p w14:paraId="3EF6F499" w14:textId="797AEE74" w:rsidR="00673CB7" w:rsidRPr="00795110" w:rsidRDefault="00673CB7" w:rsidP="00673CB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31265F4" w14:textId="470E09EC" w:rsidR="00673CB7" w:rsidRPr="00D70FEE" w:rsidRDefault="00673CB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70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3DE095A" w14:textId="77777777" w:rsidR="00673CB7" w:rsidRPr="00795110" w:rsidRDefault="00673CB7" w:rsidP="0067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8196EA7" w14:textId="009F7C47" w:rsidR="00673CB7" w:rsidRPr="00795110" w:rsidRDefault="00673CB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2B6D5E9" w14:textId="77777777" w:rsidR="00673CB7" w:rsidRPr="00795110" w:rsidRDefault="00673CB7" w:rsidP="0067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B390BF0" w14:textId="654D1D9B" w:rsidR="00673CB7" w:rsidRPr="00795110" w:rsidRDefault="00673CB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1,219 </w:t>
            </w:r>
          </w:p>
        </w:tc>
        <w:tc>
          <w:tcPr>
            <w:tcW w:w="269" w:type="dxa"/>
          </w:tcPr>
          <w:p w14:paraId="268BA3D2" w14:textId="77777777" w:rsidR="00673CB7" w:rsidRPr="00795110" w:rsidRDefault="00673CB7" w:rsidP="0067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6187A84" w14:textId="02CEAFE5" w:rsidR="00673CB7" w:rsidRPr="00795110" w:rsidRDefault="00673CB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2,185</w:t>
            </w:r>
          </w:p>
        </w:tc>
      </w:tr>
      <w:tr w:rsidR="002B79F6" w:rsidRPr="00795110" w14:paraId="12C8F152" w14:textId="77777777" w:rsidTr="00D70FEE">
        <w:tc>
          <w:tcPr>
            <w:tcW w:w="4410" w:type="dxa"/>
          </w:tcPr>
          <w:p w14:paraId="3258C71C" w14:textId="1EEB74EC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2DB397E" w14:textId="49789D6A" w:rsidR="002B79F6" w:rsidRPr="00D70FEE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70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F3952B6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5271C4F" w14:textId="15682C05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875D6D8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BBFF5A2" w14:textId="5A75AD2F" w:rsidR="002B79F6" w:rsidRPr="00795110" w:rsidRDefault="00673CB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22,786 </w:t>
            </w:r>
          </w:p>
        </w:tc>
        <w:tc>
          <w:tcPr>
            <w:tcW w:w="269" w:type="dxa"/>
          </w:tcPr>
          <w:p w14:paraId="4E3F2789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7DC8AE2" w14:textId="6F78CEBA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80,173</w:t>
            </w:r>
          </w:p>
        </w:tc>
      </w:tr>
      <w:tr w:rsidR="002B79F6" w:rsidRPr="00795110" w14:paraId="10B35A8B" w14:textId="77777777" w:rsidTr="00D70FEE">
        <w:tc>
          <w:tcPr>
            <w:tcW w:w="4410" w:type="dxa"/>
          </w:tcPr>
          <w:p w14:paraId="12623304" w14:textId="5DD5139D" w:rsidR="002B79F6" w:rsidRPr="00795110" w:rsidRDefault="00D70FEE" w:rsidP="002B79F6">
            <w:pPr>
              <w:ind w:left="327" w:right="160" w:hanging="3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1080" w:type="dxa"/>
          </w:tcPr>
          <w:p w14:paraId="5C4BCB89" w14:textId="33F4AF33" w:rsidR="002B79F6" w:rsidRPr="00D70FEE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70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2CC319E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E9854FC" w14:textId="0180B52F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501388A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AE2DCAC" w14:textId="690C3C5E" w:rsidR="002B79F6" w:rsidRPr="00795110" w:rsidRDefault="00673CB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21,571</w:t>
            </w:r>
          </w:p>
        </w:tc>
        <w:tc>
          <w:tcPr>
            <w:tcW w:w="269" w:type="dxa"/>
          </w:tcPr>
          <w:p w14:paraId="4C38AAD2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34FE0931" w14:textId="1917E9CF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39,</w:t>
            </w: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678</w:t>
            </w:r>
          </w:p>
        </w:tc>
      </w:tr>
      <w:tr w:rsidR="002B79F6" w:rsidRPr="00795110" w14:paraId="0CFE7B53" w14:textId="77777777" w:rsidTr="00D70FEE">
        <w:tc>
          <w:tcPr>
            <w:tcW w:w="4410" w:type="dxa"/>
          </w:tcPr>
          <w:p w14:paraId="38CAF281" w14:textId="5EE9265B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080" w:type="dxa"/>
          </w:tcPr>
          <w:p w14:paraId="5CC60DE9" w14:textId="7684C388" w:rsidR="002B79F6" w:rsidRPr="00D70FEE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70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51095B0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84B45F2" w14:textId="79828E8E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AC739EB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805C084" w14:textId="3E546CE8" w:rsidR="002B79F6" w:rsidRPr="00795110" w:rsidRDefault="002B07D2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47,331</w:t>
            </w:r>
          </w:p>
        </w:tc>
        <w:tc>
          <w:tcPr>
            <w:tcW w:w="269" w:type="dxa"/>
          </w:tcPr>
          <w:p w14:paraId="7FB7611D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9159B95" w14:textId="2918080A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83,</w:t>
            </w: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061</w:t>
            </w:r>
          </w:p>
        </w:tc>
      </w:tr>
      <w:tr w:rsidR="002B79F6" w:rsidRPr="00795110" w14:paraId="679223B4" w14:textId="77777777" w:rsidTr="00D70FEE">
        <w:tc>
          <w:tcPr>
            <w:tcW w:w="4410" w:type="dxa"/>
          </w:tcPr>
          <w:p w14:paraId="11E4D193" w14:textId="2A33C78F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489D51" w14:textId="5EAD6FBD" w:rsidR="002B79F6" w:rsidRPr="00D70FEE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70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6C7E6A6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E826F3" w14:textId="4C25D059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E2B1E68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73A455D" w14:textId="53C85E5E" w:rsidR="002B79F6" w:rsidRPr="00795110" w:rsidRDefault="002B07D2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10,236</w:t>
            </w:r>
          </w:p>
        </w:tc>
        <w:tc>
          <w:tcPr>
            <w:tcW w:w="269" w:type="dxa"/>
          </w:tcPr>
          <w:p w14:paraId="0183C280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6C96771" w14:textId="06F8F72C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11,</w:t>
            </w: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318</w:t>
            </w:r>
          </w:p>
        </w:tc>
      </w:tr>
      <w:tr w:rsidR="002B79F6" w:rsidRPr="00795110" w14:paraId="15AFE416" w14:textId="77777777" w:rsidTr="00D70FEE">
        <w:tc>
          <w:tcPr>
            <w:tcW w:w="4410" w:type="dxa"/>
          </w:tcPr>
          <w:p w14:paraId="2458C237" w14:textId="3BD799D6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C1F7232" w14:textId="739E50CA" w:rsidR="002B79F6" w:rsidRPr="00D70FEE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70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6CED89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6E186E6" w14:textId="3F258547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00EF23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FE2D36E" w14:textId="7BCC79FE" w:rsidR="002B79F6" w:rsidRPr="00795110" w:rsidRDefault="002B07D2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19,278</w:t>
            </w:r>
          </w:p>
        </w:tc>
        <w:tc>
          <w:tcPr>
            <w:tcW w:w="269" w:type="dxa"/>
          </w:tcPr>
          <w:p w14:paraId="0BD5E1E7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7482493" w14:textId="5F17AE8A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7,</w:t>
            </w: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852</w:t>
            </w:r>
          </w:p>
        </w:tc>
      </w:tr>
      <w:tr w:rsidR="002B79F6" w:rsidRPr="00795110" w14:paraId="559A1E0D" w14:textId="77777777" w:rsidTr="00D70FEE">
        <w:tc>
          <w:tcPr>
            <w:tcW w:w="4410" w:type="dxa"/>
          </w:tcPr>
          <w:p w14:paraId="5FA7BE14" w14:textId="5214C7A3" w:rsidR="002B79F6" w:rsidRPr="00795110" w:rsidRDefault="00D604B2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1080" w:type="dxa"/>
          </w:tcPr>
          <w:p w14:paraId="4133EDB8" w14:textId="74C0E7EA" w:rsidR="002B79F6" w:rsidRPr="00D70FEE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70F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0337E45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27FC90C" w14:textId="0D259489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B50C31B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4599A55" w14:textId="67E9B4BF" w:rsidR="002B79F6" w:rsidRPr="00795110" w:rsidRDefault="002B07D2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17,995</w:t>
            </w:r>
          </w:p>
        </w:tc>
        <w:tc>
          <w:tcPr>
            <w:tcW w:w="269" w:type="dxa"/>
          </w:tcPr>
          <w:p w14:paraId="6C827935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470C749" w14:textId="67668BE7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795110">
              <w:rPr>
                <w:rFonts w:ascii="Angsana New" w:hAnsi="Angsana New"/>
                <w:sz w:val="30"/>
                <w:szCs w:val="30"/>
              </w:rPr>
              <w:t>,</w:t>
            </w:r>
            <w:r w:rsidRPr="00795110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128</w:t>
            </w:r>
          </w:p>
        </w:tc>
      </w:tr>
      <w:tr w:rsidR="006A528E" w:rsidRPr="003D5045" w14:paraId="41AF38B9" w14:textId="77777777" w:rsidTr="00D70FEE">
        <w:tc>
          <w:tcPr>
            <w:tcW w:w="4410" w:type="dxa"/>
          </w:tcPr>
          <w:p w14:paraId="4B1BDC43" w14:textId="77777777" w:rsidR="006A528E" w:rsidRPr="003D5045" w:rsidRDefault="006A528E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06DDDF3E" w14:textId="77777777" w:rsidR="006A528E" w:rsidRPr="003D5045" w:rsidRDefault="006A528E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08CA0C64" w14:textId="77777777" w:rsidR="006A528E" w:rsidRPr="003D5045" w:rsidRDefault="006A528E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1" w:type="dxa"/>
          </w:tcPr>
          <w:p w14:paraId="4A4A1B04" w14:textId="77777777" w:rsidR="006A528E" w:rsidRPr="003D5045" w:rsidRDefault="006A528E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2" w:type="dxa"/>
          </w:tcPr>
          <w:p w14:paraId="17FB3542" w14:textId="77777777" w:rsidR="006A528E" w:rsidRPr="003D5045" w:rsidRDefault="006A528E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8" w:type="dxa"/>
          </w:tcPr>
          <w:p w14:paraId="1B36DF6C" w14:textId="77777777" w:rsidR="006A528E" w:rsidRPr="003D5045" w:rsidRDefault="006A528E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2325FFCA" w14:textId="77777777" w:rsidR="006A528E" w:rsidRPr="003D5045" w:rsidRDefault="006A528E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1" w:type="dxa"/>
          </w:tcPr>
          <w:p w14:paraId="03D29BCA" w14:textId="77777777" w:rsidR="006A528E" w:rsidRPr="003D5045" w:rsidRDefault="006A528E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A528E" w:rsidRPr="00795110" w14:paraId="4134D73A" w14:textId="77777777" w:rsidTr="00D70FEE">
        <w:tc>
          <w:tcPr>
            <w:tcW w:w="4410" w:type="dxa"/>
          </w:tcPr>
          <w:p w14:paraId="2CB8005A" w14:textId="62DA9DF1" w:rsidR="006A528E" w:rsidRPr="00795110" w:rsidRDefault="006A528E" w:rsidP="002B79F6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9F24CF2" w14:textId="77777777" w:rsidR="006A528E" w:rsidRPr="00795110" w:rsidRDefault="006A528E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7EA7FF" w14:textId="77777777" w:rsidR="006A528E" w:rsidRPr="00795110" w:rsidRDefault="006A528E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8FFB16F" w14:textId="77777777" w:rsidR="006A528E" w:rsidRPr="00795110" w:rsidRDefault="006A528E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446DA53" w14:textId="77777777" w:rsidR="006A528E" w:rsidRPr="00795110" w:rsidRDefault="006A528E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D326450" w14:textId="77777777" w:rsidR="006A528E" w:rsidRPr="00795110" w:rsidRDefault="006A528E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</w:tcPr>
          <w:p w14:paraId="113F39D1" w14:textId="77777777" w:rsidR="006A528E" w:rsidRPr="00795110" w:rsidRDefault="006A528E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199B801" w14:textId="77777777" w:rsidR="006A528E" w:rsidRPr="00795110" w:rsidRDefault="006A528E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528E" w:rsidRPr="00795110" w14:paraId="0403015C" w14:textId="77777777" w:rsidTr="00D70FEE">
        <w:tc>
          <w:tcPr>
            <w:tcW w:w="4410" w:type="dxa"/>
          </w:tcPr>
          <w:p w14:paraId="07BA21F6" w14:textId="3A289C49" w:rsidR="006A528E" w:rsidRPr="00795110" w:rsidRDefault="002E7649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AB58F92" w14:textId="219BFB3A" w:rsidR="006A528E" w:rsidRPr="00795110" w:rsidRDefault="00493D5F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69" w:type="dxa"/>
          </w:tcPr>
          <w:p w14:paraId="7251862A" w14:textId="77777777" w:rsidR="006A528E" w:rsidRPr="00795110" w:rsidRDefault="006A528E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C94E6F4" w14:textId="6CBDA2FB" w:rsidR="006A528E" w:rsidRPr="00795110" w:rsidRDefault="002E7649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76CF57C" w14:textId="77777777" w:rsidR="006A528E" w:rsidRPr="00795110" w:rsidRDefault="006A528E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A125D87" w14:textId="61755332" w:rsidR="006A528E" w:rsidRPr="00795110" w:rsidRDefault="002E7649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79</w:t>
            </w:r>
          </w:p>
        </w:tc>
        <w:tc>
          <w:tcPr>
            <w:tcW w:w="269" w:type="dxa"/>
          </w:tcPr>
          <w:p w14:paraId="5D9AE8D2" w14:textId="77777777" w:rsidR="006A528E" w:rsidRPr="00795110" w:rsidRDefault="006A528E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AE2A5E5" w14:textId="6E5DEBC4" w:rsidR="006A528E" w:rsidRPr="00795110" w:rsidRDefault="00493D5F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2B79F6" w:rsidRPr="003D5045" w14:paraId="7089458A" w14:textId="77777777" w:rsidTr="003D5045">
        <w:trPr>
          <w:trHeight w:val="74"/>
        </w:trPr>
        <w:tc>
          <w:tcPr>
            <w:tcW w:w="4410" w:type="dxa"/>
          </w:tcPr>
          <w:p w14:paraId="708229F7" w14:textId="4B76F762" w:rsidR="002B79F6" w:rsidRPr="003D5045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4C90E902" w14:textId="77777777" w:rsidR="002B79F6" w:rsidRPr="003D5045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6E47CA5D" w14:textId="77777777" w:rsidR="002B79F6" w:rsidRPr="003D5045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1" w:type="dxa"/>
          </w:tcPr>
          <w:p w14:paraId="532B4D6A" w14:textId="77777777" w:rsidR="002B79F6" w:rsidRPr="003D5045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2" w:type="dxa"/>
          </w:tcPr>
          <w:p w14:paraId="3F45D09F" w14:textId="77777777" w:rsidR="002B79F6" w:rsidRPr="003D5045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8" w:type="dxa"/>
          </w:tcPr>
          <w:p w14:paraId="746139ED" w14:textId="77777777" w:rsidR="002B79F6" w:rsidRPr="003D5045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50F834F4" w14:textId="77777777" w:rsidR="002B79F6" w:rsidRPr="003D5045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1" w:type="dxa"/>
          </w:tcPr>
          <w:p w14:paraId="5D145838" w14:textId="77777777" w:rsidR="002B79F6" w:rsidRPr="003D5045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B79F6" w:rsidRPr="00795110" w14:paraId="2F8ABB02" w14:textId="77777777" w:rsidTr="00D70FEE">
        <w:tc>
          <w:tcPr>
            <w:tcW w:w="4410" w:type="dxa"/>
          </w:tcPr>
          <w:p w14:paraId="5CCCF321" w14:textId="7834FEAC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3D982DCD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221F222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B52C1F7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0E802BC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FBDD69E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DF29AB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C4E366D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9F6" w:rsidRPr="00795110" w14:paraId="22F8BCD9" w14:textId="77777777" w:rsidTr="00D70FEE">
        <w:tc>
          <w:tcPr>
            <w:tcW w:w="4410" w:type="dxa"/>
          </w:tcPr>
          <w:p w14:paraId="627FDECA" w14:textId="3B718761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5E92D076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15419FB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275873A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1D19C22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15F7295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5BB9ABF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92C48FC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7E6" w:rsidRPr="00795110" w14:paraId="3343AE63" w14:textId="77777777" w:rsidTr="00D70FEE">
        <w:tc>
          <w:tcPr>
            <w:tcW w:w="4410" w:type="dxa"/>
          </w:tcPr>
          <w:p w14:paraId="5E3FE6F1" w14:textId="69616D91" w:rsidR="004057E6" w:rsidRPr="00795110" w:rsidRDefault="004057E6" w:rsidP="004057E6">
            <w:pPr>
              <w:tabs>
                <w:tab w:val="clear" w:pos="227"/>
                <w:tab w:val="left" w:pos="867"/>
              </w:tabs>
              <w:ind w:left="417" w:right="160" w:hanging="4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48BA4DC" w14:textId="743D7769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144,396</w:t>
            </w:r>
          </w:p>
        </w:tc>
        <w:tc>
          <w:tcPr>
            <w:tcW w:w="269" w:type="dxa"/>
          </w:tcPr>
          <w:p w14:paraId="0C4068B0" w14:textId="77777777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DFCD678" w14:textId="35528DDB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120,331</w:t>
            </w:r>
          </w:p>
        </w:tc>
        <w:tc>
          <w:tcPr>
            <w:tcW w:w="272" w:type="dxa"/>
          </w:tcPr>
          <w:p w14:paraId="07BC8BB8" w14:textId="77777777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748C851" w14:textId="0B0BF848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144,396</w:t>
            </w:r>
          </w:p>
        </w:tc>
        <w:tc>
          <w:tcPr>
            <w:tcW w:w="269" w:type="dxa"/>
          </w:tcPr>
          <w:p w14:paraId="6E39A749" w14:textId="77777777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4D38FE2" w14:textId="23D79840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120,331</w:t>
            </w:r>
          </w:p>
        </w:tc>
      </w:tr>
      <w:tr w:rsidR="004057E6" w:rsidRPr="00795110" w14:paraId="7D5630C3" w14:textId="77777777" w:rsidTr="00D70FEE">
        <w:tc>
          <w:tcPr>
            <w:tcW w:w="4410" w:type="dxa"/>
          </w:tcPr>
          <w:p w14:paraId="2D838E21" w14:textId="0B113026" w:rsidR="004057E6" w:rsidRPr="00795110" w:rsidRDefault="004057E6" w:rsidP="004057E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2AF054F1" w14:textId="0CB227A1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4,470</w:t>
            </w:r>
          </w:p>
        </w:tc>
        <w:tc>
          <w:tcPr>
            <w:tcW w:w="269" w:type="dxa"/>
          </w:tcPr>
          <w:p w14:paraId="60F769EE" w14:textId="77777777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EA7BB23" w14:textId="3B18C993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4,732</w:t>
            </w:r>
          </w:p>
        </w:tc>
        <w:tc>
          <w:tcPr>
            <w:tcW w:w="272" w:type="dxa"/>
          </w:tcPr>
          <w:p w14:paraId="53C2E1DD" w14:textId="77777777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65FC54E" w14:textId="7A34D3F6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4,470</w:t>
            </w:r>
          </w:p>
        </w:tc>
        <w:tc>
          <w:tcPr>
            <w:tcW w:w="269" w:type="dxa"/>
          </w:tcPr>
          <w:p w14:paraId="5321425D" w14:textId="77777777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DFBBB88" w14:textId="79CA1F15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4,</w:t>
            </w: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732</w:t>
            </w:r>
          </w:p>
        </w:tc>
      </w:tr>
      <w:tr w:rsidR="004057E6" w:rsidRPr="00795110" w14:paraId="7D9A04A6" w14:textId="77777777" w:rsidTr="00D70FEE">
        <w:tc>
          <w:tcPr>
            <w:tcW w:w="4410" w:type="dxa"/>
          </w:tcPr>
          <w:p w14:paraId="4A30BB16" w14:textId="25522F97" w:rsidR="004057E6" w:rsidRPr="00795110" w:rsidRDefault="004057E6" w:rsidP="004057E6">
            <w:pPr>
              <w:ind w:right="160"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8620BF" w14:textId="2F3AC44C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5,618</w:t>
            </w:r>
          </w:p>
        </w:tc>
        <w:tc>
          <w:tcPr>
            <w:tcW w:w="269" w:type="dxa"/>
          </w:tcPr>
          <w:p w14:paraId="16A30C7E" w14:textId="77777777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822EDBB" w14:textId="40F9DD07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3,496</w:t>
            </w:r>
          </w:p>
        </w:tc>
        <w:tc>
          <w:tcPr>
            <w:tcW w:w="272" w:type="dxa"/>
          </w:tcPr>
          <w:p w14:paraId="3F06DC00" w14:textId="77777777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532C744" w14:textId="3FAE307C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5,618</w:t>
            </w:r>
          </w:p>
        </w:tc>
        <w:tc>
          <w:tcPr>
            <w:tcW w:w="269" w:type="dxa"/>
          </w:tcPr>
          <w:p w14:paraId="08133853" w14:textId="77777777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464799A" w14:textId="38492619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3,496</w:t>
            </w:r>
          </w:p>
        </w:tc>
      </w:tr>
      <w:tr w:rsidR="004057E6" w:rsidRPr="00795110" w14:paraId="28BCFE82" w14:textId="77777777" w:rsidTr="00D70FEE">
        <w:tc>
          <w:tcPr>
            <w:tcW w:w="4410" w:type="dxa"/>
          </w:tcPr>
          <w:p w14:paraId="787C019F" w14:textId="757C7D77" w:rsidR="004057E6" w:rsidRPr="00795110" w:rsidRDefault="004057E6" w:rsidP="004057E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5715FD" w14:textId="1BDEFE4B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154,484</w:t>
            </w:r>
          </w:p>
        </w:tc>
        <w:tc>
          <w:tcPr>
            <w:tcW w:w="269" w:type="dxa"/>
          </w:tcPr>
          <w:p w14:paraId="4FF37409" w14:textId="77777777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9B7510A" w14:textId="4CA11A1A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128,559</w:t>
            </w:r>
          </w:p>
        </w:tc>
        <w:tc>
          <w:tcPr>
            <w:tcW w:w="272" w:type="dxa"/>
          </w:tcPr>
          <w:p w14:paraId="18ACC952" w14:textId="77777777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37B41CB7" w14:textId="0752B0F6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154,484</w:t>
            </w:r>
          </w:p>
        </w:tc>
        <w:tc>
          <w:tcPr>
            <w:tcW w:w="269" w:type="dxa"/>
          </w:tcPr>
          <w:p w14:paraId="13BE6EBA" w14:textId="77777777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BAA8BAC" w14:textId="5D59D2DF" w:rsidR="004057E6" w:rsidRPr="00795110" w:rsidRDefault="004057E6" w:rsidP="0040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442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128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,559</w:t>
            </w:r>
          </w:p>
        </w:tc>
      </w:tr>
      <w:tr w:rsidR="00CA74F8" w:rsidRPr="00795110" w14:paraId="7DEC8293" w14:textId="77777777" w:rsidTr="00D70FEE">
        <w:tc>
          <w:tcPr>
            <w:tcW w:w="4410" w:type="dxa"/>
          </w:tcPr>
          <w:p w14:paraId="1EBCFB0A" w14:textId="04DA95D2" w:rsidR="00CA74F8" w:rsidRPr="00795110" w:rsidRDefault="00CA74F8" w:rsidP="00CA74F8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2F779A3" w14:textId="77777777" w:rsidR="00CA74F8" w:rsidRPr="00795110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02353B" w14:textId="77777777" w:rsidR="00CA74F8" w:rsidRPr="00795110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C12287" w14:textId="77777777" w:rsidR="00CA74F8" w:rsidRPr="00795110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25665E3" w14:textId="77777777" w:rsidR="00CA74F8" w:rsidRPr="00795110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78FB54A" w14:textId="77777777" w:rsidR="00CA74F8" w:rsidRPr="00795110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2AD396" w14:textId="77777777" w:rsidR="00CA74F8" w:rsidRPr="00795110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041D81" w14:textId="77777777" w:rsidR="00CA74F8" w:rsidRPr="00795110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208F" w:rsidRPr="00795110" w14:paraId="07387902" w14:textId="77777777" w:rsidTr="00D70FEE">
        <w:tc>
          <w:tcPr>
            <w:tcW w:w="4410" w:type="dxa"/>
          </w:tcPr>
          <w:p w14:paraId="3E8A4267" w14:textId="77777777" w:rsidR="00D6208F" w:rsidRPr="00795110" w:rsidRDefault="00D6208F" w:rsidP="00D6208F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ประกอบกิจการโรงแรม</w:t>
            </w:r>
          </w:p>
          <w:p w14:paraId="78037890" w14:textId="59224FFE" w:rsidR="00D6208F" w:rsidRPr="00795110" w:rsidRDefault="00D6208F" w:rsidP="00B96AD0">
            <w:pPr>
              <w:ind w:left="147"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080" w:type="dxa"/>
          </w:tcPr>
          <w:p w14:paraId="6ED0002A" w14:textId="77777777" w:rsidR="00D6208F" w:rsidRPr="00795110" w:rsidRDefault="00D6208F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8352DDD" w14:textId="6EBCB8AD" w:rsidR="00D6208F" w:rsidRPr="00795110" w:rsidRDefault="00C82040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80,377</w:t>
            </w:r>
          </w:p>
        </w:tc>
        <w:tc>
          <w:tcPr>
            <w:tcW w:w="269" w:type="dxa"/>
          </w:tcPr>
          <w:p w14:paraId="6B2D535F" w14:textId="77777777" w:rsidR="00D6208F" w:rsidRPr="007951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8430D6D" w14:textId="77777777" w:rsidR="00D6208F" w:rsidRPr="00795110" w:rsidRDefault="00D6208F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4E4466B" w14:textId="7656F8E9" w:rsidR="00D6208F" w:rsidRPr="00795110" w:rsidRDefault="00DC35DD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37,051</w:t>
            </w:r>
          </w:p>
        </w:tc>
        <w:tc>
          <w:tcPr>
            <w:tcW w:w="272" w:type="dxa"/>
          </w:tcPr>
          <w:p w14:paraId="046E47B9" w14:textId="77777777" w:rsidR="00D6208F" w:rsidRPr="007951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1B404D0B" w14:textId="77777777" w:rsidR="00D6208F" w:rsidRPr="00795110" w:rsidRDefault="00D6208F" w:rsidP="00B9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</w:p>
          <w:p w14:paraId="15C23750" w14:textId="16C3B231" w:rsidR="00D6208F" w:rsidRPr="00795110" w:rsidRDefault="00FC2AD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D0A6E4" w14:textId="77777777" w:rsidR="00D6208F" w:rsidRPr="007951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DD31FA" w14:textId="77777777" w:rsidR="00D6208F" w:rsidRPr="007951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</w:p>
          <w:p w14:paraId="1D9F66D3" w14:textId="05D2F367" w:rsidR="00D6208F" w:rsidRPr="00795110" w:rsidRDefault="00D6208F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208F" w:rsidRPr="00795110" w14:paraId="4CB6A36A" w14:textId="77777777" w:rsidTr="00D70FEE">
        <w:tc>
          <w:tcPr>
            <w:tcW w:w="4410" w:type="dxa"/>
          </w:tcPr>
          <w:p w14:paraId="4072513B" w14:textId="77777777" w:rsidR="00D6208F" w:rsidRPr="00795110" w:rsidRDefault="00D6208F" w:rsidP="00D6208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</w:t>
            </w:r>
          </w:p>
          <w:p w14:paraId="0F66C051" w14:textId="7CA3258A" w:rsidR="00D6208F" w:rsidRPr="00795110" w:rsidRDefault="00D6208F" w:rsidP="00B96AD0">
            <w:pPr>
              <w:ind w:left="147"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0" w:type="dxa"/>
          </w:tcPr>
          <w:p w14:paraId="4957A43B" w14:textId="77777777" w:rsidR="00D6208F" w:rsidRPr="00795110" w:rsidRDefault="00D6208F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ECAA01" w14:textId="251389E7" w:rsidR="00D6208F" w:rsidRPr="00795110" w:rsidRDefault="00C82040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162,634</w:t>
            </w:r>
          </w:p>
        </w:tc>
        <w:tc>
          <w:tcPr>
            <w:tcW w:w="269" w:type="dxa"/>
          </w:tcPr>
          <w:p w14:paraId="5942EC9C" w14:textId="77777777" w:rsidR="00D6208F" w:rsidRPr="007951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59B8C87" w14:textId="77777777" w:rsidR="00DC35DD" w:rsidRPr="00795110" w:rsidRDefault="00DC35DD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7C0D70" w14:textId="19947B80" w:rsidR="00D6208F" w:rsidRPr="00795110" w:rsidRDefault="00B9028B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028B">
              <w:rPr>
                <w:rFonts w:asciiTheme="majorBidi" w:hAnsiTheme="majorBidi" w:cstheme="majorBidi"/>
                <w:sz w:val="30"/>
                <w:szCs w:val="30"/>
              </w:rPr>
              <w:t>139,865</w:t>
            </w:r>
          </w:p>
        </w:tc>
        <w:tc>
          <w:tcPr>
            <w:tcW w:w="272" w:type="dxa"/>
          </w:tcPr>
          <w:p w14:paraId="6D1C69AF" w14:textId="77777777" w:rsidR="00D6208F" w:rsidRPr="007951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DDA0AEA" w14:textId="77777777" w:rsidR="00D6208F" w:rsidRPr="007951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0F6345" w14:textId="6C97AEC1" w:rsidR="00D6208F" w:rsidRPr="00795110" w:rsidRDefault="00FC2AD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7604248" w14:textId="77777777" w:rsidR="00D6208F" w:rsidRPr="007951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F2B4B9C" w14:textId="77777777" w:rsidR="00D6208F" w:rsidRPr="00795110" w:rsidRDefault="00D6208F" w:rsidP="00634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B9381" w14:textId="5B00758A" w:rsidR="00D6208F" w:rsidRPr="00795110" w:rsidRDefault="00D6208F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79F6" w:rsidRPr="00795110" w14:paraId="29FA42F7" w14:textId="77777777" w:rsidTr="00D70FEE">
        <w:tc>
          <w:tcPr>
            <w:tcW w:w="4410" w:type="dxa"/>
          </w:tcPr>
          <w:p w14:paraId="09A11C16" w14:textId="0612BF87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04BF2D1F" w14:textId="4E40F644" w:rsidR="002B79F6" w:rsidRPr="00795110" w:rsidRDefault="00FC2AD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3B0B64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3532A96C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9A5FAF" w14:textId="1CCE3B4A" w:rsidR="002B79F6" w:rsidRPr="00795110" w:rsidRDefault="005D112C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56,6</w:t>
            </w:r>
            <w:r w:rsidR="003B0B64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2" w:type="dxa"/>
          </w:tcPr>
          <w:p w14:paraId="0455B969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7B695EF" w14:textId="368FC5D4" w:rsidR="002B79F6" w:rsidRPr="00795110" w:rsidRDefault="00FC2AD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19,</w:t>
            </w:r>
            <w:r w:rsidR="003B0B64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62A2D2C8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B7D1E25" w14:textId="72A39BAF" w:rsidR="002B79F6" w:rsidRPr="00795110" w:rsidRDefault="005D112C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56,6</w:t>
            </w:r>
            <w:r w:rsidR="003B0B64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FC2AD7" w:rsidRPr="00795110" w14:paraId="35373C26" w14:textId="77777777" w:rsidTr="00D70FEE">
        <w:tc>
          <w:tcPr>
            <w:tcW w:w="4410" w:type="dxa"/>
          </w:tcPr>
          <w:p w14:paraId="462E05A5" w14:textId="5CD702D0" w:rsidR="00FC2AD7" w:rsidRPr="00795110" w:rsidRDefault="00FC2AD7" w:rsidP="00FC2AD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E9B6826" w14:textId="6C0BD8B9" w:rsidR="00FC2AD7" w:rsidRPr="00795110" w:rsidRDefault="002321F5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2,051</w:t>
            </w:r>
            <w:r w:rsidR="00FC2AD7"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5AF77882" w14:textId="77777777" w:rsidR="00FC2AD7" w:rsidRPr="00795110" w:rsidRDefault="00FC2AD7" w:rsidP="00FC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2D6F30F" w14:textId="4332D81C" w:rsidR="00FC2AD7" w:rsidRPr="00795110" w:rsidRDefault="00FC2AD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2,243 </w:t>
            </w:r>
          </w:p>
        </w:tc>
        <w:tc>
          <w:tcPr>
            <w:tcW w:w="272" w:type="dxa"/>
          </w:tcPr>
          <w:p w14:paraId="6B376C80" w14:textId="77777777" w:rsidR="00FC2AD7" w:rsidRPr="00795110" w:rsidRDefault="00FC2AD7" w:rsidP="00FC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84A5379" w14:textId="7D3E65DC" w:rsidR="00FC2AD7" w:rsidRPr="00795110" w:rsidRDefault="002321F5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1,920</w:t>
            </w:r>
            <w:r w:rsidR="00FC2AD7"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6671353A" w14:textId="77777777" w:rsidR="00FC2AD7" w:rsidRPr="00795110" w:rsidRDefault="00FC2AD7" w:rsidP="00FC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013DDF8" w14:textId="2D92DE84" w:rsidR="00FC2AD7" w:rsidRPr="00795110" w:rsidRDefault="00FC2AD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2B79F6" w:rsidRPr="00795110" w14:paraId="5827DFCD" w14:textId="77777777" w:rsidTr="00D70FEE">
        <w:tc>
          <w:tcPr>
            <w:tcW w:w="4410" w:type="dxa"/>
          </w:tcPr>
          <w:p w14:paraId="55BA6822" w14:textId="6CE4BE65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</w:tcPr>
          <w:p w14:paraId="6B39D40A" w14:textId="36301943" w:rsidR="002B79F6" w:rsidRPr="00795110" w:rsidRDefault="00C82040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17,901</w:t>
            </w:r>
          </w:p>
        </w:tc>
        <w:tc>
          <w:tcPr>
            <w:tcW w:w="269" w:type="dxa"/>
          </w:tcPr>
          <w:p w14:paraId="24886EDB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119EB4" w14:textId="02947032" w:rsidR="002B79F6" w:rsidRPr="00795110" w:rsidRDefault="00386BDB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12,371</w:t>
            </w:r>
          </w:p>
        </w:tc>
        <w:tc>
          <w:tcPr>
            <w:tcW w:w="272" w:type="dxa"/>
          </w:tcPr>
          <w:p w14:paraId="3C021C62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807AFE6" w14:textId="7DC6B76A" w:rsidR="002B79F6" w:rsidRPr="00795110" w:rsidRDefault="00CC75E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9F3CB4C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8CAD3B0" w14:textId="13D7D06A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79F6" w:rsidRPr="00795110" w14:paraId="7E536107" w14:textId="77777777" w:rsidTr="00D70FEE">
        <w:tc>
          <w:tcPr>
            <w:tcW w:w="4410" w:type="dxa"/>
          </w:tcPr>
          <w:p w14:paraId="1CC0F6B5" w14:textId="6829C635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1080" w:type="dxa"/>
          </w:tcPr>
          <w:p w14:paraId="31C5471C" w14:textId="7FED2583" w:rsidR="002B79F6" w:rsidRPr="00795110" w:rsidRDefault="00C239A8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31,646</w:t>
            </w:r>
          </w:p>
        </w:tc>
        <w:tc>
          <w:tcPr>
            <w:tcW w:w="269" w:type="dxa"/>
          </w:tcPr>
          <w:p w14:paraId="7845D057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9568B46" w14:textId="43094563" w:rsidR="002B79F6" w:rsidRPr="00795110" w:rsidRDefault="005B36B1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28,782</w:t>
            </w:r>
          </w:p>
        </w:tc>
        <w:tc>
          <w:tcPr>
            <w:tcW w:w="272" w:type="dxa"/>
          </w:tcPr>
          <w:p w14:paraId="7829C508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578C47B" w14:textId="580528B7" w:rsidR="002B79F6" w:rsidRPr="00795110" w:rsidRDefault="0057595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69" w:type="dxa"/>
          </w:tcPr>
          <w:p w14:paraId="35169733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EB34463" w14:textId="4F8B528E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2B79F6" w:rsidRPr="00795110" w14:paraId="323C018B" w14:textId="77777777" w:rsidTr="00D70FEE">
        <w:tc>
          <w:tcPr>
            <w:tcW w:w="4410" w:type="dxa"/>
          </w:tcPr>
          <w:p w14:paraId="7EE9BDB0" w14:textId="34F1E0A6" w:rsidR="002B79F6" w:rsidRPr="00795110" w:rsidRDefault="002B79F6" w:rsidP="002B79F6">
            <w:pPr>
              <w:tabs>
                <w:tab w:val="clear" w:pos="227"/>
                <w:tab w:val="left" w:pos="140"/>
              </w:tabs>
              <w:ind w:left="140" w:right="16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080" w:type="dxa"/>
          </w:tcPr>
          <w:p w14:paraId="681F13DA" w14:textId="7DD01037" w:rsidR="002B79F6" w:rsidRPr="00795110" w:rsidRDefault="00C239A8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17,078</w:t>
            </w:r>
          </w:p>
        </w:tc>
        <w:tc>
          <w:tcPr>
            <w:tcW w:w="269" w:type="dxa"/>
          </w:tcPr>
          <w:p w14:paraId="0B498969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F29343F" w14:textId="1BF88AAD" w:rsidR="002B79F6" w:rsidRPr="00795110" w:rsidRDefault="003B0B64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24,080</w:t>
            </w:r>
          </w:p>
        </w:tc>
        <w:tc>
          <w:tcPr>
            <w:tcW w:w="272" w:type="dxa"/>
          </w:tcPr>
          <w:p w14:paraId="0AC62A15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F492F42" w14:textId="58E89D95" w:rsidR="002B79F6" w:rsidRPr="00795110" w:rsidRDefault="0057595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1,932</w:t>
            </w:r>
          </w:p>
        </w:tc>
        <w:tc>
          <w:tcPr>
            <w:tcW w:w="269" w:type="dxa"/>
          </w:tcPr>
          <w:p w14:paraId="65A6E9B1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F6008BC" w14:textId="08CEBE50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2,311</w:t>
            </w:r>
          </w:p>
        </w:tc>
      </w:tr>
      <w:tr w:rsidR="002B79F6" w:rsidRPr="00795110" w14:paraId="7B4D85CD" w14:textId="77777777" w:rsidTr="00D70FEE">
        <w:tc>
          <w:tcPr>
            <w:tcW w:w="4410" w:type="dxa"/>
          </w:tcPr>
          <w:p w14:paraId="431404E4" w14:textId="1A52509F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1080" w:type="dxa"/>
          </w:tcPr>
          <w:p w14:paraId="720C7F09" w14:textId="3978EA93" w:rsidR="002B79F6" w:rsidRPr="00795110" w:rsidRDefault="00C239A8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20,887</w:t>
            </w:r>
          </w:p>
        </w:tc>
        <w:tc>
          <w:tcPr>
            <w:tcW w:w="269" w:type="dxa"/>
          </w:tcPr>
          <w:p w14:paraId="64725ECC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ABB2EC" w14:textId="3244E5A6" w:rsidR="002B79F6" w:rsidRPr="00795110" w:rsidRDefault="005B36B1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18,775</w:t>
            </w:r>
          </w:p>
        </w:tc>
        <w:tc>
          <w:tcPr>
            <w:tcW w:w="272" w:type="dxa"/>
          </w:tcPr>
          <w:p w14:paraId="5FFBB00B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59D8B8F" w14:textId="72CE6FE2" w:rsidR="002B79F6" w:rsidRPr="00795110" w:rsidRDefault="0057595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17,019</w:t>
            </w:r>
          </w:p>
        </w:tc>
        <w:tc>
          <w:tcPr>
            <w:tcW w:w="269" w:type="dxa"/>
          </w:tcPr>
          <w:p w14:paraId="17FFC691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A716571" w14:textId="6AA4CB62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13,234</w:t>
            </w:r>
          </w:p>
        </w:tc>
      </w:tr>
      <w:tr w:rsidR="002B79F6" w:rsidRPr="00795110" w14:paraId="6652BCE2" w14:textId="77777777" w:rsidTr="00D70FEE">
        <w:tc>
          <w:tcPr>
            <w:tcW w:w="4410" w:type="dxa"/>
          </w:tcPr>
          <w:p w14:paraId="6812FCEF" w14:textId="5DFDC491" w:rsidR="002B79F6" w:rsidRPr="00795110" w:rsidRDefault="002B79F6" w:rsidP="002B79F6">
            <w:pPr>
              <w:ind w:left="327" w:right="160" w:hanging="3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080" w:type="dxa"/>
          </w:tcPr>
          <w:p w14:paraId="3B7E5995" w14:textId="3DCC7B10" w:rsidR="002B79F6" w:rsidRPr="00795110" w:rsidRDefault="00C82040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13,229</w:t>
            </w:r>
          </w:p>
        </w:tc>
        <w:tc>
          <w:tcPr>
            <w:tcW w:w="269" w:type="dxa"/>
          </w:tcPr>
          <w:p w14:paraId="793F6D29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14BBB67" w14:textId="7E3C1743" w:rsidR="002B79F6" w:rsidRPr="00795110" w:rsidRDefault="005B36B1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17,176</w:t>
            </w:r>
          </w:p>
        </w:tc>
        <w:tc>
          <w:tcPr>
            <w:tcW w:w="272" w:type="dxa"/>
          </w:tcPr>
          <w:p w14:paraId="21611B7D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5683F50" w14:textId="56BDBC28" w:rsidR="002B79F6" w:rsidRPr="00795110" w:rsidRDefault="0057595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69" w:type="dxa"/>
          </w:tcPr>
          <w:p w14:paraId="2B519CAE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4F49706" w14:textId="49FFEF82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2,445</w:t>
            </w:r>
          </w:p>
        </w:tc>
      </w:tr>
      <w:tr w:rsidR="002B79F6" w:rsidRPr="00795110" w14:paraId="4F2C2773" w14:textId="77777777" w:rsidTr="00D70FEE">
        <w:tc>
          <w:tcPr>
            <w:tcW w:w="4410" w:type="dxa"/>
          </w:tcPr>
          <w:p w14:paraId="0965D29A" w14:textId="186FFC04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224D1339" w14:textId="51C13CE8" w:rsidR="002B79F6" w:rsidRPr="00795110" w:rsidRDefault="00C239A8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64,615</w:t>
            </w:r>
          </w:p>
        </w:tc>
        <w:tc>
          <w:tcPr>
            <w:tcW w:w="269" w:type="dxa"/>
          </w:tcPr>
          <w:p w14:paraId="01E72ACE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C61E40D" w14:textId="4B5E1536" w:rsidR="002B79F6" w:rsidRPr="00795110" w:rsidRDefault="003B0B64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434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72" w:type="dxa"/>
          </w:tcPr>
          <w:p w14:paraId="72767793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5D643BB" w14:textId="1684C0E9" w:rsidR="002B79F6" w:rsidRPr="00795110" w:rsidRDefault="00575957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3,658</w:t>
            </w:r>
          </w:p>
        </w:tc>
        <w:tc>
          <w:tcPr>
            <w:tcW w:w="269" w:type="dxa"/>
          </w:tcPr>
          <w:p w14:paraId="47F12431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063BAE" w14:textId="211402E0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1,610</w:t>
            </w:r>
          </w:p>
        </w:tc>
      </w:tr>
      <w:tr w:rsidR="002B79F6" w:rsidRPr="00795110" w14:paraId="7D82D787" w14:textId="77777777" w:rsidTr="00D70FEE">
        <w:tc>
          <w:tcPr>
            <w:tcW w:w="4410" w:type="dxa"/>
          </w:tcPr>
          <w:p w14:paraId="5ADFD465" w14:textId="0D4D514F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57E3FAE9" w14:textId="102A4810" w:rsidR="002B79F6" w:rsidRPr="00795110" w:rsidRDefault="00C239A8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  <w:tc>
          <w:tcPr>
            <w:tcW w:w="269" w:type="dxa"/>
          </w:tcPr>
          <w:p w14:paraId="601D9CC7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B1459DA" w14:textId="7919A30F" w:rsidR="002B79F6" w:rsidRPr="00795110" w:rsidRDefault="005B36B1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1,202</w:t>
            </w:r>
          </w:p>
        </w:tc>
        <w:tc>
          <w:tcPr>
            <w:tcW w:w="272" w:type="dxa"/>
          </w:tcPr>
          <w:p w14:paraId="06C7FF0D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1905D21" w14:textId="152338CF" w:rsidR="002B79F6" w:rsidRPr="00795110" w:rsidRDefault="005949CE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69" w:type="dxa"/>
          </w:tcPr>
          <w:p w14:paraId="5A5198CC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75FB3D6" w14:textId="18406078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2B79F6" w:rsidRPr="00795110" w14:paraId="26343B01" w14:textId="77777777" w:rsidTr="00D70FEE">
        <w:tc>
          <w:tcPr>
            <w:tcW w:w="4410" w:type="dxa"/>
          </w:tcPr>
          <w:p w14:paraId="0F25261C" w14:textId="6DF1C979" w:rsidR="002B79F6" w:rsidRPr="00795110" w:rsidRDefault="002B79F6" w:rsidP="002B79F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F33CB41" w14:textId="6A7AD394" w:rsidR="002B79F6" w:rsidRPr="00795110" w:rsidRDefault="00B9028B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9028B">
              <w:rPr>
                <w:rFonts w:asciiTheme="majorBidi" w:hAnsiTheme="majorBidi" w:cstheme="majorBidi"/>
                <w:sz w:val="30"/>
                <w:szCs w:val="30"/>
              </w:rPr>
              <w:t>34,480</w:t>
            </w:r>
          </w:p>
        </w:tc>
        <w:tc>
          <w:tcPr>
            <w:tcW w:w="269" w:type="dxa"/>
          </w:tcPr>
          <w:p w14:paraId="2109303E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88C73C4" w14:textId="4C223399" w:rsidR="002B79F6" w:rsidRPr="00795110" w:rsidRDefault="005B36B1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33,675</w:t>
            </w:r>
          </w:p>
        </w:tc>
        <w:tc>
          <w:tcPr>
            <w:tcW w:w="272" w:type="dxa"/>
          </w:tcPr>
          <w:p w14:paraId="3F421DB7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67AC487" w14:textId="2EFC4B5A" w:rsidR="002B79F6" w:rsidRPr="00795110" w:rsidRDefault="005949CE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69" w:type="dxa"/>
          </w:tcPr>
          <w:p w14:paraId="0ED26116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7E34E01" w14:textId="36FBDBCB" w:rsidR="002B79F6" w:rsidRPr="00795110" w:rsidRDefault="002B79F6" w:rsidP="003D5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</w:tbl>
    <w:p w14:paraId="0B63DF5C" w14:textId="77777777" w:rsidR="0012412D" w:rsidRPr="003D5045" w:rsidRDefault="0012412D" w:rsidP="003D5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305E551" w14:textId="76F8053F" w:rsidR="00B019A5" w:rsidRPr="00795110" w:rsidRDefault="00B019A5" w:rsidP="00B019A5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2129C" w:rsidRPr="00795110">
        <w:rPr>
          <w:rFonts w:ascii="Angsana New" w:hAnsi="Angsana New"/>
          <w:sz w:val="30"/>
          <w:szCs w:val="30"/>
        </w:rPr>
        <w:t>31</w:t>
      </w:r>
      <w:r w:rsidRPr="00795110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43B0308" w14:textId="77777777" w:rsidR="00B019A5" w:rsidRPr="003D5045" w:rsidRDefault="00B019A5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1"/>
        <w:gridCol w:w="1353"/>
        <w:gridCol w:w="266"/>
        <w:gridCol w:w="1351"/>
        <w:gridCol w:w="270"/>
        <w:gridCol w:w="1172"/>
        <w:gridCol w:w="255"/>
        <w:gridCol w:w="1189"/>
      </w:tblGrid>
      <w:tr w:rsidR="00B019A5" w:rsidRPr="00795110" w14:paraId="25DAECF2" w14:textId="77777777" w:rsidTr="00B9028B">
        <w:trPr>
          <w:trHeight w:val="20"/>
          <w:tblHeader/>
        </w:trPr>
        <w:tc>
          <w:tcPr>
            <w:tcW w:w="1897" w:type="pct"/>
            <w:shd w:val="clear" w:color="auto" w:fill="auto"/>
          </w:tcPr>
          <w:p w14:paraId="46F022FF" w14:textId="77777777" w:rsidR="00B019A5" w:rsidRPr="00795110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4" w:type="pct"/>
            <w:gridSpan w:val="3"/>
            <w:shd w:val="clear" w:color="auto" w:fill="auto"/>
          </w:tcPr>
          <w:p w14:paraId="057B695B" w14:textId="7F85B36E" w:rsidR="00B019A5" w:rsidRPr="00795110" w:rsidRDefault="00297ACB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6A857DEE" w14:textId="77777777" w:rsidR="00B019A5" w:rsidRPr="00795110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shd w:val="clear" w:color="auto" w:fill="auto"/>
          </w:tcPr>
          <w:p w14:paraId="1E3D044E" w14:textId="77777777" w:rsidR="00B019A5" w:rsidRPr="00795110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7951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FA4888" w:rsidRPr="00795110" w14:paraId="0C2C734F" w14:textId="77777777" w:rsidTr="00B9028B">
        <w:trPr>
          <w:trHeight w:val="20"/>
          <w:tblHeader/>
        </w:trPr>
        <w:tc>
          <w:tcPr>
            <w:tcW w:w="1897" w:type="pct"/>
            <w:shd w:val="clear" w:color="auto" w:fill="auto"/>
          </w:tcPr>
          <w:p w14:paraId="5AC0B3C3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17" w:type="pct"/>
            <w:shd w:val="clear" w:color="auto" w:fill="auto"/>
          </w:tcPr>
          <w:p w14:paraId="2DBD345B" w14:textId="6EDB426A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2B79F6"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4E8E4BD8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44006D91" w14:textId="128500EC" w:rsidR="00FA4888" w:rsidRPr="00795110" w:rsidRDefault="002B79F6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5F78342F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176C71E" w14:textId="2B34363C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2B79F6"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64C18DC8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0692139" w14:textId="5C0C08DE" w:rsidR="00FA4888" w:rsidRPr="00795110" w:rsidRDefault="002B79F6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2B79F6" w:rsidRPr="00795110" w14:paraId="0AE6B0CC" w14:textId="77777777" w:rsidTr="00B9028B">
        <w:trPr>
          <w:trHeight w:val="20"/>
          <w:tblHeader/>
        </w:trPr>
        <w:tc>
          <w:tcPr>
            <w:tcW w:w="1897" w:type="pct"/>
            <w:shd w:val="clear" w:color="auto" w:fill="auto"/>
          </w:tcPr>
          <w:p w14:paraId="0903908E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103" w:type="pct"/>
            <w:gridSpan w:val="7"/>
            <w:shd w:val="clear" w:color="auto" w:fill="auto"/>
            <w:vAlign w:val="center"/>
          </w:tcPr>
          <w:p w14:paraId="38D2D29D" w14:textId="676DAEB4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B79F6" w:rsidRPr="00795110" w14:paraId="70E6D118" w14:textId="77777777" w:rsidTr="00B9028B">
        <w:trPr>
          <w:trHeight w:val="20"/>
        </w:trPr>
        <w:tc>
          <w:tcPr>
            <w:tcW w:w="1897" w:type="pct"/>
            <w:shd w:val="clear" w:color="auto" w:fill="auto"/>
          </w:tcPr>
          <w:p w14:paraId="451897CA" w14:textId="74763399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</w:t>
            </w:r>
            <w:r w:rsidRPr="0079511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3103" w:type="pct"/>
            <w:gridSpan w:val="7"/>
            <w:shd w:val="clear" w:color="auto" w:fill="auto"/>
          </w:tcPr>
          <w:p w14:paraId="5B83F8A6" w14:textId="75D42553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2B79F6" w:rsidRPr="00795110" w14:paraId="45EABA16" w14:textId="77777777" w:rsidTr="00B9028B">
        <w:trPr>
          <w:trHeight w:val="335"/>
        </w:trPr>
        <w:tc>
          <w:tcPr>
            <w:tcW w:w="1897" w:type="pct"/>
            <w:shd w:val="clear" w:color="auto" w:fill="auto"/>
          </w:tcPr>
          <w:p w14:paraId="61F068EC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795110"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5EF61274" w14:textId="35E6C710" w:rsidR="002B79F6" w:rsidRPr="003D5045" w:rsidRDefault="0005479B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5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17,518 </w:t>
            </w:r>
          </w:p>
        </w:tc>
        <w:tc>
          <w:tcPr>
            <w:tcW w:w="141" w:type="pct"/>
            <w:shd w:val="clear" w:color="auto" w:fill="auto"/>
          </w:tcPr>
          <w:p w14:paraId="212EDB7C" w14:textId="77777777" w:rsidR="002B79F6" w:rsidRPr="003D5045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DA6FABE" w14:textId="375855B4" w:rsidR="002B79F6" w:rsidRPr="003D5045" w:rsidRDefault="0005479B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50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14,428 </w:t>
            </w:r>
          </w:p>
        </w:tc>
        <w:tc>
          <w:tcPr>
            <w:tcW w:w="143" w:type="pct"/>
            <w:shd w:val="clear" w:color="auto" w:fill="auto"/>
          </w:tcPr>
          <w:p w14:paraId="29EE0492" w14:textId="77777777" w:rsidR="002B79F6" w:rsidRPr="003D5045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B321BB3" w14:textId="397A3672" w:rsidR="002B79F6" w:rsidRPr="003D5045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D504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C5D6085" w14:textId="77777777" w:rsidR="002B79F6" w:rsidRPr="003D5045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54C9486" w14:textId="08F862AC" w:rsidR="002B79F6" w:rsidRPr="003D5045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990" w:firstLine="6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D504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B79F6" w:rsidRPr="00795110" w14:paraId="37A2CCBF" w14:textId="77777777" w:rsidTr="00B9028B">
        <w:trPr>
          <w:trHeight w:val="20"/>
        </w:trPr>
        <w:tc>
          <w:tcPr>
            <w:tcW w:w="1897" w:type="pct"/>
            <w:shd w:val="clear" w:color="auto" w:fill="auto"/>
          </w:tcPr>
          <w:p w14:paraId="1171EB1E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717" w:type="pct"/>
            <w:tcBorders>
              <w:top w:val="double" w:sz="4" w:space="0" w:color="auto"/>
            </w:tcBorders>
            <w:shd w:val="clear" w:color="auto" w:fill="auto"/>
          </w:tcPr>
          <w:p w14:paraId="5A5594D2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203B1B9A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  <w:shd w:val="clear" w:color="auto" w:fill="auto"/>
          </w:tcPr>
          <w:p w14:paraId="169E9839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14:paraId="5D427BCD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5A94510C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06F61094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28E6C1BA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B79F6" w:rsidRPr="00795110" w14:paraId="1BF7D25B" w14:textId="77777777" w:rsidTr="00B9028B">
        <w:trPr>
          <w:trHeight w:val="20"/>
        </w:trPr>
        <w:tc>
          <w:tcPr>
            <w:tcW w:w="1897" w:type="pct"/>
            <w:shd w:val="clear" w:color="auto" w:fill="auto"/>
          </w:tcPr>
          <w:p w14:paraId="56B301C4" w14:textId="699CEEC9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ลูกหนี้</w:t>
            </w:r>
            <w:r w:rsidRPr="0079511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717" w:type="pct"/>
            <w:shd w:val="clear" w:color="auto" w:fill="auto"/>
          </w:tcPr>
          <w:p w14:paraId="2C5794D8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6F5F7BD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152DDC43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B67BE93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606C4C5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CB7C2AF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0B49D00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79F6" w:rsidRPr="00795110" w14:paraId="16BA66B9" w14:textId="77777777" w:rsidTr="00B9028B">
        <w:trPr>
          <w:trHeight w:val="20"/>
        </w:trPr>
        <w:tc>
          <w:tcPr>
            <w:tcW w:w="1897" w:type="pct"/>
            <w:shd w:val="clear" w:color="auto" w:fill="auto"/>
          </w:tcPr>
          <w:p w14:paraId="5BF92BF3" w14:textId="0C998D1A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17" w:type="pct"/>
            <w:shd w:val="clear" w:color="auto" w:fill="auto"/>
          </w:tcPr>
          <w:p w14:paraId="0117DDCD" w14:textId="041422AA" w:rsidR="002B79F6" w:rsidRPr="00795110" w:rsidRDefault="00613F10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77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41" w:type="pct"/>
            <w:shd w:val="clear" w:color="auto" w:fill="auto"/>
          </w:tcPr>
          <w:p w14:paraId="0BA4B0C2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481DA731" w14:textId="6628EB80" w:rsidR="002B79F6" w:rsidRPr="00795110" w:rsidRDefault="00613F10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7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43" w:type="pct"/>
            <w:shd w:val="clear" w:color="auto" w:fill="auto"/>
          </w:tcPr>
          <w:p w14:paraId="34A3E84B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F134D2E" w14:textId="3A4345E2" w:rsidR="002B79F6" w:rsidRPr="00795110" w:rsidRDefault="00613F10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870,201 </w:t>
            </w:r>
          </w:p>
        </w:tc>
        <w:tc>
          <w:tcPr>
            <w:tcW w:w="135" w:type="pct"/>
            <w:shd w:val="clear" w:color="auto" w:fill="auto"/>
          </w:tcPr>
          <w:p w14:paraId="72849F92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EA9747" w14:textId="431BB2CE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1,098,218</w:t>
            </w:r>
          </w:p>
        </w:tc>
      </w:tr>
      <w:tr w:rsidR="008E587C" w:rsidRPr="00795110" w14:paraId="6B8CDD98" w14:textId="77777777" w:rsidTr="00B9028B">
        <w:trPr>
          <w:trHeight w:val="20"/>
        </w:trPr>
        <w:tc>
          <w:tcPr>
            <w:tcW w:w="1897" w:type="pct"/>
            <w:shd w:val="clear" w:color="auto" w:fill="auto"/>
          </w:tcPr>
          <w:p w14:paraId="2C350897" w14:textId="6D0918F6" w:rsidR="008E587C" w:rsidRPr="00795110" w:rsidRDefault="008E587C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17" w:type="pct"/>
            <w:shd w:val="clear" w:color="auto" w:fill="auto"/>
          </w:tcPr>
          <w:p w14:paraId="099764CC" w14:textId="25BA9539" w:rsidR="008E587C" w:rsidRPr="00795110" w:rsidRDefault="00613F10" w:rsidP="00976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  <w:tc>
          <w:tcPr>
            <w:tcW w:w="141" w:type="pct"/>
            <w:shd w:val="clear" w:color="auto" w:fill="auto"/>
          </w:tcPr>
          <w:p w14:paraId="100294B8" w14:textId="77777777" w:rsidR="008E587C" w:rsidRPr="00795110" w:rsidRDefault="008E587C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4E100992" w14:textId="4ADF71FA" w:rsidR="008E587C" w:rsidRPr="00795110" w:rsidRDefault="00613F10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7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43" w:type="pct"/>
            <w:shd w:val="clear" w:color="auto" w:fill="auto"/>
          </w:tcPr>
          <w:p w14:paraId="584BFEC1" w14:textId="77777777" w:rsidR="008E587C" w:rsidRPr="00795110" w:rsidRDefault="008E587C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6790E59" w14:textId="41DCD514" w:rsidR="008E587C" w:rsidRPr="00795110" w:rsidRDefault="00613F10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1,770 </w:t>
            </w:r>
          </w:p>
        </w:tc>
        <w:tc>
          <w:tcPr>
            <w:tcW w:w="135" w:type="pct"/>
            <w:shd w:val="clear" w:color="auto" w:fill="auto"/>
          </w:tcPr>
          <w:p w14:paraId="1D285D2D" w14:textId="77777777" w:rsidR="008E587C" w:rsidRPr="00795110" w:rsidRDefault="008E587C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08B501B" w14:textId="79DDF193" w:rsidR="008E587C" w:rsidRPr="00795110" w:rsidRDefault="00613F10" w:rsidP="001A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990" w:firstLine="699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79F6" w:rsidRPr="00795110" w14:paraId="415A05DB" w14:textId="77777777" w:rsidTr="00B9028B">
        <w:trPr>
          <w:trHeight w:val="20"/>
        </w:trPr>
        <w:tc>
          <w:tcPr>
            <w:tcW w:w="1897" w:type="pct"/>
            <w:shd w:val="clear" w:color="auto" w:fill="auto"/>
          </w:tcPr>
          <w:p w14:paraId="5C73347D" w14:textId="79C6CA6D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4AB17700" w14:textId="34330E5B" w:rsidR="002B79F6" w:rsidRPr="00795110" w:rsidRDefault="00613F10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61,584</w:t>
            </w:r>
          </w:p>
        </w:tc>
        <w:tc>
          <w:tcPr>
            <w:tcW w:w="141" w:type="pct"/>
            <w:shd w:val="clear" w:color="auto" w:fill="auto"/>
          </w:tcPr>
          <w:p w14:paraId="152F21CE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4C309767" w14:textId="792473E9" w:rsidR="002B79F6" w:rsidRPr="00795110" w:rsidRDefault="00613F10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39,377 </w:t>
            </w:r>
          </w:p>
        </w:tc>
        <w:tc>
          <w:tcPr>
            <w:tcW w:w="143" w:type="pct"/>
            <w:shd w:val="clear" w:color="auto" w:fill="auto"/>
          </w:tcPr>
          <w:p w14:paraId="7F2D33C3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0427CEE2" w14:textId="4FE74245" w:rsidR="002B79F6" w:rsidRPr="00795110" w:rsidRDefault="00613F10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24,885 </w:t>
            </w:r>
          </w:p>
        </w:tc>
        <w:tc>
          <w:tcPr>
            <w:tcW w:w="135" w:type="pct"/>
            <w:shd w:val="clear" w:color="auto" w:fill="auto"/>
          </w:tcPr>
          <w:p w14:paraId="06385E24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B803ABC" w14:textId="65F1F601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16,692</w:t>
            </w:r>
          </w:p>
        </w:tc>
      </w:tr>
      <w:tr w:rsidR="002B79F6" w:rsidRPr="00795110" w14:paraId="3209E184" w14:textId="77777777" w:rsidTr="00B9028B">
        <w:trPr>
          <w:trHeight w:val="20"/>
        </w:trPr>
        <w:tc>
          <w:tcPr>
            <w:tcW w:w="1897" w:type="pct"/>
            <w:shd w:val="clear" w:color="auto" w:fill="auto"/>
          </w:tcPr>
          <w:p w14:paraId="6696F0B4" w14:textId="1EDA8563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0F38" w14:textId="01FB6F39" w:rsidR="002B79F6" w:rsidRPr="00795110" w:rsidRDefault="00613F10" w:rsidP="00976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63,354</w:t>
            </w:r>
          </w:p>
        </w:tc>
        <w:tc>
          <w:tcPr>
            <w:tcW w:w="141" w:type="pct"/>
            <w:shd w:val="clear" w:color="auto" w:fill="auto"/>
          </w:tcPr>
          <w:p w14:paraId="6F5DAB69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5D3B3" w14:textId="067FA7A9" w:rsidR="002B79F6" w:rsidRPr="00795110" w:rsidRDefault="00613F10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35" w:lineRule="auto"/>
              <w:ind w:right="-1623" w:firstLine="4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39,377 </w:t>
            </w:r>
          </w:p>
        </w:tc>
        <w:tc>
          <w:tcPr>
            <w:tcW w:w="143" w:type="pct"/>
            <w:shd w:val="clear" w:color="auto" w:fill="auto"/>
          </w:tcPr>
          <w:p w14:paraId="64178445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A29D9" w14:textId="75E64162" w:rsidR="002B79F6" w:rsidRPr="00795110" w:rsidRDefault="00613F10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896,856 </w:t>
            </w:r>
          </w:p>
        </w:tc>
        <w:tc>
          <w:tcPr>
            <w:tcW w:w="135" w:type="pct"/>
            <w:shd w:val="clear" w:color="auto" w:fill="auto"/>
          </w:tcPr>
          <w:p w14:paraId="5364616B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A1BD0" w14:textId="1728E2C0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-990" w:firstLine="24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1,114,910</w:t>
            </w:r>
          </w:p>
        </w:tc>
      </w:tr>
      <w:tr w:rsidR="00CA0291" w:rsidRPr="00795110" w14:paraId="380A1372" w14:textId="77777777" w:rsidTr="00CA0291">
        <w:trPr>
          <w:trHeight w:val="20"/>
        </w:trPr>
        <w:tc>
          <w:tcPr>
            <w:tcW w:w="1897" w:type="pct"/>
            <w:shd w:val="clear" w:color="auto" w:fill="auto"/>
          </w:tcPr>
          <w:p w14:paraId="5B8071AC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6995A83A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D63A39F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288C97A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35" w:lineRule="auto"/>
              <w:ind w:right="-1623" w:firstLine="4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4A6286F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6569FF5E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2E769935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16E05ADA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-990" w:firstLine="2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0291" w:rsidRPr="00795110" w14:paraId="3D5B7AE6" w14:textId="77777777" w:rsidTr="00CA0291">
        <w:trPr>
          <w:trHeight w:val="20"/>
        </w:trPr>
        <w:tc>
          <w:tcPr>
            <w:tcW w:w="1897" w:type="pct"/>
            <w:shd w:val="clear" w:color="auto" w:fill="auto"/>
          </w:tcPr>
          <w:p w14:paraId="53FA9C58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504CC4CB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C267E02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5BBCD988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35" w:lineRule="auto"/>
              <w:ind w:right="-1623" w:firstLine="4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6F22932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323477E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3B7A8F01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7CCF838" w14:textId="77777777" w:rsidR="00CA0291" w:rsidRPr="00795110" w:rsidRDefault="00CA0291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-990" w:firstLine="2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79F6" w:rsidRPr="00795110" w14:paraId="0FBFE405" w14:textId="77777777" w:rsidTr="00CA0291">
        <w:trPr>
          <w:trHeight w:val="20"/>
        </w:trPr>
        <w:tc>
          <w:tcPr>
            <w:tcW w:w="1897" w:type="pct"/>
            <w:shd w:val="clear" w:color="auto" w:fill="auto"/>
          </w:tcPr>
          <w:p w14:paraId="2E897D93" w14:textId="50CA0E9C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79511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ินทรัพย์หมุนเวียนอื่น</w:t>
            </w:r>
            <w:r w:rsidRPr="00795110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 xml:space="preserve">            </w:t>
            </w:r>
          </w:p>
        </w:tc>
        <w:tc>
          <w:tcPr>
            <w:tcW w:w="717" w:type="pct"/>
            <w:shd w:val="clear" w:color="auto" w:fill="auto"/>
          </w:tcPr>
          <w:p w14:paraId="6BA34A17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25E3E74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248EC9C6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35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4DF7E7C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D040E72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FAB1C7A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2707831" w14:textId="77777777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35" w:lineRule="auto"/>
              <w:ind w:right="-6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79F6" w:rsidRPr="00795110" w14:paraId="37F3FE12" w14:textId="77777777" w:rsidTr="00B9028B">
        <w:trPr>
          <w:trHeight w:val="20"/>
        </w:trPr>
        <w:tc>
          <w:tcPr>
            <w:tcW w:w="1897" w:type="pct"/>
            <w:shd w:val="clear" w:color="auto" w:fill="auto"/>
          </w:tcPr>
          <w:p w14:paraId="528A2DF6" w14:textId="7C6BFE49" w:rsidR="002B79F6" w:rsidRPr="00795110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17" w:type="pct"/>
            <w:tcBorders>
              <w:bottom w:val="double" w:sz="4" w:space="0" w:color="auto"/>
            </w:tcBorders>
            <w:shd w:val="clear" w:color="auto" w:fill="auto"/>
          </w:tcPr>
          <w:p w14:paraId="1A121108" w14:textId="1B34966D" w:rsidR="002B79F6" w:rsidRPr="00435D06" w:rsidRDefault="00ED2F49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92 </w:t>
            </w:r>
          </w:p>
        </w:tc>
        <w:tc>
          <w:tcPr>
            <w:tcW w:w="141" w:type="pct"/>
            <w:shd w:val="clear" w:color="auto" w:fill="auto"/>
          </w:tcPr>
          <w:p w14:paraId="42243181" w14:textId="77777777" w:rsidR="002B79F6" w:rsidRPr="00435D06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  <w:shd w:val="clear" w:color="auto" w:fill="auto"/>
          </w:tcPr>
          <w:p w14:paraId="018BF44A" w14:textId="189BB5E7" w:rsidR="002B79F6" w:rsidRPr="00435D06" w:rsidRDefault="00ED2F49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0"/>
              </w:tabs>
              <w:spacing w:line="235" w:lineRule="auto"/>
              <w:ind w:right="-1623" w:firstLine="6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1,704 </w:t>
            </w:r>
          </w:p>
        </w:tc>
        <w:tc>
          <w:tcPr>
            <w:tcW w:w="143" w:type="pct"/>
            <w:shd w:val="clear" w:color="auto" w:fill="auto"/>
          </w:tcPr>
          <w:p w14:paraId="712766DD" w14:textId="77777777" w:rsidR="002B79F6" w:rsidRPr="00435D06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0FA21E08" w14:textId="2194D4AB" w:rsidR="002B79F6" w:rsidRPr="00435D06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35D0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966CD94" w14:textId="77777777" w:rsidR="002B79F6" w:rsidRPr="00435D06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57E99B34" w14:textId="175AE53C" w:rsidR="002B79F6" w:rsidRPr="00435D06" w:rsidRDefault="002B79F6" w:rsidP="002B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633" w:firstLine="6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5101B10" w14:textId="0E8A0043" w:rsidR="00432049" w:rsidRPr="003B0B64" w:rsidRDefault="00432049" w:rsidP="003B0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8"/>
        <w:gridCol w:w="270"/>
        <w:gridCol w:w="1442"/>
        <w:gridCol w:w="270"/>
        <w:gridCol w:w="1170"/>
        <w:gridCol w:w="270"/>
        <w:gridCol w:w="1080"/>
        <w:gridCol w:w="270"/>
        <w:gridCol w:w="1260"/>
        <w:gridCol w:w="270"/>
        <w:gridCol w:w="1080"/>
      </w:tblGrid>
      <w:tr w:rsidR="00923982" w:rsidRPr="00795110" w14:paraId="5076706D" w14:textId="77777777" w:rsidTr="00B9028B">
        <w:tc>
          <w:tcPr>
            <w:tcW w:w="2158" w:type="dxa"/>
            <w:shd w:val="clear" w:color="auto" w:fill="auto"/>
          </w:tcPr>
          <w:p w14:paraId="6F52304A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64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36F7C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67A8B166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DAA8F96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23535F29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3982" w:rsidRPr="00795110" w14:paraId="48D92EB8" w14:textId="77777777" w:rsidTr="00B9028B">
        <w:tc>
          <w:tcPr>
            <w:tcW w:w="2158" w:type="dxa"/>
            <w:shd w:val="clear" w:color="auto" w:fill="auto"/>
          </w:tcPr>
          <w:p w14:paraId="6AC3D8D7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648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lang w:val="en-GB"/>
              </w:rPr>
            </w:pPr>
            <w:r w:rsidRPr="00795110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  <w:r w:rsidRPr="00795110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795110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  <w:p w14:paraId="7662A8BD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304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270" w:type="dxa"/>
          </w:tcPr>
          <w:p w14:paraId="41F0456F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39A48705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7DCA088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60779D0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7D91CDE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F355799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E7873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FB4F5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9E0B79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2AED16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D62D73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09A610E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D8A2C7A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23982" w:rsidRPr="00795110" w14:paraId="49BF4363" w14:textId="77777777" w:rsidTr="00B9028B">
        <w:tc>
          <w:tcPr>
            <w:tcW w:w="2158" w:type="dxa"/>
            <w:shd w:val="clear" w:color="auto" w:fill="auto"/>
            <w:vAlign w:val="bottom"/>
          </w:tcPr>
          <w:p w14:paraId="4EE21FFC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1E9E7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02A71737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F3259B8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29A8BF4A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982" w:rsidRPr="00795110" w14:paraId="4986C3DA" w14:textId="77777777" w:rsidTr="00B9028B">
        <w:tc>
          <w:tcPr>
            <w:tcW w:w="2158" w:type="dxa"/>
            <w:shd w:val="clear" w:color="auto" w:fill="auto"/>
            <w:vAlign w:val="bottom"/>
          </w:tcPr>
          <w:p w14:paraId="49890E12" w14:textId="43D531A9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13BC8"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EDB1F7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1ED11A03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DFB14A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A159AB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F9E3A3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9EE159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37D400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CCAE1C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404529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AA04CB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23982" w:rsidRPr="00795110" w14:paraId="5804145A" w14:textId="77777777" w:rsidTr="00B9028B">
        <w:tc>
          <w:tcPr>
            <w:tcW w:w="2158" w:type="dxa"/>
            <w:shd w:val="clear" w:color="auto" w:fill="auto"/>
            <w:hideMark/>
          </w:tcPr>
          <w:p w14:paraId="52144F72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7038ACAA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944F74F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</w:tcPr>
          <w:p w14:paraId="75D06DC8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109AEC" w14:textId="616DF435" w:rsidR="00923982" w:rsidRPr="00795110" w:rsidRDefault="00813BC8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89,024,308</w:t>
            </w:r>
          </w:p>
        </w:tc>
        <w:tc>
          <w:tcPr>
            <w:tcW w:w="270" w:type="dxa"/>
            <w:shd w:val="clear" w:color="auto" w:fill="auto"/>
          </w:tcPr>
          <w:p w14:paraId="101446F3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F28B60" w14:textId="2CB80186" w:rsidR="00923982" w:rsidRPr="00795110" w:rsidRDefault="00CA735C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20,</w:t>
            </w:r>
            <w:r w:rsidR="00A25356">
              <w:rPr>
                <w:rFonts w:ascii="Angsana New" w:hAnsi="Angsana New"/>
                <w:sz w:val="30"/>
                <w:szCs w:val="30"/>
              </w:rPr>
              <w:t>827,109</w:t>
            </w:r>
          </w:p>
        </w:tc>
        <w:tc>
          <w:tcPr>
            <w:tcW w:w="270" w:type="dxa"/>
            <w:shd w:val="clear" w:color="auto" w:fill="auto"/>
          </w:tcPr>
          <w:p w14:paraId="17D9DD6F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10B308" w14:textId="3A2E235B" w:rsidR="00923982" w:rsidRPr="00795110" w:rsidRDefault="00CA735C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(20,57</w:t>
            </w:r>
            <w:r w:rsidR="00A25356">
              <w:rPr>
                <w:rFonts w:ascii="Angsana New" w:hAnsi="Angsana New"/>
                <w:sz w:val="30"/>
                <w:szCs w:val="30"/>
              </w:rPr>
              <w:t>1</w:t>
            </w:r>
            <w:r w:rsidRPr="00795110">
              <w:rPr>
                <w:rFonts w:ascii="Angsana New" w:hAnsi="Angsana New"/>
                <w:sz w:val="30"/>
                <w:szCs w:val="30"/>
              </w:rPr>
              <w:t>,</w:t>
            </w:r>
            <w:r w:rsidR="00A25356">
              <w:rPr>
                <w:rFonts w:ascii="Angsana New" w:hAnsi="Angsana New"/>
                <w:sz w:val="30"/>
                <w:szCs w:val="30"/>
              </w:rPr>
              <w:t>363</w:t>
            </w:r>
            <w:r w:rsidRPr="007951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B10D3A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55434F" w14:textId="7E1985FC" w:rsidR="00923982" w:rsidRPr="00795110" w:rsidRDefault="00CA735C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89,280,05</w:t>
            </w:r>
            <w:r w:rsidR="003B0B6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923982" w:rsidRPr="00795110" w14:paraId="7F3CA009" w14:textId="77777777" w:rsidTr="00B9028B">
        <w:tc>
          <w:tcPr>
            <w:tcW w:w="2158" w:type="dxa"/>
            <w:shd w:val="clear" w:color="auto" w:fill="auto"/>
          </w:tcPr>
          <w:p w14:paraId="2F8D94D7" w14:textId="77777777" w:rsidR="00923982" w:rsidRPr="00795110" w:rsidRDefault="00923982" w:rsidP="002B1E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2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93D545" w14:textId="77777777" w:rsidR="00923982" w:rsidRPr="007951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12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36997BF" w14:textId="77777777" w:rsidR="00923982" w:rsidRPr="007951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12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F78DE" w14:textId="77777777" w:rsidR="00923982" w:rsidRPr="007951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12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1FCA780" w14:textId="77777777" w:rsidR="00923982" w:rsidRPr="007951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12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B2C4F3" w14:textId="77777777" w:rsidR="00923982" w:rsidRPr="00795110" w:rsidRDefault="00923982" w:rsidP="002B1E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2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3A63E3" w14:textId="77777777" w:rsidR="00923982" w:rsidRPr="007951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12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16CB7D" w14:textId="77777777" w:rsidR="00923982" w:rsidRPr="007951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12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8953F3" w14:textId="77777777" w:rsidR="00923982" w:rsidRPr="007951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12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666D70" w14:textId="77777777" w:rsidR="00923982" w:rsidRPr="007951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12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814B8F" w14:textId="77777777" w:rsidR="00923982" w:rsidRPr="007951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12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3982" w:rsidRPr="00795110" w14:paraId="6DF225D8" w14:textId="77777777" w:rsidTr="00B9028B">
        <w:tc>
          <w:tcPr>
            <w:tcW w:w="2158" w:type="dxa"/>
            <w:shd w:val="clear" w:color="auto" w:fill="auto"/>
            <w:vAlign w:val="bottom"/>
          </w:tcPr>
          <w:p w14:paraId="53D47979" w14:textId="5AF67216" w:rsidR="00923982" w:rsidRPr="00795110" w:rsidRDefault="00813BC8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944E8B5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3A021C1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B8CDB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9779AF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241D64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8877F8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6F3B7C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49EE73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4D628F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CAC4F1" w14:textId="77777777" w:rsidR="00923982" w:rsidRPr="007951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3BC8" w:rsidRPr="00795110" w14:paraId="1BF47E67" w14:textId="77777777" w:rsidTr="00B9028B">
        <w:tc>
          <w:tcPr>
            <w:tcW w:w="2158" w:type="dxa"/>
            <w:shd w:val="clear" w:color="auto" w:fill="auto"/>
          </w:tcPr>
          <w:p w14:paraId="7DA2B691" w14:textId="47F1C78E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6642D67A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D2B05A0" w14:textId="7D37C29F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</w:tcPr>
          <w:p w14:paraId="668395E7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11AA365" w14:textId="24BE12E5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87,551,581</w:t>
            </w:r>
          </w:p>
        </w:tc>
        <w:tc>
          <w:tcPr>
            <w:tcW w:w="270" w:type="dxa"/>
            <w:shd w:val="clear" w:color="auto" w:fill="auto"/>
          </w:tcPr>
          <w:p w14:paraId="55FB49C8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4A73AC" w14:textId="136F843B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20,480,147</w:t>
            </w:r>
          </w:p>
        </w:tc>
        <w:tc>
          <w:tcPr>
            <w:tcW w:w="270" w:type="dxa"/>
            <w:shd w:val="clear" w:color="auto" w:fill="auto"/>
          </w:tcPr>
          <w:p w14:paraId="5744442E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F8897A" w14:textId="3A13C4B4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(19,007,420)</w:t>
            </w:r>
          </w:p>
        </w:tc>
        <w:tc>
          <w:tcPr>
            <w:tcW w:w="270" w:type="dxa"/>
            <w:shd w:val="clear" w:color="auto" w:fill="auto"/>
          </w:tcPr>
          <w:p w14:paraId="09BEF553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DD6291F" w14:textId="4B947C96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89,024,308</w:t>
            </w:r>
          </w:p>
        </w:tc>
      </w:tr>
    </w:tbl>
    <w:p w14:paraId="13ECDD17" w14:textId="0AE62DCF" w:rsidR="00527C7D" w:rsidRDefault="00527C7D" w:rsidP="0065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28"/>
          <w:szCs w:val="28"/>
        </w:rPr>
      </w:pPr>
    </w:p>
    <w:p w14:paraId="3B7827C8" w14:textId="20462310" w:rsidR="00DB07C0" w:rsidRDefault="00DB07C0" w:rsidP="00DB0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/>
          <w:sz w:val="30"/>
          <w:szCs w:val="30"/>
        </w:rPr>
        <w:t>2565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บริษัทตกลงทำสัญญาให้กู้ยืมเงินกับบริษัทย่อยแห่ง</w:t>
      </w:r>
      <w:r>
        <w:rPr>
          <w:rFonts w:ascii="Angsana New" w:hAnsi="Angsana New" w:hint="cs"/>
          <w:sz w:val="30"/>
          <w:szCs w:val="30"/>
          <w:cs/>
        </w:rPr>
        <w:t xml:space="preserve">หนึ่ง </w:t>
      </w:r>
      <w:r w:rsidRPr="00E11762">
        <w:rPr>
          <w:rFonts w:ascii="Angsana New" w:hAnsi="Angsana New" w:hint="cs"/>
          <w:sz w:val="30"/>
          <w:szCs w:val="30"/>
          <w:cs/>
        </w:rPr>
        <w:t xml:space="preserve">จากเดิมเงินกู้ยืมอยู่ในรูปตั๋วสัญญาใช้เงิน </w:t>
      </w:r>
      <w:r w:rsidR="00435D06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435D06">
        <w:rPr>
          <w:rFonts w:ascii="Angsana New" w:hAnsi="Angsana New"/>
          <w:sz w:val="30"/>
          <w:szCs w:val="30"/>
        </w:rPr>
        <w:t xml:space="preserve">4,066.32 </w:t>
      </w:r>
      <w:r w:rsidR="00435D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35D06" w:rsidRPr="00435D06">
        <w:rPr>
          <w:rFonts w:ascii="Angsana New" w:hAnsi="Angsana New" w:hint="cs"/>
          <w:sz w:val="30"/>
          <w:szCs w:val="30"/>
          <w:cs/>
        </w:rPr>
        <w:t>อัตราดอกเบี้ยเงินให้กู้ยืมร้อยละ</w:t>
      </w:r>
      <w:r w:rsidR="00435D06" w:rsidRPr="00435D06">
        <w:rPr>
          <w:rFonts w:ascii="Angsana New" w:hAnsi="Angsana New"/>
          <w:sz w:val="30"/>
          <w:szCs w:val="30"/>
          <w:cs/>
        </w:rPr>
        <w:t xml:space="preserve"> </w:t>
      </w:r>
      <w:r w:rsidR="00CA0291">
        <w:rPr>
          <w:rFonts w:ascii="Angsana New" w:hAnsi="Angsana New"/>
          <w:sz w:val="30"/>
          <w:szCs w:val="30"/>
        </w:rPr>
        <w:t>2.95</w:t>
      </w:r>
      <w:r w:rsidR="00435D06" w:rsidRPr="00435D06">
        <w:rPr>
          <w:rFonts w:ascii="Angsana New" w:hAnsi="Angsana New"/>
          <w:sz w:val="30"/>
          <w:szCs w:val="30"/>
          <w:cs/>
        </w:rPr>
        <w:t xml:space="preserve"> </w:t>
      </w:r>
      <w:r w:rsidR="00435D06" w:rsidRPr="00435D06">
        <w:rPr>
          <w:rFonts w:ascii="Angsana New" w:hAnsi="Angsana New" w:hint="cs"/>
          <w:sz w:val="30"/>
          <w:szCs w:val="30"/>
          <w:cs/>
        </w:rPr>
        <w:t>ต่อปี</w:t>
      </w:r>
      <w:r w:rsidR="00435D06">
        <w:rPr>
          <w:rFonts w:ascii="Angsana New" w:hAnsi="Angsana New"/>
          <w:sz w:val="30"/>
          <w:szCs w:val="30"/>
        </w:rPr>
        <w:t xml:space="preserve"> </w:t>
      </w:r>
      <w:r w:rsidR="00435D06">
        <w:rPr>
          <w:rFonts w:ascii="Angsana New" w:hAnsi="Angsana New" w:hint="cs"/>
          <w:sz w:val="30"/>
          <w:szCs w:val="30"/>
          <w:cs/>
        </w:rPr>
        <w:t>โดย</w:t>
      </w:r>
      <w:r w:rsidR="00435D06" w:rsidRPr="00795110">
        <w:rPr>
          <w:rFonts w:ascii="Angsana New" w:hAnsi="Angsana New" w:hint="cs"/>
          <w:sz w:val="30"/>
          <w:szCs w:val="30"/>
          <w:cs/>
        </w:rPr>
        <w:t>มีเงื่อนไขการรับชำระคืนเงินกู้เมื่อทวงถาม</w:t>
      </w:r>
      <w:r w:rsidR="00435D06">
        <w:rPr>
          <w:rFonts w:ascii="Angsana New" w:hAnsi="Angsana New" w:hint="cs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จากการเข้าทำสัญญาดังกล่าวยอดคงเหลือดอกเบี้ยค้าง</w:t>
      </w:r>
      <w:r w:rsidR="007A1A1F">
        <w:rPr>
          <w:rFonts w:ascii="Angsana New" w:hAnsi="Angsana New" w:hint="cs"/>
          <w:sz w:val="30"/>
          <w:szCs w:val="30"/>
          <w:cs/>
        </w:rPr>
        <w:t>รับ</w:t>
      </w:r>
      <w:r w:rsidRPr="00E11762">
        <w:rPr>
          <w:rFonts w:ascii="Angsana New" w:hAnsi="Angsana New" w:hint="cs"/>
          <w:sz w:val="30"/>
          <w:szCs w:val="30"/>
          <w:cs/>
        </w:rPr>
        <w:t>ของบริษัทที่มีกับบริษัท</w:t>
      </w:r>
      <w:r w:rsidR="007A1A1F">
        <w:rPr>
          <w:rFonts w:ascii="Angsana New" w:hAnsi="Angsana New" w:hint="cs"/>
          <w:sz w:val="30"/>
          <w:szCs w:val="30"/>
          <w:cs/>
        </w:rPr>
        <w:t>ย่อย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จำนวนเงิน</w:t>
      </w:r>
      <w:r w:rsidR="00BC479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0.38</w:t>
      </w:r>
      <w:r w:rsidRPr="00E1176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</w:t>
      </w:r>
      <w:r w:rsidR="004E21D8" w:rsidRPr="00E11762">
        <w:rPr>
          <w:rFonts w:ascii="Angsana New" w:hAnsi="Angsana New" w:hint="cs"/>
          <w:sz w:val="30"/>
          <w:szCs w:val="30"/>
          <w:cs/>
        </w:rPr>
        <w:t>ให้กู้ยืมระยะยาวแก่บริษัทย่อย</w:t>
      </w:r>
      <w:r w:rsidRPr="00E11762">
        <w:rPr>
          <w:rFonts w:ascii="Angsana New" w:hAnsi="Angsana New" w:hint="cs"/>
          <w:sz w:val="30"/>
          <w:szCs w:val="30"/>
          <w:cs/>
        </w:rPr>
        <w:t>ที่เพิ่มขึ้นในระหว่างปี</w:t>
      </w:r>
    </w:p>
    <w:p w14:paraId="247C2F6B" w14:textId="4B33EB38" w:rsidR="00CA0291" w:rsidRDefault="00CA0291" w:rsidP="00DB0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21D3AAE6" w14:textId="657BE972" w:rsidR="00CA0291" w:rsidRDefault="00CA0291" w:rsidP="00DB0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2564 </w:t>
      </w:r>
      <w:r w:rsidRPr="0012412D">
        <w:rPr>
          <w:rFonts w:ascii="Angsana New" w:hAnsi="Angsana New" w:hint="cs"/>
          <w:sz w:val="30"/>
          <w:szCs w:val="30"/>
          <w:cs/>
        </w:rPr>
        <w:t xml:space="preserve">ยอดคงเหลือดอกเบี้ยค้างรับของบริษัทที่มีกับบริษัทย่อย จำนวนเงิน </w:t>
      </w:r>
      <w:r>
        <w:rPr>
          <w:rFonts w:ascii="Angsana New" w:hAnsi="Angsana New"/>
          <w:sz w:val="30"/>
          <w:szCs w:val="30"/>
        </w:rPr>
        <w:t>1.46</w:t>
      </w:r>
      <w:r w:rsidRPr="0012412D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12412D">
        <w:rPr>
          <w:rFonts w:ascii="Angsana New" w:hAnsi="Angsana New"/>
          <w:sz w:val="30"/>
          <w:szCs w:val="30"/>
        </w:rPr>
        <w:t xml:space="preserve"> </w:t>
      </w:r>
      <w:r w:rsidRPr="0012412D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นำมารวมเป็นส่วนหนึ่งของเงินให้กู้ยืมระยะยาวแก่บริษัทย่อยเพิ่มขึ้นในระหว่างปี</w:t>
      </w:r>
    </w:p>
    <w:p w14:paraId="550EDDF8" w14:textId="77777777" w:rsidR="00435D06" w:rsidRDefault="00435D06" w:rsidP="00DB0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2"/>
        <w:gridCol w:w="1260"/>
        <w:gridCol w:w="253"/>
        <w:gridCol w:w="13"/>
        <w:gridCol w:w="1252"/>
        <w:gridCol w:w="22"/>
        <w:gridCol w:w="256"/>
        <w:gridCol w:w="9"/>
        <w:gridCol w:w="1267"/>
        <w:gridCol w:w="251"/>
        <w:gridCol w:w="9"/>
        <w:gridCol w:w="1263"/>
      </w:tblGrid>
      <w:tr w:rsidR="009F34C6" w:rsidRPr="00795110" w14:paraId="51B35833" w14:textId="77777777" w:rsidTr="00B9028B">
        <w:trPr>
          <w:trHeight w:val="20"/>
          <w:tblHeader/>
        </w:trPr>
        <w:tc>
          <w:tcPr>
            <w:tcW w:w="1871" w:type="pct"/>
            <w:shd w:val="clear" w:color="auto" w:fill="auto"/>
          </w:tcPr>
          <w:p w14:paraId="6D77D857" w14:textId="0C997525" w:rsidR="009F34C6" w:rsidRPr="00795110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84" w:type="pct"/>
            <w:gridSpan w:val="4"/>
            <w:shd w:val="clear" w:color="auto" w:fill="auto"/>
          </w:tcPr>
          <w:p w14:paraId="29B38615" w14:textId="3E4F5DF4" w:rsidR="009F34C6" w:rsidRPr="00795110" w:rsidRDefault="00297ACB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72B8C7F" w14:textId="77777777" w:rsidR="009F34C6" w:rsidRPr="00795110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6" w:type="pct"/>
            <w:gridSpan w:val="5"/>
            <w:shd w:val="clear" w:color="auto" w:fill="auto"/>
          </w:tcPr>
          <w:p w14:paraId="0CB9DF2C" w14:textId="77777777" w:rsidR="009F34C6" w:rsidRPr="00795110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7951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FA4888" w:rsidRPr="00795110" w14:paraId="3C718A19" w14:textId="77777777" w:rsidTr="00B9028B">
        <w:trPr>
          <w:trHeight w:val="20"/>
          <w:tblHeader/>
        </w:trPr>
        <w:tc>
          <w:tcPr>
            <w:tcW w:w="1871" w:type="pct"/>
            <w:shd w:val="clear" w:color="auto" w:fill="auto"/>
          </w:tcPr>
          <w:p w14:paraId="684B85B9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4560B4F" w14:textId="73655424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813BC8"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63FCAE43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shd w:val="clear" w:color="auto" w:fill="auto"/>
          </w:tcPr>
          <w:p w14:paraId="6FB63500" w14:textId="2E44D3B0" w:rsidR="00FA4888" w:rsidRPr="00795110" w:rsidRDefault="00813BC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C1C3A16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shd w:val="clear" w:color="auto" w:fill="auto"/>
          </w:tcPr>
          <w:p w14:paraId="21ED25DA" w14:textId="09F8639F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813BC8"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1D1D717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0A355E5B" w14:textId="5A9750A3" w:rsidR="00FA4888" w:rsidRPr="00795110" w:rsidRDefault="00813BC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813BC8" w:rsidRPr="00795110" w14:paraId="302451FF" w14:textId="77777777" w:rsidTr="00B9028B">
        <w:trPr>
          <w:trHeight w:val="20"/>
          <w:tblHeader/>
        </w:trPr>
        <w:tc>
          <w:tcPr>
            <w:tcW w:w="1871" w:type="pct"/>
            <w:shd w:val="clear" w:color="auto" w:fill="auto"/>
          </w:tcPr>
          <w:p w14:paraId="14CB895C" w14:textId="53AD072E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9" w:type="pct"/>
            <w:gridSpan w:val="11"/>
            <w:shd w:val="clear" w:color="auto" w:fill="auto"/>
          </w:tcPr>
          <w:p w14:paraId="5F613B14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3BC8" w:rsidRPr="00795110" w14:paraId="58D5454A" w14:textId="77777777" w:rsidTr="00B9028B">
        <w:trPr>
          <w:trHeight w:val="20"/>
        </w:trPr>
        <w:tc>
          <w:tcPr>
            <w:tcW w:w="1871" w:type="pct"/>
            <w:shd w:val="clear" w:color="auto" w:fill="auto"/>
          </w:tcPr>
          <w:p w14:paraId="37F187CB" w14:textId="2FF96234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79511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ินทรัพย์ไม่หมุนเวียนอื่น</w:t>
            </w:r>
          </w:p>
        </w:tc>
        <w:tc>
          <w:tcPr>
            <w:tcW w:w="3129" w:type="pct"/>
            <w:gridSpan w:val="11"/>
            <w:shd w:val="clear" w:color="auto" w:fill="auto"/>
          </w:tcPr>
          <w:p w14:paraId="47F338C2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813BC8" w:rsidRPr="00795110" w14:paraId="6378C0C4" w14:textId="77777777" w:rsidTr="00B9028B">
        <w:trPr>
          <w:trHeight w:val="333"/>
        </w:trPr>
        <w:tc>
          <w:tcPr>
            <w:tcW w:w="1871" w:type="pct"/>
            <w:shd w:val="clear" w:color="auto" w:fill="auto"/>
          </w:tcPr>
          <w:p w14:paraId="7C6A7468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1B00B2A5" w14:textId="78DB7C88" w:rsidR="00813BC8" w:rsidRPr="00795110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35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4D216F9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shd w:val="clear" w:color="auto" w:fill="auto"/>
          </w:tcPr>
          <w:p w14:paraId="0AC7F653" w14:textId="4FF386D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7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441738B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shd w:val="clear" w:color="auto" w:fill="auto"/>
          </w:tcPr>
          <w:p w14:paraId="4DFA6779" w14:textId="39D24DD5" w:rsidR="00813BC8" w:rsidRPr="00795110" w:rsidRDefault="008D1CFA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18,693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A606DD8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0062A5A1" w14:textId="7A2C5214" w:rsidR="00813BC8" w:rsidRPr="00795110" w:rsidRDefault="00813BC8" w:rsidP="00976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29,413</w:t>
            </w:r>
          </w:p>
        </w:tc>
      </w:tr>
      <w:tr w:rsidR="00813BC8" w:rsidRPr="00795110" w14:paraId="1E2BC04D" w14:textId="77777777" w:rsidTr="00B9028B">
        <w:trPr>
          <w:trHeight w:val="20"/>
        </w:trPr>
        <w:tc>
          <w:tcPr>
            <w:tcW w:w="1871" w:type="pct"/>
            <w:shd w:val="clear" w:color="auto" w:fill="auto"/>
          </w:tcPr>
          <w:p w14:paraId="2A8810A6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0F37251" w14:textId="36463230" w:rsidR="00813BC8" w:rsidRPr="00795110" w:rsidRDefault="008D1CFA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8,539 </w:t>
            </w:r>
          </w:p>
        </w:tc>
        <w:tc>
          <w:tcPr>
            <w:tcW w:w="135" w:type="pct"/>
            <w:shd w:val="clear" w:color="auto" w:fill="auto"/>
          </w:tcPr>
          <w:p w14:paraId="5675683D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2CCBB1" w14:textId="38711E9F" w:rsidR="00813BC8" w:rsidRPr="00795110" w:rsidRDefault="008D1CFA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9,312 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E8F35D7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172B7" w14:textId="4352A7EB" w:rsidR="00813BC8" w:rsidRPr="00795110" w:rsidRDefault="008D1CFA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1,916 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36AA8C1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1DD8B886" w14:textId="5EA02CFC" w:rsidR="00813BC8" w:rsidRPr="00795110" w:rsidRDefault="00813BC8" w:rsidP="00976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1,505</w:t>
            </w:r>
          </w:p>
        </w:tc>
      </w:tr>
      <w:tr w:rsidR="00813BC8" w:rsidRPr="00795110" w14:paraId="4F90F028" w14:textId="77777777" w:rsidTr="00B9028B">
        <w:trPr>
          <w:trHeight w:val="20"/>
        </w:trPr>
        <w:tc>
          <w:tcPr>
            <w:tcW w:w="1871" w:type="pct"/>
            <w:shd w:val="clear" w:color="auto" w:fill="auto"/>
          </w:tcPr>
          <w:p w14:paraId="0F7D18BA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A4760" w14:textId="3E002F22" w:rsidR="00813BC8" w:rsidRPr="00795110" w:rsidRDefault="008D1CFA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8,539 </w:t>
            </w:r>
          </w:p>
        </w:tc>
        <w:tc>
          <w:tcPr>
            <w:tcW w:w="135" w:type="pct"/>
            <w:shd w:val="clear" w:color="auto" w:fill="auto"/>
          </w:tcPr>
          <w:p w14:paraId="6A01035E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B10A7" w14:textId="66B0831D" w:rsidR="00813BC8" w:rsidRPr="00795110" w:rsidRDefault="008D1CFA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9,312 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BEAB8E7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42E69" w14:textId="5500B7A3" w:rsidR="00813BC8" w:rsidRPr="00795110" w:rsidRDefault="008D1CFA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20,609 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F3570B4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154DA" w14:textId="41EAB496" w:rsidR="00813BC8" w:rsidRPr="00976A13" w:rsidRDefault="00813BC8" w:rsidP="00976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30,918</w:t>
            </w:r>
          </w:p>
        </w:tc>
      </w:tr>
      <w:tr w:rsidR="008D1CFA" w:rsidRPr="00795110" w14:paraId="7B870116" w14:textId="77777777" w:rsidTr="00CA0291">
        <w:trPr>
          <w:trHeight w:val="20"/>
        </w:trPr>
        <w:tc>
          <w:tcPr>
            <w:tcW w:w="1871" w:type="pct"/>
            <w:shd w:val="clear" w:color="auto" w:fill="auto"/>
          </w:tcPr>
          <w:p w14:paraId="32C4AA98" w14:textId="77777777" w:rsidR="008D1CFA" w:rsidRPr="00795110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14:paraId="3DD14756" w14:textId="77777777" w:rsidR="008D1CFA" w:rsidRPr="00795110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20AA77F9" w14:textId="77777777" w:rsidR="008D1CFA" w:rsidRPr="00795110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C95B1B" w14:textId="77777777" w:rsidR="008D1CFA" w:rsidRPr="00795110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35B8F7DF" w14:textId="77777777" w:rsidR="008D1CFA" w:rsidRPr="00795110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09F06B" w14:textId="77777777" w:rsidR="008D1CFA" w:rsidRPr="00795110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5C58FA82" w14:textId="77777777" w:rsidR="008D1CFA" w:rsidRPr="00795110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5C8F2B8F" w14:textId="77777777" w:rsidR="008D1CFA" w:rsidRPr="00795110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4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0291" w:rsidRPr="00795110" w14:paraId="0F75BFF7" w14:textId="77777777" w:rsidTr="00CA0291">
        <w:trPr>
          <w:trHeight w:val="20"/>
        </w:trPr>
        <w:tc>
          <w:tcPr>
            <w:tcW w:w="1871" w:type="pct"/>
            <w:shd w:val="clear" w:color="auto" w:fill="auto"/>
          </w:tcPr>
          <w:p w14:paraId="1E39EDAF" w14:textId="77777777" w:rsidR="00CA0291" w:rsidRPr="00795110" w:rsidRDefault="00CA0291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F60102B" w14:textId="77777777" w:rsidR="00CA0291" w:rsidRPr="00795110" w:rsidRDefault="00CA0291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35900F0" w14:textId="77777777" w:rsidR="00CA0291" w:rsidRPr="00795110" w:rsidRDefault="00CA0291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shd w:val="clear" w:color="auto" w:fill="auto"/>
          </w:tcPr>
          <w:p w14:paraId="5885BD52" w14:textId="77777777" w:rsidR="00CA0291" w:rsidRPr="00795110" w:rsidRDefault="00CA0291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1DBCCD3B" w14:textId="77777777" w:rsidR="00CA0291" w:rsidRPr="00795110" w:rsidRDefault="00CA0291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shd w:val="clear" w:color="auto" w:fill="auto"/>
          </w:tcPr>
          <w:p w14:paraId="6F1A0D1F" w14:textId="77777777" w:rsidR="00CA0291" w:rsidRPr="00795110" w:rsidRDefault="00CA0291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55766369" w14:textId="77777777" w:rsidR="00CA0291" w:rsidRPr="00795110" w:rsidRDefault="00CA0291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39D08471" w14:textId="77777777" w:rsidR="00CA0291" w:rsidRPr="00795110" w:rsidRDefault="00CA0291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4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3BC8" w:rsidRPr="00795110" w14:paraId="4DCB7797" w14:textId="77777777" w:rsidTr="00B9028B">
        <w:trPr>
          <w:trHeight w:val="20"/>
        </w:trPr>
        <w:tc>
          <w:tcPr>
            <w:tcW w:w="1871" w:type="pct"/>
            <w:shd w:val="clear" w:color="auto" w:fill="auto"/>
          </w:tcPr>
          <w:p w14:paraId="25D51218" w14:textId="12E6371C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795110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หนี้การค้</w:t>
            </w:r>
            <w:r w:rsidRPr="00795110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3129" w:type="pct"/>
            <w:gridSpan w:val="11"/>
            <w:shd w:val="clear" w:color="auto" w:fill="auto"/>
          </w:tcPr>
          <w:p w14:paraId="7A23E314" w14:textId="55CB1E0D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813BC8" w:rsidRPr="00795110" w14:paraId="6C9133FE" w14:textId="77777777" w:rsidTr="00B9028B">
        <w:trPr>
          <w:trHeight w:val="20"/>
        </w:trPr>
        <w:tc>
          <w:tcPr>
            <w:tcW w:w="1871" w:type="pct"/>
            <w:shd w:val="clear" w:color="auto" w:fill="auto"/>
          </w:tcPr>
          <w:p w14:paraId="11B7C97B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795110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</w:tcPr>
          <w:p w14:paraId="52B91D31" w14:textId="67D6DA1F" w:rsidR="00813BC8" w:rsidRPr="00795110" w:rsidRDefault="0072429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18,359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2A1D2C5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1F8D9C" w14:textId="3D2B7806" w:rsidR="00813BC8" w:rsidRPr="00795110" w:rsidRDefault="0072429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5,720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6885C70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084EE219" w14:textId="15A3920B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5448F67" w14:textId="77777777" w:rsidR="00813BC8" w:rsidRPr="00795110" w:rsidRDefault="00813BC8" w:rsidP="00813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23E56B5" w14:textId="402A45F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13BC8" w:rsidRPr="003B0B64" w14:paraId="58B79B45" w14:textId="77777777" w:rsidTr="00B9028B">
        <w:trPr>
          <w:trHeight w:val="20"/>
        </w:trPr>
        <w:tc>
          <w:tcPr>
            <w:tcW w:w="1871" w:type="pct"/>
            <w:shd w:val="clear" w:color="auto" w:fill="auto"/>
          </w:tcPr>
          <w:p w14:paraId="6E023215" w14:textId="77777777" w:rsidR="00813BC8" w:rsidRPr="003B0B64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654843B1" w14:textId="77777777" w:rsidR="00813BC8" w:rsidRPr="003B0B64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2059C514" w14:textId="77777777" w:rsidR="00813BC8" w:rsidRPr="003B0B64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81" w:type="pct"/>
            <w:gridSpan w:val="2"/>
            <w:shd w:val="clear" w:color="auto" w:fill="auto"/>
          </w:tcPr>
          <w:p w14:paraId="2EEA59B2" w14:textId="77777777" w:rsidR="00813BC8" w:rsidRPr="003B0B64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F7FDBCD" w14:textId="77777777" w:rsidR="00813BC8" w:rsidRPr="003B0B64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77" w:type="pct"/>
            <w:shd w:val="clear" w:color="auto" w:fill="auto"/>
          </w:tcPr>
          <w:p w14:paraId="17203505" w14:textId="77777777" w:rsidR="00813BC8" w:rsidRPr="003B0B64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499EC9DF" w14:textId="77777777" w:rsidR="00813BC8" w:rsidRPr="003B0B64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6BB34DAB" w14:textId="77777777" w:rsidR="00813BC8" w:rsidRPr="003B0B64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</w:tr>
      <w:tr w:rsidR="00813BC8" w:rsidRPr="00795110" w14:paraId="44B7E365" w14:textId="77777777" w:rsidTr="00B9028B">
        <w:trPr>
          <w:trHeight w:val="20"/>
        </w:trPr>
        <w:tc>
          <w:tcPr>
            <w:tcW w:w="1871" w:type="pct"/>
            <w:shd w:val="clear" w:color="auto" w:fill="auto"/>
          </w:tcPr>
          <w:p w14:paraId="68D4D8F4" w14:textId="06E5B25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795110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</w:t>
            </w:r>
            <w:r w:rsidRPr="00795110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4893F4D6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6F249AAB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nil"/>
            </w:tcBorders>
            <w:shd w:val="clear" w:color="auto" w:fill="auto"/>
          </w:tcPr>
          <w:p w14:paraId="6A4E85A9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616A81D4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nil"/>
            </w:tcBorders>
            <w:shd w:val="clear" w:color="auto" w:fill="auto"/>
          </w:tcPr>
          <w:p w14:paraId="4E038F43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tcBorders>
              <w:bottom w:val="nil"/>
            </w:tcBorders>
            <w:shd w:val="clear" w:color="auto" w:fill="auto"/>
          </w:tcPr>
          <w:p w14:paraId="799BD0BB" w14:textId="77777777" w:rsidR="00813BC8" w:rsidRPr="00795110" w:rsidRDefault="00813BC8" w:rsidP="00813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nil"/>
            </w:tcBorders>
            <w:shd w:val="clear" w:color="auto" w:fill="auto"/>
          </w:tcPr>
          <w:p w14:paraId="69A39C81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3BC8" w:rsidRPr="00795110" w14:paraId="53CA33BF" w14:textId="77777777" w:rsidTr="00B9028B">
        <w:trPr>
          <w:trHeight w:val="20"/>
        </w:trPr>
        <w:tc>
          <w:tcPr>
            <w:tcW w:w="1871" w:type="pct"/>
            <w:shd w:val="clear" w:color="auto" w:fill="auto"/>
          </w:tcPr>
          <w:p w14:paraId="591CC6E6" w14:textId="6D46B7A2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  <w:vAlign w:val="bottom"/>
          </w:tcPr>
          <w:p w14:paraId="40073AF9" w14:textId="06776A63" w:rsidR="00813BC8" w:rsidRPr="00795110" w:rsidRDefault="002752F5" w:rsidP="004E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35" w:lineRule="auto"/>
              <w:ind w:left="15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706E3EFE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0737CA0" w14:textId="5CB268A5" w:rsidR="00813BC8" w:rsidRPr="00795110" w:rsidRDefault="002752F5" w:rsidP="004E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7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7980E4C2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nil"/>
            </w:tcBorders>
            <w:shd w:val="clear" w:color="auto" w:fill="auto"/>
            <w:vAlign w:val="bottom"/>
          </w:tcPr>
          <w:p w14:paraId="60D4D020" w14:textId="43656B24" w:rsidR="00813BC8" w:rsidRPr="00795110" w:rsidRDefault="002752F5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26,547 </w:t>
            </w:r>
          </w:p>
        </w:tc>
        <w:tc>
          <w:tcPr>
            <w:tcW w:w="134" w:type="pct"/>
            <w:tcBorders>
              <w:bottom w:val="nil"/>
            </w:tcBorders>
            <w:shd w:val="clear" w:color="auto" w:fill="auto"/>
          </w:tcPr>
          <w:p w14:paraId="5F4139F5" w14:textId="77777777" w:rsidR="00813BC8" w:rsidRPr="00795110" w:rsidRDefault="00813BC8" w:rsidP="00813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nil"/>
            </w:tcBorders>
            <w:shd w:val="clear" w:color="auto" w:fill="auto"/>
          </w:tcPr>
          <w:p w14:paraId="64596024" w14:textId="6B294076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61,055 </w:t>
            </w:r>
          </w:p>
        </w:tc>
      </w:tr>
      <w:tr w:rsidR="00813BC8" w:rsidRPr="00795110" w14:paraId="319A5380" w14:textId="77777777" w:rsidTr="00B9028B">
        <w:trPr>
          <w:trHeight w:val="20"/>
        </w:trPr>
        <w:tc>
          <w:tcPr>
            <w:tcW w:w="1871" w:type="pct"/>
            <w:shd w:val="clear" w:color="auto" w:fill="auto"/>
          </w:tcPr>
          <w:p w14:paraId="2A7D9625" w14:textId="39687143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5DCEA" w14:textId="0022A217" w:rsidR="00813BC8" w:rsidRPr="00795110" w:rsidRDefault="004057E6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057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24,662 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928BDD3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6FFB4" w14:textId="556C60FB" w:rsidR="00813BC8" w:rsidRPr="00795110" w:rsidRDefault="002752F5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20,388 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68C4AC5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D521C" w14:textId="29026E69" w:rsidR="00813BC8" w:rsidRPr="00795110" w:rsidRDefault="004057E6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057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10,989 </w:t>
            </w:r>
          </w:p>
        </w:tc>
        <w:tc>
          <w:tcPr>
            <w:tcW w:w="134" w:type="pct"/>
            <w:shd w:val="clear" w:color="auto" w:fill="auto"/>
          </w:tcPr>
          <w:p w14:paraId="22E407C4" w14:textId="77777777" w:rsidR="00813BC8" w:rsidRPr="00795110" w:rsidRDefault="00813BC8" w:rsidP="00813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AACF7" w14:textId="5A879AA6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19,408</w:t>
            </w:r>
          </w:p>
        </w:tc>
      </w:tr>
      <w:tr w:rsidR="00813BC8" w:rsidRPr="00795110" w14:paraId="5B8BFAFE" w14:textId="77777777" w:rsidTr="00B9028B">
        <w:trPr>
          <w:trHeight w:val="20"/>
        </w:trPr>
        <w:tc>
          <w:tcPr>
            <w:tcW w:w="1871" w:type="pct"/>
            <w:shd w:val="clear" w:color="auto" w:fill="auto"/>
          </w:tcPr>
          <w:p w14:paraId="094E5DBB" w14:textId="3EA6EFE3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E8FC0" w14:textId="3F64773A" w:rsidR="00813BC8" w:rsidRPr="00795110" w:rsidRDefault="004057E6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4057E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24,662 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128D87CB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F332D" w14:textId="00D08014" w:rsidR="00813BC8" w:rsidRPr="00795110" w:rsidRDefault="002752F5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20,388 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287B1EED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E3687" w14:textId="4C8D7D89" w:rsidR="00813BC8" w:rsidRPr="00795110" w:rsidRDefault="004057E6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37,536</w:t>
            </w:r>
            <w:r w:rsidR="002752F5" w:rsidRPr="007951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4" w:type="pct"/>
            <w:tcBorders>
              <w:bottom w:val="nil"/>
            </w:tcBorders>
            <w:shd w:val="clear" w:color="auto" w:fill="auto"/>
          </w:tcPr>
          <w:p w14:paraId="375E9702" w14:textId="77777777" w:rsidR="00813BC8" w:rsidRPr="00795110" w:rsidRDefault="00813BC8" w:rsidP="00813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409E2" w14:textId="28563B92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80,463</w:t>
            </w:r>
          </w:p>
        </w:tc>
      </w:tr>
    </w:tbl>
    <w:p w14:paraId="0DB240B4" w14:textId="77777777" w:rsidR="00F91B93" w:rsidRPr="00795110" w:rsidRDefault="00F91B93">
      <w:pPr>
        <w:rPr>
          <w:rFonts w:ascii="Angsana New" w:hAnsi="Angsana New"/>
          <w:sz w:val="24"/>
          <w:szCs w:val="24"/>
        </w:rPr>
      </w:pP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52"/>
        <w:gridCol w:w="1260"/>
        <w:gridCol w:w="236"/>
        <w:gridCol w:w="934"/>
        <w:gridCol w:w="236"/>
        <w:gridCol w:w="934"/>
        <w:gridCol w:w="270"/>
        <w:gridCol w:w="1080"/>
        <w:gridCol w:w="236"/>
        <w:gridCol w:w="1024"/>
        <w:gridCol w:w="270"/>
        <w:gridCol w:w="990"/>
      </w:tblGrid>
      <w:tr w:rsidR="00DB05D8" w:rsidRPr="00795110" w14:paraId="213D5717" w14:textId="77777777" w:rsidTr="00B9028B">
        <w:tc>
          <w:tcPr>
            <w:tcW w:w="2052" w:type="dxa"/>
            <w:shd w:val="clear" w:color="auto" w:fill="auto"/>
            <w:vAlign w:val="bottom"/>
          </w:tcPr>
          <w:p w14:paraId="130A9D78" w14:textId="0340C2D5" w:rsidR="00DB05D8" w:rsidRPr="00795110" w:rsidRDefault="001A175C" w:rsidP="000A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</w:rPr>
              <w:br w:type="page"/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47BF1E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B900D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4" w:type="dxa"/>
            <w:gridSpan w:val="9"/>
            <w:shd w:val="clear" w:color="auto" w:fill="auto"/>
            <w:vAlign w:val="bottom"/>
          </w:tcPr>
          <w:p w14:paraId="4F523EBA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5D8" w:rsidRPr="00795110" w14:paraId="0E5FEFF5" w14:textId="77777777" w:rsidTr="00B9028B">
        <w:tc>
          <w:tcPr>
            <w:tcW w:w="2052" w:type="dxa"/>
            <w:shd w:val="clear" w:color="auto" w:fill="auto"/>
            <w:vAlign w:val="bottom"/>
          </w:tcPr>
          <w:p w14:paraId="4942C7F3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14:paraId="21FD90C4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7A780BA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0022B07" w14:textId="539D254C" w:rsidR="00DB05D8" w:rsidRPr="00795110" w:rsidRDefault="004E0885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B05D8"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395BA6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397DBA4F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7613BB9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3CE592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40092D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CD5D8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9498C9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B61E47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53B459AA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จัดประเภทใหม่</w:t>
            </w:r>
          </w:p>
        </w:tc>
        <w:tc>
          <w:tcPr>
            <w:tcW w:w="270" w:type="dxa"/>
          </w:tcPr>
          <w:p w14:paraId="48E0C0B9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4E5D9C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6A12CB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B05D8" w:rsidRPr="00795110" w14:paraId="63063274" w14:textId="77777777" w:rsidTr="00B9028B">
        <w:tc>
          <w:tcPr>
            <w:tcW w:w="2052" w:type="dxa"/>
            <w:shd w:val="clear" w:color="auto" w:fill="auto"/>
            <w:vAlign w:val="bottom"/>
          </w:tcPr>
          <w:p w14:paraId="1185474C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0CF86A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A2D120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4" w:type="dxa"/>
            <w:gridSpan w:val="9"/>
            <w:shd w:val="clear" w:color="auto" w:fill="auto"/>
            <w:vAlign w:val="bottom"/>
          </w:tcPr>
          <w:p w14:paraId="663D9190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05D8" w:rsidRPr="00795110" w14:paraId="3133CD92" w14:textId="77777777" w:rsidTr="00B9028B">
        <w:tc>
          <w:tcPr>
            <w:tcW w:w="2052" w:type="dxa"/>
            <w:shd w:val="clear" w:color="auto" w:fill="auto"/>
            <w:vAlign w:val="bottom"/>
          </w:tcPr>
          <w:p w14:paraId="7FCA709E" w14:textId="3BEE7DFB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</w:t>
            </w:r>
            <w:r w:rsidR="00FA4888" w:rsidRPr="0079511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4F4D7F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5CAA6C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B02CE4C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B10403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2F3CF18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C83B0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4EB15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2B3D92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68E60C0A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68BB2A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E12ACD" w14:textId="77777777" w:rsidR="00DB05D8" w:rsidRPr="00795110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6754" w:rsidRPr="00795110" w14:paraId="0CAE8549" w14:textId="77777777" w:rsidTr="00B9028B">
        <w:tc>
          <w:tcPr>
            <w:tcW w:w="2052" w:type="dxa"/>
            <w:shd w:val="clear" w:color="auto" w:fill="auto"/>
            <w:hideMark/>
          </w:tcPr>
          <w:p w14:paraId="2B621E60" w14:textId="77777777" w:rsidR="00BF6754" w:rsidRPr="00795110" w:rsidRDefault="00BF6754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E341586" w14:textId="232B6116" w:rsidR="00BF6754" w:rsidRPr="00795110" w:rsidRDefault="00A63FE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5F2AAEE9" w14:textId="77777777" w:rsidR="00BF6754" w:rsidRPr="007951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03851CF4" w14:textId="7710D6AB" w:rsidR="00BF6754" w:rsidRPr="00795110" w:rsidRDefault="00A63FE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9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879,213</w:t>
            </w:r>
          </w:p>
        </w:tc>
        <w:tc>
          <w:tcPr>
            <w:tcW w:w="236" w:type="dxa"/>
            <w:shd w:val="clear" w:color="auto" w:fill="auto"/>
          </w:tcPr>
          <w:p w14:paraId="24B47D3B" w14:textId="77777777" w:rsidR="00BF6754" w:rsidRPr="007951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B3509F0" w14:textId="51F191A6" w:rsidR="00BF6754" w:rsidRPr="00795110" w:rsidRDefault="00A63FE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170,768</w:t>
            </w:r>
          </w:p>
        </w:tc>
        <w:tc>
          <w:tcPr>
            <w:tcW w:w="270" w:type="dxa"/>
            <w:shd w:val="clear" w:color="auto" w:fill="auto"/>
          </w:tcPr>
          <w:p w14:paraId="7CCB1D4B" w14:textId="77777777" w:rsidR="00BF6754" w:rsidRPr="007951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2FAFAC" w14:textId="4A7002F0" w:rsidR="00BF6754" w:rsidRPr="00795110" w:rsidRDefault="00A63FE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(322,641)</w:t>
            </w:r>
          </w:p>
        </w:tc>
        <w:tc>
          <w:tcPr>
            <w:tcW w:w="236" w:type="dxa"/>
            <w:shd w:val="clear" w:color="auto" w:fill="auto"/>
          </w:tcPr>
          <w:p w14:paraId="1B7322D7" w14:textId="77777777" w:rsidR="00BF6754" w:rsidRPr="007951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B0C6547" w14:textId="180F57B1" w:rsidR="00BF6754" w:rsidRPr="00795110" w:rsidRDefault="00A63FE6" w:rsidP="00A6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(727,340)</w:t>
            </w:r>
          </w:p>
        </w:tc>
        <w:tc>
          <w:tcPr>
            <w:tcW w:w="270" w:type="dxa"/>
          </w:tcPr>
          <w:p w14:paraId="15962019" w14:textId="77777777" w:rsidR="00BF6754" w:rsidRPr="00795110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5A279D" w14:textId="4FEED1E2" w:rsidR="00BF6754" w:rsidRPr="00795110" w:rsidRDefault="00A63FE6" w:rsidP="00A6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</w:tbl>
    <w:p w14:paraId="09E7249D" w14:textId="51B0DA97" w:rsidR="002B1E9F" w:rsidRPr="00795110" w:rsidRDefault="002B1E9F" w:rsidP="002B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0"/>
          <w:szCs w:val="20"/>
        </w:rPr>
      </w:pP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52"/>
        <w:gridCol w:w="1260"/>
        <w:gridCol w:w="236"/>
        <w:gridCol w:w="934"/>
        <w:gridCol w:w="236"/>
        <w:gridCol w:w="934"/>
        <w:gridCol w:w="270"/>
        <w:gridCol w:w="1080"/>
        <w:gridCol w:w="236"/>
        <w:gridCol w:w="1024"/>
        <w:gridCol w:w="270"/>
        <w:gridCol w:w="990"/>
      </w:tblGrid>
      <w:tr w:rsidR="00813BC8" w:rsidRPr="00795110" w14:paraId="75C3CDF3" w14:textId="77777777" w:rsidTr="00B9028B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53A82D87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E778AB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D3626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974" w:type="dxa"/>
            <w:gridSpan w:val="9"/>
            <w:shd w:val="clear" w:color="auto" w:fill="auto"/>
            <w:vAlign w:val="bottom"/>
          </w:tcPr>
          <w:p w14:paraId="31E33DBA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BC8" w:rsidRPr="00795110" w14:paraId="26C8D552" w14:textId="77777777" w:rsidTr="00B9028B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73C0EB1F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14:paraId="4B08EA3D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0F083E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4BBC0372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DD0CDA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942B1E7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EAFD94A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FB4B6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034993C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E77B06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676222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2C7ABB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96D439C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จัดประเภทใหม่</w:t>
            </w:r>
          </w:p>
        </w:tc>
        <w:tc>
          <w:tcPr>
            <w:tcW w:w="270" w:type="dxa"/>
          </w:tcPr>
          <w:p w14:paraId="0FC76BD3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80414F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35674BB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13BC8" w:rsidRPr="00795110" w14:paraId="6696499C" w14:textId="77777777" w:rsidTr="00B9028B">
        <w:trPr>
          <w:tblHeader/>
        </w:trPr>
        <w:tc>
          <w:tcPr>
            <w:tcW w:w="2052" w:type="dxa"/>
            <w:shd w:val="clear" w:color="auto" w:fill="auto"/>
          </w:tcPr>
          <w:p w14:paraId="01AC64CA" w14:textId="55940CA3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A33D20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6CC0C2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974" w:type="dxa"/>
            <w:gridSpan w:val="9"/>
            <w:shd w:val="clear" w:color="auto" w:fill="auto"/>
            <w:vAlign w:val="bottom"/>
          </w:tcPr>
          <w:p w14:paraId="092B8B93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BC8" w:rsidRPr="00795110" w14:paraId="6FEF8579" w14:textId="77777777" w:rsidTr="00B9028B">
        <w:tc>
          <w:tcPr>
            <w:tcW w:w="2052" w:type="dxa"/>
            <w:shd w:val="clear" w:color="auto" w:fill="auto"/>
          </w:tcPr>
          <w:p w14:paraId="2E92E341" w14:textId="231D6CF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424F893" w14:textId="096DCB6B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60EF94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6D3C1E2" w14:textId="7F8416DB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4C1A8A9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4701FA8" w14:textId="578AB665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7B35B7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C8847A" w14:textId="2C7D21E9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8EEB60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5E89E69" w14:textId="711ACED1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120880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DCCE9F" w14:textId="2BB59B7D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13BC8" w:rsidRPr="00795110" w14:paraId="304EB565" w14:textId="77777777" w:rsidTr="00B9028B">
        <w:tc>
          <w:tcPr>
            <w:tcW w:w="2052" w:type="dxa"/>
            <w:shd w:val="clear" w:color="auto" w:fill="auto"/>
          </w:tcPr>
          <w:p w14:paraId="2B1C4525" w14:textId="4E87198D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6955A2E" w14:textId="2FEC1D53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5AB18A53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814767B" w14:textId="3305A894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946,668</w:t>
            </w:r>
          </w:p>
        </w:tc>
        <w:tc>
          <w:tcPr>
            <w:tcW w:w="236" w:type="dxa"/>
            <w:shd w:val="clear" w:color="auto" w:fill="auto"/>
          </w:tcPr>
          <w:p w14:paraId="74122ED6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89BC5FE" w14:textId="304645D3" w:rsidR="00813BC8" w:rsidRPr="00795110" w:rsidRDefault="0011694F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975,782</w:t>
            </w:r>
          </w:p>
        </w:tc>
        <w:tc>
          <w:tcPr>
            <w:tcW w:w="270" w:type="dxa"/>
            <w:shd w:val="clear" w:color="auto" w:fill="auto"/>
          </w:tcPr>
          <w:p w14:paraId="0B07A407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2C52AC" w14:textId="2BEC3363" w:rsidR="00813BC8" w:rsidRPr="00795110" w:rsidRDefault="0011694F" w:rsidP="002A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(1,242,21</w:t>
            </w:r>
            <w:r w:rsidR="002A5919" w:rsidRPr="00795110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6C57D1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171C3C5" w14:textId="7A0F5B7E" w:rsidR="00813BC8" w:rsidRPr="00795110" w:rsidRDefault="0011694F" w:rsidP="001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70240C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3C524" w14:textId="76392917" w:rsidR="00813BC8" w:rsidRPr="00795110" w:rsidRDefault="0011694F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680,23</w:t>
            </w:r>
            <w:r w:rsidR="002A5919"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813BC8" w:rsidRPr="00795110" w14:paraId="7EA54737" w14:textId="77777777" w:rsidTr="00B9028B">
        <w:trPr>
          <w:trHeight w:val="125"/>
        </w:trPr>
        <w:tc>
          <w:tcPr>
            <w:tcW w:w="2052" w:type="dxa"/>
            <w:shd w:val="clear" w:color="auto" w:fill="auto"/>
          </w:tcPr>
          <w:p w14:paraId="080817BB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831F6D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6595ECD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5D96E63E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010BB776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</w:rPr>
            </w:pPr>
          </w:p>
        </w:tc>
        <w:tc>
          <w:tcPr>
            <w:tcW w:w="934" w:type="dxa"/>
            <w:shd w:val="clear" w:color="auto" w:fill="auto"/>
          </w:tcPr>
          <w:p w14:paraId="3989E2AA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9C96175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DACB8AB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6355901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67A44FE1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</w:rPr>
            </w:pPr>
          </w:p>
        </w:tc>
        <w:tc>
          <w:tcPr>
            <w:tcW w:w="270" w:type="dxa"/>
          </w:tcPr>
          <w:p w14:paraId="259966BF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9077878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</w:rPr>
            </w:pPr>
          </w:p>
        </w:tc>
      </w:tr>
      <w:tr w:rsidR="00813BC8" w:rsidRPr="00795110" w14:paraId="67F80C55" w14:textId="77777777" w:rsidTr="00B9028B">
        <w:tc>
          <w:tcPr>
            <w:tcW w:w="2052" w:type="dxa"/>
            <w:shd w:val="clear" w:color="auto" w:fill="auto"/>
          </w:tcPr>
          <w:p w14:paraId="25C1BD0C" w14:textId="5DF741CC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47E4BE8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32AEE4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F6C2FBA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6FD6AE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18B7819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8B3B55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702D6D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8BB10C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A13FC56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46D6D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A69D94" w14:textId="77777777" w:rsidR="00813BC8" w:rsidRPr="00795110" w:rsidRDefault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13BC8" w:rsidRPr="00795110" w14:paraId="2C5922DD" w14:textId="77777777" w:rsidTr="00B9028B">
        <w:tc>
          <w:tcPr>
            <w:tcW w:w="2052" w:type="dxa"/>
            <w:shd w:val="clear" w:color="auto" w:fill="auto"/>
          </w:tcPr>
          <w:p w14:paraId="38484411" w14:textId="682FFCD9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4768222F" w14:textId="14040D3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00F42F08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32BD0419" w14:textId="7A7BBE89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5303C9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3C4E6B0" w14:textId="78497983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459,997</w:t>
            </w:r>
          </w:p>
        </w:tc>
        <w:tc>
          <w:tcPr>
            <w:tcW w:w="270" w:type="dxa"/>
            <w:shd w:val="clear" w:color="auto" w:fill="auto"/>
          </w:tcPr>
          <w:p w14:paraId="73D2B3A8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4321B9" w14:textId="35C79E96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(240,669)</w:t>
            </w:r>
          </w:p>
        </w:tc>
        <w:tc>
          <w:tcPr>
            <w:tcW w:w="236" w:type="dxa"/>
            <w:shd w:val="clear" w:color="auto" w:fill="auto"/>
          </w:tcPr>
          <w:p w14:paraId="2B71B36A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3FCB110" w14:textId="461BAE0B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727,340</w:t>
            </w:r>
          </w:p>
        </w:tc>
        <w:tc>
          <w:tcPr>
            <w:tcW w:w="270" w:type="dxa"/>
          </w:tcPr>
          <w:p w14:paraId="50219E8F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4CCB56F" w14:textId="2EF0B5C3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946,668</w:t>
            </w:r>
          </w:p>
        </w:tc>
      </w:tr>
    </w:tbl>
    <w:p w14:paraId="08BEB384" w14:textId="16F98E92" w:rsidR="00813BC8" w:rsidRPr="00795110" w:rsidRDefault="00813BC8" w:rsidP="002B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0"/>
          <w:szCs w:val="20"/>
        </w:rPr>
      </w:pPr>
    </w:p>
    <w:p w14:paraId="0E7AE50A" w14:textId="233BE618" w:rsidR="00F476C1" w:rsidRDefault="00F47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96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1"/>
        <w:gridCol w:w="254"/>
        <w:gridCol w:w="1261"/>
        <w:gridCol w:w="281"/>
        <w:gridCol w:w="1160"/>
        <w:gridCol w:w="261"/>
        <w:gridCol w:w="1174"/>
      </w:tblGrid>
      <w:tr w:rsidR="009F34C6" w:rsidRPr="00795110" w14:paraId="3B3C83B9" w14:textId="77777777" w:rsidTr="002D5331">
        <w:trPr>
          <w:trHeight w:val="20"/>
          <w:tblHeader/>
        </w:trPr>
        <w:tc>
          <w:tcPr>
            <w:tcW w:w="2082" w:type="pct"/>
            <w:shd w:val="clear" w:color="auto" w:fill="auto"/>
          </w:tcPr>
          <w:p w14:paraId="57FE100B" w14:textId="4C4B0C6D" w:rsidR="009F34C6" w:rsidRPr="00795110" w:rsidRDefault="009F34C6" w:rsidP="00B13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1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3" w:type="pct"/>
            <w:gridSpan w:val="3"/>
            <w:shd w:val="clear" w:color="auto" w:fill="auto"/>
          </w:tcPr>
          <w:p w14:paraId="48BA590D" w14:textId="653EC4AE" w:rsidR="009F34C6" w:rsidRPr="00795110" w:rsidRDefault="00297ACB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2FF72682" w14:textId="77777777" w:rsidR="009F34C6" w:rsidRPr="00795110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378D1A73" w14:textId="77777777" w:rsidR="009F34C6" w:rsidRPr="00795110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7951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FA4888" w:rsidRPr="00795110" w14:paraId="7AD6D41A" w14:textId="77777777" w:rsidTr="002D5331">
        <w:trPr>
          <w:trHeight w:val="20"/>
          <w:tblHeader/>
        </w:trPr>
        <w:tc>
          <w:tcPr>
            <w:tcW w:w="2082" w:type="pct"/>
            <w:shd w:val="clear" w:color="auto" w:fill="auto"/>
          </w:tcPr>
          <w:p w14:paraId="1B9610CC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670F2B9D" w14:textId="3DC3A6B9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813BC8"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4C090724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1163D981" w14:textId="02A37277" w:rsidR="00FA4888" w:rsidRPr="00795110" w:rsidRDefault="00813BC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3E9BF325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7FCB9EA4" w14:textId="44D70F91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813BC8"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91EF5E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698B14F" w14:textId="4894BF70" w:rsidR="00FA4888" w:rsidRPr="00795110" w:rsidRDefault="00813BC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FA4888" w:rsidRPr="00795110" w14:paraId="093DC968" w14:textId="77777777" w:rsidTr="002D5331">
        <w:trPr>
          <w:trHeight w:val="20"/>
          <w:tblHeader/>
        </w:trPr>
        <w:tc>
          <w:tcPr>
            <w:tcW w:w="2082" w:type="pct"/>
            <w:shd w:val="clear" w:color="auto" w:fill="auto"/>
          </w:tcPr>
          <w:p w14:paraId="7C6AE6C7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18" w:type="pct"/>
            <w:gridSpan w:val="7"/>
            <w:shd w:val="clear" w:color="auto" w:fill="auto"/>
          </w:tcPr>
          <w:p w14:paraId="2C245781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A4888" w:rsidRPr="00795110" w14:paraId="3A872AD1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22645095" w14:textId="2285D1C5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51" w:type="pct"/>
            <w:shd w:val="clear" w:color="auto" w:fill="auto"/>
          </w:tcPr>
          <w:p w14:paraId="7D7427A3" w14:textId="7A0E85B4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C218B4D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5DEA092C" w14:textId="1A3EE61C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66ED517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4F1DA14" w14:textId="5697D7CE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D47FB86" w14:textId="77777777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D88F761" w14:textId="078363C9" w:rsidR="00FA4888" w:rsidRPr="00795110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BC8" w:rsidRPr="00795110" w14:paraId="4FD3DE52" w14:textId="77777777" w:rsidTr="00431D34">
        <w:trPr>
          <w:trHeight w:val="20"/>
        </w:trPr>
        <w:tc>
          <w:tcPr>
            <w:tcW w:w="2082" w:type="pct"/>
            <w:shd w:val="clear" w:color="auto" w:fill="auto"/>
          </w:tcPr>
          <w:p w14:paraId="15197FFC" w14:textId="02CD37BB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0E4F96A7" w14:textId="2B90B724" w:rsidR="00813BC8" w:rsidRPr="00795110" w:rsidRDefault="003E406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5" w:lineRule="auto"/>
              <w:ind w:right="233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E534FAC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7D244C80" w14:textId="08379918" w:rsidR="00813BC8" w:rsidRPr="00795110" w:rsidRDefault="003E406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97D497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7FC39C10" w14:textId="0E9D1397" w:rsidR="00813BC8" w:rsidRPr="00795110" w:rsidRDefault="003E406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36,836 </w:t>
            </w:r>
          </w:p>
        </w:tc>
        <w:tc>
          <w:tcPr>
            <w:tcW w:w="135" w:type="pct"/>
            <w:shd w:val="clear" w:color="auto" w:fill="auto"/>
          </w:tcPr>
          <w:p w14:paraId="0E4711B8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77F75B7" w14:textId="3F66BEE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54,083 </w:t>
            </w:r>
          </w:p>
        </w:tc>
      </w:tr>
      <w:tr w:rsidR="00813BC8" w:rsidRPr="00795110" w14:paraId="03D50DAF" w14:textId="77777777" w:rsidTr="00431D34">
        <w:trPr>
          <w:trHeight w:val="20"/>
        </w:trPr>
        <w:tc>
          <w:tcPr>
            <w:tcW w:w="2082" w:type="pct"/>
            <w:shd w:val="clear" w:color="auto" w:fill="auto"/>
          </w:tcPr>
          <w:p w14:paraId="48B87967" w14:textId="15DFA726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645F9" w14:textId="4324FD74" w:rsidR="00813BC8" w:rsidRPr="00795110" w:rsidRDefault="00E8707D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70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799,670 </w:t>
            </w:r>
          </w:p>
        </w:tc>
        <w:tc>
          <w:tcPr>
            <w:tcW w:w="131" w:type="pct"/>
            <w:shd w:val="clear" w:color="auto" w:fill="auto"/>
          </w:tcPr>
          <w:p w14:paraId="39874E54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C36F" w14:textId="011DB5C3" w:rsidR="00813BC8" w:rsidRPr="00795110" w:rsidRDefault="003E406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65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740,489 </w:t>
            </w:r>
          </w:p>
        </w:tc>
        <w:tc>
          <w:tcPr>
            <w:tcW w:w="145" w:type="pct"/>
            <w:shd w:val="clear" w:color="auto" w:fill="auto"/>
          </w:tcPr>
          <w:p w14:paraId="7B5A47C5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05796" w14:textId="3B0545AC" w:rsidR="00813BC8" w:rsidRPr="00795110" w:rsidRDefault="003E406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3,466 </w:t>
            </w:r>
          </w:p>
        </w:tc>
        <w:tc>
          <w:tcPr>
            <w:tcW w:w="135" w:type="pct"/>
            <w:shd w:val="clear" w:color="auto" w:fill="auto"/>
          </w:tcPr>
          <w:p w14:paraId="43ACFB9F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5E3DCC57" w14:textId="6CC3B8F9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7,580 </w:t>
            </w:r>
          </w:p>
        </w:tc>
      </w:tr>
      <w:tr w:rsidR="00813BC8" w:rsidRPr="00795110" w14:paraId="135BE0B3" w14:textId="77777777" w:rsidTr="00431D34">
        <w:trPr>
          <w:trHeight w:val="20"/>
        </w:trPr>
        <w:tc>
          <w:tcPr>
            <w:tcW w:w="2082" w:type="pct"/>
            <w:shd w:val="clear" w:color="auto" w:fill="auto"/>
          </w:tcPr>
          <w:p w14:paraId="320E9E7D" w14:textId="401C28B6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2EE5C" w14:textId="40962512" w:rsidR="00813BC8" w:rsidRPr="00795110" w:rsidRDefault="00E8707D" w:rsidP="00B9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707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799,670 </w:t>
            </w:r>
          </w:p>
        </w:tc>
        <w:tc>
          <w:tcPr>
            <w:tcW w:w="131" w:type="pct"/>
            <w:shd w:val="clear" w:color="auto" w:fill="auto"/>
          </w:tcPr>
          <w:p w14:paraId="1DDF2E2B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AED15" w14:textId="6BD2BCAC" w:rsidR="00813BC8" w:rsidRPr="00795110" w:rsidRDefault="003E406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65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740,489 </w:t>
            </w:r>
          </w:p>
        </w:tc>
        <w:tc>
          <w:tcPr>
            <w:tcW w:w="145" w:type="pct"/>
            <w:shd w:val="clear" w:color="auto" w:fill="auto"/>
          </w:tcPr>
          <w:p w14:paraId="566600B7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64E44" w14:textId="544EABB4" w:rsidR="00813BC8" w:rsidRPr="00795110" w:rsidRDefault="003E406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40,302 </w:t>
            </w:r>
          </w:p>
        </w:tc>
        <w:tc>
          <w:tcPr>
            <w:tcW w:w="135" w:type="pct"/>
            <w:shd w:val="clear" w:color="auto" w:fill="auto"/>
          </w:tcPr>
          <w:p w14:paraId="18653BC1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225AA" w14:textId="1C642019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61,663</w:t>
            </w:r>
          </w:p>
        </w:tc>
      </w:tr>
      <w:tr w:rsidR="00813BC8" w:rsidRPr="00795110" w14:paraId="0FDBC3E0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03EB9888" w14:textId="31E4CF18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651" w:type="pct"/>
            <w:shd w:val="clear" w:color="auto" w:fill="auto"/>
          </w:tcPr>
          <w:p w14:paraId="004752A8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B3AA1D1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35E9DE7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FDC7A03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841AFCA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B01A509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9251D24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5440" w:rsidRPr="00795110" w14:paraId="634FA538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0260F7FA" w14:textId="31E997EC" w:rsidR="00245440" w:rsidRPr="00795110" w:rsidRDefault="0024544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651" w:type="pct"/>
            <w:shd w:val="clear" w:color="auto" w:fill="auto"/>
          </w:tcPr>
          <w:p w14:paraId="5D15F4E1" w14:textId="77777777" w:rsidR="00245440" w:rsidRPr="00795110" w:rsidRDefault="0024544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2E604B63" w14:textId="77777777" w:rsidR="00245440" w:rsidRPr="00795110" w:rsidRDefault="0024544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3F38D1CF" w14:textId="77777777" w:rsidR="00245440" w:rsidRPr="00795110" w:rsidRDefault="0024544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1D5B890" w14:textId="77777777" w:rsidR="00245440" w:rsidRPr="00795110" w:rsidRDefault="0024544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F160EED" w14:textId="77777777" w:rsidR="00245440" w:rsidRPr="00795110" w:rsidRDefault="0024544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0C479729" w14:textId="77777777" w:rsidR="00245440" w:rsidRPr="00795110" w:rsidRDefault="0024544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17EAA15" w14:textId="77777777" w:rsidR="00245440" w:rsidRPr="00795110" w:rsidRDefault="0024544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3BC8" w:rsidRPr="00795110" w14:paraId="4143E81E" w14:textId="77777777" w:rsidTr="00431D34">
        <w:trPr>
          <w:trHeight w:val="20"/>
        </w:trPr>
        <w:tc>
          <w:tcPr>
            <w:tcW w:w="2082" w:type="pct"/>
            <w:shd w:val="clear" w:color="auto" w:fill="auto"/>
          </w:tcPr>
          <w:p w14:paraId="22E9C313" w14:textId="469BD7FF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D6C4B" w14:textId="34D34E93" w:rsidR="00813BC8" w:rsidRPr="00795110" w:rsidRDefault="0024544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34,430 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3B606285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06A18" w14:textId="0FC00902" w:rsidR="00813BC8" w:rsidRPr="00795110" w:rsidRDefault="0024544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31,455 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39E31C7F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8C8FEB0" w14:textId="0C05BC2C" w:rsidR="00813BC8" w:rsidRPr="00795110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</w:tcPr>
          <w:p w14:paraId="31DF9BE0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A6BB677" w14:textId="0FE593D9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3BC8" w:rsidRPr="00795110" w14:paraId="50A1978D" w14:textId="77777777" w:rsidTr="00431D34">
        <w:trPr>
          <w:trHeight w:val="20"/>
        </w:trPr>
        <w:tc>
          <w:tcPr>
            <w:tcW w:w="2082" w:type="pct"/>
            <w:shd w:val="clear" w:color="auto" w:fill="auto"/>
          </w:tcPr>
          <w:p w14:paraId="39EC8BED" w14:textId="34292319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C0CDE0" w14:textId="297A2017" w:rsidR="00813BC8" w:rsidRPr="00795110" w:rsidRDefault="0024544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34,430 </w:t>
            </w:r>
          </w:p>
        </w:tc>
        <w:tc>
          <w:tcPr>
            <w:tcW w:w="131" w:type="pct"/>
            <w:shd w:val="clear" w:color="auto" w:fill="auto"/>
          </w:tcPr>
          <w:p w14:paraId="79A6EEDA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6114B" w14:textId="55265E87" w:rsidR="00813BC8" w:rsidRPr="00795110" w:rsidRDefault="00245440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 31,455 </w:t>
            </w:r>
          </w:p>
        </w:tc>
        <w:tc>
          <w:tcPr>
            <w:tcW w:w="145" w:type="pct"/>
            <w:shd w:val="clear" w:color="auto" w:fill="auto"/>
          </w:tcPr>
          <w:p w14:paraId="13721389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42578" w14:textId="26613E1D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EFE3700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0BCA3" w14:textId="554D1A80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96C268D" w14:textId="0518FAB1" w:rsidR="003B779C" w:rsidRPr="00435D06" w:rsidRDefault="003B779C" w:rsidP="0043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2E46B72" w14:textId="01F8646C" w:rsidR="00B019A5" w:rsidRPr="00795110" w:rsidRDefault="00B019A5" w:rsidP="00B019A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FFA9B15" w14:textId="77777777" w:rsidR="00B019A5" w:rsidRPr="00795110" w:rsidRDefault="00B019A5" w:rsidP="00B0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B5C197B" w14:textId="293E8394" w:rsidR="00C71F74" w:rsidRPr="00795110" w:rsidRDefault="00CE07FB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4" w:name="_Hlk877604"/>
      <w:r w:rsidRPr="00795110">
        <w:rPr>
          <w:rFonts w:ascii="Angsana New" w:hAnsi="Angsana New" w:hint="cs"/>
          <w:i/>
          <w:iCs/>
          <w:sz w:val="30"/>
          <w:szCs w:val="30"/>
          <w:cs/>
        </w:rPr>
        <w:t>สัญญาให้ค</w:t>
      </w:r>
      <w:r w:rsidRPr="00795110">
        <w:rPr>
          <w:rFonts w:ascii="Angsana New" w:hAnsi="Angsana New"/>
          <w:i/>
          <w:iCs/>
          <w:sz w:val="30"/>
          <w:szCs w:val="30"/>
          <w:cs/>
        </w:rPr>
        <w:t>ำ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ปรึกษางานศึกษาการวางแผนกลยุทธ์และการพัฒนาโครงการ</w:t>
      </w:r>
    </w:p>
    <w:p w14:paraId="144C7A98" w14:textId="77777777" w:rsidR="00CE07FB" w:rsidRPr="00795110" w:rsidRDefault="00CE07FB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5C181C" w14:textId="65E80307" w:rsidR="00C71F74" w:rsidRDefault="00C71F74" w:rsidP="00C71F74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ในระหว่างปี </w:t>
      </w:r>
      <w:r w:rsidRPr="00795110">
        <w:rPr>
          <w:rFonts w:ascii="Angsana New" w:hAnsi="Angsana New"/>
          <w:sz w:val="30"/>
          <w:szCs w:val="30"/>
          <w:lang w:eastAsia="zh-CN"/>
        </w:rPr>
        <w:t>256</w:t>
      </w:r>
      <w:r w:rsidR="008210BA" w:rsidRPr="00795110">
        <w:rPr>
          <w:rFonts w:ascii="Angsana New" w:hAnsi="Angsana New"/>
          <w:sz w:val="30"/>
          <w:szCs w:val="30"/>
          <w:lang w:eastAsia="zh-CN"/>
        </w:rPr>
        <w:t>5</w:t>
      </w:r>
      <w:r w:rsidRPr="00795110">
        <w:rPr>
          <w:rFonts w:ascii="Angsana New" w:hAnsi="Angsana New"/>
          <w:sz w:val="30"/>
          <w:szCs w:val="30"/>
          <w:lang w:eastAsia="zh-CN"/>
        </w:rPr>
        <w:t xml:space="preserve"> </w:t>
      </w:r>
      <w:r w:rsidR="00CA0291">
        <w:rPr>
          <w:rFonts w:ascii="Angsana New" w:hAnsi="Angsana New" w:hint="cs"/>
          <w:sz w:val="30"/>
          <w:szCs w:val="30"/>
          <w:cs/>
          <w:lang w:eastAsia="zh-CN"/>
        </w:rPr>
        <w:t>บริษัท</w:t>
      </w:r>
      <w:r w:rsidR="002278A8" w:rsidRPr="00795110">
        <w:rPr>
          <w:rFonts w:ascii="Angsana New" w:hAnsi="Angsana New" w:hint="cs"/>
          <w:sz w:val="30"/>
          <w:szCs w:val="30"/>
          <w:cs/>
          <w:lang w:eastAsia="zh-CN"/>
        </w:rPr>
        <w:t>ได้ให้บริการที่ปรึกษาสำหรับงานศึกษา</w:t>
      </w:r>
      <w:r w:rsidR="002278A8" w:rsidRPr="0079511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78A8" w:rsidRPr="00795110">
        <w:rPr>
          <w:rFonts w:ascii="Angsana New" w:hAnsi="Angsana New" w:hint="cs"/>
          <w:sz w:val="30"/>
          <w:szCs w:val="30"/>
          <w:cs/>
          <w:lang w:eastAsia="zh-CN"/>
        </w:rPr>
        <w:t>การวางแผนกลยุทธ์และการพัฒนาโครงการกับบริษัทย่อยหลายแห่ง</w:t>
      </w:r>
      <w:r w:rsidR="002278A8" w:rsidRPr="0079511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78A8" w:rsidRPr="00795110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เพื่อให้บริการที่ปรึกษาด้านการดำเนินงานตามที่กำหนดขอบเขตไว้ในสัญญา</w:t>
      </w:r>
      <w:r w:rsidR="002278A8" w:rsidRPr="0079511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78A8" w:rsidRPr="00795110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ซึ่งบริษัทจะได้รับค่าจ้างตามความสำเร็จของงานแต่ละขั้นตอนตามสัญญา</w:t>
      </w:r>
      <w:r w:rsidR="002278A8" w:rsidRPr="0079511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78A8" w:rsidRPr="00795110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โดยปัจจุบันสัญญาบางส่วนอยู่ในระหว่างลงนาม</w:t>
      </w:r>
    </w:p>
    <w:p w14:paraId="36A29A62" w14:textId="77777777" w:rsidR="00435D06" w:rsidRPr="00795110" w:rsidRDefault="00435D06" w:rsidP="00C71F74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</w:p>
    <w:p w14:paraId="4933033E" w14:textId="52FB51DC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95110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451034FE" w14:textId="77777777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9CDDB74" w14:textId="4D502C4C" w:rsidR="004A3245" w:rsidRPr="00795110" w:rsidRDefault="004A3245" w:rsidP="00A571C3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795110">
        <w:rPr>
          <w:rFonts w:ascii="Angsana New" w:hAnsi="Angsana New" w:hint="cs"/>
          <w:sz w:val="30"/>
          <w:szCs w:val="30"/>
          <w:cs/>
          <w:lang w:eastAsia="zh-CN"/>
        </w:rPr>
        <w:t>ใน</w:t>
      </w:r>
      <w:r w:rsidR="008062A4"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ระหว่างปี </w:t>
      </w:r>
      <w:r w:rsidR="008062A4" w:rsidRPr="00795110">
        <w:rPr>
          <w:rFonts w:ascii="Angsana New" w:hAnsi="Angsana New"/>
          <w:sz w:val="30"/>
          <w:szCs w:val="30"/>
          <w:lang w:eastAsia="zh-CN"/>
        </w:rPr>
        <w:t>256</w:t>
      </w:r>
      <w:r w:rsidR="00CE07FB" w:rsidRPr="00795110">
        <w:rPr>
          <w:rFonts w:ascii="Angsana New" w:hAnsi="Angsana New" w:hint="cs"/>
          <w:sz w:val="30"/>
          <w:szCs w:val="30"/>
          <w:cs/>
          <w:lang w:eastAsia="zh-CN"/>
        </w:rPr>
        <w:t>5</w:t>
      </w:r>
      <w:r w:rsidRPr="00795110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การพัฒนาโครงการและงานควบคุมงานก่อสร้างกับบริษัทย่อยและกิจการที่เกี่ยวข้องกันหลายแห่ง</w:t>
      </w:r>
      <w:r w:rsidRPr="0079511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เพื่อให้บริการที่ปรึกษาด้านการดำเนินงานบริหารโครงการและควบคุมการก่อสร้างโครงการ</w:t>
      </w:r>
      <w:r w:rsidRPr="0079511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</w:t>
      </w:r>
      <w:r w:rsidR="00A571C3" w:rsidRPr="00795110">
        <w:rPr>
          <w:rFonts w:ascii="Angsana New" w:hAnsi="Angsana New"/>
          <w:sz w:val="30"/>
          <w:szCs w:val="30"/>
          <w:lang w:eastAsia="zh-CN"/>
        </w:rPr>
        <w:br/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>สัญญาดังกล่าวมีระยะเวลาจนกว่าโครงการจะแล้วเสร็จ</w:t>
      </w:r>
      <w:r w:rsidR="00034694" w:rsidRPr="00795110">
        <w:rPr>
          <w:rFonts w:ascii="Angsana New" w:hAnsi="Angsana New"/>
          <w:sz w:val="30"/>
          <w:szCs w:val="30"/>
          <w:lang w:eastAsia="zh-CN"/>
        </w:rPr>
        <w:t xml:space="preserve"> </w:t>
      </w:r>
      <w:r w:rsidR="00207AA7" w:rsidRPr="00795110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โดยปัจจุบันสัญญาบางส่วนอยู่ในระหว่างลงนาม</w:t>
      </w:r>
    </w:p>
    <w:p w14:paraId="04073B16" w14:textId="77777777" w:rsidR="00554DC4" w:rsidRPr="00795110" w:rsidRDefault="00554DC4" w:rsidP="00A571C3">
      <w:pPr>
        <w:ind w:left="540"/>
        <w:jc w:val="thaiDistribute"/>
        <w:rPr>
          <w:rFonts w:ascii="Angsana New" w:hAnsi="Angsana New"/>
          <w:sz w:val="22"/>
          <w:szCs w:val="22"/>
          <w:cs/>
          <w:lang w:eastAsia="zh-CN"/>
        </w:rPr>
      </w:pPr>
    </w:p>
    <w:p w14:paraId="5E9874D6" w14:textId="77777777" w:rsidR="00435D06" w:rsidRDefault="0043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bookmarkStart w:id="15" w:name="_Hlk32495321"/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F2F6B2F" w14:textId="170965F0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95110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292FAE43" w14:textId="77777777" w:rsidR="004A3245" w:rsidRPr="009402D8" w:rsidRDefault="004A3245" w:rsidP="0094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99A988" w14:textId="40B08AB1" w:rsidR="00A94984" w:rsidRPr="00795110" w:rsidRDefault="004A3245" w:rsidP="00A94984">
      <w:pPr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795110">
        <w:rPr>
          <w:rFonts w:ascii="Angsana New" w:hAnsi="Angsana New" w:hint="cs"/>
          <w:sz w:val="30"/>
          <w:szCs w:val="30"/>
          <w:cs/>
          <w:lang w:eastAsia="zh-CN"/>
        </w:rPr>
        <w:t>ในเดือน</w:t>
      </w:r>
      <w:r w:rsidR="00D504D1" w:rsidRPr="00795110">
        <w:rPr>
          <w:rFonts w:ascii="Angsana New" w:hAnsi="Angsana New" w:hint="cs"/>
          <w:sz w:val="30"/>
          <w:szCs w:val="30"/>
          <w:cs/>
          <w:lang w:eastAsia="zh-CN"/>
        </w:rPr>
        <w:t>เมษายน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Pr="00795110">
        <w:rPr>
          <w:rFonts w:ascii="Angsana New" w:hAnsi="Angsana New"/>
          <w:sz w:val="30"/>
          <w:szCs w:val="30"/>
          <w:lang w:eastAsia="zh-CN"/>
        </w:rPr>
        <w:t>256</w:t>
      </w:r>
      <w:r w:rsidR="007C55BB">
        <w:rPr>
          <w:rFonts w:ascii="Angsana New" w:hAnsi="Angsana New"/>
          <w:sz w:val="30"/>
          <w:szCs w:val="30"/>
          <w:lang w:eastAsia="zh-CN"/>
        </w:rPr>
        <w:t>5</w:t>
      </w:r>
      <w:r w:rsidRPr="0079511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>บริษัทได้ทำสัญญาให้บริการบริหารธุรกิจและให้คำปรึกษาเกี่ยวกับการดำเนินธุรกิจและ</w:t>
      </w:r>
      <w:r w:rsidR="00A571C3" w:rsidRPr="00795110">
        <w:rPr>
          <w:rFonts w:ascii="Angsana New" w:hAnsi="Angsana New"/>
          <w:sz w:val="30"/>
          <w:szCs w:val="30"/>
          <w:lang w:eastAsia="zh-CN"/>
        </w:rPr>
        <w:t xml:space="preserve">   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>การลงทุนแก่</w:t>
      </w:r>
      <w:r w:rsidRPr="00795110">
        <w:rPr>
          <w:rFonts w:ascii="Angsana New" w:hAnsi="Angsana New"/>
          <w:sz w:val="30"/>
          <w:szCs w:val="30"/>
          <w:cs/>
          <w:lang w:eastAsia="zh-CN"/>
        </w:rPr>
        <w:t>บริษัทย่อยหลายแห่ง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 เพื่อให้บริการในการให้คำปรึกษา</w:t>
      </w:r>
      <w:r w:rsidRPr="00795110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>ให้คำแนะนำ และประสานงานเกี่ยวกับ</w:t>
      </w:r>
      <w:r w:rsidR="000E6154" w:rsidRPr="00795110">
        <w:rPr>
          <w:rFonts w:ascii="Angsana New" w:hAnsi="Angsana New"/>
          <w:sz w:val="30"/>
          <w:szCs w:val="30"/>
          <w:lang w:eastAsia="zh-CN"/>
        </w:rPr>
        <w:br/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การกำหนดนโยบายให้เป็นแนวทางตามมาตรฐานสากล การดำเนินธุรกิจ การหาแหล่งเงินทุนและการลงทุน </w:t>
      </w:r>
      <w:r w:rsidR="000E6154" w:rsidRPr="00795110">
        <w:rPr>
          <w:rFonts w:ascii="Angsana New" w:hAnsi="Angsana New"/>
          <w:sz w:val="30"/>
          <w:szCs w:val="30"/>
          <w:lang w:eastAsia="zh-CN"/>
        </w:rPr>
        <w:br/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สัญญามีผลบังคับใช้เป็นระยะเวลา </w:t>
      </w:r>
      <w:r w:rsidRPr="00795110">
        <w:rPr>
          <w:rFonts w:ascii="Angsana New" w:hAnsi="Angsana New"/>
          <w:sz w:val="30"/>
          <w:szCs w:val="30"/>
          <w:lang w:eastAsia="zh-CN"/>
        </w:rPr>
        <w:t>1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 ปี เริ่มตั้งแต่วันที่ </w:t>
      </w:r>
      <w:r w:rsidRPr="00795110">
        <w:rPr>
          <w:rFonts w:ascii="Angsana New" w:hAnsi="Angsana New"/>
          <w:sz w:val="30"/>
          <w:szCs w:val="30"/>
          <w:lang w:eastAsia="zh-CN"/>
        </w:rPr>
        <w:t xml:space="preserve">1 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มกราคม </w:t>
      </w:r>
      <w:r w:rsidRPr="00795110">
        <w:rPr>
          <w:rFonts w:ascii="Angsana New" w:hAnsi="Angsana New"/>
          <w:sz w:val="30"/>
          <w:szCs w:val="30"/>
          <w:lang w:eastAsia="zh-CN"/>
        </w:rPr>
        <w:t>256</w:t>
      </w:r>
      <w:r w:rsidR="009402D8">
        <w:rPr>
          <w:rFonts w:ascii="Angsana New" w:hAnsi="Angsana New"/>
          <w:sz w:val="30"/>
          <w:szCs w:val="30"/>
          <w:lang w:eastAsia="zh-CN"/>
        </w:rPr>
        <w:t xml:space="preserve">5 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ถึงวันที่ </w:t>
      </w:r>
      <w:r w:rsidRPr="00795110">
        <w:rPr>
          <w:rFonts w:ascii="Angsana New" w:hAnsi="Angsana New"/>
          <w:sz w:val="30"/>
          <w:szCs w:val="30"/>
          <w:lang w:eastAsia="zh-CN"/>
        </w:rPr>
        <w:t xml:space="preserve">31 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ธันวาคม </w:t>
      </w:r>
      <w:r w:rsidRPr="00795110">
        <w:rPr>
          <w:rFonts w:ascii="Angsana New" w:hAnsi="Angsana New"/>
          <w:sz w:val="30"/>
          <w:szCs w:val="30"/>
          <w:lang w:eastAsia="zh-CN"/>
        </w:rPr>
        <w:t>256</w:t>
      </w:r>
      <w:r w:rsidR="009402D8">
        <w:rPr>
          <w:rFonts w:ascii="Angsana New" w:hAnsi="Angsana New"/>
          <w:sz w:val="30"/>
          <w:szCs w:val="30"/>
          <w:lang w:eastAsia="zh-CN"/>
        </w:rPr>
        <w:t xml:space="preserve">5 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>บริษัทจะได้รับค่าตอบแทนในอัตราที่ตกลงกันตามสัญญา</w:t>
      </w:r>
      <w:r w:rsidR="00A94984" w:rsidRPr="00795110">
        <w:rPr>
          <w:rFonts w:ascii="Angsana New" w:hAnsi="Angsana New"/>
          <w:sz w:val="30"/>
          <w:szCs w:val="30"/>
          <w:lang w:eastAsia="zh-CN"/>
        </w:rPr>
        <w:t xml:space="preserve"> </w:t>
      </w:r>
      <w:r w:rsidR="009402D8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โดยปัจจุบันสัญญาใหม่อยู่ในขั้นตอนการพิจารณาจากบริษัทและ</w:t>
      </w:r>
      <w:r w:rsidR="009402D8">
        <w:rPr>
          <w:rFonts w:ascii="Angsana New" w:hAnsi="Angsana New"/>
          <w:sz w:val="30"/>
          <w:szCs w:val="30"/>
          <w:cs/>
          <w:lang w:eastAsia="zh-CN"/>
        </w:rPr>
        <w:br/>
      </w:r>
      <w:r w:rsidR="009402D8">
        <w:rPr>
          <w:rFonts w:ascii="Angsana New" w:hAnsi="Angsana New" w:hint="cs"/>
          <w:sz w:val="30"/>
          <w:szCs w:val="30"/>
          <w:cs/>
          <w:lang w:eastAsia="zh-CN"/>
        </w:rPr>
        <w:t>บริษัทย่อย</w:t>
      </w:r>
    </w:p>
    <w:p w14:paraId="6DFD51B1" w14:textId="4D76C1BE" w:rsidR="00432049" w:rsidRPr="009402D8" w:rsidRDefault="00432049" w:rsidP="0094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DE25493" w14:textId="574B960C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795110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79511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881CB5" w:rsidRPr="00795110">
        <w:rPr>
          <w:rFonts w:ascii="Angsana New" w:hAnsi="Angsana New"/>
          <w:sz w:val="30"/>
          <w:szCs w:val="30"/>
          <w:lang w:eastAsia="zh-CN"/>
        </w:rPr>
        <w:t>27</w:t>
      </w:r>
      <w:r w:rsidR="00F143ED"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 กรกฎาคม </w:t>
      </w:r>
      <w:r w:rsidR="00C7655D" w:rsidRPr="00795110">
        <w:rPr>
          <w:rFonts w:ascii="Angsana New" w:hAnsi="Angsana New"/>
          <w:sz w:val="30"/>
          <w:szCs w:val="30"/>
          <w:lang w:eastAsia="zh-CN"/>
        </w:rPr>
        <w:t>2565</w:t>
      </w:r>
      <w:r w:rsidRPr="0079511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บริษัทได้ทำบันทึกข้อตกลงเพิ่มเติมกับบริษัทย่อยบางแห่ง เพื่อช่วยบรรเทาผลกระทบจากสถานการณ์การแพร่ระบาดของโรคติดเชื้อไวรัสโคโรนา </w:t>
      </w:r>
      <w:r w:rsidRPr="00795110">
        <w:rPr>
          <w:rFonts w:ascii="Angsana New" w:hAnsi="Angsana New"/>
          <w:sz w:val="30"/>
          <w:szCs w:val="30"/>
          <w:lang w:eastAsia="zh-CN"/>
        </w:rPr>
        <w:t xml:space="preserve">2019 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>ที่เกิดขึ้นอย่างต่อเนื่อง โดย</w:t>
      </w:r>
      <w:bookmarkStart w:id="16" w:name="_Hlk93963211"/>
      <w:r w:rsidRPr="00795110">
        <w:rPr>
          <w:rFonts w:ascii="Angsana New" w:hAnsi="Angsana New" w:hint="cs"/>
          <w:sz w:val="30"/>
          <w:szCs w:val="30"/>
          <w:cs/>
          <w:lang w:eastAsia="zh-CN"/>
        </w:rPr>
        <w:t>ปรับลดค่าบริการบริหารธุรกิจและการให้คำปรึกษาเกี่ยวกับการดำเนินธุรกิจ</w:t>
      </w:r>
      <w:bookmarkEnd w:id="16"/>
      <w:r w:rsidRPr="00795110">
        <w:rPr>
          <w:rFonts w:ascii="Angsana New" w:hAnsi="Angsana New" w:hint="cs"/>
          <w:sz w:val="30"/>
          <w:szCs w:val="30"/>
          <w:cs/>
          <w:lang w:eastAsia="zh-CN"/>
        </w:rPr>
        <w:t>และการลงทุน</w:t>
      </w:r>
      <w:r w:rsidR="00F143ED" w:rsidRPr="00795110">
        <w:rPr>
          <w:rFonts w:ascii="Angsana New" w:hAnsi="Angsana New" w:hint="cs"/>
          <w:sz w:val="30"/>
          <w:szCs w:val="30"/>
          <w:cs/>
          <w:lang w:eastAsia="zh-CN"/>
        </w:rPr>
        <w:t>ให้บริษัท</w:t>
      </w:r>
      <w:r w:rsidR="00255EA7" w:rsidRPr="00795110">
        <w:rPr>
          <w:rFonts w:ascii="Angsana New" w:hAnsi="Angsana New" w:hint="cs"/>
          <w:sz w:val="30"/>
          <w:szCs w:val="30"/>
          <w:cs/>
          <w:lang w:eastAsia="zh-CN"/>
        </w:rPr>
        <w:t>ย่อยบางแห่ง</w:t>
      </w:r>
      <w:r w:rsidR="003D74EE" w:rsidRPr="00795110">
        <w:rPr>
          <w:rFonts w:ascii="Angsana New" w:hAnsi="Angsana New" w:hint="cs"/>
          <w:sz w:val="30"/>
          <w:szCs w:val="30"/>
          <w:cs/>
          <w:lang w:eastAsia="zh-CN"/>
        </w:rPr>
        <w:t>เป็นระยะเวลา</w:t>
      </w:r>
      <w:r w:rsidR="00457287"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881CB5" w:rsidRPr="00795110">
        <w:rPr>
          <w:rFonts w:ascii="Angsana New" w:hAnsi="Angsana New"/>
          <w:sz w:val="30"/>
          <w:szCs w:val="30"/>
          <w:lang w:eastAsia="zh-CN"/>
        </w:rPr>
        <w:t>6</w:t>
      </w:r>
      <w:r w:rsidR="00457287"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 เดือน</w:t>
      </w:r>
      <w:r w:rsidR="000D3EA0" w:rsidRPr="00795110">
        <w:rPr>
          <w:rFonts w:ascii="Angsana New" w:hAnsi="Angsana New" w:hint="cs"/>
          <w:sz w:val="30"/>
          <w:szCs w:val="30"/>
          <w:cs/>
          <w:lang w:eastAsia="zh-CN"/>
        </w:rPr>
        <w:t>ตั้งแต่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>เดือน</w:t>
      </w:r>
      <w:r w:rsidR="004D6FC0" w:rsidRPr="00795110">
        <w:rPr>
          <w:rFonts w:ascii="Angsana New" w:hAnsi="Angsana New" w:hint="cs"/>
          <w:sz w:val="30"/>
          <w:szCs w:val="30"/>
          <w:cs/>
          <w:lang w:eastAsia="zh-CN"/>
        </w:rPr>
        <w:t>กรกฎาคม</w:t>
      </w:r>
      <w:r w:rsidR="00571EA1"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881CB5" w:rsidRPr="00795110">
        <w:rPr>
          <w:rFonts w:ascii="Angsana New" w:hAnsi="Angsana New"/>
          <w:sz w:val="30"/>
          <w:szCs w:val="30"/>
          <w:lang w:eastAsia="zh-CN"/>
        </w:rPr>
        <w:t>2565</w:t>
      </w:r>
      <w:r w:rsidR="00571EA1"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 ถึงเดือนธันวาคม</w:t>
      </w:r>
      <w:r w:rsidR="00881CB5" w:rsidRPr="00795110">
        <w:rPr>
          <w:rFonts w:ascii="Angsana New" w:hAnsi="Angsana New"/>
          <w:sz w:val="30"/>
          <w:szCs w:val="30"/>
          <w:lang w:eastAsia="zh-CN"/>
        </w:rPr>
        <w:t xml:space="preserve"> 2565</w:t>
      </w:r>
    </w:p>
    <w:p w14:paraId="417AD374" w14:textId="77777777" w:rsidR="00734611" w:rsidRPr="00795110" w:rsidRDefault="00734611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</w:p>
    <w:p w14:paraId="6A0EA4AD" w14:textId="77777777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สัญญาให้บริการพนักงาน</w:t>
      </w:r>
    </w:p>
    <w:p w14:paraId="4ED05D75" w14:textId="77777777" w:rsidR="004A3245" w:rsidRPr="009402D8" w:rsidRDefault="004A3245" w:rsidP="0094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9E3ED3" w14:textId="28A779FC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ใน</w:t>
      </w:r>
      <w:r w:rsidR="007C55BB">
        <w:rPr>
          <w:rFonts w:ascii="Angsana New" w:hAnsi="Angsana New" w:hint="cs"/>
          <w:sz w:val="30"/>
          <w:szCs w:val="30"/>
          <w:cs/>
        </w:rPr>
        <w:t>ระหว่าง</w:t>
      </w:r>
      <w:r w:rsidRPr="00795110">
        <w:rPr>
          <w:rFonts w:ascii="Angsana New" w:hAnsi="Angsana New" w:hint="cs"/>
          <w:sz w:val="30"/>
          <w:szCs w:val="30"/>
          <w:cs/>
        </w:rPr>
        <w:t>ปี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256</w:t>
      </w:r>
      <w:r w:rsidR="007C55BB">
        <w:rPr>
          <w:rFonts w:ascii="Angsana New" w:hAnsi="Angsana New"/>
          <w:sz w:val="30"/>
          <w:szCs w:val="30"/>
        </w:rPr>
        <w:t>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บริษัทได้เข้าทำสัญญาให้บริการพนักงานกับบริษัทย่อย</w:t>
      </w:r>
      <w:r w:rsidR="0051253F">
        <w:rPr>
          <w:rFonts w:ascii="Angsana New" w:hAnsi="Angsana New" w:hint="cs"/>
          <w:sz w:val="30"/>
          <w:szCs w:val="30"/>
          <w:cs/>
        </w:rPr>
        <w:t>หลายแห่ง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เกี่ยวกับการให้พนักงานของ</w:t>
      </w:r>
      <w:r w:rsidR="0051253F">
        <w:rPr>
          <w:rFonts w:ascii="Angsana New" w:hAnsi="Angsana New"/>
          <w:sz w:val="30"/>
          <w:szCs w:val="30"/>
          <w:cs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>บริษัทย่อยมาช่วยในการดำเนินการพัฒนาและปรับปรุงโครงการโรงแรม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 xml:space="preserve">โดยมีกำหนดระยะเวลาตั้งแต่วันที่ </w:t>
      </w:r>
      <w:r w:rsidRPr="00795110">
        <w:rPr>
          <w:rFonts w:ascii="Angsana New" w:hAnsi="Angsana New"/>
          <w:sz w:val="30"/>
          <w:szCs w:val="30"/>
        </w:rPr>
        <w:t>1</w:t>
      </w:r>
      <w:r w:rsidRPr="00795110">
        <w:rPr>
          <w:rFonts w:ascii="Angsana New" w:hAnsi="Angsana New" w:hint="cs"/>
          <w:sz w:val="30"/>
          <w:szCs w:val="30"/>
          <w:cs/>
        </w:rPr>
        <w:t xml:space="preserve"> </w:t>
      </w:r>
      <w:r w:rsidR="000440FC" w:rsidRPr="00795110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0440FC" w:rsidRPr="00795110">
        <w:rPr>
          <w:rFonts w:ascii="Angsana New" w:hAnsi="Angsana New"/>
          <w:sz w:val="30"/>
          <w:szCs w:val="30"/>
        </w:rPr>
        <w:t xml:space="preserve">2565 </w:t>
      </w:r>
      <w:r w:rsidRPr="00795110">
        <w:rPr>
          <w:rFonts w:ascii="Angsana New" w:hAnsi="Angsana New" w:hint="cs"/>
          <w:sz w:val="30"/>
          <w:szCs w:val="30"/>
          <w:cs/>
        </w:rPr>
        <w:t>ถึง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51253F">
        <w:rPr>
          <w:rFonts w:ascii="Angsana New" w:hAnsi="Angsana New"/>
          <w:sz w:val="30"/>
          <w:szCs w:val="30"/>
        </w:rPr>
        <w:t xml:space="preserve">31 </w:t>
      </w:r>
      <w:r w:rsidR="0051253F">
        <w:rPr>
          <w:rFonts w:ascii="Angsana New" w:hAnsi="Angsana New" w:hint="cs"/>
          <w:sz w:val="30"/>
          <w:szCs w:val="30"/>
          <w:cs/>
        </w:rPr>
        <w:t>ธันวาคม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256</w:t>
      </w:r>
      <w:r w:rsidR="00A61CCD" w:rsidRPr="00795110">
        <w:rPr>
          <w:rFonts w:ascii="Angsana New" w:hAnsi="Angsana New"/>
          <w:sz w:val="30"/>
          <w:szCs w:val="30"/>
        </w:rPr>
        <w:t>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ซึ่งบริษัทต้องชำระค่าบริการเป็นรายเดือนตามอัตราที่ระบุไว้ในสัญญา</w:t>
      </w:r>
    </w:p>
    <w:p w14:paraId="43F54175" w14:textId="77777777" w:rsidR="00CC0618" w:rsidRPr="009402D8" w:rsidRDefault="00CC0618" w:rsidP="0094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40D57C" w14:textId="77777777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i/>
          <w:iCs/>
          <w:sz w:val="30"/>
          <w:szCs w:val="30"/>
          <w:cs/>
          <w:lang w:eastAsia="zh-CN"/>
        </w:rPr>
        <w:t>สัญญาเช่าอาคารพาณิชยกรรม</w:t>
      </w:r>
    </w:p>
    <w:p w14:paraId="4F4AA939" w14:textId="77777777" w:rsidR="004A3245" w:rsidRPr="009402D8" w:rsidRDefault="004A3245" w:rsidP="0094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67BED86" w14:textId="32DD033E" w:rsidR="004A3245" w:rsidRPr="00795110" w:rsidRDefault="004A3245" w:rsidP="0065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กลุ่มบริษัทเข้าทำสัญญาเช่าอาคารพาณิชยกรรมและบริการที่เกี่ยวข้องกับกิจการที่เกี่ยวข้องกันหลายแห่ง กิจการที่เกี่ยวข้องกันเหล่านั้นตกลงที่จะจ่ายเงินค่าเช่ารายเดือนและค่าธรรมเนียมบริการ สัญญาแต่ละฉบับไม่สามารถยกเลิกได้</w:t>
      </w:r>
      <w:r w:rsidRPr="00795110">
        <w:rPr>
          <w:rFonts w:ascii="Angsana New" w:hAnsi="Angsana New" w:hint="cs"/>
          <w:sz w:val="30"/>
          <w:szCs w:val="30"/>
          <w:cs/>
        </w:rPr>
        <w:t>โดยสัญญามี</w:t>
      </w:r>
      <w:r w:rsidRPr="00795110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795110">
        <w:rPr>
          <w:rFonts w:ascii="Angsana New" w:hAnsi="Angsana New"/>
          <w:sz w:val="30"/>
          <w:szCs w:val="30"/>
        </w:rPr>
        <w:t>3</w:t>
      </w:r>
      <w:r w:rsidRPr="00795110">
        <w:rPr>
          <w:rFonts w:ascii="Angsana New" w:hAnsi="Angsana New"/>
          <w:sz w:val="30"/>
          <w:szCs w:val="30"/>
          <w:cs/>
        </w:rPr>
        <w:t xml:space="preserve"> ปี</w:t>
      </w:r>
    </w:p>
    <w:p w14:paraId="5DB6B16E" w14:textId="77777777" w:rsidR="00725809" w:rsidRPr="009402D8" w:rsidRDefault="00725809" w:rsidP="0094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7A2226F" w14:textId="77777777" w:rsidR="00F476C1" w:rsidRDefault="00F47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B53FA7C" w14:textId="72D745EA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สัญญาเช่าพื้นที่และบริการ</w:t>
      </w:r>
    </w:p>
    <w:p w14:paraId="639689A6" w14:textId="77777777" w:rsidR="003507FB" w:rsidRPr="00795110" w:rsidRDefault="003507FB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FBD217E" w14:textId="77777777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2"/>
          <w:szCs w:val="2"/>
          <w:cs/>
        </w:rPr>
      </w:pPr>
    </w:p>
    <w:p w14:paraId="0F9B09A5" w14:textId="77777777" w:rsidR="006365AB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7" w:name="_Hlk62918221"/>
      <w:r w:rsidRPr="00795110">
        <w:rPr>
          <w:rFonts w:ascii="Angsana New" w:hAnsi="Angsana New" w:hint="cs"/>
          <w:sz w:val="30"/>
          <w:szCs w:val="30"/>
          <w:cs/>
        </w:rPr>
        <w:t xml:space="preserve">บริษัทได้ทำสัญญาเช่าพื้นที่และบริการกับบริษัทย่อยทางตรงแห่งหนึ่ง โดยมีกำหนดระยะเวลาตั้งแต่วันที่ </w:t>
      </w:r>
      <w:r w:rsidRPr="00795110">
        <w:rPr>
          <w:rFonts w:ascii="Angsana New" w:hAnsi="Angsana New"/>
          <w:sz w:val="30"/>
          <w:szCs w:val="30"/>
        </w:rPr>
        <w:t xml:space="preserve">1 </w:t>
      </w:r>
      <w:r w:rsidRPr="0079511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795110">
        <w:rPr>
          <w:rFonts w:ascii="Angsana New" w:hAnsi="Angsana New"/>
          <w:sz w:val="30"/>
          <w:szCs w:val="30"/>
        </w:rPr>
        <w:t xml:space="preserve">2562 </w:t>
      </w:r>
      <w:r w:rsidRPr="0079511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795110">
        <w:rPr>
          <w:rFonts w:ascii="Angsana New" w:hAnsi="Angsana New"/>
          <w:sz w:val="30"/>
          <w:szCs w:val="30"/>
        </w:rPr>
        <w:t xml:space="preserve">31 </w:t>
      </w:r>
      <w:r w:rsidRPr="0079511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95110">
        <w:rPr>
          <w:rFonts w:ascii="Angsana New" w:hAnsi="Angsana New"/>
          <w:sz w:val="30"/>
          <w:szCs w:val="30"/>
        </w:rPr>
        <w:t xml:space="preserve">2564 </w:t>
      </w:r>
      <w:r w:rsidRPr="00795110">
        <w:rPr>
          <w:rFonts w:ascii="Angsana New" w:hAnsi="Angsana New" w:hint="cs"/>
          <w:sz w:val="30"/>
          <w:szCs w:val="30"/>
          <w:cs/>
        </w:rPr>
        <w:t>ซึ่งบริษัทต้องชำระค่าเช่าและค่าบริการเป็นรายเดือนตามอัตราที่ระบุไว้ในสัญญา</w:t>
      </w:r>
      <w:r w:rsidRPr="00795110">
        <w:rPr>
          <w:rFonts w:ascii="Angsana New" w:hAnsi="Angsana New"/>
          <w:sz w:val="30"/>
          <w:szCs w:val="30"/>
        </w:rPr>
        <w:t xml:space="preserve"> </w:t>
      </w:r>
    </w:p>
    <w:p w14:paraId="7353C3C4" w14:textId="77777777" w:rsidR="006365AB" w:rsidRPr="00795110" w:rsidRDefault="006365AB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BAAC53" w14:textId="50669F89" w:rsidR="004A3245" w:rsidRPr="00795110" w:rsidRDefault="006365AB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 xml:space="preserve">ในเดือนมกราคม </w:t>
      </w:r>
      <w:r w:rsidRPr="00795110">
        <w:rPr>
          <w:rFonts w:ascii="Angsana New" w:hAnsi="Angsana New"/>
          <w:sz w:val="30"/>
          <w:szCs w:val="30"/>
        </w:rPr>
        <w:t>2565</w:t>
      </w:r>
      <w:r w:rsidR="004A3245" w:rsidRPr="00795110">
        <w:rPr>
          <w:rFonts w:ascii="Angsana New" w:hAnsi="Angsana New"/>
          <w:sz w:val="30"/>
          <w:szCs w:val="30"/>
        </w:rPr>
        <w:t xml:space="preserve"> </w:t>
      </w:r>
      <w:r w:rsidR="004A3245" w:rsidRPr="00795110">
        <w:rPr>
          <w:rFonts w:ascii="Angsana New" w:hAnsi="Angsana New" w:hint="cs"/>
          <w:sz w:val="30"/>
          <w:szCs w:val="30"/>
          <w:cs/>
        </w:rPr>
        <w:t>บริษัทได้ต่ออายุสัญญาเช่า</w:t>
      </w:r>
      <w:r w:rsidRPr="00795110">
        <w:rPr>
          <w:rFonts w:ascii="Angsana New" w:hAnsi="Angsana New" w:hint="cs"/>
          <w:sz w:val="30"/>
          <w:szCs w:val="30"/>
          <w:cs/>
        </w:rPr>
        <w:t>เพิ่มเติม</w:t>
      </w:r>
      <w:r w:rsidR="004A3245" w:rsidRPr="00795110">
        <w:rPr>
          <w:rFonts w:ascii="Angsana New" w:hAnsi="Angsana New" w:hint="cs"/>
          <w:sz w:val="30"/>
          <w:szCs w:val="30"/>
          <w:cs/>
        </w:rPr>
        <w:t xml:space="preserve"> </w:t>
      </w:r>
      <w:r w:rsidR="004A3245" w:rsidRPr="00795110">
        <w:rPr>
          <w:rFonts w:ascii="Angsana New" w:hAnsi="Angsana New"/>
          <w:sz w:val="30"/>
          <w:szCs w:val="30"/>
        </w:rPr>
        <w:t xml:space="preserve">1 </w:t>
      </w:r>
      <w:r w:rsidR="004A3245" w:rsidRPr="00795110">
        <w:rPr>
          <w:rFonts w:ascii="Angsana New" w:hAnsi="Angsana New" w:hint="cs"/>
          <w:sz w:val="30"/>
          <w:szCs w:val="30"/>
          <w:cs/>
        </w:rPr>
        <w:t xml:space="preserve">ปี </w:t>
      </w:r>
      <w:r w:rsidRPr="00795110">
        <w:rPr>
          <w:rFonts w:ascii="Angsana New" w:hAnsi="Angsana New" w:hint="cs"/>
          <w:sz w:val="30"/>
          <w:szCs w:val="30"/>
          <w:cs/>
        </w:rPr>
        <w:t>โดยมีระยะเวลา</w:t>
      </w:r>
      <w:r w:rsidR="004A3245" w:rsidRPr="00795110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4A3245" w:rsidRPr="00795110">
        <w:rPr>
          <w:rFonts w:ascii="Angsana New" w:hAnsi="Angsana New"/>
          <w:sz w:val="30"/>
          <w:szCs w:val="30"/>
        </w:rPr>
        <w:t xml:space="preserve">1 </w:t>
      </w:r>
      <w:r w:rsidR="004A3245" w:rsidRPr="0079511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A3245" w:rsidRPr="00795110">
        <w:rPr>
          <w:rFonts w:ascii="Angsana New" w:hAnsi="Angsana New"/>
          <w:sz w:val="30"/>
          <w:szCs w:val="30"/>
        </w:rPr>
        <w:t xml:space="preserve">2565 </w:t>
      </w:r>
      <w:r w:rsidR="004A3245" w:rsidRPr="00795110">
        <w:rPr>
          <w:rFonts w:ascii="Angsana New" w:hAnsi="Angsana New" w:hint="cs"/>
          <w:sz w:val="30"/>
          <w:szCs w:val="30"/>
          <w:cs/>
        </w:rPr>
        <w:t>ถึง</w:t>
      </w:r>
      <w:r w:rsidR="009402D8">
        <w:rPr>
          <w:rFonts w:ascii="Angsana New" w:hAnsi="Angsana New" w:hint="cs"/>
          <w:sz w:val="30"/>
          <w:szCs w:val="30"/>
          <w:cs/>
        </w:rPr>
        <w:t xml:space="preserve"> </w:t>
      </w:r>
      <w:r w:rsidR="004A3245" w:rsidRPr="00795110">
        <w:rPr>
          <w:rFonts w:ascii="Angsana New" w:hAnsi="Angsana New"/>
          <w:sz w:val="30"/>
          <w:szCs w:val="30"/>
        </w:rPr>
        <w:t xml:space="preserve">31 </w:t>
      </w:r>
      <w:r w:rsidR="004A3245" w:rsidRPr="0079511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A3245" w:rsidRPr="00795110">
        <w:rPr>
          <w:rFonts w:ascii="Angsana New" w:hAnsi="Angsana New"/>
          <w:sz w:val="30"/>
          <w:szCs w:val="30"/>
        </w:rPr>
        <w:t>2565</w:t>
      </w:r>
      <w:bookmarkEnd w:id="15"/>
      <w:bookmarkEnd w:id="17"/>
      <w:r w:rsidR="0051253F">
        <w:rPr>
          <w:rFonts w:ascii="Angsana New" w:hAnsi="Angsana New" w:hint="cs"/>
          <w:sz w:val="30"/>
          <w:szCs w:val="30"/>
          <w:cs/>
        </w:rPr>
        <w:t xml:space="preserve"> </w:t>
      </w:r>
      <w:r w:rsidR="0051253F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โดยปัจจุบันสัญญาใหม่อยู่ในขั้นตอนการพิจารณาจากบริษัทและบริษัทย่อย</w:t>
      </w:r>
    </w:p>
    <w:p w14:paraId="01929DDF" w14:textId="77777777" w:rsidR="009402D8" w:rsidRDefault="009402D8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C29312" w14:textId="7EA1003A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95110">
        <w:rPr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5B911D69" w14:textId="77777777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FF4DB2" w14:textId="0C0F602F" w:rsidR="004A3245" w:rsidRPr="00795110" w:rsidRDefault="004A3245" w:rsidP="0065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กลุ่มบริษัทได้ทำสัญญาบริการกับกิจการที่เกี่ยวข้องกันหลายแห่ง เกี่ยวกับการบริการสาธารณูปโภคต่างๆ โดยมีกำหนดระยะเวลาตั้งแต่วันที่ </w:t>
      </w:r>
      <w:r w:rsidRPr="00795110">
        <w:rPr>
          <w:rFonts w:ascii="Angsana New" w:hAnsi="Angsana New"/>
          <w:sz w:val="30"/>
          <w:szCs w:val="30"/>
        </w:rPr>
        <w:t xml:space="preserve">1 </w:t>
      </w:r>
      <w:r w:rsidRPr="0079511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795110">
        <w:rPr>
          <w:rFonts w:ascii="Angsana New" w:hAnsi="Angsana New"/>
          <w:sz w:val="30"/>
          <w:szCs w:val="30"/>
        </w:rPr>
        <w:t xml:space="preserve">2564 </w:t>
      </w:r>
      <w:r w:rsidRPr="0079511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795110">
        <w:rPr>
          <w:rFonts w:ascii="Angsana New" w:hAnsi="Angsana New"/>
          <w:sz w:val="30"/>
          <w:szCs w:val="30"/>
        </w:rPr>
        <w:t xml:space="preserve">29 </w:t>
      </w:r>
      <w:r w:rsidRPr="0079511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795110">
        <w:rPr>
          <w:rFonts w:ascii="Angsana New" w:hAnsi="Angsana New"/>
          <w:sz w:val="30"/>
          <w:szCs w:val="30"/>
        </w:rPr>
        <w:t xml:space="preserve">2567 </w:t>
      </w:r>
      <w:r w:rsidRPr="00795110">
        <w:rPr>
          <w:rFonts w:ascii="Angsana New" w:hAnsi="Angsana New" w:hint="cs"/>
          <w:sz w:val="30"/>
          <w:szCs w:val="30"/>
          <w:cs/>
        </w:rPr>
        <w:t>ทั้งนี้ กลุ่มบริษัทต้องชำระค่าบริการเป็นรายเดือนตามอัตราที่ระบุไว้ในสัญญา</w:t>
      </w:r>
    </w:p>
    <w:p w14:paraId="4A0B179F" w14:textId="77777777" w:rsidR="00E53220" w:rsidRPr="00795110" w:rsidRDefault="00E53220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AEFDE5" w14:textId="77777777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 w:hint="cs"/>
          <w:i/>
          <w:iCs/>
          <w:sz w:val="30"/>
          <w:szCs w:val="30"/>
          <w:cs/>
        </w:rPr>
        <w:t>สัญญาบริการพื้นที่ส่วนกลาง</w:t>
      </w:r>
    </w:p>
    <w:p w14:paraId="4A4F2052" w14:textId="77777777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97B371" w14:textId="48C33C17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1 </w:t>
      </w:r>
      <w:r w:rsidRPr="00795110">
        <w:rPr>
          <w:rFonts w:ascii="Angsana New" w:hAnsi="Angsana New" w:hint="cs"/>
          <w:sz w:val="30"/>
          <w:szCs w:val="30"/>
          <w:cs/>
        </w:rPr>
        <w:t>สิงหาคม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2560 </w:t>
      </w:r>
      <w:r w:rsidRPr="00795110">
        <w:rPr>
          <w:rFonts w:ascii="Angsana New" w:hAnsi="Angsana New" w:hint="cs"/>
          <w:sz w:val="30"/>
          <w:szCs w:val="30"/>
          <w:cs/>
        </w:rPr>
        <w:t>บริษัทย่อยทางตรงแห่งหนึ่งได้ลงนามในสัญญาเปลี่ยนตัวคู่สัญญาสำหรับสัญญาบริการระหว่างทรัสต์เพื่อการลงทุนในสิทธิการเช่าอสังหาริมทรัพย์โกลเด้นเวนเจอร์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และบริษัทย่อยทางอ้อมแห่งหนึ่ง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  <w:cs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>โดยบริษัทได้รับโอนสิทธิและหน้าที่ตามสัญญาบริการเพื่อรับบริการสำหรับพื้นที่ส่วนกลางของอาคาร</w:t>
      </w:r>
      <w:r w:rsidR="009402D8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/>
          <w:sz w:val="30"/>
          <w:szCs w:val="30"/>
        </w:rPr>
        <w:t xml:space="preserve">Park Venture </w:t>
      </w:r>
      <w:proofErr w:type="spellStart"/>
      <w:r w:rsidRPr="00795110">
        <w:rPr>
          <w:rFonts w:ascii="Angsana New" w:hAnsi="Angsana New"/>
          <w:sz w:val="30"/>
          <w:szCs w:val="30"/>
        </w:rPr>
        <w:t>Ecoplex</w:t>
      </w:r>
      <w:proofErr w:type="spellEnd"/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ตามสัญญาบริการลงวันที่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18 </w:t>
      </w:r>
      <w:r w:rsidRPr="00795110">
        <w:rPr>
          <w:rFonts w:ascii="Angsana New" w:hAnsi="Angsana New" w:hint="cs"/>
          <w:sz w:val="30"/>
          <w:szCs w:val="30"/>
          <w:cs/>
        </w:rPr>
        <w:t>กันยายน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2555 </w:t>
      </w:r>
      <w:r w:rsidRPr="00795110">
        <w:rPr>
          <w:rFonts w:ascii="Angsana New" w:hAnsi="Angsana New" w:hint="cs"/>
          <w:sz w:val="30"/>
          <w:szCs w:val="30"/>
          <w:cs/>
        </w:rPr>
        <w:t>และบันทึกข้อตกลงแก้ไขเพิ่มเติมการเปลี่ยนตัวคู่สัญญา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สัญญาสิ้นสุดวันที่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5 </w:t>
      </w:r>
      <w:r w:rsidRPr="00795110">
        <w:rPr>
          <w:rFonts w:ascii="Angsana New" w:hAnsi="Angsana New" w:hint="cs"/>
          <w:sz w:val="30"/>
          <w:szCs w:val="30"/>
          <w:cs/>
        </w:rPr>
        <w:t>กันยายน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2584 </w:t>
      </w:r>
      <w:r w:rsidRPr="00795110">
        <w:rPr>
          <w:rFonts w:ascii="Angsana New" w:hAnsi="Angsana New" w:hint="cs"/>
          <w:sz w:val="30"/>
          <w:szCs w:val="30"/>
          <w:cs/>
        </w:rPr>
        <w:t>บริษัทมีภาระผูกพันที่จะจ่ายค่าบริการตามที่ระบุไว้ในสัญญา</w:t>
      </w:r>
    </w:p>
    <w:p w14:paraId="4ECBE518" w14:textId="77777777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20AAE6" w14:textId="77777777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 w:hint="cs"/>
          <w:i/>
          <w:iCs/>
          <w:sz w:val="30"/>
          <w:szCs w:val="30"/>
          <w:cs/>
        </w:rPr>
        <w:t>สัญญาเช่าช่วงที่ดินและสิ่งปลูกสร้าง</w:t>
      </w:r>
    </w:p>
    <w:p w14:paraId="234929F3" w14:textId="77777777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8DB1470" w14:textId="63C708DE" w:rsidR="004A3245" w:rsidRPr="00795110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95110">
        <w:rPr>
          <w:rFonts w:ascii="Angsana New" w:hAnsi="Angsana New" w:hint="cs"/>
          <w:sz w:val="30"/>
          <w:szCs w:val="30"/>
          <w:cs/>
        </w:rPr>
        <w:t>บริษัท ที</w:t>
      </w:r>
      <w:r w:rsidRPr="00795110">
        <w:rPr>
          <w:rFonts w:ascii="Angsana New" w:hAnsi="Angsana New"/>
          <w:sz w:val="30"/>
          <w:szCs w:val="30"/>
        </w:rPr>
        <w:t>.</w:t>
      </w:r>
      <w:r w:rsidRPr="00795110">
        <w:rPr>
          <w:rFonts w:ascii="Angsana New" w:hAnsi="Angsana New" w:hint="cs"/>
          <w:sz w:val="30"/>
          <w:szCs w:val="30"/>
          <w:cs/>
        </w:rPr>
        <w:t>ซี</w:t>
      </w:r>
      <w:r w:rsidRPr="00795110">
        <w:rPr>
          <w:rFonts w:ascii="Angsana New" w:hAnsi="Angsana New"/>
          <w:sz w:val="30"/>
          <w:szCs w:val="30"/>
        </w:rPr>
        <w:t>.</w:t>
      </w:r>
      <w:r w:rsidRPr="00795110">
        <w:rPr>
          <w:rFonts w:ascii="Angsana New" w:hAnsi="Angsana New" w:hint="cs"/>
          <w:sz w:val="30"/>
          <w:szCs w:val="30"/>
          <w:cs/>
        </w:rPr>
        <w:t>ซี</w:t>
      </w:r>
      <w:r w:rsidRPr="00795110">
        <w:rPr>
          <w:rFonts w:ascii="Angsana New" w:hAnsi="Angsana New"/>
          <w:sz w:val="30"/>
          <w:szCs w:val="30"/>
        </w:rPr>
        <w:t>.</w:t>
      </w:r>
      <w:r w:rsidRPr="00795110">
        <w:rPr>
          <w:rFonts w:ascii="Angsana New" w:hAnsi="Angsana New" w:hint="cs"/>
          <w:sz w:val="30"/>
          <w:szCs w:val="30"/>
          <w:cs/>
        </w:rPr>
        <w:t xml:space="preserve"> คอมเมอร์เชียล พร็อพเพอร์ตี้ แมนเนจเม้นท์ จำกัด ซึ่งเป็นบริษัทย่อยของบริษัทมีสัญญาการเช่าช่วงที่ดินและสิ่งปลูกสร้างของโครงการอาคารสำนักงานกับกิจการที่เกี่ยวข้องกันโดยได้ซื้อสิทธิการเช่าช่วงที่ดินและ</w:t>
      </w:r>
      <w:r w:rsidRPr="00795110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>สิ่งปลูกสร้างของโครงการอาคารสำนักงานจากกกองทุนรวมอสังหาริมทรัพย์และสิทธิการเช่าไทยคอมเมอร์เชียล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 xml:space="preserve">อินเวสเม้นต์ เมื่อวันที่ </w:t>
      </w:r>
      <w:r w:rsidRPr="00795110">
        <w:rPr>
          <w:rFonts w:ascii="Angsana New" w:hAnsi="Angsana New"/>
          <w:sz w:val="30"/>
          <w:szCs w:val="30"/>
        </w:rPr>
        <w:t xml:space="preserve">19 </w:t>
      </w:r>
      <w:r w:rsidRPr="0079511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795110">
        <w:rPr>
          <w:rFonts w:ascii="Angsana New" w:hAnsi="Angsana New"/>
          <w:sz w:val="30"/>
          <w:szCs w:val="30"/>
        </w:rPr>
        <w:t>2560</w:t>
      </w:r>
      <w:r w:rsidRPr="00795110">
        <w:rPr>
          <w:rFonts w:ascii="Angsana New" w:hAnsi="Angsana New" w:hint="cs"/>
          <w:sz w:val="30"/>
          <w:szCs w:val="30"/>
          <w:cs/>
        </w:rPr>
        <w:t xml:space="preserve"> โดยกองทุนรวมได้โอนสิทธิและหน้าที่ตามสัญญาเช่าเดิมให้แก่บริษัท และบริษัทตกลงเข้าผูกพันและถือปฏิบัติตามสิทธิและหน้าที่ภายใต้ สัญญาเช่าเดิมแทนกองทุนรวมตามระยะ</w:t>
      </w:r>
      <w:r w:rsidR="009402D8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 xml:space="preserve">เวลาเช่าช่วงที่เหลืออยู่ </w:t>
      </w:r>
      <w:r w:rsidRPr="00795110">
        <w:rPr>
          <w:rFonts w:ascii="Angsana New" w:hAnsi="Angsana New"/>
          <w:sz w:val="30"/>
          <w:szCs w:val="30"/>
        </w:rPr>
        <w:t xml:space="preserve">32 </w:t>
      </w:r>
      <w:r w:rsidRPr="00795110">
        <w:rPr>
          <w:rFonts w:ascii="Angsana New" w:hAnsi="Angsana New" w:hint="cs"/>
          <w:sz w:val="30"/>
          <w:szCs w:val="30"/>
          <w:cs/>
        </w:rPr>
        <w:t xml:space="preserve">ปี สัญญาเช่าช่วงจะครบกำหนดในปี </w:t>
      </w:r>
      <w:r w:rsidRPr="00795110">
        <w:rPr>
          <w:rFonts w:ascii="Angsana New" w:hAnsi="Angsana New"/>
          <w:sz w:val="30"/>
          <w:szCs w:val="30"/>
        </w:rPr>
        <w:t xml:space="preserve">2592 </w:t>
      </w:r>
      <w:r w:rsidRPr="00795110">
        <w:rPr>
          <w:rFonts w:ascii="Angsana New" w:hAnsi="Angsana New" w:hint="cs"/>
          <w:sz w:val="30"/>
          <w:szCs w:val="30"/>
          <w:cs/>
        </w:rPr>
        <w:t xml:space="preserve">ทั้งนี้บริษัทต้องชำระค่าเช่าช่วงเป็นรายเดือนตามอัตราที่ระบุไว้ในสัญญา </w:t>
      </w:r>
    </w:p>
    <w:p w14:paraId="2335B55C" w14:textId="53EDD0AD" w:rsidR="00725809" w:rsidRDefault="00725809" w:rsidP="00D7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909B6F" w14:textId="77777777" w:rsidR="007C55BB" w:rsidRDefault="007C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D5B2A5" w14:textId="5CF550A8" w:rsidR="00D775C4" w:rsidRPr="00795110" w:rsidRDefault="00D775C4" w:rsidP="00D7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/>
          <w:i/>
          <w:iCs/>
          <w:sz w:val="30"/>
          <w:szCs w:val="30"/>
          <w:cs/>
        </w:rPr>
        <w:t>สัญญาเ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งินให้กู้ยืมและกู้ยืมจากกิจการที่เกี่ยวข้องกัน</w:t>
      </w:r>
    </w:p>
    <w:p w14:paraId="78844766" w14:textId="77777777" w:rsidR="001D4FCE" w:rsidRPr="004E21D8" w:rsidRDefault="001D4FCE" w:rsidP="00D7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A6106DA" w14:textId="3466928C" w:rsidR="008D77B0" w:rsidRPr="00795110" w:rsidRDefault="008D77B0" w:rsidP="008D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โดยมีอัตราดอกเบี้ยเงินให้กู้ยืมร้อยละ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sz w:val="30"/>
          <w:szCs w:val="30"/>
        </w:rPr>
        <w:t>2.95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ต่อปี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และอัตราดอกเบี้ยเงินกู้ยืมจากบริษัทย่อยร้อยละ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sz w:val="30"/>
          <w:szCs w:val="30"/>
        </w:rPr>
        <w:t>1.20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ต่อปี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67509E47" w14:textId="77777777" w:rsidR="008D77B0" w:rsidRPr="004E21D8" w:rsidRDefault="008D77B0" w:rsidP="004E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AD4F5C4" w14:textId="207B36DD" w:rsidR="008D77B0" w:rsidRDefault="008D77B0" w:rsidP="008D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sz w:val="30"/>
          <w:szCs w:val="30"/>
        </w:rPr>
        <w:t>27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กรกฎาคม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sz w:val="30"/>
          <w:szCs w:val="30"/>
        </w:rPr>
        <w:t>2565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บริษัทได้ทำบันทึกข้อตกลงกับบริษัทย่อยบางแห่ง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เพื่อช่วยบรรเทาผลกระทบจากสถานการณ์การแพร่ระบาดของโรคติดเชื้อไวรัสโคโรนา</w:t>
      </w:r>
      <w:r w:rsidR="009402D8">
        <w:rPr>
          <w:rFonts w:ascii="Angsana New" w:hAnsi="Angsana New"/>
          <w:sz w:val="30"/>
          <w:szCs w:val="30"/>
        </w:rPr>
        <w:t xml:space="preserve"> 2019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ที่เกิดขึ้นอย่างต่อเนื่อง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โดยมีการยกเว้นดอกเบี้ยให้บริษัทย่อยบางแห่งเป็นระยะเวลา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sz w:val="30"/>
          <w:szCs w:val="30"/>
        </w:rPr>
        <w:t xml:space="preserve">6 </w:t>
      </w:r>
      <w:r w:rsidRPr="00795110">
        <w:rPr>
          <w:rFonts w:ascii="Angsana New" w:hAnsi="Angsana New" w:hint="cs"/>
          <w:sz w:val="30"/>
          <w:szCs w:val="30"/>
          <w:cs/>
        </w:rPr>
        <w:t>เดือนตั้งแต่เดือนกรกฎาคม</w:t>
      </w:r>
      <w:r w:rsidR="009402D8">
        <w:rPr>
          <w:rFonts w:ascii="Angsana New" w:hAnsi="Angsana New"/>
          <w:sz w:val="30"/>
          <w:szCs w:val="30"/>
        </w:rPr>
        <w:t xml:space="preserve"> 2565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sz w:val="30"/>
          <w:szCs w:val="30"/>
        </w:rPr>
        <w:t>2565</w:t>
      </w:r>
    </w:p>
    <w:p w14:paraId="31F48C29" w14:textId="77777777" w:rsidR="004E21D8" w:rsidRPr="004E21D8" w:rsidRDefault="004E21D8" w:rsidP="004E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D0342DD" w14:textId="159A09AB" w:rsidR="00CC0618" w:rsidRPr="00795110" w:rsidRDefault="008D77B0" w:rsidP="008D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402D8">
        <w:rPr>
          <w:rFonts w:ascii="Angsana New" w:hAnsi="Angsana New"/>
          <w:sz w:val="30"/>
          <w:szCs w:val="30"/>
        </w:rPr>
        <w:t xml:space="preserve"> 28 </w:t>
      </w:r>
      <w:r w:rsidRPr="00795110">
        <w:rPr>
          <w:rFonts w:ascii="Angsana New" w:hAnsi="Angsana New" w:hint="cs"/>
          <w:sz w:val="30"/>
          <w:szCs w:val="30"/>
          <w:cs/>
        </w:rPr>
        <w:t>ธันวาคม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sz w:val="30"/>
          <w:szCs w:val="30"/>
        </w:rPr>
        <w:t xml:space="preserve">2565 </w:t>
      </w:r>
      <w:r w:rsidRPr="00795110">
        <w:rPr>
          <w:rFonts w:ascii="Angsana New" w:hAnsi="Angsana New" w:hint="cs"/>
          <w:sz w:val="30"/>
          <w:szCs w:val="30"/>
          <w:cs/>
        </w:rPr>
        <w:t>บริษัทได้ออกหนังสือไม่เรียกชำระคืนเงินให้กู้ยืมจากบริษัทย่อยทั้งหมด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sz w:val="30"/>
          <w:szCs w:val="30"/>
        </w:rPr>
        <w:t>57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ภายในรอบระยะเวลา</w:t>
      </w:r>
      <w:r w:rsidR="009402D8">
        <w:rPr>
          <w:rFonts w:ascii="Angsana New" w:hAnsi="Angsana New"/>
          <w:sz w:val="30"/>
          <w:szCs w:val="30"/>
        </w:rPr>
        <w:t xml:space="preserve"> 12 </w:t>
      </w:r>
      <w:r w:rsidRPr="00795110">
        <w:rPr>
          <w:rFonts w:ascii="Angsana New" w:hAnsi="Angsana New" w:hint="cs"/>
          <w:sz w:val="30"/>
          <w:szCs w:val="30"/>
          <w:cs/>
        </w:rPr>
        <w:t>เดือน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เงินให้กู้ยืมดังกล่าวถูกจัดประเภทเป็นสินทรัพย์ไม่หมุนเวียน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ณ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วันที่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sz w:val="30"/>
          <w:szCs w:val="30"/>
        </w:rPr>
        <w:t xml:space="preserve">31 </w:t>
      </w:r>
      <w:r w:rsidRPr="00795110">
        <w:rPr>
          <w:rFonts w:ascii="Angsana New" w:hAnsi="Angsana New" w:hint="cs"/>
          <w:sz w:val="30"/>
          <w:szCs w:val="30"/>
          <w:cs/>
        </w:rPr>
        <w:t>ธันวาคม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sz w:val="30"/>
          <w:szCs w:val="30"/>
        </w:rPr>
        <w:t>2565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และในวันเดียวกัน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บริษัทย่อย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sz w:val="30"/>
          <w:szCs w:val="30"/>
        </w:rPr>
        <w:t xml:space="preserve">4 </w:t>
      </w:r>
      <w:r w:rsidRPr="00795110">
        <w:rPr>
          <w:rFonts w:ascii="Angsana New" w:hAnsi="Angsana New" w:hint="cs"/>
          <w:sz w:val="30"/>
          <w:szCs w:val="30"/>
          <w:cs/>
        </w:rPr>
        <w:t>บริษัทได้ออกหนังสือไม่เรียกชำระคืนเงินให้กู้ยืมแก่บริษัทภายในรอบระยะเวลา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sz w:val="30"/>
          <w:szCs w:val="30"/>
        </w:rPr>
        <w:t xml:space="preserve">12 </w:t>
      </w:r>
      <w:r w:rsidRPr="00795110">
        <w:rPr>
          <w:rFonts w:ascii="Angsana New" w:hAnsi="Angsana New" w:hint="cs"/>
          <w:sz w:val="30"/>
          <w:szCs w:val="30"/>
          <w:cs/>
        </w:rPr>
        <w:t>เดือน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เงินกู้ยืมดังกล่าวถูกจัดประเภทเป็นหนี้สินไม่หมุนเวียน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ณ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วันที่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sz w:val="30"/>
          <w:szCs w:val="30"/>
        </w:rPr>
        <w:t>31</w:t>
      </w:r>
      <w:r w:rsidRPr="00795110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  <w:lang w:eastAsia="zh-CN"/>
        </w:rPr>
        <w:t xml:space="preserve">ธันวาคม </w:t>
      </w:r>
      <w:r w:rsidR="009402D8">
        <w:rPr>
          <w:rFonts w:ascii="Angsana New" w:hAnsi="Angsana New"/>
          <w:sz w:val="30"/>
          <w:szCs w:val="30"/>
        </w:rPr>
        <w:t>2565</w:t>
      </w:r>
    </w:p>
    <w:p w14:paraId="41CF4500" w14:textId="77777777" w:rsidR="00C00E0C" w:rsidRPr="004E21D8" w:rsidRDefault="00C00E0C" w:rsidP="004E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F169E76" w14:textId="362C2676" w:rsidR="00C00E0C" w:rsidRPr="00795110" w:rsidRDefault="002773F7" w:rsidP="008D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9511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สัญญาให้บริการบริหารธุรกิจกับกิจการร่วมค้า</w:t>
      </w:r>
    </w:p>
    <w:p w14:paraId="3C59EBAE" w14:textId="77777777" w:rsidR="00FE67BE" w:rsidRPr="004E21D8" w:rsidRDefault="00FE67BE" w:rsidP="004E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6EFBD9F" w14:textId="6AF77F41" w:rsidR="00FE67BE" w:rsidRPr="00795110" w:rsidRDefault="00FE67BE" w:rsidP="008D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110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color w:val="000000"/>
          <w:sz w:val="30"/>
          <w:szCs w:val="30"/>
        </w:rPr>
        <w:t xml:space="preserve">14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402D8">
        <w:rPr>
          <w:rFonts w:ascii="Angsana New" w:hAnsi="Angsana New"/>
          <w:color w:val="000000"/>
          <w:sz w:val="30"/>
          <w:szCs w:val="30"/>
        </w:rPr>
        <w:t>2565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บริษัทได้เข้าทำสัญญาให้บริการบริหารธุรกิจกับกิจการร่วมค้า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โดยบริษัทจะให้บริการบริหารจัดการโครงการ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จัดหาแหล่งเงินทุน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วิเคราะห์การซื้อขายทรัพย์สินต่างๆ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และการให้บริการด้านการบริหารแก่กิจการร่วมค้า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รวมถึงการให้บริการอื่นใดที่มีความจำเป็นต่อการบริหารเงินทุน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1D8">
        <w:rPr>
          <w:rFonts w:ascii="Angsana New" w:hAnsi="Angsana New" w:hint="cs"/>
          <w:color w:val="000000"/>
          <w:sz w:val="30"/>
          <w:szCs w:val="30"/>
          <w:cs/>
        </w:rPr>
        <w:t>ทั้</w:t>
      </w:r>
      <w:r w:rsidR="009402D8" w:rsidRPr="00795110">
        <w:rPr>
          <w:rFonts w:ascii="Angsana New" w:hAnsi="Angsana New" w:hint="cs"/>
          <w:sz w:val="30"/>
          <w:szCs w:val="30"/>
          <w:cs/>
          <w:lang w:eastAsia="zh-CN"/>
        </w:rPr>
        <w:t>งนี้</w:t>
      </w:r>
      <w:r w:rsidR="009402D8" w:rsidRPr="0079511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9402D8" w:rsidRPr="00795110">
        <w:rPr>
          <w:rFonts w:ascii="Angsana New" w:hAnsi="Angsana New" w:hint="cs"/>
          <w:sz w:val="30"/>
          <w:szCs w:val="30"/>
          <w:cs/>
          <w:lang w:eastAsia="zh-CN"/>
        </w:rPr>
        <w:t>สัญญามีผลบังคับใช้เป็นระยะเวลา</w:t>
      </w:r>
      <w:r w:rsidR="009402D8">
        <w:rPr>
          <w:rFonts w:ascii="Angsana New" w:hAnsi="Angsana New"/>
          <w:sz w:val="30"/>
          <w:szCs w:val="30"/>
          <w:lang w:eastAsia="zh-CN"/>
        </w:rPr>
        <w:t xml:space="preserve"> 8</w:t>
      </w:r>
      <w:r w:rsidR="009402D8" w:rsidRPr="0079511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9402D8" w:rsidRPr="00795110">
        <w:rPr>
          <w:rFonts w:ascii="Angsana New" w:hAnsi="Angsana New" w:hint="cs"/>
          <w:sz w:val="30"/>
          <w:szCs w:val="30"/>
          <w:cs/>
          <w:lang w:eastAsia="zh-CN"/>
        </w:rPr>
        <w:t>ปี</w:t>
      </w:r>
      <w:r w:rsidR="009402D8" w:rsidRPr="0079511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9402D8" w:rsidRPr="00795110">
        <w:rPr>
          <w:rFonts w:ascii="Angsana New" w:hAnsi="Angsana New" w:hint="cs"/>
          <w:sz w:val="30"/>
          <w:szCs w:val="30"/>
          <w:cs/>
          <w:lang w:eastAsia="zh-CN"/>
        </w:rPr>
        <w:t>และบริษัทจะได้รับค่าตอบแทนในอัตราที่ตกลงกันตามสัญญา</w:t>
      </w:r>
    </w:p>
    <w:p w14:paraId="14648BFC" w14:textId="3C5E43E5" w:rsidR="007766F1" w:rsidRDefault="007766F1" w:rsidP="004E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4F56B1F" w14:textId="77777777" w:rsidR="007C55BB" w:rsidRPr="006574BB" w:rsidRDefault="007C55BB" w:rsidP="007C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574BB">
        <w:rPr>
          <w:rFonts w:ascii="Angsana New" w:hAnsi="Angsana New" w:hint="cs"/>
          <w:i/>
          <w:iCs/>
          <w:sz w:val="30"/>
          <w:szCs w:val="30"/>
          <w:cs/>
        </w:rPr>
        <w:t>สัญญาซื้อขายเงินลงทุน</w:t>
      </w:r>
    </w:p>
    <w:p w14:paraId="061B6DC4" w14:textId="77777777" w:rsidR="007C55BB" w:rsidRDefault="007C55BB" w:rsidP="007C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4EA216" w14:textId="38E0BE7C" w:rsidR="007C55BB" w:rsidRDefault="007C55BB" w:rsidP="007C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55BB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5B62D8">
        <w:rPr>
          <w:rFonts w:ascii="Angsana New" w:hAnsi="Angsana New"/>
          <w:sz w:val="30"/>
          <w:szCs w:val="30"/>
        </w:rPr>
        <w:t xml:space="preserve"> 2564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กลุ่มบริษัทได้เข้าทำสัญญาซื้อหุ้นสามัญจากกิจการที่เกี่ยวข้องกัน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ดังนี้</w:t>
      </w:r>
    </w:p>
    <w:p w14:paraId="14AD1471" w14:textId="77777777" w:rsidR="007C55BB" w:rsidRDefault="007C55BB" w:rsidP="007C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F5DC7C" w14:textId="36CFA527" w:rsidR="007C55BB" w:rsidRDefault="007C55BB" w:rsidP="007C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55BB">
        <w:rPr>
          <w:rFonts w:ascii="Angsana New" w:hAnsi="Angsana New" w:hint="cs"/>
          <w:sz w:val="30"/>
          <w:szCs w:val="30"/>
          <w:cs/>
        </w:rPr>
        <w:t>สัญญาซื้อขายหุ้นสามัญของบริษัท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ทีซีซี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เวิ้งนาครเขษม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จำกัด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คิดเป็นส่วนได้เสียร้อยละ</w:t>
      </w:r>
      <w:r w:rsidRPr="007C55BB">
        <w:rPr>
          <w:rFonts w:ascii="Angsana New" w:hAnsi="Angsana New" w:hint="eastAsia"/>
          <w:sz w:val="30"/>
          <w:szCs w:val="30"/>
        </w:rPr>
        <w:t> </w:t>
      </w:r>
      <w:r w:rsidR="005B62D8">
        <w:rPr>
          <w:rFonts w:ascii="Angsana New" w:hAnsi="Angsana New"/>
          <w:sz w:val="30"/>
          <w:szCs w:val="30"/>
        </w:rPr>
        <w:t>100.00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ของหุ้นที่ออกและชำระแล้ว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โดยมีมูลค่าการเข้าซื้อหุ้นขั้นต้นเป็นเงินจำนวน</w:t>
      </w:r>
      <w:r w:rsidRPr="007C55BB">
        <w:rPr>
          <w:rFonts w:ascii="Angsana New" w:hAnsi="Angsana New" w:hint="eastAsia"/>
          <w:sz w:val="30"/>
          <w:szCs w:val="30"/>
        </w:rPr>
        <w:t> </w:t>
      </w:r>
      <w:r w:rsidR="005B62D8">
        <w:rPr>
          <w:rFonts w:ascii="Angsana New" w:hAnsi="Angsana New"/>
          <w:sz w:val="30"/>
          <w:szCs w:val="30"/>
        </w:rPr>
        <w:t>8,265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ล้านบาท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กลุ่มบริษัทจะเป็นผู้กำหนดวันซื้อขายโดยส่งหนังสือแจ้งความจำนงแก่ผู้ขายล่วงหน้า</w:t>
      </w:r>
    </w:p>
    <w:p w14:paraId="49186C0B" w14:textId="77777777" w:rsidR="007C55BB" w:rsidRDefault="007C55BB" w:rsidP="007C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F5CA85" w14:textId="56FF9E96" w:rsidR="007C55BB" w:rsidRDefault="007C55BB" w:rsidP="007C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55BB">
        <w:rPr>
          <w:rFonts w:ascii="Angsana New" w:hAnsi="Angsana New" w:hint="cs"/>
          <w:sz w:val="30"/>
          <w:szCs w:val="30"/>
          <w:cs/>
        </w:rPr>
        <w:t>สัญญาซื้อขายหุ้นสามัญของบริษัท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วรรณทรัพย์พัฒนา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จำกัด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คิดเป็นส่วนได้เสียร้อยละ</w:t>
      </w:r>
      <w:r w:rsidRPr="007C55BB">
        <w:rPr>
          <w:rFonts w:ascii="Angsana New" w:hAnsi="Angsana New" w:hint="eastAsia"/>
          <w:sz w:val="30"/>
          <w:szCs w:val="30"/>
        </w:rPr>
        <w:t> </w:t>
      </w:r>
      <w:r w:rsidR="005B62D8">
        <w:rPr>
          <w:rFonts w:ascii="Angsana New" w:hAnsi="Angsana New"/>
          <w:sz w:val="30"/>
          <w:szCs w:val="30"/>
        </w:rPr>
        <w:t>100.00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ของหุ้นที่ออกและชำระแล้ว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โดยมีมูลค่าการเข้าซื้อหุ้นขั้นต้นเป็นเงินจำนวน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="005B62D8">
        <w:rPr>
          <w:rFonts w:ascii="Angsana New" w:hAnsi="Angsana New"/>
          <w:sz w:val="30"/>
          <w:szCs w:val="30"/>
        </w:rPr>
        <w:t>50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ล้านบาท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กลุ่มบริษัทจะเป็นผู้กำหนดวันซื้อขายโดยส่งหนังสือแจ้งความจำนงแก่ผู้ขายล่วงหน้า</w:t>
      </w:r>
    </w:p>
    <w:p w14:paraId="18673912" w14:textId="77777777" w:rsidR="007C55BB" w:rsidRDefault="007C55BB" w:rsidP="007C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051878" w14:textId="1E279BE6" w:rsidR="007C55BB" w:rsidRDefault="007C55BB" w:rsidP="007C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55BB">
        <w:rPr>
          <w:rFonts w:ascii="Angsana New" w:hAnsi="Angsana New" w:hint="cs"/>
          <w:sz w:val="30"/>
          <w:szCs w:val="30"/>
          <w:cs/>
        </w:rPr>
        <w:t>สัญญาซื้อขายหุ้นสามัญของบริษัท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เอเชียติ๊ก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โฮเต็ล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คอลเลคชั่น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จำกัดคิดเป็นส่วนได้เสียร้อยละ</w:t>
      </w:r>
      <w:r w:rsidRPr="007C55BB">
        <w:rPr>
          <w:rFonts w:ascii="Angsana New" w:hAnsi="Angsana New" w:hint="eastAsia"/>
          <w:sz w:val="30"/>
          <w:szCs w:val="30"/>
        </w:rPr>
        <w:t> </w:t>
      </w:r>
      <w:r w:rsidR="005B62D8">
        <w:rPr>
          <w:rFonts w:ascii="Angsana New" w:hAnsi="Angsana New"/>
          <w:sz w:val="30"/>
          <w:szCs w:val="30"/>
        </w:rPr>
        <w:t>100.00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ของหุ้นที่ออกและชำระแล้ว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โดยมีมูลค่าการเข้าซื้อหุ้นขั้นต้นเป็นเงินจำนวน</w:t>
      </w:r>
      <w:r w:rsidRPr="007C55BB">
        <w:rPr>
          <w:rFonts w:ascii="Angsana New" w:hAnsi="Angsana New" w:hint="eastAsia"/>
          <w:sz w:val="30"/>
          <w:szCs w:val="30"/>
        </w:rPr>
        <w:t> </w:t>
      </w:r>
      <w:r w:rsidR="005B62D8">
        <w:rPr>
          <w:rFonts w:ascii="Angsana New" w:hAnsi="Angsana New"/>
          <w:sz w:val="30"/>
          <w:szCs w:val="30"/>
        </w:rPr>
        <w:t>769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ล้านบาท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กลุ่มบริษัทจะเป็นผู้กำหนดวันซื้อขายโดยส่งหนังสือแจ้งความจำนงแก่ผู้ขายล่วงหน้า</w:t>
      </w:r>
    </w:p>
    <w:p w14:paraId="1D887E86" w14:textId="77777777" w:rsidR="007C55BB" w:rsidRDefault="007C55BB" w:rsidP="007C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6AA6BC" w14:textId="70947EAC" w:rsidR="007C55BB" w:rsidRDefault="007C55BB" w:rsidP="007C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55BB">
        <w:rPr>
          <w:rFonts w:ascii="Angsana New" w:hAnsi="Angsana New" w:hint="cs"/>
          <w:sz w:val="30"/>
          <w:szCs w:val="30"/>
          <w:cs/>
        </w:rPr>
        <w:t>สัญญาซื้อขายหุ้นสามัญของบริษัท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วัฒนทรัพย์พัฒนา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="005B62D8">
        <w:rPr>
          <w:rFonts w:ascii="Angsana New" w:hAnsi="Angsana New"/>
          <w:sz w:val="30"/>
          <w:szCs w:val="30"/>
        </w:rPr>
        <w:t>3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จำกัด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คิดเป็นส่วนได้เสียร้อยละ</w:t>
      </w:r>
      <w:r w:rsidRPr="007C55BB">
        <w:rPr>
          <w:rFonts w:ascii="Angsana New" w:hAnsi="Angsana New" w:hint="eastAsia"/>
          <w:sz w:val="30"/>
          <w:szCs w:val="30"/>
        </w:rPr>
        <w:t> </w:t>
      </w:r>
      <w:r w:rsidR="005B62D8">
        <w:rPr>
          <w:rFonts w:ascii="Angsana New" w:hAnsi="Angsana New"/>
          <w:sz w:val="30"/>
          <w:szCs w:val="30"/>
        </w:rPr>
        <w:t>100.00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ของหุ้นที่ออกและชำระแล้ว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โดยมีมูลค่าการเข้าซื้อหุ้นขั้นต้นเป็นเงินจำนวน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="005B62D8">
        <w:rPr>
          <w:rFonts w:ascii="Angsana New" w:hAnsi="Angsana New"/>
          <w:sz w:val="30"/>
          <w:szCs w:val="30"/>
        </w:rPr>
        <w:t>690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ล้านบาท</w:t>
      </w:r>
      <w:r w:rsidRPr="007C55BB">
        <w:rPr>
          <w:rFonts w:ascii="Angsana New" w:hAnsi="Angsana New"/>
          <w:sz w:val="30"/>
          <w:szCs w:val="30"/>
          <w:cs/>
        </w:rPr>
        <w:t xml:space="preserve"> </w:t>
      </w:r>
      <w:r w:rsidRPr="007C55BB">
        <w:rPr>
          <w:rFonts w:ascii="Angsana New" w:hAnsi="Angsana New" w:hint="cs"/>
          <w:sz w:val="30"/>
          <w:szCs w:val="30"/>
          <w:cs/>
        </w:rPr>
        <w:t>กลุ่มบริษัทจะเป็นผู้กำหนดวันซื้อขายโดยส่งหนังสือแจ้งความจำนงแก่ผู้ขายล่วงหน้า</w:t>
      </w:r>
    </w:p>
    <w:p w14:paraId="075F7AC4" w14:textId="77777777" w:rsidR="007C55BB" w:rsidRPr="004E21D8" w:rsidRDefault="007C55BB" w:rsidP="004E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5F19BB5" w14:textId="5DBF7125" w:rsidR="00171D04" w:rsidRPr="00795110" w:rsidRDefault="00171D04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20EF3125" w14:textId="77777777" w:rsidR="00171D04" w:rsidRPr="004E21D8" w:rsidRDefault="00171D04" w:rsidP="004E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105"/>
        <w:gridCol w:w="272"/>
        <w:gridCol w:w="1237"/>
        <w:gridCol w:w="272"/>
        <w:gridCol w:w="1170"/>
        <w:gridCol w:w="252"/>
        <w:gridCol w:w="1096"/>
      </w:tblGrid>
      <w:tr w:rsidR="00171D04" w:rsidRPr="00795110" w14:paraId="7E79FC01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133D095F" w14:textId="77777777" w:rsidR="00171D04" w:rsidRPr="00795110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279D4C71" w14:textId="6FA66F62" w:rsidR="00171D04" w:rsidRPr="00795110" w:rsidRDefault="00297ACB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88A571A" w14:textId="77777777" w:rsidR="00171D04" w:rsidRPr="00795110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4E3C684C" w14:textId="77777777" w:rsidR="00171D04" w:rsidRPr="00795110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BC8" w:rsidRPr="00795110" w14:paraId="29F1A1EE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28C5AEBF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2CD9CF2" w14:textId="7FDFEA38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  <w:vAlign w:val="bottom"/>
          </w:tcPr>
          <w:p w14:paraId="650AB54C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6DA0617" w14:textId="6B7AF8BD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55288642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EB36D05" w14:textId="3BDC6E06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  <w:vAlign w:val="bottom"/>
          </w:tcPr>
          <w:p w14:paraId="146A0088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1A31F39" w14:textId="0C0BC19C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13BC8" w:rsidRPr="00795110" w14:paraId="30C4B6D8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0C80AB2C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pct"/>
            <w:gridSpan w:val="7"/>
          </w:tcPr>
          <w:p w14:paraId="3F335EB2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BC8" w:rsidRPr="00795110" w14:paraId="1054923D" w14:textId="77777777" w:rsidTr="009B40A4">
        <w:trPr>
          <w:trHeight w:val="420"/>
        </w:trPr>
        <w:tc>
          <w:tcPr>
            <w:tcW w:w="2057" w:type="pct"/>
          </w:tcPr>
          <w:p w14:paraId="05A750B1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2" w:type="pct"/>
          </w:tcPr>
          <w:p w14:paraId="7ECF5011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23F9E19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DA12417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F23555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4F9CF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02064D2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C8B856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BC8" w:rsidRPr="00795110" w14:paraId="7568B628" w14:textId="77777777" w:rsidTr="00EB7506">
        <w:trPr>
          <w:trHeight w:val="420"/>
        </w:trPr>
        <w:tc>
          <w:tcPr>
            <w:tcW w:w="2057" w:type="pct"/>
          </w:tcPr>
          <w:p w14:paraId="177ADD38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2" w:type="pct"/>
          </w:tcPr>
          <w:p w14:paraId="5F856384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B47A54F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69D7FD3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33D7701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80B216D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E0E380E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893951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BC8" w:rsidRPr="00795110" w14:paraId="0AC6A273" w14:textId="77777777" w:rsidTr="00EB7506">
        <w:trPr>
          <w:trHeight w:val="420"/>
        </w:trPr>
        <w:tc>
          <w:tcPr>
            <w:tcW w:w="2057" w:type="pct"/>
          </w:tcPr>
          <w:p w14:paraId="4D2125A6" w14:textId="19305F02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FFFFFF"/>
          </w:tcPr>
          <w:p w14:paraId="0BAE3ABB" w14:textId="7FDBF0B5" w:rsidR="00813BC8" w:rsidRPr="00795110" w:rsidRDefault="003813CE" w:rsidP="00CC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1,275</w:t>
            </w:r>
          </w:p>
        </w:tc>
        <w:tc>
          <w:tcPr>
            <w:tcW w:w="148" w:type="pct"/>
          </w:tcPr>
          <w:p w14:paraId="360FE137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1A3FC72F" w14:textId="2C99B7C7" w:rsidR="00813BC8" w:rsidRPr="00795110" w:rsidRDefault="003813CE" w:rsidP="00381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1,</w:t>
            </w: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275</w:t>
            </w:r>
          </w:p>
        </w:tc>
        <w:tc>
          <w:tcPr>
            <w:tcW w:w="148" w:type="pct"/>
          </w:tcPr>
          <w:p w14:paraId="1BC92580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EB067A9" w14:textId="0AC801B4" w:rsidR="00813BC8" w:rsidRPr="00795110" w:rsidRDefault="0023740D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  <w:tc>
          <w:tcPr>
            <w:tcW w:w="137" w:type="pct"/>
          </w:tcPr>
          <w:p w14:paraId="20856ECD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9F86EFD" w14:textId="39128369" w:rsidR="00813BC8" w:rsidRPr="00795110" w:rsidRDefault="00813BC8" w:rsidP="00CC0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1,275</w:t>
            </w:r>
          </w:p>
        </w:tc>
      </w:tr>
      <w:tr w:rsidR="00813BC8" w:rsidRPr="004E21D8" w14:paraId="13A66823" w14:textId="77777777" w:rsidTr="004E21D8">
        <w:trPr>
          <w:trHeight w:val="143"/>
        </w:trPr>
        <w:tc>
          <w:tcPr>
            <w:tcW w:w="2057" w:type="pct"/>
          </w:tcPr>
          <w:p w14:paraId="24059EF1" w14:textId="77777777" w:rsidR="00813BC8" w:rsidRPr="004E21D8" w:rsidRDefault="00813BC8" w:rsidP="004E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FFFFFF"/>
          </w:tcPr>
          <w:p w14:paraId="06AF3BC0" w14:textId="77777777" w:rsidR="00813BC8" w:rsidRPr="004E21D8" w:rsidRDefault="00813BC8" w:rsidP="004E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0B93F112" w14:textId="77777777" w:rsidR="00813BC8" w:rsidRPr="004E21D8" w:rsidRDefault="00813BC8" w:rsidP="004E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4593FB7B" w14:textId="77777777" w:rsidR="00813BC8" w:rsidRPr="004E21D8" w:rsidRDefault="00813BC8" w:rsidP="004E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59238383" w14:textId="77777777" w:rsidR="00813BC8" w:rsidRPr="004E21D8" w:rsidRDefault="00813BC8" w:rsidP="004E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2790CA9" w14:textId="77777777" w:rsidR="00813BC8" w:rsidRPr="004E21D8" w:rsidRDefault="00813BC8" w:rsidP="004E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pct"/>
          </w:tcPr>
          <w:p w14:paraId="38E78197" w14:textId="77777777" w:rsidR="00813BC8" w:rsidRPr="004E21D8" w:rsidRDefault="00813BC8" w:rsidP="004E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46361A9" w14:textId="77777777" w:rsidR="00813BC8" w:rsidRPr="004E21D8" w:rsidRDefault="00813BC8" w:rsidP="004E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13BC8" w:rsidRPr="00795110" w14:paraId="1EBDFB98" w14:textId="77777777" w:rsidTr="00D41D27">
        <w:trPr>
          <w:trHeight w:val="420"/>
        </w:trPr>
        <w:tc>
          <w:tcPr>
            <w:tcW w:w="5000" w:type="pct"/>
            <w:gridSpan w:val="8"/>
          </w:tcPr>
          <w:p w14:paraId="067056C8" w14:textId="303DE72D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</w:tr>
      <w:tr w:rsidR="00813BC8" w:rsidRPr="00795110" w14:paraId="69B05565" w14:textId="77777777" w:rsidTr="00214B08">
        <w:trPr>
          <w:trHeight w:val="420"/>
        </w:trPr>
        <w:tc>
          <w:tcPr>
            <w:tcW w:w="2057" w:type="pct"/>
          </w:tcPr>
          <w:p w14:paraId="78CECE10" w14:textId="6DE1D40B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30C43A71" w14:textId="72A5F0BA" w:rsidR="00813BC8" w:rsidRPr="00795110" w:rsidRDefault="0023740D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153,</w:t>
            </w:r>
            <w:r w:rsidR="007C55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8" w:type="pct"/>
          </w:tcPr>
          <w:p w14:paraId="7302D9FD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F71B00D" w14:textId="50523263" w:rsidR="00813BC8" w:rsidRPr="00795110" w:rsidRDefault="00FF33A4" w:rsidP="00381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154,137</w:t>
            </w:r>
          </w:p>
        </w:tc>
        <w:tc>
          <w:tcPr>
            <w:tcW w:w="148" w:type="pct"/>
          </w:tcPr>
          <w:p w14:paraId="577BC75A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29B9F5D" w14:textId="40BBA2BA" w:rsidR="00813BC8" w:rsidRPr="00795110" w:rsidRDefault="0023740D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2,016</w:t>
            </w:r>
          </w:p>
        </w:tc>
        <w:tc>
          <w:tcPr>
            <w:tcW w:w="137" w:type="pct"/>
          </w:tcPr>
          <w:p w14:paraId="673D7A31" w14:textId="7777777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C85879D" w14:textId="17EACE47" w:rsidR="00813BC8" w:rsidRPr="00795110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53,991</w:t>
            </w:r>
          </w:p>
        </w:tc>
      </w:tr>
      <w:bookmarkEnd w:id="14"/>
    </w:tbl>
    <w:p w14:paraId="31C7F4BE" w14:textId="070648FE" w:rsidR="009402D8" w:rsidRDefault="009402D8" w:rsidP="00737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69D9FA88" w14:textId="6842281C" w:rsidR="00991C18" w:rsidRPr="00795110" w:rsidRDefault="00991C18" w:rsidP="009C3E33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0" w:right="29" w:firstLine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110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A6D284B" w14:textId="77777777" w:rsidR="00991C18" w:rsidRPr="009402D8" w:rsidRDefault="00991C18" w:rsidP="009402D8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540"/>
        <w:rPr>
          <w:rFonts w:ascii="Angsana New" w:hAnsi="Angsana New"/>
          <w:b/>
          <w:bCs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70"/>
        <w:gridCol w:w="270"/>
        <w:gridCol w:w="1260"/>
        <w:gridCol w:w="270"/>
        <w:gridCol w:w="1080"/>
        <w:gridCol w:w="270"/>
        <w:gridCol w:w="1080"/>
      </w:tblGrid>
      <w:tr w:rsidR="006029FC" w:rsidRPr="00795110" w14:paraId="6E9EA955" w14:textId="77777777" w:rsidTr="001353DD">
        <w:tc>
          <w:tcPr>
            <w:tcW w:w="3762" w:type="dxa"/>
          </w:tcPr>
          <w:p w14:paraId="78AFACDE" w14:textId="77777777" w:rsidR="006029FC" w:rsidRPr="00795110" w:rsidRDefault="006029FC" w:rsidP="006029FC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687C8DF" w14:textId="27DF3E18" w:rsidR="006029FC" w:rsidRPr="00795110" w:rsidRDefault="00297ACB" w:rsidP="00602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31CF2E" w14:textId="77777777" w:rsidR="006029FC" w:rsidRPr="00795110" w:rsidRDefault="006029FC" w:rsidP="006029FC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BE5EC14" w14:textId="77777777" w:rsidR="006029FC" w:rsidRPr="00795110" w:rsidRDefault="006029FC" w:rsidP="00602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BA68D4" w:rsidRPr="00795110" w14:paraId="55601D2E" w14:textId="77777777" w:rsidTr="001353DD">
        <w:tc>
          <w:tcPr>
            <w:tcW w:w="3762" w:type="dxa"/>
          </w:tcPr>
          <w:p w14:paraId="57D31BA3" w14:textId="77777777" w:rsidR="00BA68D4" w:rsidRPr="00795110" w:rsidRDefault="00BA68D4" w:rsidP="00BA68D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D81C7F" w14:textId="1B219D56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75CA1DA2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FC676" w14:textId="02723718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4CD8B63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692BBB" w14:textId="15372E6C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19BF8BD0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636D2C" w14:textId="5B272F61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A68D4" w:rsidRPr="00795110" w14:paraId="0086DB0E" w14:textId="77777777" w:rsidTr="001353DD">
        <w:tc>
          <w:tcPr>
            <w:tcW w:w="3762" w:type="dxa"/>
          </w:tcPr>
          <w:p w14:paraId="0F1D5003" w14:textId="77777777" w:rsidR="00BA68D4" w:rsidRPr="00795110" w:rsidRDefault="00BA68D4" w:rsidP="00BA68D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932A0D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C11FF3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F35E0F" w14:textId="4CFC8583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346C2271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721D59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DCA012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F5A9FC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68D4" w:rsidRPr="00795110" w14:paraId="1D1A7D9D" w14:textId="77777777" w:rsidTr="001353DD">
        <w:tc>
          <w:tcPr>
            <w:tcW w:w="3762" w:type="dxa"/>
          </w:tcPr>
          <w:p w14:paraId="48772B24" w14:textId="77777777" w:rsidR="00BA68D4" w:rsidRPr="00795110" w:rsidRDefault="00BA68D4" w:rsidP="00BA68D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EBEE9C2" w14:textId="77777777" w:rsidR="00BA68D4" w:rsidRPr="00795110" w:rsidRDefault="00BA68D4" w:rsidP="00BA68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68D4" w:rsidRPr="00795110" w14:paraId="0AAD967B" w14:textId="77777777" w:rsidTr="001353DD">
        <w:tc>
          <w:tcPr>
            <w:tcW w:w="3762" w:type="dxa"/>
          </w:tcPr>
          <w:p w14:paraId="1C51A41D" w14:textId="77777777" w:rsidR="00BA68D4" w:rsidRPr="00795110" w:rsidRDefault="00BA68D4" w:rsidP="00BA68D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เงินสด</w:t>
            </w: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70" w:type="dxa"/>
            <w:shd w:val="clear" w:color="auto" w:fill="auto"/>
          </w:tcPr>
          <w:p w14:paraId="0311A93B" w14:textId="6F11B959" w:rsidR="00BA68D4" w:rsidRPr="00795110" w:rsidRDefault="002F3D2C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21,766</w:t>
            </w:r>
          </w:p>
        </w:tc>
        <w:tc>
          <w:tcPr>
            <w:tcW w:w="270" w:type="dxa"/>
          </w:tcPr>
          <w:p w14:paraId="5795F4DA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DF46C9" w14:textId="345B62F2" w:rsidR="00BA68D4" w:rsidRPr="00795110" w:rsidRDefault="002F3D2C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12,</w:t>
            </w:r>
            <w:r w:rsidR="00135871" w:rsidRPr="00795110">
              <w:rPr>
                <w:rFonts w:ascii="Angsana New" w:eastAsia="MS Mincho" w:hAnsi="Angsana New"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46AB539A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318D5" w14:textId="531A6642" w:rsidR="00BA68D4" w:rsidRPr="00795110" w:rsidRDefault="002F3D2C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32CC6DB5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79999C9" w14:textId="4466A462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215 </w:t>
            </w:r>
          </w:p>
        </w:tc>
      </w:tr>
      <w:tr w:rsidR="00BA68D4" w:rsidRPr="00795110" w14:paraId="67903EC7" w14:textId="77777777" w:rsidTr="001353DD">
        <w:tc>
          <w:tcPr>
            <w:tcW w:w="3762" w:type="dxa"/>
          </w:tcPr>
          <w:p w14:paraId="360356D8" w14:textId="23C53C53" w:rsidR="00BA68D4" w:rsidRPr="00795110" w:rsidRDefault="00BA68D4" w:rsidP="00BA68D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  <w:shd w:val="clear" w:color="auto" w:fill="auto"/>
          </w:tcPr>
          <w:p w14:paraId="39276DD7" w14:textId="37BDFFF0" w:rsidR="00BA68D4" w:rsidRPr="00795110" w:rsidRDefault="002F3D2C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25</w:t>
            </w:r>
            <w:r w:rsidR="0062232C" w:rsidRPr="00795110">
              <w:rPr>
                <w:rFonts w:ascii="Angsana New" w:hAnsi="Angsana New"/>
                <w:sz w:val="30"/>
                <w:szCs w:val="30"/>
                <w:lang w:eastAsia="zh-CN"/>
              </w:rPr>
              <w:t>7,551</w:t>
            </w:r>
          </w:p>
        </w:tc>
        <w:tc>
          <w:tcPr>
            <w:tcW w:w="270" w:type="dxa"/>
          </w:tcPr>
          <w:p w14:paraId="38ADB4FC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050641" w14:textId="12F76E39" w:rsidR="00BA68D4" w:rsidRPr="00795110" w:rsidRDefault="002F3D2C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1</w:t>
            </w:r>
            <w:r w:rsidR="00135871" w:rsidRPr="00795110">
              <w:rPr>
                <w:rFonts w:ascii="Angsana New" w:hAnsi="Angsana New"/>
                <w:sz w:val="30"/>
                <w:szCs w:val="30"/>
                <w:lang w:eastAsia="zh-CN"/>
              </w:rPr>
              <w:t>20,290</w:t>
            </w:r>
          </w:p>
        </w:tc>
        <w:tc>
          <w:tcPr>
            <w:tcW w:w="270" w:type="dxa"/>
          </w:tcPr>
          <w:p w14:paraId="0ACDDC3C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69D93" w14:textId="5E999548" w:rsidR="00BA68D4" w:rsidRPr="00795110" w:rsidRDefault="002F3D2C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54,405</w:t>
            </w:r>
          </w:p>
        </w:tc>
        <w:tc>
          <w:tcPr>
            <w:tcW w:w="270" w:type="dxa"/>
          </w:tcPr>
          <w:p w14:paraId="4557D796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F65E65" w14:textId="63BA573A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43,559 </w:t>
            </w:r>
          </w:p>
        </w:tc>
      </w:tr>
      <w:tr w:rsidR="00BA68D4" w:rsidRPr="00795110" w14:paraId="3DFE78BD" w14:textId="77777777" w:rsidTr="001353DD">
        <w:tc>
          <w:tcPr>
            <w:tcW w:w="3762" w:type="dxa"/>
          </w:tcPr>
          <w:p w14:paraId="13E77113" w14:textId="64360379" w:rsidR="00BA68D4" w:rsidRPr="00795110" w:rsidRDefault="00BA68D4" w:rsidP="00BA68D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997E1" w14:textId="1A3D0A12" w:rsidR="00BA68D4" w:rsidRPr="00795110" w:rsidRDefault="002F3D2C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279,</w:t>
            </w:r>
            <w:r w:rsidR="0062232C" w:rsidRPr="0079511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317</w:t>
            </w:r>
          </w:p>
        </w:tc>
        <w:tc>
          <w:tcPr>
            <w:tcW w:w="270" w:type="dxa"/>
          </w:tcPr>
          <w:p w14:paraId="0C747280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595138" w14:textId="688E511A" w:rsidR="00BA68D4" w:rsidRPr="00795110" w:rsidRDefault="002F3D2C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135871"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33,221</w:t>
            </w:r>
          </w:p>
        </w:tc>
        <w:tc>
          <w:tcPr>
            <w:tcW w:w="270" w:type="dxa"/>
          </w:tcPr>
          <w:p w14:paraId="7F8DBE70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CFBA82" w14:textId="3975582A" w:rsidR="00BA68D4" w:rsidRPr="00795110" w:rsidRDefault="002F3D2C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54,605</w:t>
            </w:r>
          </w:p>
        </w:tc>
        <w:tc>
          <w:tcPr>
            <w:tcW w:w="270" w:type="dxa"/>
          </w:tcPr>
          <w:p w14:paraId="6B32F5C0" w14:textId="77777777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0AAF94" w14:textId="340A1CCB" w:rsidR="00BA68D4" w:rsidRPr="00795110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43,774</w:t>
            </w:r>
          </w:p>
        </w:tc>
      </w:tr>
    </w:tbl>
    <w:p w14:paraId="2BD011F5" w14:textId="541004E3" w:rsidR="007C55BB" w:rsidRDefault="007C55BB" w:rsidP="003A339A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540"/>
        <w:rPr>
          <w:rFonts w:ascii="Angsana New" w:hAnsi="Angsana New"/>
          <w:b/>
          <w:bCs/>
          <w:sz w:val="28"/>
          <w:szCs w:val="28"/>
          <w:cs/>
        </w:rPr>
      </w:pPr>
    </w:p>
    <w:p w14:paraId="05986663" w14:textId="77777777" w:rsidR="007C55BB" w:rsidRDefault="007C5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F5C54BB" w14:textId="2228F764" w:rsidR="0065640E" w:rsidRPr="00795110" w:rsidRDefault="0065640E" w:rsidP="000D370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5359C9BD" w14:textId="0696D992" w:rsidR="0065640E" w:rsidRPr="007C55BB" w:rsidRDefault="0065640E" w:rsidP="0065640E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540"/>
        <w:rPr>
          <w:rFonts w:ascii="Angsana New" w:hAnsi="Angsana New"/>
          <w:b/>
          <w:bCs/>
          <w:sz w:val="22"/>
          <w:szCs w:val="22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900"/>
        <w:gridCol w:w="1080"/>
        <w:gridCol w:w="270"/>
        <w:gridCol w:w="1260"/>
        <w:gridCol w:w="270"/>
        <w:gridCol w:w="1169"/>
        <w:gridCol w:w="270"/>
        <w:gridCol w:w="1081"/>
      </w:tblGrid>
      <w:tr w:rsidR="00AE0F1F" w:rsidRPr="00795110" w14:paraId="0DB07EC1" w14:textId="77777777" w:rsidTr="008166CF">
        <w:trPr>
          <w:tblHeader/>
        </w:trPr>
        <w:tc>
          <w:tcPr>
            <w:tcW w:w="3402" w:type="dxa"/>
          </w:tcPr>
          <w:p w14:paraId="34C386F8" w14:textId="77777777" w:rsidR="00AE0F1F" w:rsidRPr="00795110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1DAFAF" w14:textId="1D638E31" w:rsidR="00AE0F1F" w:rsidRPr="00795110" w:rsidRDefault="00AE0F1F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9E9B361" w14:textId="6DA87F91" w:rsidR="00AE0F1F" w:rsidRPr="00795110" w:rsidRDefault="00297ACB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934BCF" w14:textId="77777777" w:rsidR="00AE0F1F" w:rsidRPr="00795110" w:rsidRDefault="00AE0F1F" w:rsidP="003A339A">
            <w:pPr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ED0072E" w14:textId="77777777" w:rsidR="00AE0F1F" w:rsidRPr="00795110" w:rsidRDefault="00AE0F1F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6CF" w:rsidRPr="00795110" w14:paraId="11055D66" w14:textId="77777777" w:rsidTr="008166CF">
        <w:trPr>
          <w:tblHeader/>
        </w:trPr>
        <w:tc>
          <w:tcPr>
            <w:tcW w:w="3402" w:type="dxa"/>
          </w:tcPr>
          <w:p w14:paraId="46FB5C26" w14:textId="77777777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0AF3D3" w14:textId="475803D1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338AD36" w14:textId="19D794C4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059B600" w14:textId="77777777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A7FF7C" w14:textId="71FA0862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400F795" w14:textId="77777777" w:rsidR="008166CF" w:rsidRPr="00795110" w:rsidRDefault="008166CF" w:rsidP="008166CF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4271087" w14:textId="6771F068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49B1FF8E" w14:textId="77777777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CA5D5BC" w14:textId="14F438CA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</w:tr>
      <w:tr w:rsidR="008166CF" w:rsidRPr="00795110" w14:paraId="74DCA480" w14:textId="77777777" w:rsidTr="008166CF">
        <w:trPr>
          <w:tblHeader/>
        </w:trPr>
        <w:tc>
          <w:tcPr>
            <w:tcW w:w="3402" w:type="dxa"/>
          </w:tcPr>
          <w:p w14:paraId="24834012" w14:textId="77777777" w:rsidR="008166CF" w:rsidRPr="00795110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3DBC7E" w14:textId="77777777" w:rsidR="008166CF" w:rsidRPr="00795110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751255" w14:textId="77777777" w:rsidR="008166CF" w:rsidRPr="00795110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4CF136" w14:textId="77777777" w:rsidR="008166CF" w:rsidRPr="00795110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CE9683" w14:textId="3BAA6B6B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200" w:right="-20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170D6AB" w14:textId="77777777" w:rsidR="008166CF" w:rsidRPr="00795110" w:rsidRDefault="008166CF" w:rsidP="00AF4D10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0E7FEA3" w14:textId="77777777" w:rsidR="008166CF" w:rsidRPr="00795110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20ACFA" w14:textId="77777777" w:rsidR="008166CF" w:rsidRPr="00795110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398B821" w14:textId="77777777" w:rsidR="008166CF" w:rsidRPr="00795110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F4D10" w:rsidRPr="00795110" w14:paraId="4FDC418F" w14:textId="77777777" w:rsidTr="008166CF">
        <w:trPr>
          <w:tblHeader/>
        </w:trPr>
        <w:tc>
          <w:tcPr>
            <w:tcW w:w="3402" w:type="dxa"/>
          </w:tcPr>
          <w:p w14:paraId="7390C30D" w14:textId="77777777" w:rsidR="00AF4D10" w:rsidRPr="00795110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97CD73" w14:textId="081681C1" w:rsidR="00AF4D10" w:rsidRPr="00795110" w:rsidRDefault="00AF4D10" w:rsidP="00AF4D10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1B174D7" w14:textId="77777777" w:rsidR="00AF4D10" w:rsidRPr="00795110" w:rsidRDefault="00AF4D10" w:rsidP="00AF4D10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4D10" w:rsidRPr="00795110" w14:paraId="66F1050B" w14:textId="77777777" w:rsidTr="004D4E22">
        <w:tc>
          <w:tcPr>
            <w:tcW w:w="3402" w:type="dxa"/>
          </w:tcPr>
          <w:p w14:paraId="4FCBE28A" w14:textId="4653C8D4" w:rsidR="00AF4D10" w:rsidRPr="004E7901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E7901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BBEAEEF" w14:textId="4B8C49D5" w:rsidR="00AF4D10" w:rsidRPr="00795110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9E8C2" w14:textId="776AC55A" w:rsidR="00AF4D10" w:rsidRPr="00795110" w:rsidRDefault="004D4E22" w:rsidP="004D4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57</w:t>
            </w:r>
            <w:r w:rsidR="001D1F25" w:rsidRPr="00795110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1D1F25" w:rsidRPr="00795110">
              <w:rPr>
                <w:rFonts w:ascii="Angsana New" w:eastAsia="MS Mincho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57731D76" w14:textId="77777777" w:rsidR="00AF4D10" w:rsidRPr="00795110" w:rsidRDefault="00AF4D10" w:rsidP="004D4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79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3E208A" w14:textId="79E9CE06" w:rsidR="00AF4D10" w:rsidRPr="00795110" w:rsidRDefault="004D4E22" w:rsidP="004D4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392,921</w:t>
            </w:r>
          </w:p>
        </w:tc>
        <w:tc>
          <w:tcPr>
            <w:tcW w:w="270" w:type="dxa"/>
            <w:vAlign w:val="bottom"/>
          </w:tcPr>
          <w:p w14:paraId="487344D2" w14:textId="77777777" w:rsidR="00AF4D10" w:rsidRPr="00795110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923FB58" w14:textId="5A7A0656" w:rsidR="00AF4D10" w:rsidRPr="00795110" w:rsidRDefault="00F23083" w:rsidP="004E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6E0448" w14:textId="77777777" w:rsidR="00AF4D10" w:rsidRPr="00795110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A72987" w14:textId="5E5E033E" w:rsidR="00AF4D10" w:rsidRPr="00795110" w:rsidRDefault="009402D8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166CF" w:rsidRPr="00795110" w14:paraId="28154B5C" w14:textId="77777777" w:rsidTr="004D4E22">
        <w:tc>
          <w:tcPr>
            <w:tcW w:w="3402" w:type="dxa"/>
          </w:tcPr>
          <w:p w14:paraId="7184A6A9" w14:textId="6D773F78" w:rsidR="008166CF" w:rsidRPr="004E7901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E790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08FAA4AC" w14:textId="77777777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8C16F4" w14:textId="1643D57E" w:rsidR="008166CF" w:rsidRPr="00795110" w:rsidRDefault="004D4E22" w:rsidP="004D4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28</w:t>
            </w:r>
            <w:r w:rsidR="00784EBD" w:rsidRPr="00795110">
              <w:rPr>
                <w:rFonts w:ascii="Angsana New" w:eastAsia="MS Mincho" w:hAnsi="Angsana New"/>
                <w:sz w:val="30"/>
                <w:szCs w:val="30"/>
              </w:rPr>
              <w:t>5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784EBD" w:rsidRPr="00795110">
              <w:rPr>
                <w:rFonts w:ascii="Angsana New" w:eastAsia="MS Mincho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23595886" w14:textId="77777777" w:rsidR="008166CF" w:rsidRPr="00795110" w:rsidRDefault="008166CF" w:rsidP="004D4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79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A5C3E7" w14:textId="3ABB5610" w:rsidR="008166CF" w:rsidRPr="00795110" w:rsidRDefault="00A527AC" w:rsidP="004D4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331,436</w:t>
            </w:r>
            <w:r w:rsidR="004D4E22" w:rsidRPr="00795110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35949BD" w14:textId="77777777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36EA2D1" w14:textId="1E2779B8" w:rsidR="008166CF" w:rsidRPr="00795110" w:rsidRDefault="00BF53C9" w:rsidP="0094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916,473</w:t>
            </w:r>
          </w:p>
        </w:tc>
        <w:tc>
          <w:tcPr>
            <w:tcW w:w="270" w:type="dxa"/>
          </w:tcPr>
          <w:p w14:paraId="4668E685" w14:textId="77777777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16057CE" w14:textId="2D580D0A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1,130,662</w:t>
            </w:r>
          </w:p>
        </w:tc>
      </w:tr>
      <w:tr w:rsidR="008166CF" w:rsidRPr="00795110" w14:paraId="5B078EF4" w14:textId="77777777" w:rsidTr="004D4E22">
        <w:tc>
          <w:tcPr>
            <w:tcW w:w="3402" w:type="dxa"/>
          </w:tcPr>
          <w:p w14:paraId="28188F06" w14:textId="635BAC53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133AD06" w14:textId="77777777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81A2D6" w14:textId="60B19AA1" w:rsidR="008166CF" w:rsidRPr="00795110" w:rsidRDefault="004D4E22" w:rsidP="004D4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8</w:t>
            </w:r>
            <w:r w:rsidR="00784EBD"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59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784EBD"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567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650B58B" w14:textId="77777777" w:rsidR="008166CF" w:rsidRPr="00795110" w:rsidRDefault="008166CF" w:rsidP="004D4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79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1927B" w14:textId="66A04901" w:rsidR="008166CF" w:rsidRPr="00795110" w:rsidRDefault="009E3A79" w:rsidP="004D4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724</w:t>
            </w:r>
            <w:r w:rsidR="004D4E22"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357</w:t>
            </w:r>
            <w:r w:rsidR="004D4E22"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16D2B44" w14:textId="77777777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421741E" w14:textId="1AF6D201" w:rsidR="008166CF" w:rsidRPr="00795110" w:rsidRDefault="00BF53C9" w:rsidP="0094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916,473</w:t>
            </w:r>
          </w:p>
        </w:tc>
        <w:tc>
          <w:tcPr>
            <w:tcW w:w="270" w:type="dxa"/>
          </w:tcPr>
          <w:p w14:paraId="22708761" w14:textId="77777777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206696E" w14:textId="5BAEA703" w:rsidR="008166CF" w:rsidRPr="00795110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1,130,662</w:t>
            </w:r>
          </w:p>
        </w:tc>
      </w:tr>
      <w:tr w:rsidR="00F44B2C" w:rsidRPr="007C55BB" w14:paraId="1DD0D309" w14:textId="77777777" w:rsidTr="008166CF">
        <w:tc>
          <w:tcPr>
            <w:tcW w:w="3402" w:type="dxa"/>
          </w:tcPr>
          <w:p w14:paraId="4ED0A30D" w14:textId="77777777" w:rsidR="00F44B2C" w:rsidRPr="007C55BB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350C0FC7" w14:textId="77777777" w:rsidR="00F44B2C" w:rsidRPr="007C55BB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C607E8" w14:textId="77777777" w:rsidR="00F44B2C" w:rsidRPr="007C55BB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A2A151E" w14:textId="77777777" w:rsidR="00F44B2C" w:rsidRPr="007C55BB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78DE78" w14:textId="77777777" w:rsidR="00F44B2C" w:rsidRPr="007C55BB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36FB4868" w14:textId="77777777" w:rsidR="00F44B2C" w:rsidRPr="007C55BB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1159B11" w14:textId="77777777" w:rsidR="00F44B2C" w:rsidRPr="007C55BB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EABA7D" w14:textId="77777777" w:rsidR="00F44B2C" w:rsidRPr="007C55BB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0C0102B0" w14:textId="77777777" w:rsidR="00F44B2C" w:rsidRPr="007C55BB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14"/>
                <w:szCs w:val="14"/>
              </w:rPr>
            </w:pPr>
          </w:p>
        </w:tc>
      </w:tr>
      <w:tr w:rsidR="00F44B2C" w:rsidRPr="00795110" w14:paraId="71D509C7" w14:textId="77777777" w:rsidTr="008166CF">
        <w:tc>
          <w:tcPr>
            <w:tcW w:w="3402" w:type="dxa"/>
          </w:tcPr>
          <w:p w14:paraId="55F2ABEE" w14:textId="570CD2A0" w:rsidR="00F44B2C" w:rsidRPr="0079511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9BA9CB4" w14:textId="77777777" w:rsidR="00F44B2C" w:rsidRPr="0079511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9E06" w14:textId="77777777" w:rsidR="00F44B2C" w:rsidRPr="0079511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D36F5" w14:textId="77777777" w:rsidR="00F44B2C" w:rsidRPr="0079511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A20242" w14:textId="77777777" w:rsidR="00F44B2C" w:rsidRPr="0079511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3D9317" w14:textId="77777777" w:rsidR="00F44B2C" w:rsidRPr="0079511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40C687" w14:textId="77777777" w:rsidR="00F44B2C" w:rsidRPr="0079511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CF58B" w14:textId="77777777" w:rsidR="00F44B2C" w:rsidRPr="0079511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B34C0CB" w14:textId="77777777" w:rsidR="00F44B2C" w:rsidRPr="0079511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4821B6" w:rsidRPr="00795110" w14:paraId="1D460DB6" w14:textId="77777777" w:rsidTr="008166CF">
        <w:tc>
          <w:tcPr>
            <w:tcW w:w="3402" w:type="dxa"/>
          </w:tcPr>
          <w:p w14:paraId="0566B372" w14:textId="78B1F9E8" w:rsidR="004821B6" w:rsidRPr="00795110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7951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FFED2F6" w14:textId="77777777" w:rsidR="004821B6" w:rsidRPr="00795110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F00A32" w14:textId="77777777" w:rsidR="004821B6" w:rsidRPr="00795110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41067" w14:textId="77777777" w:rsidR="004821B6" w:rsidRPr="00795110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B64385" w14:textId="77777777" w:rsidR="004821B6" w:rsidRPr="00795110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4901C8" w14:textId="77777777" w:rsidR="004821B6" w:rsidRPr="00795110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2D645E6" w14:textId="77777777" w:rsidR="004821B6" w:rsidRPr="00795110" w:rsidRDefault="004821B6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46623" w14:textId="77777777" w:rsidR="004821B6" w:rsidRPr="00795110" w:rsidRDefault="004821B6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80F47E6" w14:textId="77777777" w:rsidR="004821B6" w:rsidRPr="00795110" w:rsidRDefault="004821B6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E17CC" w:rsidRPr="00795110" w14:paraId="5F776472" w14:textId="77777777" w:rsidTr="00742016">
        <w:tc>
          <w:tcPr>
            <w:tcW w:w="3402" w:type="dxa"/>
          </w:tcPr>
          <w:p w14:paraId="74849601" w14:textId="2DF2414C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1D7B8EC4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0A5FC" w14:textId="3592AFFE" w:rsidR="008E17CC" w:rsidRPr="00795110" w:rsidRDefault="00D47117" w:rsidP="00D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3</w:t>
            </w:r>
            <w:r w:rsidR="006A5FD0" w:rsidRPr="00795110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6A5FD0" w:rsidRPr="00795110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="00725F6F" w:rsidRPr="00795110">
              <w:rPr>
                <w:rFonts w:ascii="Angsana New" w:eastAsia="MS Mincho" w:hAnsi="Angsana New"/>
                <w:sz w:val="30"/>
                <w:szCs w:val="30"/>
              </w:rPr>
              <w:t>88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78C718B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EC8F6E" w14:textId="0436BC00" w:rsidR="008E17CC" w:rsidRPr="00795110" w:rsidRDefault="008D0943" w:rsidP="008D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94,759 </w:t>
            </w:r>
          </w:p>
        </w:tc>
        <w:tc>
          <w:tcPr>
            <w:tcW w:w="270" w:type="dxa"/>
            <w:vAlign w:val="bottom"/>
          </w:tcPr>
          <w:p w14:paraId="5B472FB3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FDBD78" w14:textId="42973B35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A7D76" w14:textId="77777777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8BDBAE" w14:textId="544C2219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795110" w14:paraId="768BB708" w14:textId="77777777" w:rsidTr="00742016">
        <w:tc>
          <w:tcPr>
            <w:tcW w:w="3402" w:type="dxa"/>
          </w:tcPr>
          <w:p w14:paraId="212996B5" w14:textId="09A5A4A0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900" w:type="dxa"/>
          </w:tcPr>
          <w:p w14:paraId="53875B6B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B0485" w14:textId="36ED5BE2" w:rsidR="008E17CC" w:rsidRPr="00795110" w:rsidRDefault="008E17CC" w:rsidP="0094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26" w:lineRule="auto"/>
              <w:ind w:left="-1210" w:right="25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92454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738555" w14:textId="4AEAB029" w:rsidR="008E17CC" w:rsidRPr="00795110" w:rsidRDefault="008E17CC" w:rsidP="00940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25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EC70D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8B707E7" w14:textId="38D872E0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6FC03" w14:textId="77777777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EEE9C9" w14:textId="77777777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4260DC" w:rsidRPr="00795110" w14:paraId="097961CA" w14:textId="77777777" w:rsidTr="00742016">
        <w:tc>
          <w:tcPr>
            <w:tcW w:w="3402" w:type="dxa"/>
          </w:tcPr>
          <w:p w14:paraId="18445C9B" w14:textId="74F34490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</w:rPr>
              <w:t xml:space="preserve">   1 - 30 </w:t>
            </w: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11A15BF6" w14:textId="77777777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1A1F0" w14:textId="11289AF1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323,896</w:t>
            </w:r>
          </w:p>
        </w:tc>
        <w:tc>
          <w:tcPr>
            <w:tcW w:w="270" w:type="dxa"/>
          </w:tcPr>
          <w:p w14:paraId="34BE6F85" w14:textId="77777777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C91A8F" w14:textId="25E9B768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89,932 </w:t>
            </w:r>
          </w:p>
        </w:tc>
        <w:tc>
          <w:tcPr>
            <w:tcW w:w="270" w:type="dxa"/>
            <w:vAlign w:val="bottom"/>
          </w:tcPr>
          <w:p w14:paraId="260CA03D" w14:textId="77777777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6C1827" w14:textId="2DC497B8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E781C2" w14:textId="77777777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A69D767" w14:textId="69FD437C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260DC" w:rsidRPr="00795110" w14:paraId="4388C3F9" w14:textId="77777777" w:rsidTr="00742016">
        <w:tc>
          <w:tcPr>
            <w:tcW w:w="3402" w:type="dxa"/>
          </w:tcPr>
          <w:p w14:paraId="24E304F2" w14:textId="339A418C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</w:rPr>
              <w:t xml:space="preserve">   31 - 60 </w:t>
            </w: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3441731C" w14:textId="77777777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9BFAE" w14:textId="049DF614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29,581 </w:t>
            </w:r>
          </w:p>
        </w:tc>
        <w:tc>
          <w:tcPr>
            <w:tcW w:w="270" w:type="dxa"/>
          </w:tcPr>
          <w:p w14:paraId="1B6B4D21" w14:textId="77777777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7AB96F" w14:textId="0BB748B9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20,901 </w:t>
            </w:r>
          </w:p>
        </w:tc>
        <w:tc>
          <w:tcPr>
            <w:tcW w:w="270" w:type="dxa"/>
            <w:vAlign w:val="bottom"/>
          </w:tcPr>
          <w:p w14:paraId="4528DE58" w14:textId="77777777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E6BC18" w14:textId="152E2FB0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AD4A9" w14:textId="77777777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94D3F79" w14:textId="27E83C12" w:rsidR="004260DC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795110" w14:paraId="1A56A4EF" w14:textId="77777777" w:rsidTr="00742016">
        <w:tc>
          <w:tcPr>
            <w:tcW w:w="3402" w:type="dxa"/>
          </w:tcPr>
          <w:p w14:paraId="6F1D2A9B" w14:textId="3FD16DCD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</w:rPr>
              <w:t xml:space="preserve">   61 - 90 </w:t>
            </w: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4CF86AFA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CDD99" w14:textId="66A906C6" w:rsidR="008E17CC" w:rsidRPr="00795110" w:rsidRDefault="00D47117" w:rsidP="00D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3,034 </w:t>
            </w:r>
          </w:p>
        </w:tc>
        <w:tc>
          <w:tcPr>
            <w:tcW w:w="270" w:type="dxa"/>
          </w:tcPr>
          <w:p w14:paraId="613E1C2F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CC1C9B" w14:textId="0159A355" w:rsidR="008E17CC" w:rsidRPr="00795110" w:rsidRDefault="008D0943" w:rsidP="008D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9,172 </w:t>
            </w:r>
          </w:p>
        </w:tc>
        <w:tc>
          <w:tcPr>
            <w:tcW w:w="270" w:type="dxa"/>
            <w:vAlign w:val="bottom"/>
          </w:tcPr>
          <w:p w14:paraId="7F721E80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091D8B" w14:textId="38A7C6A0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F3FE0" w14:textId="77777777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402612B" w14:textId="6310F852" w:rsidR="008E17CC" w:rsidRPr="00795110" w:rsidRDefault="007C55BB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795110" w14:paraId="3B23DCFC" w14:textId="77777777" w:rsidTr="00742016">
        <w:tc>
          <w:tcPr>
            <w:tcW w:w="3402" w:type="dxa"/>
          </w:tcPr>
          <w:p w14:paraId="60CE9D5A" w14:textId="606E386C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 </w:t>
            </w:r>
            <w:r w:rsidRPr="00795110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71776BAC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6A877E" w14:textId="7D75CC31" w:rsidR="008E17CC" w:rsidRPr="00795110" w:rsidRDefault="00D47117" w:rsidP="00D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109,530 </w:t>
            </w:r>
          </w:p>
        </w:tc>
        <w:tc>
          <w:tcPr>
            <w:tcW w:w="270" w:type="dxa"/>
          </w:tcPr>
          <w:p w14:paraId="4ADCB6BA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5AE221" w14:textId="10A0B4D8" w:rsidR="008E17CC" w:rsidRPr="00795110" w:rsidRDefault="008D0943" w:rsidP="008D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167,038 </w:t>
            </w:r>
          </w:p>
        </w:tc>
        <w:tc>
          <w:tcPr>
            <w:tcW w:w="270" w:type="dxa"/>
            <w:vAlign w:val="bottom"/>
          </w:tcPr>
          <w:p w14:paraId="09A1B654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BDC59AF" w14:textId="177BAD5D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6945A5" w14:textId="77777777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4A1B830" w14:textId="278518AA" w:rsidR="008E17CC" w:rsidRPr="00795110" w:rsidRDefault="008E17C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795110" w14:paraId="43E7CA77" w14:textId="77777777" w:rsidTr="00742016">
        <w:tc>
          <w:tcPr>
            <w:tcW w:w="3402" w:type="dxa"/>
          </w:tcPr>
          <w:p w14:paraId="056CE4BA" w14:textId="7F777719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D8F5BE2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C4BC4D" w14:textId="4AB6AA6D" w:rsidR="008E17CC" w:rsidRPr="00795110" w:rsidRDefault="00D47117" w:rsidP="00D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0751BD"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500,</w:t>
            </w:r>
            <w:r w:rsidR="00725F6F"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B40379"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978AF95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F4F0A0" w14:textId="46E30F66" w:rsidR="008E17CC" w:rsidRPr="00795110" w:rsidRDefault="008D0943" w:rsidP="008D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381,802 </w:t>
            </w:r>
          </w:p>
        </w:tc>
        <w:tc>
          <w:tcPr>
            <w:tcW w:w="270" w:type="dxa"/>
            <w:vAlign w:val="bottom"/>
          </w:tcPr>
          <w:p w14:paraId="40BFE997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D7119ED" w14:textId="7EB675F7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C6B4C" w14:textId="77777777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CAD000C" w14:textId="58945588" w:rsidR="008E17CC" w:rsidRPr="00795110" w:rsidRDefault="008E17C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E21D8" w:rsidRPr="007C55BB" w14:paraId="3F7DFEEE" w14:textId="77777777" w:rsidTr="004E21D8">
        <w:tc>
          <w:tcPr>
            <w:tcW w:w="3402" w:type="dxa"/>
          </w:tcPr>
          <w:p w14:paraId="473B692E" w14:textId="77777777" w:rsidR="004E21D8" w:rsidRPr="007C55BB" w:rsidRDefault="004E21D8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4D3EE93E" w14:textId="77777777" w:rsidR="004E21D8" w:rsidRPr="007C55BB" w:rsidRDefault="004E21D8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86E012" w14:textId="77777777" w:rsidR="004E21D8" w:rsidRPr="007C55BB" w:rsidRDefault="004E21D8" w:rsidP="00D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E4EBF46" w14:textId="77777777" w:rsidR="004E21D8" w:rsidRPr="007C55BB" w:rsidRDefault="004E21D8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0CA4C5" w14:textId="77777777" w:rsidR="004E21D8" w:rsidRPr="007C55BB" w:rsidRDefault="004E21D8" w:rsidP="008D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619CB5B" w14:textId="77777777" w:rsidR="004E21D8" w:rsidRPr="007C55BB" w:rsidRDefault="004E21D8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69B4395" w14:textId="77777777" w:rsidR="004E21D8" w:rsidRPr="007C55BB" w:rsidRDefault="004E21D8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D7C5AF0" w14:textId="77777777" w:rsidR="004E21D8" w:rsidRPr="007C55BB" w:rsidRDefault="004E21D8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6B95850" w14:textId="77777777" w:rsidR="004E21D8" w:rsidRPr="007C55BB" w:rsidRDefault="004E21D8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</w:tr>
      <w:tr w:rsidR="008E17CC" w:rsidRPr="00795110" w14:paraId="31147C9A" w14:textId="77777777" w:rsidTr="00742016">
        <w:tc>
          <w:tcPr>
            <w:tcW w:w="3402" w:type="dxa"/>
          </w:tcPr>
          <w:p w14:paraId="60B2D6F7" w14:textId="62417069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900" w:type="dxa"/>
          </w:tcPr>
          <w:p w14:paraId="47ED9E31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DA9D30" w14:textId="4E8D6BEB" w:rsidR="008E17CC" w:rsidRPr="00795110" w:rsidRDefault="00D47117" w:rsidP="004E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79,441</w:t>
            </w:r>
          </w:p>
        </w:tc>
        <w:tc>
          <w:tcPr>
            <w:tcW w:w="270" w:type="dxa"/>
            <w:shd w:val="clear" w:color="auto" w:fill="auto"/>
          </w:tcPr>
          <w:p w14:paraId="3ACCF6AE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204C8D" w14:textId="5E453AE1" w:rsidR="008E17CC" w:rsidRPr="00795110" w:rsidRDefault="008D0943" w:rsidP="008D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59,646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2597D0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B3DD131" w14:textId="1A72C523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8F1B57" w14:textId="5040C9A2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618D0F0" w14:textId="273F7B32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-15" w:hanging="291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              -</w:t>
            </w:r>
          </w:p>
        </w:tc>
      </w:tr>
      <w:tr w:rsidR="008E17CC" w:rsidRPr="00795110" w14:paraId="347861A4" w14:textId="77777777" w:rsidTr="00742016">
        <w:tc>
          <w:tcPr>
            <w:tcW w:w="3402" w:type="dxa"/>
          </w:tcPr>
          <w:p w14:paraId="4584DBE1" w14:textId="0D2EF88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900" w:type="dxa"/>
          </w:tcPr>
          <w:p w14:paraId="14F42467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23FD03" w14:textId="77777777" w:rsidR="00D47117" w:rsidRPr="00795110" w:rsidRDefault="00D47117" w:rsidP="00D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52538D7" w14:textId="6909A5A1" w:rsidR="008E17CC" w:rsidRPr="00795110" w:rsidRDefault="00D47117" w:rsidP="00D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70,922 </w:t>
            </w:r>
          </w:p>
        </w:tc>
        <w:tc>
          <w:tcPr>
            <w:tcW w:w="270" w:type="dxa"/>
            <w:shd w:val="clear" w:color="auto" w:fill="auto"/>
          </w:tcPr>
          <w:p w14:paraId="30027D81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9578D4" w14:textId="2D36C00D" w:rsidR="008E17CC" w:rsidRPr="00795110" w:rsidRDefault="008D0943" w:rsidP="008D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67,710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95B59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C244207" w14:textId="77777777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0422240" w14:textId="650FD9D2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8BE93" w14:textId="77777777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FD2027D" w14:textId="77777777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A240FA0" w14:textId="16B65E63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795110" w14:paraId="1BBFA10A" w14:textId="77777777" w:rsidTr="00742016">
        <w:tc>
          <w:tcPr>
            <w:tcW w:w="3402" w:type="dxa"/>
          </w:tcPr>
          <w:p w14:paraId="2F35D858" w14:textId="65EA1670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3FB9669C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EC1C61" w14:textId="77777777" w:rsidR="00D47117" w:rsidRPr="00795110" w:rsidRDefault="00D47117" w:rsidP="00D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  <w:p w14:paraId="46A242D1" w14:textId="2A7FF5D0" w:rsidR="008E17CC" w:rsidRPr="00795110" w:rsidRDefault="00D47117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610"/>
              </w:tabs>
              <w:spacing w:line="226" w:lineRule="auto"/>
              <w:ind w:left="-1210" w:right="-2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(76,</w:t>
            </w:r>
            <w:r w:rsidR="004260DC">
              <w:rPr>
                <w:rFonts w:ascii="Angsana New" w:eastAsia="MS Mincho" w:hAnsi="Angsana New"/>
                <w:sz w:val="30"/>
                <w:szCs w:val="30"/>
              </w:rPr>
              <w:t>163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EA2517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DC30B" w14:textId="17B63E72" w:rsidR="008E17CC" w:rsidRPr="00795110" w:rsidRDefault="008D0943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(116,237)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02EBF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96C9F06" w14:textId="77777777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81E469B" w14:textId="337F65AE" w:rsidR="008E17CC" w:rsidRPr="00795110" w:rsidRDefault="008E17C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876D77" w14:textId="60842AC9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7CA940A" w14:textId="77777777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27F612B" w14:textId="219E10E3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795110" w14:paraId="13864F5F" w14:textId="77777777" w:rsidTr="00742016">
        <w:trPr>
          <w:trHeight w:val="344"/>
        </w:trPr>
        <w:tc>
          <w:tcPr>
            <w:tcW w:w="3402" w:type="dxa"/>
          </w:tcPr>
          <w:p w14:paraId="164BD771" w14:textId="7E4567A5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694BE93" w14:textId="274047DC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FF3E8" w14:textId="3AF60D5F" w:rsidR="008E17CC" w:rsidRPr="00795110" w:rsidRDefault="00D47117" w:rsidP="004E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0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57</w:t>
            </w:r>
            <w:r w:rsidR="000751BD"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E01DFD"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B74F2B"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531CD157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120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7CA14" w14:textId="730F4EE7" w:rsidR="008E17CC" w:rsidRPr="00795110" w:rsidRDefault="008D0943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392,921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02214" w14:textId="77777777" w:rsidR="008E17CC" w:rsidRPr="00795110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837AC" w14:textId="5C5D8C7D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9CBC97" w14:textId="496A402E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BD77A" w14:textId="72CD883E" w:rsidR="008E17CC" w:rsidRPr="00795110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C0C20DE" w14:textId="06CB3DF8" w:rsidR="006E4BCF" w:rsidRPr="007C55BB" w:rsidRDefault="006E4BCF" w:rsidP="00424379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0"/>
        <w:rPr>
          <w:rFonts w:ascii="Angsana New" w:hAnsi="Angsana New"/>
          <w:b/>
          <w:bCs/>
          <w:sz w:val="20"/>
        </w:rPr>
      </w:pPr>
    </w:p>
    <w:tbl>
      <w:tblPr>
        <w:tblW w:w="97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"/>
        <w:gridCol w:w="3852"/>
        <w:gridCol w:w="540"/>
        <w:gridCol w:w="1080"/>
        <w:gridCol w:w="270"/>
        <w:gridCol w:w="1170"/>
        <w:gridCol w:w="270"/>
        <w:gridCol w:w="1169"/>
        <w:gridCol w:w="270"/>
        <w:gridCol w:w="1081"/>
      </w:tblGrid>
      <w:tr w:rsidR="00090E8C" w:rsidRPr="00795110" w14:paraId="778AE685" w14:textId="77777777" w:rsidTr="004E7901">
        <w:trPr>
          <w:tblHeader/>
        </w:trPr>
        <w:tc>
          <w:tcPr>
            <w:tcW w:w="3870" w:type="dxa"/>
            <w:gridSpan w:val="2"/>
            <w:vAlign w:val="bottom"/>
            <w:hideMark/>
          </w:tcPr>
          <w:p w14:paraId="3D458E7E" w14:textId="7550D14D" w:rsidR="00090E8C" w:rsidRPr="00795110" w:rsidRDefault="0048401E" w:rsidP="0048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6"/>
              </w:tabs>
              <w:spacing w:line="226" w:lineRule="auto"/>
              <w:ind w:left="246" w:hanging="24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40" w:type="dxa"/>
          </w:tcPr>
          <w:p w14:paraId="30785AAE" w14:textId="77777777" w:rsidR="00090E8C" w:rsidRPr="00795110" w:rsidRDefault="00090E8C" w:rsidP="00090E8C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143B9610" w14:textId="6C7A8097" w:rsidR="00090E8C" w:rsidRPr="00795110" w:rsidRDefault="00297ACB" w:rsidP="00090E8C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F896EA" w14:textId="77777777" w:rsidR="00090E8C" w:rsidRPr="00795110" w:rsidRDefault="00090E8C" w:rsidP="00090E8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77C26433" w14:textId="11916A5C" w:rsidR="00090E8C" w:rsidRPr="00795110" w:rsidRDefault="00090E8C" w:rsidP="00090E8C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301" w:rsidRPr="00795110" w14:paraId="10B08A0C" w14:textId="77777777" w:rsidTr="004E7901">
        <w:tblPrEx>
          <w:tblLook w:val="0000" w:firstRow="0" w:lastRow="0" w:firstColumn="0" w:lastColumn="0" w:noHBand="0" w:noVBand="0"/>
        </w:tblPrEx>
        <w:trPr>
          <w:gridBefore w:val="1"/>
          <w:wBefore w:w="18" w:type="dxa"/>
          <w:tblHeader/>
        </w:trPr>
        <w:tc>
          <w:tcPr>
            <w:tcW w:w="3852" w:type="dxa"/>
          </w:tcPr>
          <w:p w14:paraId="26BA6F09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59426357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2E9EDD9" w14:textId="1FDB29B2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43569797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025C10" w14:textId="3D30EB9D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192B458" w14:textId="77777777" w:rsidR="008E2301" w:rsidRPr="00795110" w:rsidRDefault="008E2301" w:rsidP="008E2301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41D6869" w14:textId="603AF8FB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73B792E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FA4CF47" w14:textId="1CB0657B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</w:tr>
      <w:tr w:rsidR="008E2301" w:rsidRPr="00795110" w14:paraId="17546E00" w14:textId="77777777" w:rsidTr="004E7901">
        <w:tblPrEx>
          <w:tblLook w:val="0000" w:firstRow="0" w:lastRow="0" w:firstColumn="0" w:lastColumn="0" w:noHBand="0" w:noVBand="0"/>
        </w:tblPrEx>
        <w:trPr>
          <w:gridBefore w:val="1"/>
          <w:wBefore w:w="18" w:type="dxa"/>
          <w:tblHeader/>
        </w:trPr>
        <w:tc>
          <w:tcPr>
            <w:tcW w:w="3852" w:type="dxa"/>
          </w:tcPr>
          <w:p w14:paraId="5FACAB20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7E2DD060" w14:textId="77777777" w:rsidR="008E2301" w:rsidRPr="00795110" w:rsidRDefault="008E2301" w:rsidP="008E2301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E9FE657" w14:textId="77777777" w:rsidR="008E2301" w:rsidRPr="00795110" w:rsidRDefault="008E2301" w:rsidP="008E2301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2301" w:rsidRPr="00795110" w14:paraId="646B0A4F" w14:textId="77777777" w:rsidTr="004E7901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852" w:type="dxa"/>
          </w:tcPr>
          <w:p w14:paraId="1D0CBA0A" w14:textId="56F8F29F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795110">
              <w:rPr>
                <w:rFonts w:asciiTheme="majorBidi" w:hAnsiTheme="majorBidi" w:cstheme="majorBidi" w:hint="cs"/>
                <w:sz w:val="30"/>
                <w:szCs w:val="30"/>
              </w:rPr>
              <w:t xml:space="preserve"> 1 </w:t>
            </w: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dxa"/>
          </w:tcPr>
          <w:p w14:paraId="0C49C26A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B41981" w14:textId="3CEA00B5" w:rsidR="008E2301" w:rsidRPr="00795110" w:rsidRDefault="008512BB" w:rsidP="0004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74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116,237</w:t>
            </w:r>
          </w:p>
        </w:tc>
        <w:tc>
          <w:tcPr>
            <w:tcW w:w="270" w:type="dxa"/>
            <w:shd w:val="clear" w:color="auto" w:fill="auto"/>
          </w:tcPr>
          <w:p w14:paraId="0C4317CC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F4ADDA" w14:textId="3F5F6220" w:rsidR="008E2301" w:rsidRPr="00795110" w:rsidRDefault="00DA0899" w:rsidP="0004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156,63</w:t>
            </w:r>
            <w:r w:rsidR="00046BA1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39BE3546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0E974B" w14:textId="1D7C880D" w:rsidR="008E2301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CF026C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9CAB79" w14:textId="7A8F7FA5" w:rsidR="008E2301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512BB" w:rsidRPr="00795110" w14:paraId="682ED7AE" w14:textId="77777777" w:rsidTr="004E7901">
        <w:tblPrEx>
          <w:tblLook w:val="0000" w:firstRow="0" w:lastRow="0" w:firstColumn="0" w:lastColumn="0" w:noHBand="0" w:noVBand="0"/>
        </w:tblPrEx>
        <w:tc>
          <w:tcPr>
            <w:tcW w:w="3870" w:type="dxa"/>
            <w:gridSpan w:val="2"/>
          </w:tcPr>
          <w:p w14:paraId="45A25DB1" w14:textId="2F9818AA" w:rsidR="008512BB" w:rsidRPr="00795110" w:rsidRDefault="008512BB" w:rsidP="00DA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40" w:type="dxa"/>
          </w:tcPr>
          <w:p w14:paraId="00F12EB0" w14:textId="77777777" w:rsidR="008512BB" w:rsidRPr="00795110" w:rsidRDefault="008512BB" w:rsidP="00DA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8D22E" w14:textId="055458EE" w:rsidR="008512BB" w:rsidRPr="00795110" w:rsidRDefault="007C55BB" w:rsidP="0004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6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9C3E33">
              <w:rPr>
                <w:rFonts w:ascii="Angsana New" w:eastAsia="MS Mincho" w:hAnsi="Angsana New"/>
                <w:sz w:val="30"/>
                <w:szCs w:val="30"/>
              </w:rPr>
              <w:t>34,177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C40A0C" w14:textId="77777777" w:rsidR="008512BB" w:rsidRPr="007C55BB" w:rsidRDefault="008512BB" w:rsidP="007C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108" w:hanging="38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C263C5" w14:textId="595214C4" w:rsidR="008512BB" w:rsidRPr="00795110" w:rsidRDefault="00046BA1" w:rsidP="0004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-1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8512BB" w:rsidRPr="00795110">
              <w:rPr>
                <w:rFonts w:ascii="Angsana New" w:eastAsia="MS Mincho" w:hAnsi="Angsana New"/>
                <w:sz w:val="30"/>
                <w:szCs w:val="30"/>
              </w:rPr>
              <w:t>38,242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F7A6E9B" w14:textId="77777777" w:rsidR="008512BB" w:rsidRPr="00795110" w:rsidRDefault="008512BB" w:rsidP="00DA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6F21BAE" w14:textId="4D7C1EDF" w:rsidR="008512BB" w:rsidRPr="00795110" w:rsidRDefault="004260DC" w:rsidP="00DA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1CC74A" w14:textId="77777777" w:rsidR="008512BB" w:rsidRPr="00795110" w:rsidRDefault="008512BB" w:rsidP="00DA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163CFF" w14:textId="6E20CFE1" w:rsidR="008512BB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2301" w:rsidRPr="00795110" w14:paraId="71D33EA2" w14:textId="77777777" w:rsidTr="004E7901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852" w:type="dxa"/>
          </w:tcPr>
          <w:p w14:paraId="4D162974" w14:textId="424688AC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40" w:type="dxa"/>
          </w:tcPr>
          <w:p w14:paraId="66412C11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47BB6" w14:textId="405FC69D" w:rsidR="008E2301" w:rsidRPr="00795110" w:rsidRDefault="00862AB2" w:rsidP="0086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6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(5,897)</w:t>
            </w:r>
          </w:p>
        </w:tc>
        <w:tc>
          <w:tcPr>
            <w:tcW w:w="270" w:type="dxa"/>
            <w:shd w:val="clear" w:color="auto" w:fill="auto"/>
          </w:tcPr>
          <w:p w14:paraId="774AF8C3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365697" w14:textId="3111DDE5" w:rsidR="008E2301" w:rsidRPr="00795110" w:rsidRDefault="00046BA1" w:rsidP="0004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-1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DA0899" w:rsidRPr="00795110">
              <w:rPr>
                <w:rFonts w:ascii="Angsana New" w:eastAsia="MS Mincho" w:hAnsi="Angsana New"/>
                <w:sz w:val="30"/>
                <w:szCs w:val="30"/>
              </w:rPr>
              <w:t>2,15</w:t>
            </w:r>
            <w:r>
              <w:rPr>
                <w:rFonts w:ascii="Angsana New" w:eastAsia="MS Mincho" w:hAnsi="Angsana New"/>
                <w:sz w:val="30"/>
                <w:szCs w:val="30"/>
              </w:rPr>
              <w:t>7)</w:t>
            </w:r>
          </w:p>
        </w:tc>
        <w:tc>
          <w:tcPr>
            <w:tcW w:w="270" w:type="dxa"/>
            <w:vAlign w:val="bottom"/>
          </w:tcPr>
          <w:p w14:paraId="49A49B2C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AE1C94A" w14:textId="2DB91F6D" w:rsidR="008E2301" w:rsidRPr="00795110" w:rsidRDefault="004260DC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F401B6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5F2772F" w14:textId="7BD3DD27" w:rsidR="008E2301" w:rsidRPr="00795110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2301" w:rsidRPr="00795110" w14:paraId="0BDE3678" w14:textId="77777777" w:rsidTr="004E7901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852" w:type="dxa"/>
          </w:tcPr>
          <w:p w14:paraId="73107266" w14:textId="26F600C2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951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40" w:type="dxa"/>
          </w:tcPr>
          <w:p w14:paraId="5901AE9C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484BE" w14:textId="31F3FF57" w:rsidR="008E2301" w:rsidRPr="00046BA1" w:rsidRDefault="00E11C77" w:rsidP="0004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74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46BA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76</w:t>
            </w:r>
            <w:r w:rsidR="004E21D8" w:rsidRPr="00046BA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,16</w:t>
            </w:r>
            <w:r w:rsidR="00A96D3B" w:rsidRPr="00046BA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CB54058" w14:textId="77777777" w:rsidR="008E2301" w:rsidRPr="00795110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24935" w14:textId="164E166E" w:rsidR="008E2301" w:rsidRPr="004260DC" w:rsidRDefault="00DA0899" w:rsidP="0004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4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60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116,237</w:t>
            </w:r>
          </w:p>
        </w:tc>
        <w:tc>
          <w:tcPr>
            <w:tcW w:w="270" w:type="dxa"/>
            <w:vAlign w:val="bottom"/>
          </w:tcPr>
          <w:p w14:paraId="1B6F5CE9" w14:textId="77777777" w:rsidR="008E2301" w:rsidRPr="004260DC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A4C0447" w14:textId="31F762A1" w:rsidR="008E2301" w:rsidRPr="004260DC" w:rsidRDefault="004260DC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60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CE305" w14:textId="77777777" w:rsidR="008E2301" w:rsidRPr="004260DC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DAE1EBE" w14:textId="09D80919" w:rsidR="008E2301" w:rsidRPr="004260DC" w:rsidRDefault="004260DC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60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7C49582" w14:textId="77777777" w:rsidR="00E51581" w:rsidRPr="00795110" w:rsidRDefault="00E51581" w:rsidP="0066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E51581" w:rsidRPr="00795110" w:rsidSect="00A10735">
          <w:headerReference w:type="default" r:id="rId22"/>
          <w:pgSz w:w="11909" w:h="16834" w:code="9"/>
          <w:pgMar w:top="691" w:right="1152" w:bottom="576" w:left="1170" w:header="720" w:footer="720" w:gutter="0"/>
          <w:cols w:space="720"/>
          <w:docGrid w:linePitch="245"/>
        </w:sectPr>
      </w:pPr>
    </w:p>
    <w:p w14:paraId="240AC86F" w14:textId="1440AF51" w:rsidR="008166CF" w:rsidRDefault="008166CF" w:rsidP="00E3590B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18" w:name="_Hlk16248"/>
      <w:r w:rsidRPr="004E790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1092827B" w14:textId="77777777" w:rsidR="004E7901" w:rsidRPr="004E7901" w:rsidRDefault="004E7901" w:rsidP="004E7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2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169"/>
        <w:gridCol w:w="720"/>
        <w:gridCol w:w="180"/>
        <w:gridCol w:w="544"/>
        <w:gridCol w:w="180"/>
        <w:gridCol w:w="720"/>
        <w:gridCol w:w="180"/>
        <w:gridCol w:w="720"/>
        <w:gridCol w:w="180"/>
        <w:gridCol w:w="731"/>
        <w:gridCol w:w="180"/>
        <w:gridCol w:w="720"/>
        <w:gridCol w:w="180"/>
        <w:gridCol w:w="720"/>
        <w:gridCol w:w="180"/>
        <w:gridCol w:w="810"/>
        <w:gridCol w:w="180"/>
        <w:gridCol w:w="890"/>
        <w:gridCol w:w="180"/>
        <w:gridCol w:w="810"/>
      </w:tblGrid>
      <w:tr w:rsidR="00F57DF2" w:rsidRPr="004E7901" w14:paraId="22E64963" w14:textId="77777777" w:rsidTr="00F57DF2">
        <w:trPr>
          <w:cantSplit/>
          <w:trHeight w:val="20"/>
          <w:tblHeader/>
        </w:trPr>
        <w:tc>
          <w:tcPr>
            <w:tcW w:w="6663" w:type="dxa"/>
            <w:gridSpan w:val="6"/>
          </w:tcPr>
          <w:p w14:paraId="26CC926D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11A158D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tcBorders>
              <w:left w:val="nil"/>
            </w:tcBorders>
          </w:tcPr>
          <w:p w14:paraId="30B96D4F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E79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4A3342F" w14:textId="77777777" w:rsidR="00F57DF2" w:rsidRPr="004E790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581" w:type="dxa"/>
            <w:gridSpan w:val="11"/>
          </w:tcPr>
          <w:p w14:paraId="1415C9AA" w14:textId="77777777" w:rsidR="00F57DF2" w:rsidRPr="004E7901" w:rsidRDefault="00F57DF2" w:rsidP="00F9071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4E790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4E7901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F57DF2" w:rsidRPr="004E7901" w14:paraId="2A796790" w14:textId="77777777" w:rsidTr="00F57DF2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779A3181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6A1A32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7BE594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69" w:type="dxa"/>
          </w:tcPr>
          <w:p w14:paraId="42232A85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2FC4B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</w:t>
            </w:r>
          </w:p>
          <w:p w14:paraId="0B35AA22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444" w:type="dxa"/>
            <w:gridSpan w:val="3"/>
          </w:tcPr>
          <w:p w14:paraId="24CC8882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559DB8DE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1ECA0E18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tcBorders>
              <w:left w:val="nil"/>
            </w:tcBorders>
          </w:tcPr>
          <w:p w14:paraId="488B6258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48A994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4C9E63EA" w14:textId="77777777" w:rsidR="00F57DF2" w:rsidRPr="004E790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736BD6FB" w14:textId="77777777" w:rsidR="00F57DF2" w:rsidRPr="004E790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0B234642" w14:textId="77777777" w:rsidR="00F57DF2" w:rsidRPr="004E790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34B1B2E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35E9F4F" w14:textId="77777777" w:rsidR="00F57DF2" w:rsidRPr="004E790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0126D3E" w14:textId="77777777" w:rsidR="00F57DF2" w:rsidRPr="004E790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0DF5D1AC" w14:textId="77777777" w:rsidR="00F57DF2" w:rsidRPr="004E7901" w:rsidRDefault="00F57DF2" w:rsidP="00F9071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ราคาทุน-สุทธิ</w:t>
            </w:r>
          </w:p>
        </w:tc>
      </w:tr>
      <w:tr w:rsidR="00F57DF2" w:rsidRPr="004E7901" w14:paraId="5AB2BA87" w14:textId="77777777" w:rsidTr="00F57DF2">
        <w:trPr>
          <w:cantSplit/>
          <w:trHeight w:val="20"/>
          <w:tblHeader/>
        </w:trPr>
        <w:tc>
          <w:tcPr>
            <w:tcW w:w="2880" w:type="dxa"/>
          </w:tcPr>
          <w:p w14:paraId="0E86BC02" w14:textId="77777777" w:rsidR="00F57DF2" w:rsidRPr="004E790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75125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20F008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44A5127C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BC30601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vAlign w:val="center"/>
          </w:tcPr>
          <w:p w14:paraId="53CA0E82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99B6945" w14:textId="77777777" w:rsidR="00F57DF2" w:rsidRPr="004E790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2A223FF4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7EFC3CD8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2DB71611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3D65DB8" w14:textId="77777777" w:rsidR="00F57DF2" w:rsidRPr="004E790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31" w:type="dxa"/>
            <w:vAlign w:val="center"/>
          </w:tcPr>
          <w:p w14:paraId="31D649FD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4E14934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51C1FEA5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A52E6F8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79738890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604AFFA9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383EE045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F2E83CB" w14:textId="77777777" w:rsidR="00F57DF2" w:rsidRPr="004E790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1682DC97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555382A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21587CA6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F57DF2" w:rsidRPr="004E7901" w14:paraId="02C2265D" w14:textId="77777777" w:rsidTr="00F57DF2">
        <w:trPr>
          <w:cantSplit/>
          <w:trHeight w:val="20"/>
          <w:tblHeader/>
        </w:trPr>
        <w:tc>
          <w:tcPr>
            <w:tcW w:w="2880" w:type="dxa"/>
          </w:tcPr>
          <w:p w14:paraId="15AABF29" w14:textId="77777777" w:rsidR="00F57DF2" w:rsidRPr="004E790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453DF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3C272E5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gridSpan w:val="3"/>
            <w:vAlign w:val="center"/>
          </w:tcPr>
          <w:p w14:paraId="65BE8FB5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79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5A9C0EC2" w14:textId="77777777" w:rsidR="00F57DF2" w:rsidRPr="004E790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381" w:type="dxa"/>
            <w:gridSpan w:val="15"/>
            <w:vAlign w:val="center"/>
          </w:tcPr>
          <w:p w14:paraId="2FEF19EB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79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7DF2" w:rsidRPr="004E7901" w14:paraId="53019159" w14:textId="77777777" w:rsidTr="00F57DF2">
        <w:trPr>
          <w:cantSplit/>
          <w:trHeight w:val="20"/>
        </w:trPr>
        <w:tc>
          <w:tcPr>
            <w:tcW w:w="2880" w:type="dxa"/>
          </w:tcPr>
          <w:p w14:paraId="6D467707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79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3513F0E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ECE211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0A961D3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1A7F3D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4" w:type="dxa"/>
          </w:tcPr>
          <w:p w14:paraId="7C905213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A9A581" w14:textId="77777777" w:rsidR="00F57DF2" w:rsidRPr="004E790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23F106B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65A872" w14:textId="77777777" w:rsidR="00F57DF2" w:rsidRPr="004E790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EFBF382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B990C1" w14:textId="77777777" w:rsidR="00F57DF2" w:rsidRPr="004E790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dxa"/>
          </w:tcPr>
          <w:p w14:paraId="13F2FD61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EF2DBB" w14:textId="77777777" w:rsidR="00F57DF2" w:rsidRPr="004E790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1BA4150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6886EE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20D55BE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9F2879" w14:textId="77777777" w:rsidR="00F57DF2" w:rsidRPr="004E790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E08A9D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328F03" w14:textId="77777777" w:rsidR="00F57DF2" w:rsidRPr="004E790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dxa"/>
          </w:tcPr>
          <w:p w14:paraId="53A54818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CBB10A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538AD3" w14:textId="77777777" w:rsidR="00F57DF2" w:rsidRPr="004E790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8AF" w:rsidRPr="004E7901" w14:paraId="21B1C0CE" w14:textId="77777777" w:rsidTr="004260DC">
        <w:trPr>
          <w:cantSplit/>
          <w:trHeight w:val="20"/>
        </w:trPr>
        <w:tc>
          <w:tcPr>
            <w:tcW w:w="2880" w:type="dxa"/>
          </w:tcPr>
          <w:p w14:paraId="7E31F538" w14:textId="31EAA2BD" w:rsidR="009318AF" w:rsidRPr="004E7901" w:rsidRDefault="009318AF" w:rsidP="004E7901">
            <w:pPr>
              <w:tabs>
                <w:tab w:val="left" w:pos="720"/>
              </w:tabs>
              <w:spacing w:line="240" w:lineRule="auto"/>
              <w:ind w:left="374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เอดับบลิวซี ฮอสปิทอลลิตี้ </w:t>
            </w:r>
            <w:r w:rsidR="004E7901" w:rsidRPr="004E790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E7901">
              <w:rPr>
                <w:rFonts w:asciiTheme="majorBidi" w:hAnsiTheme="majorBidi" w:cstheme="majorBidi"/>
                <w:sz w:val="30"/>
                <w:szCs w:val="30"/>
                <w:cs/>
              </w:rPr>
              <w:t>เดเวลอปเมนท์ จำกัด</w:t>
            </w:r>
          </w:p>
        </w:tc>
        <w:tc>
          <w:tcPr>
            <w:tcW w:w="1170" w:type="dxa"/>
            <w:vAlign w:val="bottom"/>
          </w:tcPr>
          <w:p w14:paraId="5D996924" w14:textId="646C9F01" w:rsidR="009318AF" w:rsidRPr="004E7901" w:rsidRDefault="009318AF" w:rsidP="009318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E790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กิจการโรงแรม</w:t>
            </w:r>
          </w:p>
        </w:tc>
        <w:tc>
          <w:tcPr>
            <w:tcW w:w="1169" w:type="dxa"/>
            <w:vAlign w:val="bottom"/>
          </w:tcPr>
          <w:p w14:paraId="61637766" w14:textId="357CA5B2" w:rsidR="009318AF" w:rsidRPr="004E7901" w:rsidRDefault="009318AF" w:rsidP="009318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  <w:lang w:val="en-US" w:eastAsia="zh-CN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3FE85E6B" w14:textId="02596031" w:rsidR="009318AF" w:rsidRPr="004E7901" w:rsidRDefault="009318AF" w:rsidP="009318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07B0AF5" w14:textId="77777777" w:rsidR="009318AF" w:rsidRPr="004E7901" w:rsidRDefault="009318AF" w:rsidP="009318A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vAlign w:val="bottom"/>
          </w:tcPr>
          <w:p w14:paraId="1B603BE9" w14:textId="3B462E8F" w:rsidR="009318AF" w:rsidRPr="004E7901" w:rsidRDefault="009318AF" w:rsidP="009318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E72A7E" w14:textId="77777777" w:rsidR="009318AF" w:rsidRPr="004E7901" w:rsidRDefault="009318AF" w:rsidP="009318A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055FD3D" w14:textId="0DF1AF49" w:rsidR="009318AF" w:rsidRPr="004E7901" w:rsidRDefault="00046BA1" w:rsidP="00046BA1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E0E25B" w14:textId="77777777" w:rsidR="009318AF" w:rsidRPr="004E7901" w:rsidRDefault="009318AF" w:rsidP="009318A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75884B0" w14:textId="7B12AFF9" w:rsidR="009318AF" w:rsidRPr="004E7901" w:rsidRDefault="009318AF" w:rsidP="009318A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E746A6" w14:textId="77777777" w:rsidR="009318AF" w:rsidRPr="004E7901" w:rsidRDefault="009318AF" w:rsidP="009318A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dxa"/>
            <w:vAlign w:val="bottom"/>
          </w:tcPr>
          <w:p w14:paraId="388E5208" w14:textId="75921EFB" w:rsidR="009318AF" w:rsidRPr="004E7901" w:rsidRDefault="009318AF" w:rsidP="009318A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510</w:t>
            </w:r>
          </w:p>
        </w:tc>
        <w:tc>
          <w:tcPr>
            <w:tcW w:w="180" w:type="dxa"/>
            <w:vAlign w:val="bottom"/>
          </w:tcPr>
          <w:p w14:paraId="46EDBCF8" w14:textId="77777777" w:rsidR="009318AF" w:rsidRPr="004E7901" w:rsidRDefault="009318AF" w:rsidP="009318A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9775B8C" w14:textId="0E7623B4" w:rsidR="009318AF" w:rsidRPr="004E7901" w:rsidRDefault="009318AF" w:rsidP="004260D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FFE173" w14:textId="77777777" w:rsidR="009318AF" w:rsidRPr="004E7901" w:rsidRDefault="009318AF" w:rsidP="009318A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D78DF95" w14:textId="2A7F4421" w:rsidR="009318AF" w:rsidRPr="004E7901" w:rsidRDefault="009318AF" w:rsidP="004260D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2612B2" w14:textId="77777777" w:rsidR="009318AF" w:rsidRPr="004E7901" w:rsidRDefault="009318AF" w:rsidP="009318A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A82003" w14:textId="534D7A09" w:rsidR="009318AF" w:rsidRPr="004E7901" w:rsidRDefault="009318AF" w:rsidP="004260D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E0FBEA" w14:textId="77777777" w:rsidR="009318AF" w:rsidRPr="004E7901" w:rsidRDefault="009318AF" w:rsidP="009318A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dxa"/>
            <w:vAlign w:val="bottom"/>
          </w:tcPr>
          <w:p w14:paraId="2A2D1E45" w14:textId="6E73072D" w:rsidR="009318AF" w:rsidRPr="004E7901" w:rsidRDefault="009318AF" w:rsidP="009318A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510</w:t>
            </w:r>
          </w:p>
        </w:tc>
        <w:tc>
          <w:tcPr>
            <w:tcW w:w="180" w:type="dxa"/>
            <w:vAlign w:val="bottom"/>
          </w:tcPr>
          <w:p w14:paraId="1FEF03E0" w14:textId="77777777" w:rsidR="009318AF" w:rsidRPr="004E7901" w:rsidRDefault="009318AF" w:rsidP="009318A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F7474CE" w14:textId="3893CADF" w:rsidR="009318AF" w:rsidRPr="004E7901" w:rsidRDefault="009318AF" w:rsidP="004260D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79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4097CF1" w14:textId="28ACBA2E" w:rsidR="008166CF" w:rsidRPr="004E7901" w:rsidRDefault="008166CF" w:rsidP="0081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C16DC25" w14:textId="77777777" w:rsidR="008166CF" w:rsidRPr="004E7901" w:rsidRDefault="008166CF" w:rsidP="0081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7901">
        <w:rPr>
          <w:rFonts w:asciiTheme="majorBidi" w:hAnsiTheme="majorBidi" w:cstheme="majorBidi"/>
          <w:sz w:val="30"/>
          <w:szCs w:val="30"/>
          <w:cs/>
        </w:rPr>
        <w:t>การร่วมค้าจดทะเบียนจัดตั้งและดำเนินธุรกิจในประเทศไทย</w:t>
      </w:r>
    </w:p>
    <w:p w14:paraId="14086EBB" w14:textId="77777777" w:rsidR="008166CF" w:rsidRPr="004E7901" w:rsidRDefault="008166CF" w:rsidP="0081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CB601" w14:textId="77777777" w:rsidR="008166CF" w:rsidRPr="004E7901" w:rsidRDefault="008166CF" w:rsidP="0081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9" w:name="_Hlk114077274"/>
      <w:r w:rsidRPr="004E7901">
        <w:rPr>
          <w:rFonts w:asciiTheme="majorBidi" w:hAnsiTheme="majorBidi" w:cstheme="majorBidi"/>
          <w:sz w:val="30"/>
          <w:szCs w:val="30"/>
          <w:cs/>
        </w:rPr>
        <w:t xml:space="preserve">ไม่มีการร่วมค้าของกลุ่มบริษัทที่จดทะเบียนในตลาดสาธารณะ ดังนั้นจึงไม่มีการประกาศราคาที่เสนอซื้อ </w:t>
      </w:r>
    </w:p>
    <w:bookmarkEnd w:id="19"/>
    <w:p w14:paraId="475DFF45" w14:textId="77777777" w:rsidR="008166CF" w:rsidRPr="00795110" w:rsidRDefault="008166CF" w:rsidP="0081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5DE6987" w14:textId="77777777" w:rsidR="00EA16D9" w:rsidRPr="00795110" w:rsidRDefault="00EA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  <w:sectPr w:rsidR="00EA16D9" w:rsidRPr="00795110" w:rsidSect="00EB2AE7"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54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900"/>
        <w:gridCol w:w="180"/>
        <w:gridCol w:w="900"/>
        <w:gridCol w:w="178"/>
        <w:gridCol w:w="902"/>
        <w:gridCol w:w="180"/>
        <w:gridCol w:w="900"/>
      </w:tblGrid>
      <w:tr w:rsidR="00EA16D9" w:rsidRPr="00795110" w14:paraId="05FB136C" w14:textId="77777777" w:rsidTr="007C519C">
        <w:trPr>
          <w:cantSplit/>
          <w:tblHeader/>
        </w:trPr>
        <w:tc>
          <w:tcPr>
            <w:tcW w:w="5400" w:type="dxa"/>
          </w:tcPr>
          <w:p w14:paraId="0E7903FF" w14:textId="77777777" w:rsidR="00EA16D9" w:rsidRPr="00795110" w:rsidRDefault="00EA16D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980" w:type="dxa"/>
            <w:gridSpan w:val="3"/>
            <w:vAlign w:val="bottom"/>
          </w:tcPr>
          <w:p w14:paraId="539B10B2" w14:textId="67B63604" w:rsidR="00EA16D9" w:rsidRPr="00795110" w:rsidRDefault="00297AC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EDC6C4E" w14:textId="77777777" w:rsidR="00EA16D9" w:rsidRPr="00795110" w:rsidRDefault="00EA16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6933DEE6" w14:textId="77777777" w:rsidR="00EA16D9" w:rsidRPr="00795110" w:rsidRDefault="00EA16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A16D9" w:rsidRPr="00795110" w14:paraId="412E2FFA" w14:textId="77777777" w:rsidTr="007C519C">
        <w:trPr>
          <w:cantSplit/>
          <w:tblHeader/>
        </w:trPr>
        <w:tc>
          <w:tcPr>
            <w:tcW w:w="5400" w:type="dxa"/>
          </w:tcPr>
          <w:p w14:paraId="0C24BF00" w14:textId="77777777" w:rsidR="00EA16D9" w:rsidRPr="00795110" w:rsidRDefault="00EA16D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78C00F48" w14:textId="77777777" w:rsidR="00EA16D9" w:rsidRPr="00795110" w:rsidRDefault="00EA16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95110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B172467" w14:textId="77777777" w:rsidR="00EA16D9" w:rsidRPr="00795110" w:rsidRDefault="00EA16D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DC8F4F" w14:textId="77777777" w:rsidR="00EA16D9" w:rsidRPr="00795110" w:rsidRDefault="00EA16D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95110"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4572A855" w14:textId="77777777" w:rsidR="00EA16D9" w:rsidRPr="00795110" w:rsidRDefault="00EA16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AB0AE87" w14:textId="37C31755" w:rsidR="00EA16D9" w:rsidRPr="00046BA1" w:rsidRDefault="00EA16D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6BA1" w:rsidRPr="00046BA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7244F3A" w14:textId="77777777" w:rsidR="00EA16D9" w:rsidRPr="00795110" w:rsidRDefault="00EA16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004A45" w14:textId="77777777" w:rsidR="00EA16D9" w:rsidRPr="00795110" w:rsidRDefault="00EA16D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95110"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</w:tr>
      <w:tr w:rsidR="00EA16D9" w:rsidRPr="00795110" w14:paraId="0FBA68CF" w14:textId="77777777" w:rsidTr="007C519C">
        <w:trPr>
          <w:cantSplit/>
          <w:tblHeader/>
        </w:trPr>
        <w:tc>
          <w:tcPr>
            <w:tcW w:w="5400" w:type="dxa"/>
          </w:tcPr>
          <w:p w14:paraId="23F36DC7" w14:textId="77777777" w:rsidR="00EA16D9" w:rsidRPr="00795110" w:rsidRDefault="00EA16D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7"/>
            <w:vAlign w:val="bottom"/>
            <w:hideMark/>
          </w:tcPr>
          <w:p w14:paraId="4CC72A9B" w14:textId="77777777" w:rsidR="00EA16D9" w:rsidRPr="00795110" w:rsidRDefault="00EA16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951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A16D9" w:rsidRPr="00795110" w14:paraId="1C5657EB" w14:textId="77777777" w:rsidTr="007C519C">
        <w:trPr>
          <w:cantSplit/>
        </w:trPr>
        <w:tc>
          <w:tcPr>
            <w:tcW w:w="5400" w:type="dxa"/>
          </w:tcPr>
          <w:p w14:paraId="7D538145" w14:textId="77777777" w:rsidR="00EA16D9" w:rsidRPr="00795110" w:rsidRDefault="00EA16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7933D7D" w14:textId="77777777" w:rsidR="00EA16D9" w:rsidRPr="00795110" w:rsidRDefault="00EA16D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AA9CFB" w14:textId="77777777" w:rsidR="00EA16D9" w:rsidRPr="00795110" w:rsidRDefault="00EA16D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552858" w14:textId="77777777" w:rsidR="00EA16D9" w:rsidRPr="00795110" w:rsidRDefault="00EA16D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FF985AB" w14:textId="77777777" w:rsidR="00EA16D9" w:rsidRPr="00795110" w:rsidRDefault="00EA16D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289D8D2" w14:textId="77777777" w:rsidR="00EA16D9" w:rsidRPr="00795110" w:rsidRDefault="00EA16D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4FD91D" w14:textId="77777777" w:rsidR="00EA16D9" w:rsidRPr="00795110" w:rsidRDefault="00EA16D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490BCB" w14:textId="77777777" w:rsidR="00EA16D9" w:rsidRPr="00795110" w:rsidRDefault="00EA16D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6D9" w:rsidRPr="00795110" w14:paraId="1C4F3ADC" w14:textId="77777777" w:rsidTr="007C519C">
        <w:trPr>
          <w:cantSplit/>
        </w:trPr>
        <w:tc>
          <w:tcPr>
            <w:tcW w:w="5400" w:type="dxa"/>
          </w:tcPr>
          <w:p w14:paraId="37779ECC" w14:textId="77777777" w:rsidR="00EA16D9" w:rsidRPr="00795110" w:rsidRDefault="00EA16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313DC71" w14:textId="38C8D86C" w:rsidR="00EA16D9" w:rsidRPr="00795110" w:rsidRDefault="00FA2BB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510</w:t>
            </w:r>
          </w:p>
        </w:tc>
        <w:tc>
          <w:tcPr>
            <w:tcW w:w="180" w:type="dxa"/>
          </w:tcPr>
          <w:p w14:paraId="2BFC96D8" w14:textId="77777777" w:rsidR="00EA16D9" w:rsidRPr="00795110" w:rsidRDefault="00EA16D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33B45D" w14:textId="69990B8B" w:rsidR="00EA16D9" w:rsidRPr="00795110" w:rsidRDefault="00FA2BBD" w:rsidP="00A078D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E9B20BD" w14:textId="77777777" w:rsidR="00EA16D9" w:rsidRPr="00795110" w:rsidRDefault="00EA16D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043BB0B" w14:textId="0C23673A" w:rsidR="00EA16D9" w:rsidRPr="00795110" w:rsidRDefault="00FA2BB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510</w:t>
            </w:r>
          </w:p>
        </w:tc>
        <w:tc>
          <w:tcPr>
            <w:tcW w:w="180" w:type="dxa"/>
          </w:tcPr>
          <w:p w14:paraId="016B5A4F" w14:textId="77777777" w:rsidR="00EA16D9" w:rsidRPr="00795110" w:rsidRDefault="00EA16D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743CDA" w14:textId="264DFE06" w:rsidR="00EA16D9" w:rsidRPr="00795110" w:rsidRDefault="00FA2BBD" w:rsidP="00A078DC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29DABF57" w14:textId="356E7F21" w:rsidR="00EA16D9" w:rsidRPr="00795110" w:rsidRDefault="00EA16D9" w:rsidP="00A7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26"/>
          <w:szCs w:val="26"/>
        </w:rPr>
      </w:pPr>
    </w:p>
    <w:p w14:paraId="5D6E6B99" w14:textId="2931294D" w:rsidR="00A766C1" w:rsidRPr="00795110" w:rsidRDefault="007C519C" w:rsidP="00A07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 w:right="562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110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60DC">
        <w:rPr>
          <w:rFonts w:ascii="Angsana New" w:hAnsi="Angsana New"/>
          <w:color w:val="000000"/>
          <w:sz w:val="30"/>
          <w:szCs w:val="30"/>
        </w:rPr>
        <w:t>22</w:t>
      </w:r>
      <w:r w:rsidRPr="00795110">
        <w:rPr>
          <w:rFonts w:ascii="Angsana New" w:hAnsi="Angsana New"/>
          <w:color w:val="000000"/>
          <w:sz w:val="30"/>
          <w:szCs w:val="30"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กรกฎาคม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60DC">
        <w:rPr>
          <w:rFonts w:ascii="Angsana New" w:hAnsi="Angsana New"/>
          <w:color w:val="000000"/>
          <w:sz w:val="30"/>
          <w:szCs w:val="30"/>
        </w:rPr>
        <w:t>2565</w:t>
      </w:r>
      <w:r w:rsidRPr="00795110">
        <w:rPr>
          <w:rFonts w:ascii="Angsana New" w:hAnsi="Angsana New"/>
          <w:color w:val="000000"/>
          <w:sz w:val="30"/>
          <w:szCs w:val="30"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บริษัทได้ร่วมทุนกับบริษัทแห่งหนึ่ง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เพื่อจัดตั้งบริษัทร่วมทุน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ในนามบริษัท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ฮอสปิทอลลิตี้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เดเวลอปเมนท์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การร่วมทุนดังกล่าวมีวัตถุประสงค์เพื่อลงทุนในโรงแรมที่มีศักยภาพในแหล่งท่องเที่ยวชั้นนำของประเทศไทย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บริษัทมีสัดส่วนการลงทุนร้อยละ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60DC">
        <w:rPr>
          <w:rFonts w:ascii="Angsana New" w:hAnsi="Angsana New"/>
          <w:color w:val="000000"/>
          <w:sz w:val="30"/>
          <w:szCs w:val="30"/>
        </w:rPr>
        <w:t xml:space="preserve">51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และมีทุนจดทะเบียน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60DC">
        <w:rPr>
          <w:rFonts w:ascii="Angsana New" w:hAnsi="Angsana New"/>
          <w:color w:val="000000"/>
          <w:sz w:val="30"/>
          <w:szCs w:val="30"/>
        </w:rPr>
        <w:t>1</w:t>
      </w:r>
      <w:r w:rsidRPr="00795110">
        <w:rPr>
          <w:rFonts w:ascii="Angsana New" w:hAnsi="Angsana New"/>
          <w:color w:val="000000"/>
          <w:sz w:val="30"/>
          <w:szCs w:val="30"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A427D7" w:rsidRPr="00795110">
        <w:rPr>
          <w:rFonts w:ascii="Angsana New" w:hAnsi="Angsana New"/>
          <w:color w:val="000000"/>
          <w:sz w:val="30"/>
          <w:szCs w:val="30"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A427D7" w:rsidRPr="00795110">
        <w:rPr>
          <w:rFonts w:ascii="Angsana New" w:hAnsi="Angsana New"/>
          <w:color w:val="000000"/>
          <w:sz w:val="30"/>
          <w:szCs w:val="30"/>
        </w:rPr>
        <w:br/>
      </w:r>
      <w:r w:rsidR="004260DC">
        <w:rPr>
          <w:rFonts w:ascii="Angsana New" w:hAnsi="Angsana New"/>
          <w:color w:val="000000"/>
          <w:sz w:val="30"/>
          <w:szCs w:val="30"/>
        </w:rPr>
        <w:t>10,000</w:t>
      </w:r>
      <w:r w:rsidRPr="00795110">
        <w:rPr>
          <w:rFonts w:ascii="Angsana New" w:hAnsi="Angsana New"/>
          <w:color w:val="000000"/>
          <w:sz w:val="30"/>
          <w:szCs w:val="30"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หุ้น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60DC">
        <w:rPr>
          <w:rFonts w:ascii="Angsana New" w:hAnsi="Angsana New"/>
          <w:color w:val="000000"/>
          <w:sz w:val="30"/>
          <w:szCs w:val="30"/>
        </w:rPr>
        <w:t>100</w:t>
      </w:r>
      <w:r w:rsidRPr="00795110">
        <w:rPr>
          <w:rFonts w:ascii="Angsana New" w:hAnsi="Angsana New"/>
          <w:color w:val="000000"/>
          <w:sz w:val="30"/>
          <w:szCs w:val="30"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บริษัทได้ชำระเงินค่าหุ้นแล้วเป็นจำนวน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color w:val="000000"/>
          <w:sz w:val="30"/>
          <w:szCs w:val="30"/>
        </w:rPr>
        <w:t xml:space="preserve">0.51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ตามสัดส่วนการถือหุ้นของบริษัท</w:t>
      </w:r>
    </w:p>
    <w:p w14:paraId="7C12FAD4" w14:textId="77777777" w:rsidR="007C519C" w:rsidRPr="00795110" w:rsidRDefault="007C519C" w:rsidP="007C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 w:right="56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4B4CE4" w14:textId="2ACF26F8" w:rsidR="00A766C1" w:rsidRDefault="00046BA1" w:rsidP="00A766C1">
      <w:pPr>
        <w:ind w:left="630"/>
        <w:rPr>
          <w:rFonts w:asciiTheme="majorBidi" w:hAnsiTheme="majorBidi"/>
          <w:i/>
          <w:iCs/>
          <w:sz w:val="30"/>
          <w:szCs w:val="30"/>
          <w:lang w:val="en-GB"/>
        </w:rPr>
      </w:pPr>
      <w:r w:rsidRPr="00046BA1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การร่วมค้าที่ไม่มีสาระสำคัญ</w:t>
      </w:r>
    </w:p>
    <w:p w14:paraId="2082D8C5" w14:textId="77777777" w:rsidR="00046BA1" w:rsidRPr="00795110" w:rsidRDefault="00046BA1" w:rsidP="00A766C1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B0FEAA1" w14:textId="32B8E4DF" w:rsidR="00A766C1" w:rsidRDefault="00046BA1" w:rsidP="00627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652"/>
        <w:jc w:val="thaiDistribute"/>
        <w:rPr>
          <w:rFonts w:asciiTheme="majorBidi" w:hAnsiTheme="majorBidi"/>
          <w:sz w:val="30"/>
          <w:szCs w:val="30"/>
        </w:rPr>
      </w:pPr>
      <w:r w:rsidRPr="00046BA1">
        <w:rPr>
          <w:rFonts w:asciiTheme="majorBidi" w:hAnsiTheme="majorBidi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</w:t>
      </w:r>
      <w:r w:rsidR="00627058">
        <w:rPr>
          <w:rFonts w:asciiTheme="majorBidi" w:hAnsiTheme="majorBidi"/>
          <w:sz w:val="30"/>
          <w:szCs w:val="30"/>
        </w:rPr>
        <w:br/>
      </w:r>
      <w:r w:rsidRPr="00046BA1">
        <w:rPr>
          <w:rFonts w:asciiTheme="majorBidi" w:hAnsiTheme="majorBidi" w:hint="cs"/>
          <w:sz w:val="30"/>
          <w:szCs w:val="30"/>
          <w:cs/>
        </w:rPr>
        <w:t>ที่รายงานในงบการเงินรวมของกลุ่มบริษัท</w:t>
      </w:r>
    </w:p>
    <w:p w14:paraId="27AFFA38" w14:textId="77777777" w:rsidR="00046BA1" w:rsidRPr="00795110" w:rsidRDefault="00046BA1" w:rsidP="00A7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26"/>
          <w:szCs w:val="26"/>
        </w:rPr>
      </w:pPr>
    </w:p>
    <w:tbl>
      <w:tblPr>
        <w:tblW w:w="963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1082"/>
      </w:tblGrid>
      <w:tr w:rsidR="00A766C1" w:rsidRPr="00795110" w14:paraId="2207BDD5" w14:textId="77777777" w:rsidTr="005B62D8">
        <w:trPr>
          <w:cantSplit/>
          <w:tblHeader/>
        </w:trPr>
        <w:tc>
          <w:tcPr>
            <w:tcW w:w="7200" w:type="dxa"/>
          </w:tcPr>
          <w:p w14:paraId="7398DE44" w14:textId="77777777" w:rsidR="00A766C1" w:rsidRPr="00795110" w:rsidRDefault="00A766C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4A93C560" w14:textId="1AD6FCA2" w:rsidR="00A766C1" w:rsidRPr="006574BB" w:rsidRDefault="005B62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74B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5B62D8" w:rsidRPr="00795110" w14:paraId="6E5A6354" w14:textId="77777777" w:rsidTr="005B62D8">
        <w:trPr>
          <w:cantSplit/>
          <w:tblHeader/>
        </w:trPr>
        <w:tc>
          <w:tcPr>
            <w:tcW w:w="7200" w:type="dxa"/>
          </w:tcPr>
          <w:p w14:paraId="1E0A5292" w14:textId="77777777" w:rsidR="005B62D8" w:rsidRPr="00795110" w:rsidRDefault="005B62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49A587DF" w14:textId="685A2C07" w:rsidR="005B62D8" w:rsidRPr="00795110" w:rsidRDefault="005B62D8" w:rsidP="005B62D8">
            <w:pPr>
              <w:spacing w:line="240" w:lineRule="auto"/>
              <w:ind w:left="-53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66C1" w:rsidRPr="00795110" w14:paraId="6E884F51" w14:textId="77777777" w:rsidTr="005B62D8">
        <w:trPr>
          <w:cantSplit/>
          <w:tblHeader/>
        </w:trPr>
        <w:tc>
          <w:tcPr>
            <w:tcW w:w="7200" w:type="dxa"/>
          </w:tcPr>
          <w:p w14:paraId="1CA18E3F" w14:textId="77777777" w:rsidR="00A766C1" w:rsidRPr="00795110" w:rsidRDefault="00A766C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7CDABCC2" w14:textId="77777777" w:rsidR="00A766C1" w:rsidRPr="00795110" w:rsidRDefault="00A766C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951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B62D8" w:rsidRPr="00795110" w14:paraId="64583940" w14:textId="77777777" w:rsidTr="005B62D8">
        <w:trPr>
          <w:cantSplit/>
        </w:trPr>
        <w:tc>
          <w:tcPr>
            <w:tcW w:w="7200" w:type="dxa"/>
          </w:tcPr>
          <w:p w14:paraId="7E57C58A" w14:textId="292D8943" w:rsidR="005B62D8" w:rsidRPr="00795110" w:rsidRDefault="005B62D8" w:rsidP="00046B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A1">
              <w:rPr>
                <w:rFonts w:asciiTheme="majorBidi" w:hAnsiTheme="majorBidi" w:hint="cs"/>
                <w:sz w:val="30"/>
                <w:szCs w:val="30"/>
                <w:cs/>
              </w:rPr>
              <w:t>มูลค่าตามบัญชีของส่วนได้เสียในการร่วมค้าที่ไม่มีสาระสำคัญ</w:t>
            </w:r>
          </w:p>
        </w:tc>
        <w:tc>
          <w:tcPr>
            <w:tcW w:w="2432" w:type="dxa"/>
            <w:gridSpan w:val="3"/>
          </w:tcPr>
          <w:p w14:paraId="5E971046" w14:textId="004F8B60" w:rsidR="005B62D8" w:rsidRPr="00046BA1" w:rsidRDefault="00490442" w:rsidP="00490442">
            <w:pPr>
              <w:pStyle w:val="acctfourfigures"/>
              <w:tabs>
                <w:tab w:val="decimal" w:pos="701"/>
              </w:tabs>
              <w:spacing w:line="240" w:lineRule="auto"/>
              <w:ind w:left="-79" w:right="9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078DC" w:rsidRPr="00046BA1" w14:paraId="35DEC0AC" w14:textId="77777777" w:rsidTr="005B62D8">
        <w:trPr>
          <w:cantSplit/>
          <w:trHeight w:val="135"/>
        </w:trPr>
        <w:tc>
          <w:tcPr>
            <w:tcW w:w="7200" w:type="dxa"/>
          </w:tcPr>
          <w:p w14:paraId="4A04392C" w14:textId="77777777" w:rsidR="00A078DC" w:rsidRPr="00046BA1" w:rsidRDefault="00A078DC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F122ADF" w14:textId="77777777" w:rsidR="00A078DC" w:rsidRPr="00046BA1" w:rsidRDefault="00A078DC" w:rsidP="00431D39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17037758" w14:textId="77777777" w:rsidR="00A078DC" w:rsidRPr="00046BA1" w:rsidRDefault="00A078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dxa"/>
          </w:tcPr>
          <w:p w14:paraId="7B0625A2" w14:textId="77777777" w:rsidR="00A078DC" w:rsidRPr="00046BA1" w:rsidRDefault="00A078DC" w:rsidP="0041289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9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62D8" w:rsidRPr="00795110" w14:paraId="0B28FBFF" w14:textId="77777777" w:rsidTr="005B62D8">
        <w:trPr>
          <w:cantSplit/>
        </w:trPr>
        <w:tc>
          <w:tcPr>
            <w:tcW w:w="7200" w:type="dxa"/>
          </w:tcPr>
          <w:p w14:paraId="249F92D9" w14:textId="47686AE7" w:rsidR="005B62D8" w:rsidRPr="00627058" w:rsidRDefault="005B62D8" w:rsidP="00627058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46BA1">
              <w:rPr>
                <w:rFonts w:asciiTheme="majorBidi" w:hAnsiTheme="majorBidi" w:hint="cs"/>
                <w:sz w:val="30"/>
                <w:szCs w:val="30"/>
                <w:cs/>
              </w:rPr>
              <w:t>ส่วนแบ่ง</w:t>
            </w:r>
            <w:r w:rsidR="00D84C4E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046BA1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ของกลุ่มบริษัทในขาดทุนเบ็ดเสร็จรวม</w:t>
            </w:r>
          </w:p>
        </w:tc>
        <w:tc>
          <w:tcPr>
            <w:tcW w:w="2432" w:type="dxa"/>
            <w:gridSpan w:val="3"/>
          </w:tcPr>
          <w:p w14:paraId="1645B477" w14:textId="2609BF28" w:rsidR="005B62D8" w:rsidRPr="00046BA1" w:rsidRDefault="005B62D8" w:rsidP="00213C00">
            <w:pPr>
              <w:pStyle w:val="acctfourfigures"/>
              <w:tabs>
                <w:tab w:val="decimal" w:pos="701"/>
              </w:tabs>
              <w:spacing w:line="240" w:lineRule="auto"/>
              <w:ind w:left="-79" w:right="7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6B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657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  <w:r w:rsidRPr="00046B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766C1" w:rsidRPr="00795110" w14:paraId="3F962108" w14:textId="77777777" w:rsidTr="005B62D8">
        <w:trPr>
          <w:cantSplit/>
        </w:trPr>
        <w:tc>
          <w:tcPr>
            <w:tcW w:w="7200" w:type="dxa"/>
          </w:tcPr>
          <w:p w14:paraId="59536343" w14:textId="77777777" w:rsidR="00A766C1" w:rsidRPr="00795110" w:rsidRDefault="00A766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13F7CD" w14:textId="77777777" w:rsidR="00A766C1" w:rsidRPr="00795110" w:rsidRDefault="00A766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1653FA" w14:textId="77777777" w:rsidR="00A766C1" w:rsidRPr="00795110" w:rsidRDefault="00A766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FA09C3A" w14:textId="77777777" w:rsidR="00A766C1" w:rsidRPr="00795110" w:rsidRDefault="00A766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1068E97" w14:textId="77777777" w:rsidR="00A766C1" w:rsidRPr="00795110" w:rsidRDefault="00A766C1" w:rsidP="00A7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26"/>
          <w:szCs w:val="26"/>
        </w:rPr>
      </w:pPr>
    </w:p>
    <w:p w14:paraId="64FAEAE7" w14:textId="77777777" w:rsidR="00EA16D9" w:rsidRPr="00795110" w:rsidRDefault="00EA16D9" w:rsidP="00A7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26"/>
          <w:szCs w:val="26"/>
        </w:rPr>
      </w:pPr>
    </w:p>
    <w:p w14:paraId="35D8F7A7" w14:textId="77777777" w:rsidR="00EA16D9" w:rsidRPr="00795110" w:rsidRDefault="00EA16D9" w:rsidP="00A7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26"/>
          <w:szCs w:val="26"/>
        </w:rPr>
        <w:sectPr w:rsidR="00EA16D9" w:rsidRPr="00795110" w:rsidSect="00EA16D9">
          <w:headerReference w:type="default" r:id="rId24"/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14:paraId="2E5F8A45" w14:textId="77E4EAA6" w:rsidR="00E3590B" w:rsidRPr="00795110" w:rsidRDefault="00E3590B" w:rsidP="00E3590B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26"/>
          <w:szCs w:val="26"/>
        </w:rPr>
      </w:pPr>
      <w:r w:rsidRPr="00795110">
        <w:rPr>
          <w:rFonts w:ascii="Angsana New" w:hAnsi="Angsana New" w:hint="cs"/>
          <w:b/>
          <w:bCs/>
          <w:sz w:val="26"/>
          <w:szCs w:val="26"/>
          <w:cs/>
        </w:rPr>
        <w:t>เงินลงทุนในบริษัทย่อย</w:t>
      </w:r>
    </w:p>
    <w:p w14:paraId="4CA9EFC1" w14:textId="77777777" w:rsidR="00E3590B" w:rsidRPr="00431D39" w:rsidRDefault="00E3590B" w:rsidP="00297C18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BA86A74" w14:textId="6F2562BD" w:rsidR="006E767F" w:rsidRPr="00795110" w:rsidRDefault="006E767F" w:rsidP="00297C18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26"/>
          <w:szCs w:val="26"/>
        </w:rPr>
      </w:pPr>
      <w:r w:rsidRPr="00795110">
        <w:rPr>
          <w:rFonts w:asciiTheme="majorBidi" w:hAnsiTheme="majorBidi" w:cstheme="majorBidi"/>
          <w:sz w:val="26"/>
          <w:szCs w:val="26"/>
          <w:cs/>
        </w:rPr>
        <w:t>เงินลงทุน</w:t>
      </w:r>
      <w:r w:rsidR="00B07B82" w:rsidRPr="00795110">
        <w:rPr>
          <w:rFonts w:asciiTheme="majorBidi" w:hAnsiTheme="majorBidi" w:cstheme="majorBidi"/>
          <w:sz w:val="26"/>
          <w:szCs w:val="26"/>
          <w:cs/>
        </w:rPr>
        <w:t>ใน</w:t>
      </w:r>
      <w:r w:rsidR="00516898" w:rsidRPr="00795110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B07B82" w:rsidRPr="00795110">
        <w:rPr>
          <w:rFonts w:asciiTheme="majorBidi" w:hAnsiTheme="majorBidi" w:cstheme="majorBidi"/>
          <w:sz w:val="26"/>
          <w:szCs w:val="26"/>
          <w:cs/>
        </w:rPr>
        <w:t>ย่อย</w:t>
      </w:r>
      <w:r w:rsidRPr="00795110">
        <w:rPr>
          <w:rFonts w:asciiTheme="majorBidi" w:hAnsiTheme="majorBidi" w:cstheme="majorBidi"/>
          <w:sz w:val="26"/>
          <w:szCs w:val="26"/>
          <w:cs/>
        </w:rPr>
        <w:t xml:space="preserve"> ณ วันที่</w:t>
      </w:r>
      <w:r w:rsidR="00431D39">
        <w:rPr>
          <w:rFonts w:asciiTheme="majorBidi" w:hAnsiTheme="majorBidi" w:cstheme="majorBidi"/>
          <w:sz w:val="26"/>
          <w:szCs w:val="26"/>
        </w:rPr>
        <w:t xml:space="preserve"> 31</w:t>
      </w:r>
      <w:r w:rsidRPr="00795110">
        <w:rPr>
          <w:rFonts w:asciiTheme="majorBidi" w:hAnsiTheme="majorBidi" w:cstheme="majorBidi"/>
          <w:sz w:val="26"/>
          <w:szCs w:val="26"/>
        </w:rPr>
        <w:t xml:space="preserve"> </w:t>
      </w:r>
      <w:r w:rsidRPr="00795110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31D39">
        <w:rPr>
          <w:rFonts w:asciiTheme="majorBidi" w:hAnsiTheme="majorBidi" w:cstheme="majorBidi"/>
          <w:sz w:val="26"/>
          <w:szCs w:val="26"/>
        </w:rPr>
        <w:t>2565</w:t>
      </w:r>
      <w:r w:rsidR="00933478" w:rsidRPr="00795110">
        <w:rPr>
          <w:rFonts w:asciiTheme="majorBidi" w:hAnsiTheme="majorBidi" w:cstheme="majorBidi"/>
          <w:sz w:val="26"/>
          <w:szCs w:val="26"/>
        </w:rPr>
        <w:t xml:space="preserve"> </w:t>
      </w:r>
      <w:r w:rsidR="00933478" w:rsidRPr="0079511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431D39">
        <w:rPr>
          <w:rFonts w:asciiTheme="majorBidi" w:hAnsiTheme="majorBidi" w:cstheme="majorBidi"/>
          <w:sz w:val="26"/>
          <w:szCs w:val="26"/>
        </w:rPr>
        <w:t>2564</w:t>
      </w:r>
      <w:r w:rsidR="00B15CA8" w:rsidRPr="00795110">
        <w:rPr>
          <w:rFonts w:asciiTheme="majorBidi" w:hAnsiTheme="majorBidi" w:cstheme="majorBidi"/>
          <w:sz w:val="26"/>
          <w:szCs w:val="26"/>
        </w:rPr>
        <w:t xml:space="preserve"> </w:t>
      </w:r>
      <w:r w:rsidRPr="00795110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3E5B595C" w14:textId="77777777" w:rsidR="00971F84" w:rsidRPr="00431D39" w:rsidRDefault="00971F84" w:rsidP="00297C18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90"/>
        <w:gridCol w:w="180"/>
        <w:gridCol w:w="990"/>
        <w:gridCol w:w="183"/>
        <w:gridCol w:w="989"/>
        <w:gridCol w:w="184"/>
        <w:gridCol w:w="986"/>
        <w:gridCol w:w="178"/>
        <w:gridCol w:w="1000"/>
        <w:gridCol w:w="182"/>
        <w:gridCol w:w="957"/>
        <w:gridCol w:w="178"/>
        <w:gridCol w:w="1101"/>
        <w:gridCol w:w="178"/>
        <w:gridCol w:w="818"/>
        <w:gridCol w:w="208"/>
        <w:gridCol w:w="958"/>
      </w:tblGrid>
      <w:tr w:rsidR="00EE18B0" w:rsidRPr="007D0295" w14:paraId="698631C1" w14:textId="6D63E167" w:rsidTr="0071717D">
        <w:trPr>
          <w:cantSplit/>
          <w:tblHeader/>
        </w:trPr>
        <w:tc>
          <w:tcPr>
            <w:tcW w:w="3510" w:type="dxa"/>
          </w:tcPr>
          <w:p w14:paraId="23167812" w14:textId="77777777" w:rsidR="00EE18B0" w:rsidRPr="007D0295" w:rsidRDefault="00EE18B0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20" w:name="_Hlk16116"/>
            <w:bookmarkEnd w:id="18"/>
          </w:p>
        </w:tc>
        <w:tc>
          <w:tcPr>
            <w:tcW w:w="11160" w:type="dxa"/>
            <w:gridSpan w:val="17"/>
            <w:vAlign w:val="center"/>
          </w:tcPr>
          <w:p w14:paraId="2BCB274D" w14:textId="2236FA25" w:rsidR="00EE18B0" w:rsidRPr="006574BB" w:rsidRDefault="00EE18B0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574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A674F" w:rsidRPr="007D0295" w14:paraId="5019A37C" w14:textId="2BAF8A9E" w:rsidTr="0071717D">
        <w:trPr>
          <w:cantSplit/>
          <w:tblHeader/>
        </w:trPr>
        <w:tc>
          <w:tcPr>
            <w:tcW w:w="3510" w:type="dxa"/>
          </w:tcPr>
          <w:p w14:paraId="5C2FA070" w14:textId="77777777" w:rsidR="009A674F" w:rsidRPr="007D0295" w:rsidRDefault="009A674F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center"/>
          </w:tcPr>
          <w:p w14:paraId="2A2AD509" w14:textId="77777777" w:rsidR="009A674F" w:rsidRPr="007D0295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483B86C5" w14:textId="77777777" w:rsidR="009A674F" w:rsidRPr="007D0295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2EAE1EDD" w14:textId="77777777" w:rsidR="009A674F" w:rsidRPr="007D0295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68E2E251" w14:textId="77777777" w:rsidR="009A674F" w:rsidRPr="007D0295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4" w:type="dxa"/>
            <w:gridSpan w:val="3"/>
          </w:tcPr>
          <w:p w14:paraId="63113C0E" w14:textId="77777777" w:rsidR="009A674F" w:rsidRPr="007D0295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739BDE1" w14:textId="77777777" w:rsidR="009A674F" w:rsidRPr="007D0295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gridSpan w:val="3"/>
          </w:tcPr>
          <w:p w14:paraId="6D361D94" w14:textId="77777777" w:rsidR="009A674F" w:rsidRPr="007D0295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62" w:type="dxa"/>
            <w:gridSpan w:val="4"/>
          </w:tcPr>
          <w:p w14:paraId="08659A7B" w14:textId="298A8AD8" w:rsidR="009A674F" w:rsidRPr="007D0295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right="9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D02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1F0955" w:rsidRPr="007D0295" w14:paraId="1D0F37E1" w14:textId="3CE4144F" w:rsidTr="0071717D">
        <w:trPr>
          <w:cantSplit/>
          <w:tblHeader/>
        </w:trPr>
        <w:tc>
          <w:tcPr>
            <w:tcW w:w="3510" w:type="dxa"/>
          </w:tcPr>
          <w:p w14:paraId="02A1BB78" w14:textId="77777777" w:rsidR="001F0955" w:rsidRPr="007D0295" w:rsidRDefault="001F0955" w:rsidP="001F0955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11A1A1E5" w14:textId="77777777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0CC839F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0E2226F" w14:textId="1B73654A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3E4FD497" w14:textId="77777777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179B891D" w14:textId="18308434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4" w:type="dxa"/>
          </w:tcPr>
          <w:p w14:paraId="44E7D25C" w14:textId="77777777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C7DEF70" w14:textId="7B119A6B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56575143" w14:textId="77777777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6ED54C4E" w14:textId="499B37E5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2" w:type="dxa"/>
          </w:tcPr>
          <w:p w14:paraId="07DD4BCB" w14:textId="77777777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center"/>
          </w:tcPr>
          <w:p w14:paraId="4FB15D2C" w14:textId="7FD2ADDE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62504430" w14:textId="77777777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center"/>
          </w:tcPr>
          <w:p w14:paraId="3C54D229" w14:textId="525F4421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7D26E31C" w14:textId="6CBD591F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57E3960B" w14:textId="1DEEB208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8" w:type="dxa"/>
            <w:vAlign w:val="center"/>
          </w:tcPr>
          <w:p w14:paraId="4F8DE613" w14:textId="25374D1C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  <w:vAlign w:val="center"/>
          </w:tcPr>
          <w:p w14:paraId="14EBFA50" w14:textId="2A194F1A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AF4D10" w:rsidRPr="007D0295" w14:paraId="78287D54" w14:textId="3BEE79D9" w:rsidTr="0071717D">
        <w:trPr>
          <w:cantSplit/>
          <w:tblHeader/>
        </w:trPr>
        <w:tc>
          <w:tcPr>
            <w:tcW w:w="3510" w:type="dxa"/>
          </w:tcPr>
          <w:p w14:paraId="6BDF6311" w14:textId="77777777" w:rsidR="00AF4D10" w:rsidRPr="007D0295" w:rsidRDefault="00AF4D10" w:rsidP="00AF4D10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3E86315" w14:textId="77777777" w:rsidR="00AF4D10" w:rsidRPr="007D0295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52E09A7" w14:textId="77777777" w:rsidR="00AF4D10" w:rsidRPr="007D0295" w:rsidRDefault="00AF4D10" w:rsidP="00AF4D10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42350A3C" w14:textId="77777777" w:rsidR="00AF4D10" w:rsidRPr="007D0295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07D66CFA" w14:textId="77777777" w:rsidR="00AF4D10" w:rsidRPr="007D0295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786" w:type="dxa"/>
            <w:gridSpan w:val="10"/>
          </w:tcPr>
          <w:p w14:paraId="183B624B" w14:textId="66E7DA62" w:rsidR="00AF4D10" w:rsidRPr="007D0295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D029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958" w:type="dxa"/>
          </w:tcPr>
          <w:p w14:paraId="46C548CE" w14:textId="77777777" w:rsidR="00AF4D10" w:rsidRPr="007D0295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AF4D10" w:rsidRPr="006574BB" w14:paraId="4709C2C4" w14:textId="1986F1E9" w:rsidTr="0071717D">
        <w:trPr>
          <w:cantSplit/>
        </w:trPr>
        <w:tc>
          <w:tcPr>
            <w:tcW w:w="3510" w:type="dxa"/>
          </w:tcPr>
          <w:p w14:paraId="445D0184" w14:textId="22AE5B61" w:rsidR="00AF4D10" w:rsidRPr="006574BB" w:rsidRDefault="00AF4D10" w:rsidP="00AF4D10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574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Pr="006574B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890" w:type="dxa"/>
          </w:tcPr>
          <w:p w14:paraId="3F10047D" w14:textId="77777777" w:rsidR="00AF4D10" w:rsidRPr="006574BB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264" w:right="467" w:hanging="4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488F996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DBE8F3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10849CFA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4A86EF79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359DC7D4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107E5D0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7080F37" w14:textId="77777777" w:rsidR="00AF4D10" w:rsidRPr="006574BB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7B3C82BA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5B70056E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57" w:type="dxa"/>
          </w:tcPr>
          <w:p w14:paraId="738D25C0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8EE19F5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3166925D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A53AC62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8" w:type="dxa"/>
          </w:tcPr>
          <w:p w14:paraId="77092DAD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</w:tcPr>
          <w:p w14:paraId="7C7D4C7D" w14:textId="2B8A7914" w:rsidR="00AF4D10" w:rsidRPr="006574BB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68FB40C6" w14:textId="77777777" w:rsidR="00AF4D10" w:rsidRPr="006574BB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C7BE6" w:rsidRPr="007D0295" w14:paraId="05D19FA8" w14:textId="09F0D090" w:rsidTr="0071717D">
        <w:trPr>
          <w:cantSplit/>
        </w:trPr>
        <w:tc>
          <w:tcPr>
            <w:tcW w:w="3510" w:type="dxa"/>
          </w:tcPr>
          <w:p w14:paraId="3BB38EF7" w14:textId="77777777" w:rsidR="005C7BE6" w:rsidRPr="007D0295" w:rsidRDefault="005C7BE6" w:rsidP="005C7BE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แอสเสท เวิรด์ รีเทล จำกัด</w:t>
            </w:r>
          </w:p>
        </w:tc>
        <w:tc>
          <w:tcPr>
            <w:tcW w:w="1890" w:type="dxa"/>
          </w:tcPr>
          <w:p w14:paraId="72807777" w14:textId="77777777" w:rsidR="005C7BE6" w:rsidRPr="007D0295" w:rsidRDefault="005C7BE6" w:rsidP="005C7BE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573F2FC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3D96F9" w14:textId="27BF736A" w:rsidR="005C7BE6" w:rsidRPr="007D0295" w:rsidRDefault="005C7BE6" w:rsidP="005C7BE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3" w:type="dxa"/>
          </w:tcPr>
          <w:p w14:paraId="31D597BD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A2AF9DC" w14:textId="531DA5B0" w:rsidR="005C7BE6" w:rsidRPr="007D0295" w:rsidRDefault="005C7BE6" w:rsidP="005C7BE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4" w:type="dxa"/>
          </w:tcPr>
          <w:p w14:paraId="0DC062B6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897A846" w14:textId="6C507397" w:rsidR="005C7BE6" w:rsidRPr="007D0295" w:rsidRDefault="005C7BE6" w:rsidP="005C7BE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Pr="007D029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,000,000</w:t>
            </w:r>
          </w:p>
        </w:tc>
        <w:tc>
          <w:tcPr>
            <w:tcW w:w="178" w:type="dxa"/>
          </w:tcPr>
          <w:p w14:paraId="5D1F5C32" w14:textId="77777777" w:rsidR="005C7BE6" w:rsidRPr="007D0295" w:rsidRDefault="005C7BE6" w:rsidP="005C7BE6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1720D10B" w14:textId="2AE5D07F" w:rsidR="005C7BE6" w:rsidRPr="007D0295" w:rsidRDefault="005C7BE6" w:rsidP="005C7BE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Pr="007D029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,000,000</w:t>
            </w:r>
          </w:p>
        </w:tc>
        <w:tc>
          <w:tcPr>
            <w:tcW w:w="182" w:type="dxa"/>
          </w:tcPr>
          <w:p w14:paraId="61005588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4DE27A2" w14:textId="2C36D4BB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8,982,000</w:t>
            </w:r>
          </w:p>
        </w:tc>
        <w:tc>
          <w:tcPr>
            <w:tcW w:w="178" w:type="dxa"/>
          </w:tcPr>
          <w:p w14:paraId="39A35AE7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4AE31CB8" w14:textId="22D3147A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8,982,000</w:t>
            </w:r>
          </w:p>
        </w:tc>
        <w:tc>
          <w:tcPr>
            <w:tcW w:w="178" w:type="dxa"/>
          </w:tcPr>
          <w:p w14:paraId="0AF15EF6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68D4BB90" w14:textId="25418317" w:rsidR="005C7BE6" w:rsidRPr="007D0295" w:rsidRDefault="005C7BE6" w:rsidP="008934FA">
            <w:pPr>
              <w:pStyle w:val="acctfourfigures"/>
              <w:tabs>
                <w:tab w:val="clear" w:pos="765"/>
                <w:tab w:val="decimal" w:pos="638"/>
              </w:tabs>
              <w:spacing w:line="216" w:lineRule="auto"/>
              <w:ind w:right="-72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9,000</w:t>
            </w:r>
          </w:p>
        </w:tc>
        <w:tc>
          <w:tcPr>
            <w:tcW w:w="208" w:type="dxa"/>
          </w:tcPr>
          <w:p w14:paraId="1CFE69D3" w14:textId="362A2C47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767DD59D" w14:textId="58C38E63" w:rsidR="005C7BE6" w:rsidRPr="007D0295" w:rsidRDefault="005C7BE6" w:rsidP="00B379D5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5C7BE6" w:rsidRPr="007D0295" w14:paraId="0F927349" w14:textId="77777777" w:rsidTr="0071717D">
        <w:trPr>
          <w:cantSplit/>
        </w:trPr>
        <w:tc>
          <w:tcPr>
            <w:tcW w:w="3510" w:type="dxa"/>
          </w:tcPr>
          <w:p w14:paraId="2E819D00" w14:textId="77777777" w:rsidR="005C7BE6" w:rsidRPr="007D0295" w:rsidRDefault="005C7BE6" w:rsidP="005C7BE6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D70DE92" w14:textId="77777777" w:rsidR="005C7BE6" w:rsidRPr="007D0295" w:rsidRDefault="005C7BE6" w:rsidP="005C7BE6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E174B26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AACEEA" w14:textId="77777777" w:rsidR="005C7BE6" w:rsidRPr="007D0295" w:rsidRDefault="005C7BE6" w:rsidP="005C7BE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9D0C63F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9520D32" w14:textId="77777777" w:rsidR="005C7BE6" w:rsidRPr="007D0295" w:rsidRDefault="005C7BE6" w:rsidP="005C7BE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4BD0F461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A3C1670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E35A16D" w14:textId="77777777" w:rsidR="005C7BE6" w:rsidRPr="007D0295" w:rsidRDefault="005C7BE6" w:rsidP="005C7BE6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4A7EAB2A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7879388E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D7B98AB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99CC657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3E71D8DD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0996749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081C1C90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08" w:type="dxa"/>
          </w:tcPr>
          <w:p w14:paraId="398066E7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0DF8744D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C7BE6" w:rsidRPr="007D0295" w14:paraId="7503C078" w14:textId="5478D5CE" w:rsidTr="0071717D">
        <w:trPr>
          <w:cantSplit/>
        </w:trPr>
        <w:tc>
          <w:tcPr>
            <w:tcW w:w="3510" w:type="dxa"/>
          </w:tcPr>
          <w:p w14:paraId="55E69738" w14:textId="5C92621B" w:rsidR="005C7BE6" w:rsidRPr="007D0295" w:rsidRDefault="005C7BE6" w:rsidP="005C7BE6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282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ทีซีซี โฮเทล แอสเสท แมนเนจเม้นท์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718411DF" w14:textId="35F151D4" w:rsidR="005C7BE6" w:rsidRPr="007D0295" w:rsidRDefault="005C7BE6" w:rsidP="005C7BE6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กิจการโรงแรม</w:t>
            </w:r>
          </w:p>
        </w:tc>
        <w:tc>
          <w:tcPr>
            <w:tcW w:w="180" w:type="dxa"/>
          </w:tcPr>
          <w:p w14:paraId="72AE9BE2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BB758F" w14:textId="77777777" w:rsidR="005C7BE6" w:rsidRPr="007D0295" w:rsidRDefault="005C7BE6" w:rsidP="005C7BE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9F2151" w14:textId="7105EDE0" w:rsidR="005C7BE6" w:rsidRPr="007D0295" w:rsidRDefault="00F857DD" w:rsidP="005C7BE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72.7</w:t>
            </w:r>
            <w:r w:rsidR="00874F21"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3" w:type="dxa"/>
          </w:tcPr>
          <w:p w14:paraId="06CDEFC7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0C39D77C" w14:textId="77777777" w:rsidR="005C7BE6" w:rsidRPr="007D0295" w:rsidRDefault="005C7BE6" w:rsidP="005C7BE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8C5791" w14:textId="220C61E0" w:rsidR="005C7BE6" w:rsidRPr="007D0295" w:rsidRDefault="005C7BE6" w:rsidP="005C7BE6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62.50</w:t>
            </w:r>
          </w:p>
        </w:tc>
        <w:tc>
          <w:tcPr>
            <w:tcW w:w="184" w:type="dxa"/>
          </w:tcPr>
          <w:p w14:paraId="0C08628B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56F5F37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B9348E" w14:textId="456D696B" w:rsidR="005C7BE6" w:rsidRPr="007D0295" w:rsidRDefault="00874F21" w:rsidP="005C7BE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28,314,100</w:t>
            </w:r>
          </w:p>
        </w:tc>
        <w:tc>
          <w:tcPr>
            <w:tcW w:w="178" w:type="dxa"/>
          </w:tcPr>
          <w:p w14:paraId="3421FF0F" w14:textId="77777777" w:rsidR="005C7BE6" w:rsidRPr="007D0295" w:rsidRDefault="005C7BE6" w:rsidP="005C7BE6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36B23D96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7E1FBF" w14:textId="6EF1620E" w:rsidR="005C7BE6" w:rsidRPr="007D0295" w:rsidRDefault="005C7BE6" w:rsidP="005C7BE6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24,000,000</w:t>
            </w:r>
          </w:p>
        </w:tc>
        <w:tc>
          <w:tcPr>
            <w:tcW w:w="182" w:type="dxa"/>
          </w:tcPr>
          <w:p w14:paraId="6B94DD7E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479F6A96" w14:textId="77777777" w:rsidR="00E51BD0" w:rsidRPr="007D0295" w:rsidRDefault="00E51BD0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021565" w14:textId="286F0F01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23,470,630</w:t>
            </w:r>
          </w:p>
        </w:tc>
        <w:tc>
          <w:tcPr>
            <w:tcW w:w="178" w:type="dxa"/>
          </w:tcPr>
          <w:p w14:paraId="6FFBAFCF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2D3ACC96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459220" w14:textId="43C762D8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14,474,221</w:t>
            </w:r>
          </w:p>
        </w:tc>
        <w:tc>
          <w:tcPr>
            <w:tcW w:w="178" w:type="dxa"/>
          </w:tcPr>
          <w:p w14:paraId="7651A394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723DC7A9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left" w:pos="426"/>
              </w:tabs>
              <w:spacing w:line="216" w:lineRule="auto"/>
              <w:ind w:left="97" w:right="-253" w:hanging="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FD4A98" w14:textId="272DF130" w:rsidR="00F60E0E" w:rsidRPr="007D0295" w:rsidRDefault="00F60E0E" w:rsidP="008934FA">
            <w:pPr>
              <w:pStyle w:val="acctfourfigures"/>
              <w:tabs>
                <w:tab w:val="clear" w:pos="765"/>
                <w:tab w:val="decimal" w:pos="458"/>
              </w:tabs>
              <w:spacing w:line="216" w:lineRule="auto"/>
              <w:ind w:left="97" w:right="-253" w:hanging="84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EADE6DC" w14:textId="442C65FE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18298CBF" w14:textId="77777777" w:rsidR="005C7BE6" w:rsidRPr="007D0295" w:rsidRDefault="005C7BE6" w:rsidP="005C7BE6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AF1DB9" w14:textId="2E1B59E0" w:rsidR="005C7BE6" w:rsidRPr="007D0295" w:rsidRDefault="005C7BE6" w:rsidP="005C7BE6">
            <w:pPr>
              <w:pStyle w:val="acctfourfigures"/>
              <w:tabs>
                <w:tab w:val="clear" w:pos="765"/>
                <w:tab w:val="decimal" w:pos="43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27058" w:rsidRPr="007D0295" w14:paraId="19D5EF6A" w14:textId="77777777" w:rsidTr="00C4052A">
        <w:trPr>
          <w:cantSplit/>
        </w:trPr>
        <w:tc>
          <w:tcPr>
            <w:tcW w:w="3510" w:type="dxa"/>
          </w:tcPr>
          <w:p w14:paraId="1257AA7A" w14:textId="77777777" w:rsidR="00627058" w:rsidRPr="007D0295" w:rsidRDefault="00627058" w:rsidP="00C4052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เอดับบลิวซีเพื่อธุรกิจ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/>
                <w:sz w:val="26"/>
                <w:szCs w:val="26"/>
              </w:rPr>
              <w:t>1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4833C464" w14:textId="77777777" w:rsidR="00627058" w:rsidRPr="007D0295" w:rsidRDefault="00627058" w:rsidP="00C4052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 xml:space="preserve">แพลตฟอร์มดิจิทัลเพื่อ การพาณิชย์       </w:t>
            </w:r>
          </w:p>
        </w:tc>
        <w:tc>
          <w:tcPr>
            <w:tcW w:w="180" w:type="dxa"/>
          </w:tcPr>
          <w:p w14:paraId="05020168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FC946D" w14:textId="77777777" w:rsidR="00627058" w:rsidRPr="007D0295" w:rsidRDefault="00627058" w:rsidP="00C4052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D6E26D" w14:textId="77777777" w:rsidR="00627058" w:rsidRPr="007D0295" w:rsidRDefault="00627058" w:rsidP="00C4052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99.95</w:t>
            </w:r>
          </w:p>
        </w:tc>
        <w:tc>
          <w:tcPr>
            <w:tcW w:w="183" w:type="dxa"/>
          </w:tcPr>
          <w:p w14:paraId="6AB95EB7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4737AA1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3D345EC3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1D242460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E943FEF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68656B1F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100</w:t>
            </w:r>
          </w:p>
        </w:tc>
        <w:tc>
          <w:tcPr>
            <w:tcW w:w="178" w:type="dxa"/>
          </w:tcPr>
          <w:p w14:paraId="15CB600D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363099C1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552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01876273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41D88761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2ACE7785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4DCC021B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679A904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666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2455C4D0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96C288C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5C3331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0D249859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FF554FD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11CA52C4" w14:textId="77777777" w:rsidR="00627058" w:rsidRPr="007D0295" w:rsidRDefault="00627058" w:rsidP="006574BB">
            <w:pPr>
              <w:pStyle w:val="acctfourfigures"/>
              <w:tabs>
                <w:tab w:val="clear" w:pos="765"/>
                <w:tab w:val="decimal" w:pos="43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27058" w:rsidRPr="007D0295" w14:paraId="565C7F48" w14:textId="77777777" w:rsidTr="00C4052A">
        <w:trPr>
          <w:cantSplit/>
        </w:trPr>
        <w:tc>
          <w:tcPr>
            <w:tcW w:w="3510" w:type="dxa"/>
          </w:tcPr>
          <w:p w14:paraId="3F4E708D" w14:textId="77777777" w:rsidR="00627058" w:rsidRPr="007D0295" w:rsidRDefault="00627058" w:rsidP="00C4052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เอดับบลิวซีเพื่อธุรกิจ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/>
                <w:sz w:val="26"/>
                <w:szCs w:val="26"/>
              </w:rPr>
              <w:t>2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3F40B028" w14:textId="77777777" w:rsidR="00627058" w:rsidRPr="007D0295" w:rsidRDefault="00627058" w:rsidP="00C4052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 xml:space="preserve">แพลตฟอร์มดิจิทัลเพื่อ การพาณิชย์      </w:t>
            </w:r>
          </w:p>
        </w:tc>
        <w:tc>
          <w:tcPr>
            <w:tcW w:w="180" w:type="dxa"/>
          </w:tcPr>
          <w:p w14:paraId="2FB2CDB1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89CD00" w14:textId="77777777" w:rsidR="00627058" w:rsidRPr="007D0295" w:rsidRDefault="00627058" w:rsidP="00C4052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68A60B4" w14:textId="77777777" w:rsidR="00627058" w:rsidRPr="007D0295" w:rsidRDefault="00627058" w:rsidP="00C4052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99.95</w:t>
            </w:r>
          </w:p>
        </w:tc>
        <w:tc>
          <w:tcPr>
            <w:tcW w:w="183" w:type="dxa"/>
          </w:tcPr>
          <w:p w14:paraId="75AC9BD9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9E3D874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34F3C776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0737D44F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3D89765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2734B61D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2C3B47C2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93CB36B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552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28BBF6D3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4DF8C64E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5BDC8D61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3728A36C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D123044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666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2DD265DD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B9A9BDC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55A392F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2150C06E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1F2F548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50B8A345" w14:textId="77777777" w:rsidR="00627058" w:rsidRPr="007D0295" w:rsidRDefault="00627058" w:rsidP="006574BB">
            <w:pPr>
              <w:pStyle w:val="acctfourfigures"/>
              <w:tabs>
                <w:tab w:val="clear" w:pos="765"/>
                <w:tab w:val="decimal" w:pos="43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27058" w:rsidRPr="007D0295" w14:paraId="3A88DEA3" w14:textId="77777777" w:rsidTr="00C4052A">
        <w:trPr>
          <w:cantSplit/>
        </w:trPr>
        <w:tc>
          <w:tcPr>
            <w:tcW w:w="3510" w:type="dxa"/>
          </w:tcPr>
          <w:p w14:paraId="358BD89B" w14:textId="77777777" w:rsidR="00627058" w:rsidRPr="007D0295" w:rsidRDefault="00627058" w:rsidP="00C4052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เดอะ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แกลเลอรี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พัฒนา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510177EB" w14:textId="77777777" w:rsidR="00627058" w:rsidRPr="007D0295" w:rsidRDefault="00627058" w:rsidP="00C4052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วิสาหกิจเพื่อสังคม</w:t>
            </w:r>
          </w:p>
        </w:tc>
        <w:tc>
          <w:tcPr>
            <w:tcW w:w="180" w:type="dxa"/>
          </w:tcPr>
          <w:p w14:paraId="40624265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99F63C" w14:textId="77777777" w:rsidR="00627058" w:rsidRPr="007D0295" w:rsidRDefault="00627058" w:rsidP="00C4052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99.95</w:t>
            </w:r>
          </w:p>
        </w:tc>
        <w:tc>
          <w:tcPr>
            <w:tcW w:w="183" w:type="dxa"/>
          </w:tcPr>
          <w:p w14:paraId="71881198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C17DE19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0AB00B86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EB6CE20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660E6F2C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2CBEB1C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552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7407823C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F1C3BAB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592A0355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3BCEC984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666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0715AD8A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5AF3FC7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0F2E9B6C" w14:textId="77777777" w:rsidR="00627058" w:rsidRPr="007D0295" w:rsidRDefault="00627058" w:rsidP="00C4052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0A0D47D1" w14:textId="77777777" w:rsidR="00627058" w:rsidRPr="007D0295" w:rsidRDefault="00627058" w:rsidP="006574BB">
            <w:pPr>
              <w:pStyle w:val="acctfourfigures"/>
              <w:tabs>
                <w:tab w:val="clear" w:pos="765"/>
                <w:tab w:val="decimal" w:pos="43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0955" w:rsidRPr="007D0295" w14:paraId="6B2F29FB" w14:textId="77777777" w:rsidTr="0071717D">
        <w:trPr>
          <w:cantSplit/>
        </w:trPr>
        <w:tc>
          <w:tcPr>
            <w:tcW w:w="3510" w:type="dxa"/>
          </w:tcPr>
          <w:p w14:paraId="181F5CEB" w14:textId="77777777" w:rsidR="001F0955" w:rsidRPr="007D0295" w:rsidRDefault="001F0955" w:rsidP="001F0955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063C6550" w14:textId="77777777" w:rsidR="001F0955" w:rsidRPr="007D0295" w:rsidRDefault="001F0955" w:rsidP="001F0955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56075B8B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734FC726" w14:textId="77777777" w:rsidR="001F0955" w:rsidRPr="007D0295" w:rsidRDefault="001F0955" w:rsidP="001F095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3" w:type="dxa"/>
          </w:tcPr>
          <w:p w14:paraId="5697ECF9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D6AE327" w14:textId="77777777" w:rsidR="001F0955" w:rsidRPr="007D0295" w:rsidRDefault="001F0955" w:rsidP="001F095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4" w:type="dxa"/>
          </w:tcPr>
          <w:p w14:paraId="289908B7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86" w:type="dxa"/>
          </w:tcPr>
          <w:p w14:paraId="11F01B24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434DF292" w14:textId="77777777" w:rsidR="001F0955" w:rsidRPr="007D0295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000" w:type="dxa"/>
          </w:tcPr>
          <w:p w14:paraId="205F9140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2" w:type="dxa"/>
          </w:tcPr>
          <w:p w14:paraId="0D53FF4C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57" w:type="dxa"/>
          </w:tcPr>
          <w:p w14:paraId="6A75BF2E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423426DF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101" w:type="dxa"/>
          </w:tcPr>
          <w:p w14:paraId="65C406B6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2C425BD2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8" w:type="dxa"/>
          </w:tcPr>
          <w:p w14:paraId="08C949C1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08" w:type="dxa"/>
          </w:tcPr>
          <w:p w14:paraId="2D1F2903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58" w:type="dxa"/>
          </w:tcPr>
          <w:p w14:paraId="1F751EE6" w14:textId="77777777" w:rsidR="001F0955" w:rsidRPr="007D0295" w:rsidRDefault="001F0955" w:rsidP="001F095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1F0955" w:rsidRPr="006574BB" w14:paraId="50BC027A" w14:textId="77777777" w:rsidTr="0071717D">
        <w:trPr>
          <w:cantSplit/>
        </w:trPr>
        <w:tc>
          <w:tcPr>
            <w:tcW w:w="3510" w:type="dxa"/>
          </w:tcPr>
          <w:p w14:paraId="681F6989" w14:textId="707CA408" w:rsidR="001F0955" w:rsidRPr="006574BB" w:rsidRDefault="001F0955" w:rsidP="001F0955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574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890" w:type="dxa"/>
          </w:tcPr>
          <w:p w14:paraId="1820ACD3" w14:textId="77777777" w:rsidR="001F0955" w:rsidRPr="006574BB" w:rsidRDefault="001F0955" w:rsidP="001F0955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892DE63" w14:textId="77777777" w:rsidR="001F0955" w:rsidRPr="006574BB" w:rsidRDefault="001F0955" w:rsidP="001F095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A5D98" w14:textId="77777777" w:rsidR="001F0955" w:rsidRPr="006574BB" w:rsidRDefault="001F0955" w:rsidP="001F095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C958410" w14:textId="77777777" w:rsidR="001F0955" w:rsidRPr="006574BB" w:rsidRDefault="001F0955" w:rsidP="001F095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5EF80665" w14:textId="77777777" w:rsidR="001F0955" w:rsidRPr="006574BB" w:rsidRDefault="001F0955" w:rsidP="001F095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6C1A2D73" w14:textId="77777777" w:rsidR="001F0955" w:rsidRPr="006574BB" w:rsidRDefault="001F0955" w:rsidP="001F095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434E9009" w14:textId="77777777" w:rsidR="001F0955" w:rsidRPr="006574BB" w:rsidRDefault="001F0955" w:rsidP="001F095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F87B77" w14:textId="77777777" w:rsidR="001F0955" w:rsidRPr="006574BB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2A56809" w14:textId="77777777" w:rsidR="001F0955" w:rsidRPr="006574BB" w:rsidRDefault="001F0955" w:rsidP="001F095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E94F903" w14:textId="77777777" w:rsidR="001F0955" w:rsidRPr="006574BB" w:rsidRDefault="001F0955" w:rsidP="001F095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421B678" w14:textId="77777777" w:rsidR="001F0955" w:rsidRPr="006574BB" w:rsidRDefault="001F0955" w:rsidP="001F095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C61CCEC" w14:textId="77777777" w:rsidR="001F0955" w:rsidRPr="006574BB" w:rsidRDefault="001F0955" w:rsidP="001F0955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EFF3D79" w14:textId="77777777" w:rsidR="001F0955" w:rsidRPr="006574BB" w:rsidRDefault="001F0955" w:rsidP="001F095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0E60639" w14:textId="77777777" w:rsidR="001F0955" w:rsidRPr="006574BB" w:rsidRDefault="001F0955" w:rsidP="001F095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4389AC8C" w14:textId="57FCC5AA" w:rsidR="001F0955" w:rsidRPr="006574BB" w:rsidRDefault="001F0955" w:rsidP="001F095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8" w:type="dxa"/>
          </w:tcPr>
          <w:p w14:paraId="13AD49CF" w14:textId="77777777" w:rsidR="001F0955" w:rsidRPr="006574BB" w:rsidRDefault="001F0955" w:rsidP="001F095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79F54098" w14:textId="77777777" w:rsidR="001F0955" w:rsidRPr="006574BB" w:rsidRDefault="001F0955" w:rsidP="001F095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E2FBA" w:rsidRPr="007D0295" w14:paraId="6FD71DD3" w14:textId="77777777" w:rsidTr="0071717D">
        <w:trPr>
          <w:cantSplit/>
        </w:trPr>
        <w:tc>
          <w:tcPr>
            <w:tcW w:w="3510" w:type="dxa"/>
          </w:tcPr>
          <w:p w14:paraId="2F96C4F2" w14:textId="59F14971" w:rsidR="00AE2FBA" w:rsidRPr="007D0295" w:rsidRDefault="00AE2FBA" w:rsidP="00AE2FB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ที.ซี.ซี. คอมเมอร์เชียล พร็อพเพอร์ตี้ 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แมนเนจเม้นท์ จำกัด</w:t>
            </w:r>
          </w:p>
        </w:tc>
        <w:tc>
          <w:tcPr>
            <w:tcW w:w="1890" w:type="dxa"/>
          </w:tcPr>
          <w:p w14:paraId="71F82690" w14:textId="77777777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0E4278" w14:textId="57EC66A2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C18C52B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5145B4" w14:textId="77777777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50D8B7" w14:textId="13EBEB47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3196B302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BF5857E" w14:textId="77777777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5E14FC" w14:textId="350EF8C2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D580FC5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055EB12C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661B4BC" w14:textId="1CBFA8F2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2,000,000</w:t>
            </w:r>
          </w:p>
        </w:tc>
        <w:tc>
          <w:tcPr>
            <w:tcW w:w="178" w:type="dxa"/>
          </w:tcPr>
          <w:p w14:paraId="7D5F64AA" w14:textId="77777777" w:rsidR="00AE2FBA" w:rsidRPr="007D0295" w:rsidRDefault="00AE2FBA" w:rsidP="00AE2FB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1A442590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FA5BBD4" w14:textId="4361CC32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2,000,000</w:t>
            </w:r>
          </w:p>
        </w:tc>
        <w:tc>
          <w:tcPr>
            <w:tcW w:w="182" w:type="dxa"/>
          </w:tcPr>
          <w:p w14:paraId="2423876A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674775A3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0EA75B" w14:textId="3B78E25B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497,030</w:t>
            </w:r>
          </w:p>
        </w:tc>
        <w:tc>
          <w:tcPr>
            <w:tcW w:w="178" w:type="dxa"/>
          </w:tcPr>
          <w:p w14:paraId="07370A3B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3A430C4B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902771" w14:textId="393B70C3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497,030</w:t>
            </w:r>
          </w:p>
        </w:tc>
        <w:tc>
          <w:tcPr>
            <w:tcW w:w="178" w:type="dxa"/>
          </w:tcPr>
          <w:p w14:paraId="6645F8C0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44BDAB71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64BF15" w14:textId="7ECE2064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4,450 </w:t>
            </w:r>
          </w:p>
        </w:tc>
        <w:tc>
          <w:tcPr>
            <w:tcW w:w="208" w:type="dxa"/>
          </w:tcPr>
          <w:p w14:paraId="25036099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74146C6D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9D8A81" w14:textId="4E907E8B" w:rsidR="00AE2FBA" w:rsidRPr="007D0295" w:rsidRDefault="00AE2FBA" w:rsidP="00AE2FBA">
            <w:pPr>
              <w:pStyle w:val="acctfourfigures"/>
              <w:tabs>
                <w:tab w:val="clear" w:pos="765"/>
                <w:tab w:val="decimal" w:pos="701"/>
              </w:tabs>
              <w:spacing w:line="216" w:lineRule="auto"/>
              <w:ind w:left="-79" w:right="-7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60,450</w:t>
            </w:r>
          </w:p>
        </w:tc>
      </w:tr>
      <w:tr w:rsidR="00AE2FBA" w:rsidRPr="007D0295" w14:paraId="7BE1629D" w14:textId="6B140C89">
        <w:trPr>
          <w:cantSplit/>
        </w:trPr>
        <w:tc>
          <w:tcPr>
            <w:tcW w:w="3510" w:type="dxa"/>
          </w:tcPr>
          <w:p w14:paraId="2BFBBC8C" w14:textId="7A47D6FC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37D118F" w14:textId="310F8B6B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0179ED3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34D281" w14:textId="5CADB0F3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67C6E24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E9A154C" w14:textId="6E34C01D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82FE39F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03C0A87" w14:textId="7FC11C15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78" w:type="dxa"/>
          </w:tcPr>
          <w:p w14:paraId="3A6CA6A0" w14:textId="77777777" w:rsidR="00AE2FBA" w:rsidRPr="007D0295" w:rsidRDefault="00AE2FBA" w:rsidP="00AE2FB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754109D6" w14:textId="44EEE728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2" w:type="dxa"/>
          </w:tcPr>
          <w:p w14:paraId="5B233C0B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1C36203" w14:textId="2790855E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557</w:t>
            </w:r>
          </w:p>
        </w:tc>
        <w:tc>
          <w:tcPr>
            <w:tcW w:w="178" w:type="dxa"/>
          </w:tcPr>
          <w:p w14:paraId="6F93FC22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1B3C85B0" w14:textId="1A5C548A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557</w:t>
            </w:r>
          </w:p>
        </w:tc>
        <w:tc>
          <w:tcPr>
            <w:tcW w:w="178" w:type="dxa"/>
          </w:tcPr>
          <w:p w14:paraId="108D31F4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2171D" w14:textId="3B66E57E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137 </w:t>
            </w:r>
          </w:p>
        </w:tc>
        <w:tc>
          <w:tcPr>
            <w:tcW w:w="208" w:type="dxa"/>
          </w:tcPr>
          <w:p w14:paraId="4233FCA1" w14:textId="74237D5C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7B31C4CC" w14:textId="5543D1AC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513</w:t>
            </w:r>
          </w:p>
        </w:tc>
      </w:tr>
      <w:tr w:rsidR="00AE2FBA" w:rsidRPr="007D0295" w14:paraId="5F98FB09" w14:textId="77777777">
        <w:trPr>
          <w:cantSplit/>
        </w:trPr>
        <w:tc>
          <w:tcPr>
            <w:tcW w:w="3510" w:type="dxa"/>
          </w:tcPr>
          <w:p w14:paraId="72336F25" w14:textId="5528BB67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A3BDD98" w14:textId="16AA3051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5B0F380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7A42D4" w14:textId="0E6A2FEC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3D6283E0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769FF72" w14:textId="3D51D52A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8796E71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58E971B" w14:textId="2E5F5F78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78" w:type="dxa"/>
          </w:tcPr>
          <w:p w14:paraId="3A47A72C" w14:textId="77777777" w:rsidR="00AE2FBA" w:rsidRPr="007D0295" w:rsidRDefault="00AE2FBA" w:rsidP="00AE2FB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69E51DF2" w14:textId="176F562F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2" w:type="dxa"/>
          </w:tcPr>
          <w:p w14:paraId="15BABA63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78D29E7" w14:textId="6E59257C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346</w:t>
            </w:r>
          </w:p>
        </w:tc>
        <w:tc>
          <w:tcPr>
            <w:tcW w:w="178" w:type="dxa"/>
          </w:tcPr>
          <w:p w14:paraId="3D8D56C3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72465A7E" w14:textId="75710938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346</w:t>
            </w:r>
          </w:p>
        </w:tc>
        <w:tc>
          <w:tcPr>
            <w:tcW w:w="178" w:type="dxa"/>
          </w:tcPr>
          <w:p w14:paraId="100A83F2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48B3D" w14:textId="5F7138C5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139 </w:t>
            </w:r>
          </w:p>
        </w:tc>
        <w:tc>
          <w:tcPr>
            <w:tcW w:w="208" w:type="dxa"/>
          </w:tcPr>
          <w:p w14:paraId="580EA96E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4586CDFB" w14:textId="26453CA3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523</w:t>
            </w:r>
          </w:p>
        </w:tc>
      </w:tr>
      <w:tr w:rsidR="00AE2FBA" w:rsidRPr="007D0295" w14:paraId="102CD039" w14:textId="77777777">
        <w:trPr>
          <w:cantSplit/>
        </w:trPr>
        <w:tc>
          <w:tcPr>
            <w:tcW w:w="3510" w:type="dxa"/>
          </w:tcPr>
          <w:p w14:paraId="4C727B14" w14:textId="387F6B08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เอเชียทีค ริเวอร์ฟร้อนท์ จำกัด </w:t>
            </w:r>
          </w:p>
        </w:tc>
        <w:tc>
          <w:tcPr>
            <w:tcW w:w="1890" w:type="dxa"/>
          </w:tcPr>
          <w:p w14:paraId="5EE89717" w14:textId="187B79D8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left="373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โครงการที่มีประโยชน์การใช้สอยแบบผสมผสาน</w:t>
            </w:r>
          </w:p>
        </w:tc>
        <w:tc>
          <w:tcPr>
            <w:tcW w:w="180" w:type="dxa"/>
          </w:tcPr>
          <w:p w14:paraId="1BF92B9E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BD3BD1" w14:textId="77777777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AC748D" w14:textId="77777777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0B1335" w14:textId="3B0024D5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0ECA4AE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3EA3468" w14:textId="77777777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E962C2" w14:textId="77777777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768B8A" w14:textId="367E7250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6BD40F49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BDE5297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133616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15B61EC" w14:textId="6B0EAB8D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78" w:type="dxa"/>
          </w:tcPr>
          <w:p w14:paraId="69C8850E" w14:textId="77777777" w:rsidR="00AE2FBA" w:rsidRPr="007D0295" w:rsidRDefault="00AE2FBA" w:rsidP="00AE2FB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25729BFA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D69F10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A5609F" w14:textId="1CA0E91A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2" w:type="dxa"/>
          </w:tcPr>
          <w:p w14:paraId="7F789B3C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D000B0B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B48EB9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0E84714" w14:textId="6AD40E12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738</w:t>
            </w:r>
          </w:p>
        </w:tc>
        <w:tc>
          <w:tcPr>
            <w:tcW w:w="178" w:type="dxa"/>
          </w:tcPr>
          <w:p w14:paraId="79FBB4E3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7B0DE0AD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715777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575483" w14:textId="3D354B92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738</w:t>
            </w:r>
          </w:p>
        </w:tc>
        <w:tc>
          <w:tcPr>
            <w:tcW w:w="178" w:type="dxa"/>
          </w:tcPr>
          <w:p w14:paraId="5951FCBB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96937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678ACEC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59754A" w14:textId="3C7C453B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555 </w:t>
            </w:r>
          </w:p>
        </w:tc>
        <w:tc>
          <w:tcPr>
            <w:tcW w:w="208" w:type="dxa"/>
          </w:tcPr>
          <w:p w14:paraId="37F56C2E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3" w:right="101" w:hanging="1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5D43E173" w14:textId="6AE07361" w:rsidR="00AE2FBA" w:rsidRPr="007D0295" w:rsidRDefault="00AE2FBA" w:rsidP="00BC4796">
            <w:pPr>
              <w:pStyle w:val="acctfourfigures"/>
              <w:tabs>
                <w:tab w:val="clear" w:pos="765"/>
                <w:tab w:val="decimal" w:pos="611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E2FBA" w:rsidRPr="007D0295" w14:paraId="2DD32F61" w14:textId="3F57CF01">
        <w:trPr>
          <w:cantSplit/>
        </w:trPr>
        <w:tc>
          <w:tcPr>
            <w:tcW w:w="3510" w:type="dxa"/>
          </w:tcPr>
          <w:p w14:paraId="10910B49" w14:textId="69EE0C3D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276AB8E0" w14:textId="253E07DF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33C8C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769229" w14:textId="0F91D088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79D21DC9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CCDA1A2" w14:textId="50545EAA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7BE6FD6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FD5301E" w14:textId="2CD83DF4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0A3E4C2" w14:textId="77777777" w:rsidR="00AE2FBA" w:rsidRPr="007D0295" w:rsidRDefault="00AE2FBA" w:rsidP="00AE2FB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0A8BDC0B" w14:textId="0902E048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2854540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DBE6504" w14:textId="642CB196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4C363035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55E42E5B" w14:textId="774944D1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713A3AAE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1168" w14:textId="70964F19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375 </w:t>
            </w:r>
          </w:p>
        </w:tc>
        <w:tc>
          <w:tcPr>
            <w:tcW w:w="208" w:type="dxa"/>
          </w:tcPr>
          <w:p w14:paraId="5413DB1A" w14:textId="17FD733A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26AD2DCF" w14:textId="761D163A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605</w:t>
            </w:r>
          </w:p>
        </w:tc>
      </w:tr>
      <w:tr w:rsidR="00AE2FBA" w:rsidRPr="007D0295" w14:paraId="6495367B" w14:textId="5CC32CDF">
        <w:trPr>
          <w:cantSplit/>
        </w:trPr>
        <w:tc>
          <w:tcPr>
            <w:tcW w:w="3510" w:type="dxa"/>
          </w:tcPr>
          <w:p w14:paraId="19CD594F" w14:textId="017D35F5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5BA03090" w14:textId="1038C671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B73DC34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D39335" w14:textId="67F99A04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DC30356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C587DF2" w14:textId="2689EE4F" w:rsidR="00AE2FBA" w:rsidRPr="007D0295" w:rsidRDefault="00AE2FBA" w:rsidP="00AE2FB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9E4778B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CCAE60B" w14:textId="7ECD8BAF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EE7DF9A" w14:textId="77777777" w:rsidR="00AE2FBA" w:rsidRPr="007D0295" w:rsidRDefault="00AE2FBA" w:rsidP="00AE2FB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6533315B" w14:textId="43F9C936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7F963AC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571AD34" w14:textId="21A5BACF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650E7722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6E58ED51" w14:textId="0973D8C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0CF0BE4C" w14:textId="0256D902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120AF" w14:textId="51657668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375 </w:t>
            </w:r>
          </w:p>
        </w:tc>
        <w:tc>
          <w:tcPr>
            <w:tcW w:w="208" w:type="dxa"/>
          </w:tcPr>
          <w:p w14:paraId="7E349388" w14:textId="6BAAA7B5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469D5C93" w14:textId="487E572E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605</w:t>
            </w:r>
          </w:p>
        </w:tc>
      </w:tr>
      <w:tr w:rsidR="00AE2FBA" w:rsidRPr="007D0295" w14:paraId="7B3E2CED" w14:textId="1DF54D05">
        <w:trPr>
          <w:cantSplit/>
        </w:trPr>
        <w:tc>
          <w:tcPr>
            <w:tcW w:w="3510" w:type="dxa"/>
          </w:tcPr>
          <w:p w14:paraId="4B5808D7" w14:textId="795252F0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B57F920" w14:textId="289B97D2" w:rsidR="00AE2FBA" w:rsidRPr="007D0295" w:rsidRDefault="00AE2FBA" w:rsidP="00AE2FB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8FCEC02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F6E916" w14:textId="6D967686" w:rsidR="00AE2FBA" w:rsidRPr="007D0295" w:rsidRDefault="00AE2FBA" w:rsidP="00AE2FB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058BB1A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70E7A35" w14:textId="40C08CEA" w:rsidR="00AE2FBA" w:rsidRPr="007D0295" w:rsidRDefault="00AE2FBA" w:rsidP="00AE2FB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1733213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B54DD91" w14:textId="2E74B4CF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71C4D545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736B0DA" w14:textId="4BD305E2" w:rsidR="00AE2FBA" w:rsidRPr="007D0295" w:rsidRDefault="00AE2FBA" w:rsidP="00AE2FB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82B6D8A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51638E0" w14:textId="6DFC5F94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3090B906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3B16F83E" w14:textId="632EE71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288B7BE7" w14:textId="77777777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D06C4" w14:textId="5E8E8DF5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375 </w:t>
            </w:r>
          </w:p>
        </w:tc>
        <w:tc>
          <w:tcPr>
            <w:tcW w:w="208" w:type="dxa"/>
          </w:tcPr>
          <w:p w14:paraId="002B1268" w14:textId="2E0FA075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66987595" w14:textId="7CCC46EA" w:rsidR="00AE2FBA" w:rsidRPr="007D0295" w:rsidRDefault="00AE2FBA" w:rsidP="00AE2FB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605</w:t>
            </w:r>
          </w:p>
        </w:tc>
      </w:tr>
      <w:tr w:rsidR="008934FA" w:rsidRPr="007D0295" w14:paraId="6B94EC75" w14:textId="01E3BAE3" w:rsidTr="0071717D">
        <w:trPr>
          <w:cantSplit/>
        </w:trPr>
        <w:tc>
          <w:tcPr>
            <w:tcW w:w="3510" w:type="dxa"/>
          </w:tcPr>
          <w:p w14:paraId="1B4E681A" w14:textId="76968CD4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29FC656B" w14:textId="4FCDF186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2CB87A5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1FB39C" w14:textId="75EB41A2" w:rsidR="008934FA" w:rsidRPr="007D0295" w:rsidRDefault="008934FA" w:rsidP="008934F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C3A4C61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390DD83" w14:textId="13D09C93" w:rsidR="008934FA" w:rsidRPr="007D0295" w:rsidRDefault="008934FA" w:rsidP="008934F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578EADE0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7B14890" w14:textId="3E821093" w:rsidR="008934FA" w:rsidRPr="007D0295" w:rsidRDefault="008934FA" w:rsidP="008934F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7397C28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35CB4B7" w14:textId="5C0BB20B" w:rsidR="008934FA" w:rsidRPr="007D0295" w:rsidRDefault="008934FA" w:rsidP="008934F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68DB46F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54FEC01" w14:textId="7DD51702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</w:p>
        </w:tc>
        <w:tc>
          <w:tcPr>
            <w:tcW w:w="178" w:type="dxa"/>
          </w:tcPr>
          <w:p w14:paraId="361DA87F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AD5EA94" w14:textId="482F9FFB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</w:p>
        </w:tc>
        <w:tc>
          <w:tcPr>
            <w:tcW w:w="178" w:type="dxa"/>
          </w:tcPr>
          <w:p w14:paraId="11A095E2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58A2C6CF" w14:textId="098FBF1A" w:rsidR="008934FA" w:rsidRPr="007D0295" w:rsidRDefault="008934FA" w:rsidP="008934F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3" w:right="101" w:hanging="1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007CDD1D" w14:textId="16994960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18853D35" w14:textId="397B53EA" w:rsidR="008934FA" w:rsidRPr="007D0295" w:rsidRDefault="008934FA" w:rsidP="00BC4796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934FA" w:rsidRPr="007D0295" w14:paraId="40181AAE" w14:textId="4A89CA36" w:rsidTr="0071717D">
        <w:trPr>
          <w:cantSplit/>
        </w:trPr>
        <w:tc>
          <w:tcPr>
            <w:tcW w:w="3510" w:type="dxa"/>
          </w:tcPr>
          <w:p w14:paraId="4B40234A" w14:textId="53B3E3D9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6969F2D" w14:textId="680BB2FA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B6584A0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9DAA97" w14:textId="5D41DC43" w:rsidR="008934FA" w:rsidRPr="007D0295" w:rsidRDefault="008934FA" w:rsidP="008934F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BA65319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6CEC3AB" w14:textId="138FA0BA" w:rsidR="008934FA" w:rsidRPr="007D0295" w:rsidRDefault="008934FA" w:rsidP="008934F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5354BF2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8AF27B4" w14:textId="1EC2B298" w:rsidR="008934FA" w:rsidRPr="007D0295" w:rsidRDefault="008934FA" w:rsidP="008934F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293055A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D4102D1" w14:textId="4D4278A3" w:rsidR="008934FA" w:rsidRPr="007D0295" w:rsidRDefault="008934FA" w:rsidP="008934F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21603D0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19D0E03" w14:textId="72E0A95A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612F85EB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73179BC" w14:textId="70D0E9FA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7A19B58E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756EF50" w14:textId="6AA30F8D" w:rsidR="008934FA" w:rsidRPr="007D0295" w:rsidRDefault="008934FA" w:rsidP="008934F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3" w:right="101" w:hanging="1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6E187832" w14:textId="77B1C684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31F4DB0" w14:textId="31E59518" w:rsidR="008934FA" w:rsidRPr="007D0295" w:rsidRDefault="008934FA" w:rsidP="008934FA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934FA" w:rsidRPr="007D0295" w14:paraId="34149E96" w14:textId="77777777" w:rsidTr="0071717D">
        <w:trPr>
          <w:cantSplit/>
        </w:trPr>
        <w:tc>
          <w:tcPr>
            <w:tcW w:w="3510" w:type="dxa"/>
          </w:tcPr>
          <w:p w14:paraId="385BBC3E" w14:textId="24B7A939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2516413" w14:textId="34E3B5FE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7906AA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0198D2" w14:textId="42ABCC48" w:rsidR="008934FA" w:rsidRPr="007D0295" w:rsidRDefault="008934FA" w:rsidP="008934F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4D50B43D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C1F5D0E" w14:textId="41EA7765" w:rsidR="008934FA" w:rsidRPr="007D0295" w:rsidRDefault="008934FA" w:rsidP="008934F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4A41B435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5AB3217" w14:textId="2E4A26DE" w:rsidR="008934FA" w:rsidRPr="007D0295" w:rsidRDefault="008934FA" w:rsidP="008934F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3AD7838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0E9CA58" w14:textId="433F7584" w:rsidR="008934FA" w:rsidRPr="007D0295" w:rsidRDefault="008934FA" w:rsidP="008934F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4046F2E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92A100E" w14:textId="2FCDDBC1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4DB6A27B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28427C4" w14:textId="21A5BD84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52F6774C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44B8A6E" w14:textId="0C987C87" w:rsidR="008934FA" w:rsidRPr="007D0295" w:rsidRDefault="008934FA" w:rsidP="008934F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10A8669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BD34BED" w14:textId="35FA8143" w:rsidR="008934FA" w:rsidRPr="007D0295" w:rsidRDefault="008934FA" w:rsidP="008934FA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934FA" w:rsidRPr="007D0295" w14:paraId="55433424" w14:textId="77777777" w:rsidTr="0071717D">
        <w:trPr>
          <w:cantSplit/>
        </w:trPr>
        <w:tc>
          <w:tcPr>
            <w:tcW w:w="3510" w:type="dxa"/>
          </w:tcPr>
          <w:p w14:paraId="38980BBC" w14:textId="26D69CF6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C06F9D3" w14:textId="12505C3E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2AAD4EA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B6F6DE" w14:textId="53C8CD1B" w:rsidR="008934FA" w:rsidRPr="007D0295" w:rsidRDefault="008934FA" w:rsidP="008934F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C295ED0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A274C4C" w14:textId="410A9E0B" w:rsidR="008934FA" w:rsidRPr="007D0295" w:rsidRDefault="008934FA" w:rsidP="008934F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20A6C778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93F017D" w14:textId="6DC1EE95" w:rsidR="008934FA" w:rsidRPr="007D0295" w:rsidRDefault="008934FA" w:rsidP="008934F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128E968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98F222E" w14:textId="419DBAB5" w:rsidR="008934FA" w:rsidRPr="007D0295" w:rsidRDefault="008934FA" w:rsidP="008934F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631F3206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ECEFEED" w14:textId="077450E9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26168F69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4A88634B" w14:textId="1700D1A8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6D561E44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BD417BB" w14:textId="50EDF486" w:rsidR="008934FA" w:rsidRPr="007D0295" w:rsidRDefault="008934FA" w:rsidP="008934FA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hanging="17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29F32AE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0681D92" w14:textId="6AD54B9F" w:rsidR="008934FA" w:rsidRPr="007D0295" w:rsidRDefault="008934FA" w:rsidP="008934FA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934FA" w:rsidRPr="007D0295" w14:paraId="571BC0E0" w14:textId="77777777" w:rsidTr="0071717D">
        <w:trPr>
          <w:cantSplit/>
        </w:trPr>
        <w:tc>
          <w:tcPr>
            <w:tcW w:w="3510" w:type="dxa"/>
          </w:tcPr>
          <w:p w14:paraId="01108578" w14:textId="7BF6B9D9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รีเทล โอพีเพลส แบงค็อก จำกัด</w:t>
            </w:r>
          </w:p>
        </w:tc>
        <w:tc>
          <w:tcPr>
            <w:tcW w:w="1890" w:type="dxa"/>
          </w:tcPr>
          <w:p w14:paraId="71DD0C35" w14:textId="4344AF52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82A2F43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63F2D6" w14:textId="597174AD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3667B8E2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42C9855" w14:textId="5E5E6A66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7DDCD3BC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BB3D1DA" w14:textId="43EAC576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C866A17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2BA0E2A7" w14:textId="25970E95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623E287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9B64849" w14:textId="1450AD4D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78" w:type="dxa"/>
          </w:tcPr>
          <w:p w14:paraId="20FFD9EF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2586F42" w14:textId="30DCFCD9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78" w:type="dxa"/>
          </w:tcPr>
          <w:p w14:paraId="65B0EAC0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F2AB54B" w14:textId="53CA9C55" w:rsidR="008934FA" w:rsidRPr="007D0295" w:rsidRDefault="008934FA" w:rsidP="008934FA">
            <w:pPr>
              <w:pStyle w:val="acctfourfigures"/>
              <w:tabs>
                <w:tab w:val="clear" w:pos="765"/>
                <w:tab w:val="decimal" w:pos="458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479ED84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499B0AD" w14:textId="3B1ABDBD" w:rsidR="008934FA" w:rsidRPr="007D0295" w:rsidRDefault="008934FA" w:rsidP="008934FA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</w:t>
            </w:r>
          </w:p>
        </w:tc>
      </w:tr>
      <w:tr w:rsidR="008934FA" w:rsidRPr="007D0295" w14:paraId="08E0379D" w14:textId="77777777" w:rsidTr="0071717D">
        <w:trPr>
          <w:cantSplit/>
        </w:trPr>
        <w:tc>
          <w:tcPr>
            <w:tcW w:w="3510" w:type="dxa"/>
          </w:tcPr>
          <w:p w14:paraId="1AED3FB7" w14:textId="1BBA9F25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พันธุ์ทิพย์พลาซ่างามวงศ์วานจำกัด</w:t>
            </w:r>
          </w:p>
        </w:tc>
        <w:tc>
          <w:tcPr>
            <w:tcW w:w="1890" w:type="dxa"/>
          </w:tcPr>
          <w:p w14:paraId="1AB218FD" w14:textId="537E4B16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755CA8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05C17" w14:textId="7095F1F4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2389CE00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8B0A233" w14:textId="0546A650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2B4B7451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08BA0F96" w14:textId="20A6191C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4F49DE5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175A4112" w14:textId="264D442C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C7F1212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1E54822" w14:textId="76150E5A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78" w:type="dxa"/>
          </w:tcPr>
          <w:p w14:paraId="440D031D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23D434E" w14:textId="3B15BD55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78" w:type="dxa"/>
          </w:tcPr>
          <w:p w14:paraId="434BE406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177881B" w14:textId="1EDC590D" w:rsidR="008934FA" w:rsidRPr="007D0295" w:rsidRDefault="008934FA" w:rsidP="008934FA">
            <w:pPr>
              <w:pStyle w:val="acctfourfigures"/>
              <w:tabs>
                <w:tab w:val="clear" w:pos="765"/>
                <w:tab w:val="decimal" w:pos="458"/>
              </w:tabs>
              <w:spacing w:line="216" w:lineRule="auto"/>
              <w:ind w:left="-79" w:right="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1AD4A0C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FFEB130" w14:textId="3FE7ACDE" w:rsidR="008934FA" w:rsidRPr="007D0295" w:rsidRDefault="008934FA" w:rsidP="008934FA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934FA" w:rsidRPr="007D0295" w14:paraId="3BD19408" w14:textId="77777777" w:rsidTr="0071717D">
        <w:trPr>
          <w:cantSplit/>
        </w:trPr>
        <w:tc>
          <w:tcPr>
            <w:tcW w:w="3510" w:type="dxa"/>
          </w:tcPr>
          <w:p w14:paraId="25FDBC5F" w14:textId="14555A19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รีเทล พันธุ์ทิพย์เชียงใหม่ จำกัด</w:t>
            </w:r>
          </w:p>
        </w:tc>
        <w:tc>
          <w:tcPr>
            <w:tcW w:w="1890" w:type="dxa"/>
          </w:tcPr>
          <w:p w14:paraId="12303EEA" w14:textId="296E38CA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FEA4589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7A9141" w14:textId="43700711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2E234773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A78E2A4" w14:textId="459E760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2A9B7B95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29E0B9FA" w14:textId="1F1E0776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D4B842A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519F8A7" w14:textId="2843A1FD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1064FDC1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D679BD9" w14:textId="20D4996B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</w:p>
        </w:tc>
        <w:tc>
          <w:tcPr>
            <w:tcW w:w="178" w:type="dxa"/>
          </w:tcPr>
          <w:p w14:paraId="5AD2994A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5C4F9455" w14:textId="3482F9CF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</w:p>
        </w:tc>
        <w:tc>
          <w:tcPr>
            <w:tcW w:w="178" w:type="dxa"/>
          </w:tcPr>
          <w:p w14:paraId="73FA62A8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7A7C8CE" w14:textId="0650F7FB" w:rsidR="008934FA" w:rsidRPr="007D0295" w:rsidRDefault="008934FA" w:rsidP="008934FA">
            <w:pPr>
              <w:pStyle w:val="acctfourfigures"/>
              <w:tabs>
                <w:tab w:val="clear" w:pos="765"/>
                <w:tab w:val="decimal" w:pos="458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2ACF77C1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431F6AF" w14:textId="5EEB96EF" w:rsidR="008934FA" w:rsidRPr="007D0295" w:rsidRDefault="008934FA" w:rsidP="008934FA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</w:t>
            </w:r>
          </w:p>
        </w:tc>
      </w:tr>
      <w:tr w:rsidR="008934FA" w:rsidRPr="007D0295" w14:paraId="308AEA7A" w14:textId="77777777">
        <w:trPr>
          <w:cantSplit/>
        </w:trPr>
        <w:tc>
          <w:tcPr>
            <w:tcW w:w="3510" w:type="dxa"/>
          </w:tcPr>
          <w:p w14:paraId="634AD261" w14:textId="19BBF9AB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4875B013" w14:textId="5B65D3AF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F0A4C3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EDC134" w14:textId="45B936E1" w:rsidR="008934FA" w:rsidRPr="007D0295" w:rsidRDefault="00DA06C5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3" w:type="dxa"/>
          </w:tcPr>
          <w:p w14:paraId="4B19C51A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36AB4EC9" w14:textId="2F28540A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64FA54C7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72933560" w14:textId="5E110DDC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47390F9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308D65EB" w14:textId="2DCDEB15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B8BAA75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8172C48" w14:textId="613620FA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341,311 </w:t>
            </w:r>
          </w:p>
        </w:tc>
        <w:tc>
          <w:tcPr>
            <w:tcW w:w="178" w:type="dxa"/>
          </w:tcPr>
          <w:p w14:paraId="2C0AC7EF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34A4E661" w14:textId="2E786FB0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3526E6D0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18FA8" w14:textId="6B460AC2" w:rsidR="008934FA" w:rsidRPr="007D0295" w:rsidRDefault="008934FA" w:rsidP="00F3466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8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0FA0EE8F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2BECA537" w14:textId="150BA4D2" w:rsidR="008934FA" w:rsidRPr="007D0295" w:rsidRDefault="008934FA" w:rsidP="008934FA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1,047</w:t>
            </w:r>
          </w:p>
        </w:tc>
      </w:tr>
      <w:tr w:rsidR="00DA06C5" w:rsidRPr="007D0295" w14:paraId="53F2620A" w14:textId="77777777">
        <w:trPr>
          <w:cantSplit/>
        </w:trPr>
        <w:tc>
          <w:tcPr>
            <w:tcW w:w="3510" w:type="dxa"/>
          </w:tcPr>
          <w:p w14:paraId="44972B94" w14:textId="7B61A8F1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66FB7AF" w14:textId="6C9B21A1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6E6BC7F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DA1ACB" w14:textId="1A6C38CB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3" w:type="dxa"/>
          </w:tcPr>
          <w:p w14:paraId="6642C299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A305428" w14:textId="049EB1A8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B193D94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325C0F56" w14:textId="4F4DA283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0C53568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789E7E1E" w14:textId="1E06E088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3592C99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F10D268" w14:textId="1EF0639C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341,311 </w:t>
            </w:r>
          </w:p>
        </w:tc>
        <w:tc>
          <w:tcPr>
            <w:tcW w:w="178" w:type="dxa"/>
          </w:tcPr>
          <w:p w14:paraId="0364BE1F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ADE52AC" w14:textId="01D2C66F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4E167F27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8DFDF" w14:textId="7917A59D" w:rsidR="00DA06C5" w:rsidRPr="007D0295" w:rsidRDefault="00DA06C5" w:rsidP="00DA06C5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65514CA5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7AF63F96" w14:textId="01F23DD6" w:rsidR="00DA06C5" w:rsidRPr="007D0295" w:rsidRDefault="00DA06C5" w:rsidP="00DA06C5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1,047</w:t>
            </w:r>
          </w:p>
        </w:tc>
      </w:tr>
      <w:tr w:rsidR="00DA06C5" w:rsidRPr="007D0295" w14:paraId="4D390C3E" w14:textId="77777777">
        <w:trPr>
          <w:cantSplit/>
        </w:trPr>
        <w:tc>
          <w:tcPr>
            <w:tcW w:w="3510" w:type="dxa"/>
          </w:tcPr>
          <w:p w14:paraId="14A7FFEA" w14:textId="7E9DF465" w:rsidR="00DA06C5" w:rsidRPr="007D0295" w:rsidRDefault="00DA06C5" w:rsidP="00DA06C5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90" w:type="dxa"/>
          </w:tcPr>
          <w:p w14:paraId="0C11652A" w14:textId="42728495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62B5BB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E2869F" w14:textId="4C0B7E7E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3" w:type="dxa"/>
          </w:tcPr>
          <w:p w14:paraId="60536ABC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B329A91" w14:textId="6F96A3D4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5F609892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7CA0876" w14:textId="70606383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CB34E2A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5CA7D0C" w14:textId="294F2CFA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42BFC65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67E69A9" w14:textId="75C92224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120,115 </w:t>
            </w:r>
          </w:p>
        </w:tc>
        <w:tc>
          <w:tcPr>
            <w:tcW w:w="178" w:type="dxa"/>
          </w:tcPr>
          <w:p w14:paraId="5AA8505C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61FBCB5" w14:textId="162DC95B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139</w:t>
            </w:r>
          </w:p>
        </w:tc>
        <w:tc>
          <w:tcPr>
            <w:tcW w:w="178" w:type="dxa"/>
          </w:tcPr>
          <w:p w14:paraId="0A9712B8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5E1B4" w14:textId="1B398308" w:rsidR="00DA06C5" w:rsidRPr="007D0295" w:rsidRDefault="00DA06C5" w:rsidP="00DA06C5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CA08D75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765F9DE3" w14:textId="0252DAB1" w:rsidR="00DA06C5" w:rsidRPr="007D0295" w:rsidRDefault="00DA06C5" w:rsidP="00DA06C5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223</w:t>
            </w:r>
          </w:p>
        </w:tc>
      </w:tr>
      <w:tr w:rsidR="00DA06C5" w:rsidRPr="007D0295" w14:paraId="6B3B4AB5" w14:textId="77777777">
        <w:trPr>
          <w:cantSplit/>
        </w:trPr>
        <w:tc>
          <w:tcPr>
            <w:tcW w:w="3510" w:type="dxa"/>
          </w:tcPr>
          <w:p w14:paraId="366982E6" w14:textId="0CB5B7E9" w:rsidR="00DA06C5" w:rsidRPr="007D0295" w:rsidRDefault="00DA06C5" w:rsidP="00DA06C5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โฮเตล สุขุมวิท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890" w:type="dxa"/>
          </w:tcPr>
          <w:p w14:paraId="08CF86E7" w14:textId="4334F412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C76FB20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8CBEBD" w14:textId="5DE0DC8F" w:rsidR="00DA06C5" w:rsidRPr="007D0295" w:rsidRDefault="00DA06C5" w:rsidP="00DA06C5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3" w:type="dxa"/>
          </w:tcPr>
          <w:p w14:paraId="017E1069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5C484504" w14:textId="0C00B276" w:rsidR="00DA06C5" w:rsidRPr="007D0295" w:rsidRDefault="00DA06C5" w:rsidP="00DA06C5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5B8C7F1F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7F5B74E" w14:textId="3CD69652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8860C84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99B1458" w14:textId="299410D9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D685F7E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824316D" w14:textId="038D761D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120,115 </w:t>
            </w:r>
          </w:p>
        </w:tc>
        <w:tc>
          <w:tcPr>
            <w:tcW w:w="178" w:type="dxa"/>
          </w:tcPr>
          <w:p w14:paraId="5F88F577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43DD263" w14:textId="09C8D437" w:rsidR="00DA06C5" w:rsidRPr="007D0295" w:rsidRDefault="00DA06C5" w:rsidP="00DA06C5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139</w:t>
            </w:r>
          </w:p>
        </w:tc>
        <w:tc>
          <w:tcPr>
            <w:tcW w:w="178" w:type="dxa"/>
          </w:tcPr>
          <w:p w14:paraId="72BCF8FA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886EE" w14:textId="08647B4A" w:rsidR="00DA06C5" w:rsidRPr="007D0295" w:rsidRDefault="00DA06C5" w:rsidP="00DA06C5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1A4D38E5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1F8C7A44" w14:textId="6FFC1629" w:rsidR="00DA06C5" w:rsidRPr="007D0295" w:rsidRDefault="00DA06C5" w:rsidP="00DA06C5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223</w:t>
            </w:r>
          </w:p>
        </w:tc>
      </w:tr>
      <w:tr w:rsidR="00DA06C5" w:rsidRPr="007D0295" w14:paraId="7A35089A" w14:textId="77777777">
        <w:trPr>
          <w:cantSplit/>
        </w:trPr>
        <w:tc>
          <w:tcPr>
            <w:tcW w:w="3510" w:type="dxa"/>
          </w:tcPr>
          <w:p w14:paraId="5CADF0F2" w14:textId="325D2ACE" w:rsidR="00DA06C5" w:rsidRPr="007D0295" w:rsidRDefault="00DA06C5" w:rsidP="00DA06C5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90" w:type="dxa"/>
          </w:tcPr>
          <w:p w14:paraId="18016309" w14:textId="39D85389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841120F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5E8F5C" w14:textId="6D0FB0CA" w:rsidR="00DA06C5" w:rsidRPr="007D0295" w:rsidRDefault="00DA06C5" w:rsidP="00DA06C5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3" w:type="dxa"/>
          </w:tcPr>
          <w:p w14:paraId="1DAE81F5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ABC5D0F" w14:textId="37A23241" w:rsidR="00DA06C5" w:rsidRPr="007D0295" w:rsidRDefault="00DA06C5" w:rsidP="00DA06C5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74AE61C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F6A9BF5" w14:textId="0F5199D7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7EDF366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E9F7164" w14:textId="16708A2B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15CDBAEF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0891FBF" w14:textId="3B6FEFB0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162,375 </w:t>
            </w:r>
          </w:p>
        </w:tc>
        <w:tc>
          <w:tcPr>
            <w:tcW w:w="178" w:type="dxa"/>
          </w:tcPr>
          <w:p w14:paraId="77938959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209068D" w14:textId="2B596AB2" w:rsidR="00DA06C5" w:rsidRPr="007D0295" w:rsidRDefault="00DA06C5" w:rsidP="00DA06C5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374</w:t>
            </w:r>
          </w:p>
        </w:tc>
        <w:tc>
          <w:tcPr>
            <w:tcW w:w="178" w:type="dxa"/>
          </w:tcPr>
          <w:p w14:paraId="5F4D4CBA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55F00" w14:textId="11DA6DE6" w:rsidR="00DA06C5" w:rsidRPr="007D0295" w:rsidRDefault="00DA06C5" w:rsidP="00DA06C5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1E9A5E44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231F1352" w14:textId="3B694AEF" w:rsidR="00DA06C5" w:rsidRPr="007D0295" w:rsidRDefault="00DA06C5" w:rsidP="00DA06C5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655</w:t>
            </w:r>
          </w:p>
        </w:tc>
      </w:tr>
      <w:tr w:rsidR="00DA06C5" w:rsidRPr="007D0295" w14:paraId="5959E062" w14:textId="77777777">
        <w:trPr>
          <w:cantSplit/>
        </w:trPr>
        <w:tc>
          <w:tcPr>
            <w:tcW w:w="3510" w:type="dxa"/>
          </w:tcPr>
          <w:p w14:paraId="5F97F7A6" w14:textId="221107F7" w:rsidR="00DA06C5" w:rsidRPr="007D0295" w:rsidRDefault="00DA06C5" w:rsidP="00DA06C5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ทีซีซี โฮเทล บีเคเค จำกัด</w:t>
            </w:r>
          </w:p>
        </w:tc>
        <w:tc>
          <w:tcPr>
            <w:tcW w:w="1890" w:type="dxa"/>
          </w:tcPr>
          <w:p w14:paraId="6404974F" w14:textId="632A2656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F2DA325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D87611" w14:textId="68D9B596" w:rsidR="00DA06C5" w:rsidRPr="007D0295" w:rsidRDefault="00DA06C5" w:rsidP="00DA06C5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3" w:type="dxa"/>
          </w:tcPr>
          <w:p w14:paraId="6F3649C8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0B9752C" w14:textId="044D2B64" w:rsidR="00DA06C5" w:rsidRPr="007D0295" w:rsidRDefault="00DA06C5" w:rsidP="00DA06C5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5D0C1AC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4A2AF2A" w14:textId="48877C9C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026A345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5524CB5" w14:textId="71CA26E0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1558FE6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A7E43B8" w14:textId="66C387AA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149,424 </w:t>
            </w:r>
          </w:p>
        </w:tc>
        <w:tc>
          <w:tcPr>
            <w:tcW w:w="178" w:type="dxa"/>
          </w:tcPr>
          <w:p w14:paraId="18F8C988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581829" w14:textId="7829964B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381</w:t>
            </w:r>
          </w:p>
        </w:tc>
        <w:tc>
          <w:tcPr>
            <w:tcW w:w="178" w:type="dxa"/>
          </w:tcPr>
          <w:p w14:paraId="1DA3A7C0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735D6" w14:textId="03B6C3E2" w:rsidR="00DA06C5" w:rsidRPr="007D0295" w:rsidRDefault="00DA06C5" w:rsidP="00DA06C5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5489185A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2A7804B8" w14:textId="4AEA581D" w:rsidR="00DA06C5" w:rsidRPr="007D0295" w:rsidRDefault="00DA06C5" w:rsidP="00DA06C5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627</w:t>
            </w:r>
          </w:p>
        </w:tc>
      </w:tr>
      <w:tr w:rsidR="00DA06C5" w:rsidRPr="007D0295" w14:paraId="7960E6B1" w14:textId="77777777">
        <w:trPr>
          <w:cantSplit/>
        </w:trPr>
        <w:tc>
          <w:tcPr>
            <w:tcW w:w="3510" w:type="dxa"/>
          </w:tcPr>
          <w:p w14:paraId="6801EBC3" w14:textId="522F5011" w:rsidR="00DA06C5" w:rsidRPr="007D0295" w:rsidRDefault="00DA06C5" w:rsidP="00DA06C5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หาดละไม จำกัด </w:t>
            </w:r>
          </w:p>
        </w:tc>
        <w:tc>
          <w:tcPr>
            <w:tcW w:w="1890" w:type="dxa"/>
          </w:tcPr>
          <w:p w14:paraId="2CBE81B7" w14:textId="18558860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3831636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F7C917" w14:textId="51E82228" w:rsidR="00DA06C5" w:rsidRPr="007D0295" w:rsidRDefault="00DA06C5" w:rsidP="00DA06C5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3" w:type="dxa"/>
          </w:tcPr>
          <w:p w14:paraId="1AEA6F65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EC028DE" w14:textId="0039331D" w:rsidR="00DA06C5" w:rsidRPr="007D0295" w:rsidRDefault="00DA06C5" w:rsidP="00DA06C5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1CECA8D0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E14F713" w14:textId="10C44CA9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55760A1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422DA54" w14:textId="4FE735BA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81E9A31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90DFCD4" w14:textId="7120C53C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211,446 </w:t>
            </w:r>
          </w:p>
        </w:tc>
        <w:tc>
          <w:tcPr>
            <w:tcW w:w="178" w:type="dxa"/>
          </w:tcPr>
          <w:p w14:paraId="48A91F3E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205947" w14:textId="7F1D6206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685</w:t>
            </w:r>
          </w:p>
        </w:tc>
        <w:tc>
          <w:tcPr>
            <w:tcW w:w="178" w:type="dxa"/>
          </w:tcPr>
          <w:p w14:paraId="430DC4C5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9A74" w14:textId="158578D7" w:rsidR="00DA06C5" w:rsidRPr="007D0295" w:rsidRDefault="00DA06C5" w:rsidP="00DA06C5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502C024C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4360F341" w14:textId="79DA60C3" w:rsidR="00DA06C5" w:rsidRPr="007D0295" w:rsidRDefault="00DA06C5" w:rsidP="00DA06C5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1,408</w:t>
            </w:r>
          </w:p>
        </w:tc>
      </w:tr>
      <w:tr w:rsidR="00DA06C5" w:rsidRPr="007D0295" w14:paraId="2B3F2484" w14:textId="77777777">
        <w:trPr>
          <w:cantSplit/>
        </w:trPr>
        <w:tc>
          <w:tcPr>
            <w:tcW w:w="3510" w:type="dxa"/>
          </w:tcPr>
          <w:p w14:paraId="157F0B97" w14:textId="20A0F62B" w:rsidR="00DA06C5" w:rsidRPr="007D0295" w:rsidRDefault="00DA06C5" w:rsidP="00DA06C5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เฉวง บีช โฮเทล จำกัด</w:t>
            </w:r>
          </w:p>
        </w:tc>
        <w:tc>
          <w:tcPr>
            <w:tcW w:w="1890" w:type="dxa"/>
          </w:tcPr>
          <w:p w14:paraId="45EC59ED" w14:textId="3C926950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10" w:hanging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742AA2C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8721FD" w14:textId="4D011C6F" w:rsidR="00DA06C5" w:rsidRPr="007D0295" w:rsidRDefault="00DA06C5" w:rsidP="00DA06C5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3" w:type="dxa"/>
          </w:tcPr>
          <w:p w14:paraId="222FD61B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0359291" w14:textId="6BDEB40A" w:rsidR="00DA06C5" w:rsidRPr="007D0295" w:rsidRDefault="00DA06C5" w:rsidP="00DA06C5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2448677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9E74923" w14:textId="55BD96A8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8EDAF9D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76E316" w14:textId="7C5DF2F4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8F2C703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4C9C065" w14:textId="33DB90E8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39,964 </w:t>
            </w:r>
          </w:p>
        </w:tc>
        <w:tc>
          <w:tcPr>
            <w:tcW w:w="178" w:type="dxa"/>
          </w:tcPr>
          <w:p w14:paraId="1AE69160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A63C993" w14:textId="1E952BE2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86</w:t>
            </w:r>
          </w:p>
        </w:tc>
        <w:tc>
          <w:tcPr>
            <w:tcW w:w="178" w:type="dxa"/>
          </w:tcPr>
          <w:p w14:paraId="0138BAA3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CB576" w14:textId="3C798B60" w:rsidR="00DA06C5" w:rsidRPr="007D0295" w:rsidRDefault="00DA06C5" w:rsidP="00DA06C5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17AA5D31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7DC5E069" w14:textId="402B4F9B" w:rsidR="00DA06C5" w:rsidRPr="007D0295" w:rsidRDefault="00DA06C5" w:rsidP="00DA06C5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633</w:t>
            </w:r>
          </w:p>
        </w:tc>
      </w:tr>
      <w:tr w:rsidR="00DA06C5" w:rsidRPr="007D0295" w14:paraId="4BB988D0" w14:textId="77777777">
        <w:trPr>
          <w:cantSplit/>
        </w:trPr>
        <w:tc>
          <w:tcPr>
            <w:tcW w:w="3510" w:type="dxa"/>
          </w:tcPr>
          <w:p w14:paraId="3068A5E9" w14:textId="08A56DF4" w:rsidR="00DA06C5" w:rsidRPr="007D0295" w:rsidRDefault="00DA06C5" w:rsidP="00DA06C5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วนา เบลล์ เอ ลักซ์ซูรี่ สมุย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9B199D6" w14:textId="0BC758F7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D677770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5DF594" w14:textId="598B938F" w:rsidR="00DA06C5" w:rsidRPr="007D0295" w:rsidRDefault="00DA06C5" w:rsidP="00DA06C5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3" w:type="dxa"/>
          </w:tcPr>
          <w:p w14:paraId="70A30C33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A17EDC6" w14:textId="4BF8FC69" w:rsidR="00DA06C5" w:rsidRPr="007D0295" w:rsidRDefault="00DA06C5" w:rsidP="00DA06C5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309987A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22B481A" w14:textId="5183A4C9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179E7BC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CBBEC6B" w14:textId="3A582E76" w:rsidR="00DA06C5" w:rsidRPr="007D0295" w:rsidRDefault="00DA06C5" w:rsidP="00DA06C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0698589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B34A93E" w14:textId="516B9166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69,578 </w:t>
            </w:r>
          </w:p>
        </w:tc>
        <w:tc>
          <w:tcPr>
            <w:tcW w:w="178" w:type="dxa"/>
          </w:tcPr>
          <w:p w14:paraId="1E4D8C83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0144107" w14:textId="2962842A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501</w:t>
            </w:r>
          </w:p>
        </w:tc>
        <w:tc>
          <w:tcPr>
            <w:tcW w:w="178" w:type="dxa"/>
          </w:tcPr>
          <w:p w14:paraId="440F6F4D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DBAEF" w14:textId="6319BD4A" w:rsidR="00DA06C5" w:rsidRPr="007D0295" w:rsidRDefault="00DA06C5" w:rsidP="00DA06C5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869341F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3701662C" w14:textId="1FE6DE0E" w:rsidR="00DA06C5" w:rsidRPr="007D0295" w:rsidRDefault="00DA06C5" w:rsidP="00DA06C5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835</w:t>
            </w:r>
          </w:p>
        </w:tc>
      </w:tr>
      <w:tr w:rsidR="00DA06C5" w:rsidRPr="007D0295" w14:paraId="6FBAF64B" w14:textId="77777777">
        <w:trPr>
          <w:cantSplit/>
          <w:trHeight w:val="77"/>
        </w:trPr>
        <w:tc>
          <w:tcPr>
            <w:tcW w:w="3510" w:type="dxa"/>
          </w:tcPr>
          <w:p w14:paraId="06D7615F" w14:textId="2EC43E4A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โบ๊ทเฮ้าส์ เกาะสมุย จำกัด</w:t>
            </w:r>
          </w:p>
        </w:tc>
        <w:tc>
          <w:tcPr>
            <w:tcW w:w="1890" w:type="dxa"/>
          </w:tcPr>
          <w:p w14:paraId="0FBF2CD7" w14:textId="39966B8F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427F7D7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C5BD4BC" w14:textId="4B9F16C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3" w:type="dxa"/>
          </w:tcPr>
          <w:p w14:paraId="69FD2422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F6025A9" w14:textId="2DFAA0B4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691A129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BE0506C" w14:textId="425590E8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77A37B9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6B86AAE" w14:textId="38E0B495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BE17113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2BBB3E8" w14:textId="31979E2B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50,848 </w:t>
            </w:r>
          </w:p>
        </w:tc>
        <w:tc>
          <w:tcPr>
            <w:tcW w:w="178" w:type="dxa"/>
          </w:tcPr>
          <w:p w14:paraId="75F18220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D1A0455" w14:textId="7ACA0E5C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281</w:t>
            </w:r>
          </w:p>
        </w:tc>
        <w:tc>
          <w:tcPr>
            <w:tcW w:w="178" w:type="dxa"/>
          </w:tcPr>
          <w:p w14:paraId="7A250146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ED6CF" w14:textId="6927E27D" w:rsidR="00DA06C5" w:rsidRPr="007D0295" w:rsidRDefault="00DA06C5" w:rsidP="00DA06C5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6673B11E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7F5EB7B7" w14:textId="43F19918" w:rsidR="00DA06C5" w:rsidRPr="007D0295" w:rsidRDefault="00DA06C5" w:rsidP="00DA06C5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455</w:t>
            </w:r>
          </w:p>
        </w:tc>
      </w:tr>
      <w:tr w:rsidR="00DA06C5" w:rsidRPr="007D0295" w14:paraId="3191D97C" w14:textId="77777777">
        <w:trPr>
          <w:cantSplit/>
        </w:trPr>
        <w:tc>
          <w:tcPr>
            <w:tcW w:w="3510" w:type="dxa"/>
          </w:tcPr>
          <w:p w14:paraId="72877D2D" w14:textId="10430DF2" w:rsidR="00DA06C5" w:rsidRPr="007D0295" w:rsidRDefault="00DA06C5" w:rsidP="00DA06C5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ทีซีซี โฮเทล เชียงใหม่ จำกัด</w:t>
            </w:r>
          </w:p>
        </w:tc>
        <w:tc>
          <w:tcPr>
            <w:tcW w:w="1890" w:type="dxa"/>
          </w:tcPr>
          <w:p w14:paraId="52DA10C5" w14:textId="5FD91763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C2454A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270" w:right="-79" w:hanging="27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1E8D4B1" w14:textId="0E0F7735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3" w:type="dxa"/>
          </w:tcPr>
          <w:p w14:paraId="1C34559B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EC4E3D7" w14:textId="63E3AECF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0265825B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0B4688F8" w14:textId="67A4DE9C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C015682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A607D7A" w14:textId="06D0C19A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2BA8E1E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9EB007E" w14:textId="104729CB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87,098 </w:t>
            </w:r>
          </w:p>
        </w:tc>
        <w:tc>
          <w:tcPr>
            <w:tcW w:w="178" w:type="dxa"/>
          </w:tcPr>
          <w:p w14:paraId="477EDBAF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68BE906E" w14:textId="7312E17E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342</w:t>
            </w:r>
          </w:p>
        </w:tc>
        <w:tc>
          <w:tcPr>
            <w:tcW w:w="178" w:type="dxa"/>
          </w:tcPr>
          <w:p w14:paraId="71B7AD37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0E58" w14:textId="3A28CA99" w:rsidR="00DA06C5" w:rsidRPr="007D0295" w:rsidRDefault="00DA06C5" w:rsidP="00DA06C5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0E9C0716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12C8848D" w14:textId="3E8B4C2C" w:rsidR="00DA06C5" w:rsidRPr="007D0295" w:rsidRDefault="00DA06C5" w:rsidP="00DA06C5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528</w:t>
            </w:r>
          </w:p>
        </w:tc>
      </w:tr>
      <w:tr w:rsidR="00DA06C5" w:rsidRPr="007D0295" w14:paraId="2A249B2C" w14:textId="77777777">
        <w:trPr>
          <w:cantSplit/>
        </w:trPr>
        <w:tc>
          <w:tcPr>
            <w:tcW w:w="3510" w:type="dxa"/>
          </w:tcPr>
          <w:p w14:paraId="43512FBB" w14:textId="6FBE036B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1CA0EFEE" w14:textId="67960FBD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212C84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B5A07D" w14:textId="3E3C8EE9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3" w:type="dxa"/>
          </w:tcPr>
          <w:p w14:paraId="06DAC1C4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1483454" w14:textId="59934CC8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A0C2FDE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09517B6" w14:textId="3AFCE7B4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2BB8692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7F2666A0" w14:textId="3BD1AE83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F3C1549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F0999D1" w14:textId="47C2F8C9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18,237 </w:t>
            </w:r>
          </w:p>
        </w:tc>
        <w:tc>
          <w:tcPr>
            <w:tcW w:w="178" w:type="dxa"/>
          </w:tcPr>
          <w:p w14:paraId="6E5EA9FC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0AC1831" w14:textId="5808E691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528DC28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2A188" w14:textId="49F12CB8" w:rsidR="00DA06C5" w:rsidRPr="007D0295" w:rsidRDefault="00DA06C5" w:rsidP="00DA06C5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34B9E52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7705874D" w14:textId="7C1556F5" w:rsidR="00DA06C5" w:rsidRPr="007D0295" w:rsidRDefault="00DA06C5" w:rsidP="00DA06C5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</w:p>
        </w:tc>
      </w:tr>
      <w:tr w:rsidR="00DA06C5" w:rsidRPr="007D0295" w14:paraId="0E0C8776" w14:textId="77777777">
        <w:trPr>
          <w:cantSplit/>
        </w:trPr>
        <w:tc>
          <w:tcPr>
            <w:tcW w:w="3510" w:type="dxa"/>
          </w:tcPr>
          <w:p w14:paraId="027A8C98" w14:textId="30F63BA7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27055F2" w14:textId="715B4863" w:rsidR="00DA06C5" w:rsidRPr="007D0295" w:rsidRDefault="00DA06C5" w:rsidP="00DA06C5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A9DFDA2" w14:textId="77777777" w:rsidR="00DA06C5" w:rsidRPr="007D0295" w:rsidRDefault="00DA06C5" w:rsidP="00DA06C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17FCBB" w14:textId="161B996D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3" w:type="dxa"/>
          </w:tcPr>
          <w:p w14:paraId="45475359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5C5546C3" w14:textId="1F5D1020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4E8880FA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5C8E45D" w14:textId="1351C6D9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6EDB30D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7FAEFCF" w14:textId="60BF098F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0CEBC3C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1617E9B8" w14:textId="2B9B7B89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18,237 </w:t>
            </w:r>
          </w:p>
        </w:tc>
        <w:tc>
          <w:tcPr>
            <w:tcW w:w="178" w:type="dxa"/>
          </w:tcPr>
          <w:p w14:paraId="2E6DF9DC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C172CDF" w14:textId="64BD84C0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0215532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29CC" w14:textId="444D6037" w:rsidR="00DA06C5" w:rsidRPr="007D0295" w:rsidRDefault="00DA06C5" w:rsidP="00DA06C5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4526274A" w14:textId="77777777" w:rsidR="00DA06C5" w:rsidRPr="007D0295" w:rsidRDefault="00DA06C5" w:rsidP="00DA06C5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63BE13DA" w14:textId="3305E121" w:rsidR="00DA06C5" w:rsidRPr="007D0295" w:rsidRDefault="00DA06C5" w:rsidP="00DA06C5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</w:p>
        </w:tc>
      </w:tr>
      <w:tr w:rsidR="008934FA" w:rsidRPr="007D0295" w14:paraId="3502808F" w14:textId="77777777" w:rsidTr="0071717D">
        <w:trPr>
          <w:cantSplit/>
        </w:trPr>
        <w:tc>
          <w:tcPr>
            <w:tcW w:w="3510" w:type="dxa"/>
          </w:tcPr>
          <w:p w14:paraId="11B5779C" w14:textId="548BE848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ทีซีซี อินเตอร์ลิงค์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79BA68EB" w14:textId="165AEE8C" w:rsidR="008934FA" w:rsidRPr="007D0295" w:rsidRDefault="008934FA" w:rsidP="008934F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F5809FC" w14:textId="77777777" w:rsidR="008934FA" w:rsidRPr="007D0295" w:rsidRDefault="008934FA" w:rsidP="008934F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840A3F" w14:textId="7A1F3BD1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3789FCE9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3B85162" w14:textId="520174C3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116F52C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38C840EC" w14:textId="4346403C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756F7074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F3A005C" w14:textId="4877BD41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F2CAAC0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6F9F8614" w14:textId="53648DC9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55E790B2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2FA6D801" w14:textId="29C30F80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2EB961F3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8EF7AFA" w14:textId="677101DC" w:rsidR="008934FA" w:rsidRPr="007D0295" w:rsidRDefault="008934FA" w:rsidP="008934F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64D782D" w14:textId="77777777" w:rsidR="008934FA" w:rsidRPr="007D0295" w:rsidRDefault="008934FA" w:rsidP="008934F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55082865" w14:textId="5912EF1C" w:rsidR="008934FA" w:rsidRPr="007D0295" w:rsidRDefault="008934FA" w:rsidP="008934FA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E61F63" w:rsidRPr="007D0295" w14:paraId="26821F7D" w14:textId="77777777">
        <w:trPr>
          <w:cantSplit/>
        </w:trPr>
        <w:tc>
          <w:tcPr>
            <w:tcW w:w="3510" w:type="dxa"/>
          </w:tcPr>
          <w:p w14:paraId="3C0ACDEF" w14:textId="3DE50D87" w:rsidR="00E61F63" w:rsidRPr="007D0295" w:rsidRDefault="00E61F63" w:rsidP="00E61F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208 - 1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58B1774" w14:textId="1744C112" w:rsidR="00E61F63" w:rsidRPr="007D0295" w:rsidRDefault="00E61F63" w:rsidP="00E61F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0F7783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68A32D" w14:textId="415E899C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948ACDE" w14:textId="7777777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41CB158" w14:textId="40D5E4BE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7BCC37A2" w14:textId="7777777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47F4AAB" w14:textId="131C00F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260760A" w14:textId="7777777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99D1109" w14:textId="5C6C51E9" w:rsidR="00E61F63" w:rsidRPr="007D0295" w:rsidRDefault="00E61F63" w:rsidP="00B379D5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9A350FA" w14:textId="7777777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96654F8" w14:textId="6093408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65D6993D" w14:textId="7777777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74C1AFC5" w14:textId="6A191F59" w:rsidR="00E61F63" w:rsidRPr="007D0295" w:rsidRDefault="00E61F63" w:rsidP="00B379D5">
            <w:pPr>
              <w:pStyle w:val="acctfourfigures"/>
              <w:tabs>
                <w:tab w:val="clear" w:pos="765"/>
                <w:tab w:val="decimal" w:pos="9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45810703" w14:textId="7777777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6CE0B" w14:textId="48E1C2AA" w:rsidR="00E61F63" w:rsidRPr="007D0295" w:rsidRDefault="00E61F63" w:rsidP="00E61F6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801</w:t>
            </w:r>
          </w:p>
        </w:tc>
        <w:tc>
          <w:tcPr>
            <w:tcW w:w="208" w:type="dxa"/>
          </w:tcPr>
          <w:p w14:paraId="744B2833" w14:textId="7777777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0252332E" w14:textId="1FCFD1DB" w:rsidR="00E61F63" w:rsidRPr="007D0295" w:rsidRDefault="00E61F63" w:rsidP="00E61F63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1,147</w:t>
            </w:r>
          </w:p>
        </w:tc>
      </w:tr>
      <w:tr w:rsidR="00E61F63" w:rsidRPr="007D0295" w14:paraId="6749D4DB" w14:textId="77777777">
        <w:trPr>
          <w:cantSplit/>
        </w:trPr>
        <w:tc>
          <w:tcPr>
            <w:tcW w:w="3510" w:type="dxa"/>
          </w:tcPr>
          <w:p w14:paraId="68FEC598" w14:textId="7DA54D17" w:rsidR="00E61F63" w:rsidRPr="007D0295" w:rsidRDefault="00E61F63" w:rsidP="00E61F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208 - 2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10EF3821" w14:textId="498B7021" w:rsidR="00E61F63" w:rsidRPr="007D0295" w:rsidRDefault="00E61F63" w:rsidP="00E61F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910A5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106ECC" w14:textId="62D20BCC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B774E52" w14:textId="7777777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B045AD4" w14:textId="0A6129C9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711D7C4F" w14:textId="7777777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336E84D" w14:textId="345DB230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C7A805B" w14:textId="7777777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29AE73E" w14:textId="0EBFC1CD" w:rsidR="00E61F63" w:rsidRPr="007D0295" w:rsidRDefault="00E61F63" w:rsidP="00B379D5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BA61A9A" w14:textId="7777777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E57610F" w14:textId="0C1F6EE3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3933517E" w14:textId="7777777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0CA2ED6" w14:textId="543E8F08" w:rsidR="00E61F63" w:rsidRPr="007D0295" w:rsidRDefault="00E61F63" w:rsidP="00B379D5">
            <w:pPr>
              <w:pStyle w:val="acctfourfigures"/>
              <w:tabs>
                <w:tab w:val="clear" w:pos="765"/>
                <w:tab w:val="decimal" w:pos="9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677375F9" w14:textId="77777777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1AE12" w14:textId="09DC4FC2" w:rsidR="00E61F63" w:rsidRPr="007D0295" w:rsidRDefault="00E61F63" w:rsidP="00E61F6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79</w:t>
            </w:r>
            <w:r w:rsidR="00A57BCF"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08" w:type="dxa"/>
          </w:tcPr>
          <w:p w14:paraId="30FFBAF6" w14:textId="17E1CEFD" w:rsidR="00E61F63" w:rsidRPr="007D0295" w:rsidRDefault="00E61F63" w:rsidP="00E61F6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5DB441B6" w14:textId="15F270BC" w:rsidR="00E61F63" w:rsidRPr="007D0295" w:rsidRDefault="00E61F63" w:rsidP="00E61F63">
            <w:pPr>
              <w:pStyle w:val="acctfourfigures"/>
              <w:tabs>
                <w:tab w:val="clear" w:pos="765"/>
                <w:tab w:val="decimal" w:pos="275"/>
                <w:tab w:val="center" w:pos="329"/>
                <w:tab w:val="right" w:pos="54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1,147</w:t>
            </w:r>
          </w:p>
        </w:tc>
      </w:tr>
      <w:tr w:rsidR="00E61F63" w:rsidRPr="007D0295" w14:paraId="6986B665" w14:textId="77777777">
        <w:trPr>
          <w:cantSplit/>
        </w:trPr>
        <w:tc>
          <w:tcPr>
            <w:tcW w:w="3510" w:type="dxa"/>
          </w:tcPr>
          <w:p w14:paraId="1677CB6C" w14:textId="79D03550" w:rsidR="00E61F63" w:rsidRPr="007D0295" w:rsidRDefault="00E61F63" w:rsidP="00E61F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CC3BD5D" w14:textId="439A4861" w:rsidR="00E61F63" w:rsidRPr="007D0295" w:rsidRDefault="00E61F63" w:rsidP="00E61F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C444511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1A846D" w14:textId="2F1B810E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7E572EF9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1B1FD84" w14:textId="4EBB858C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5457A2EB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4111F5DA" w14:textId="0989A698" w:rsidR="00E61F63" w:rsidRPr="007D0295" w:rsidRDefault="00E61F63" w:rsidP="00E61F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91175EC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DE5D4BF" w14:textId="13E7014B" w:rsidR="00E61F63" w:rsidRPr="007D0295" w:rsidRDefault="00E61F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51F8072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48F862F" w14:textId="2CEDA6E6" w:rsidR="00E61F63" w:rsidRPr="007D0295" w:rsidRDefault="00E61F63" w:rsidP="00E61F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11B7AB7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63F7674" w14:textId="0B13502F" w:rsidR="00E61F63" w:rsidRPr="007D0295" w:rsidRDefault="00E61F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1BB00DEB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2C42E" w14:textId="1BC515DC" w:rsidR="00E61F63" w:rsidRPr="007D0295" w:rsidRDefault="00E61F63" w:rsidP="00E61F6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1,180</w:t>
            </w:r>
          </w:p>
        </w:tc>
        <w:tc>
          <w:tcPr>
            <w:tcW w:w="208" w:type="dxa"/>
          </w:tcPr>
          <w:p w14:paraId="06FCE5B4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2F04E30A" w14:textId="51A34D8E" w:rsidR="00E61F63" w:rsidRPr="007D0295" w:rsidRDefault="00E61F63" w:rsidP="00E61F63">
            <w:pPr>
              <w:pStyle w:val="acctfourfigures"/>
              <w:tabs>
                <w:tab w:val="clear" w:pos="765"/>
                <w:tab w:val="decimal" w:pos="790"/>
              </w:tabs>
              <w:spacing w:line="216" w:lineRule="auto"/>
              <w:ind w:left="-79" w:right="-1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1,682</w:t>
            </w:r>
          </w:p>
        </w:tc>
      </w:tr>
      <w:tr w:rsidR="00E61F63" w:rsidRPr="007D0295" w14:paraId="54CEF83D" w14:textId="77777777">
        <w:trPr>
          <w:cantSplit/>
        </w:trPr>
        <w:tc>
          <w:tcPr>
            <w:tcW w:w="3510" w:type="dxa"/>
          </w:tcPr>
          <w:p w14:paraId="701030A2" w14:textId="103BF5EA" w:rsidR="00E61F63" w:rsidRPr="007D0295" w:rsidRDefault="00E61F63" w:rsidP="00E61F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8269EEE" w14:textId="6755D5BE" w:rsidR="00E61F63" w:rsidRPr="007D0295" w:rsidRDefault="00E61F63" w:rsidP="00E61F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CABCF7A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434BF2" w14:textId="4D32B7CC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7EC54778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153CE83" w14:textId="7B220101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3726649D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56EE9999" w14:textId="00C8CFD1" w:rsidR="00E61F63" w:rsidRPr="007D0295" w:rsidRDefault="00E61F63" w:rsidP="00E61F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A877620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9CB608C" w14:textId="6CC2766D" w:rsidR="00E61F63" w:rsidRPr="007D0295" w:rsidRDefault="00E61F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6A43BA2A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4349DF42" w14:textId="34289461" w:rsidR="00E61F63" w:rsidRPr="007D0295" w:rsidRDefault="00E61F63" w:rsidP="00E61F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406C670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2F779E7" w14:textId="0262D86B" w:rsidR="00E61F63" w:rsidRPr="007D0295" w:rsidRDefault="00E61F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3B0C43C6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0C6E3" w14:textId="6237B2A3" w:rsidR="00E61F63" w:rsidRPr="007D0295" w:rsidRDefault="00E61F63" w:rsidP="00E61F6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1,18</w:t>
            </w:r>
            <w:r w:rsidR="007D0295"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08" w:type="dxa"/>
          </w:tcPr>
          <w:p w14:paraId="2D2AE901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62398C79" w14:textId="21B64D93" w:rsidR="00E61F63" w:rsidRPr="007D0295" w:rsidRDefault="00E61F63" w:rsidP="00E61F63">
            <w:pPr>
              <w:pStyle w:val="acctfourfigures"/>
              <w:tabs>
                <w:tab w:val="clear" w:pos="765"/>
                <w:tab w:val="decimal" w:pos="790"/>
              </w:tabs>
              <w:spacing w:line="216" w:lineRule="auto"/>
              <w:ind w:left="-79" w:right="-1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1,680</w:t>
            </w:r>
          </w:p>
        </w:tc>
      </w:tr>
      <w:tr w:rsidR="00E61F63" w:rsidRPr="007D0295" w14:paraId="0A1B8C8E" w14:textId="77777777">
        <w:trPr>
          <w:cantSplit/>
        </w:trPr>
        <w:tc>
          <w:tcPr>
            <w:tcW w:w="3510" w:type="dxa"/>
          </w:tcPr>
          <w:p w14:paraId="5C5464B3" w14:textId="148F8D85" w:rsidR="00E61F63" w:rsidRPr="007D0295" w:rsidRDefault="00E61F63" w:rsidP="00E61F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2CA80C08" w14:textId="6234EDAC" w:rsidR="00E61F63" w:rsidRPr="007D0295" w:rsidRDefault="00E61F63" w:rsidP="00E61F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5E2630D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8FEC2E4" w14:textId="2DC1F26A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0875E27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6433AFEB" w14:textId="68D7F09D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2DF0BB97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07596068" w14:textId="32D93A0D" w:rsidR="00E61F63" w:rsidRPr="007D0295" w:rsidRDefault="00E61F63" w:rsidP="00E61F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AD43360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09C3A931" w14:textId="4E2FDD60" w:rsidR="00E61F63" w:rsidRPr="007D0295" w:rsidRDefault="00E61F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23E82EF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331E544" w14:textId="13D12A61" w:rsidR="00E61F63" w:rsidRPr="007D0295" w:rsidRDefault="00E61F63" w:rsidP="00E61F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4C351E65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2CDBE77A" w14:textId="38D993C4" w:rsidR="00E61F63" w:rsidRPr="007D0295" w:rsidRDefault="00E61F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B4C048C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71E6F" w14:textId="28DC4F0D" w:rsidR="00E61F63" w:rsidRPr="007D0295" w:rsidRDefault="00E61F63" w:rsidP="00E61F6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1,181</w:t>
            </w:r>
          </w:p>
        </w:tc>
        <w:tc>
          <w:tcPr>
            <w:tcW w:w="208" w:type="dxa"/>
          </w:tcPr>
          <w:p w14:paraId="6F3795A3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42747E3C" w14:textId="254BC366" w:rsidR="00E61F63" w:rsidRPr="007D0295" w:rsidRDefault="00E61F63" w:rsidP="00E61F63">
            <w:pPr>
              <w:pStyle w:val="acctfourfigures"/>
              <w:tabs>
                <w:tab w:val="clear" w:pos="765"/>
                <w:tab w:val="decimal" w:pos="790"/>
              </w:tabs>
              <w:spacing w:line="216" w:lineRule="auto"/>
              <w:ind w:left="-79" w:right="-1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1,680</w:t>
            </w:r>
          </w:p>
        </w:tc>
      </w:tr>
      <w:tr w:rsidR="00E61F63" w:rsidRPr="007D0295" w14:paraId="381A3013" w14:textId="77777777">
        <w:trPr>
          <w:cantSplit/>
        </w:trPr>
        <w:tc>
          <w:tcPr>
            <w:tcW w:w="3510" w:type="dxa"/>
          </w:tcPr>
          <w:p w14:paraId="5DEBE55F" w14:textId="74D5B19E" w:rsidR="00E61F63" w:rsidRPr="007D0295" w:rsidRDefault="00E61F63" w:rsidP="00E61F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7D029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DCB59C9" w14:textId="450BEF5D" w:rsidR="00E61F63" w:rsidRPr="007D0295" w:rsidRDefault="00E61F63" w:rsidP="00E61F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40398E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3ECC5A4" w14:textId="047D962B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D67023E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3CDB9F3" w14:textId="2C1B8AA4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4663664F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E58C607" w14:textId="5294D63F" w:rsidR="00E61F63" w:rsidRPr="007D0295" w:rsidRDefault="00E61F63" w:rsidP="00E61F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EB1F8DF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6CA56670" w14:textId="1D3F3D4F" w:rsidR="00E61F63" w:rsidRPr="007D0295" w:rsidRDefault="00E61F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057D851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65125831" w14:textId="5A53763F" w:rsidR="00E61F63" w:rsidRPr="007D0295" w:rsidRDefault="00E61F63" w:rsidP="00E61F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BCE358F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0E955B1" w14:textId="2F677579" w:rsidR="00E61F63" w:rsidRPr="007D0295" w:rsidRDefault="00E61F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12891742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DFC0C" w14:textId="000F7EDD" w:rsidR="00E61F63" w:rsidRPr="007D0295" w:rsidRDefault="00E61F63" w:rsidP="00E61F6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1,18</w:t>
            </w:r>
            <w:r w:rsidR="00353089"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08" w:type="dxa"/>
          </w:tcPr>
          <w:p w14:paraId="3ACB18C3" w14:textId="77777777" w:rsidR="00E61F63" w:rsidRPr="007D0295" w:rsidRDefault="00E61F63" w:rsidP="00E61F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1C81BC1C" w14:textId="529C5DC1" w:rsidR="00E61F63" w:rsidRPr="007D0295" w:rsidRDefault="00E61F63" w:rsidP="00E61F63">
            <w:pPr>
              <w:pStyle w:val="acctfourfigures"/>
              <w:tabs>
                <w:tab w:val="clear" w:pos="765"/>
                <w:tab w:val="decimal" w:pos="790"/>
              </w:tabs>
              <w:spacing w:line="216" w:lineRule="auto"/>
              <w:ind w:left="-79" w:right="-1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1,682</w:t>
            </w:r>
          </w:p>
        </w:tc>
      </w:tr>
      <w:tr w:rsidR="00F34663" w:rsidRPr="007D0295" w14:paraId="236C3DF1" w14:textId="77777777" w:rsidTr="0071717D">
        <w:trPr>
          <w:cantSplit/>
        </w:trPr>
        <w:tc>
          <w:tcPr>
            <w:tcW w:w="3510" w:type="dxa"/>
          </w:tcPr>
          <w:p w14:paraId="4EF9C7E9" w14:textId="37F93941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อาคารอินเตอร์ลิ</w:t>
            </w:r>
            <w:r w:rsidRPr="007D0295">
              <w:rPr>
                <w:rFonts w:asciiTheme="majorBidi" w:hAnsiTheme="majorBidi" w:cstheme="majorBidi" w:hint="cs"/>
                <w:sz w:val="26"/>
                <w:szCs w:val="26"/>
                <w:cs/>
              </w:rPr>
              <w:t>้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งค์ บางนา จำกัด</w:t>
            </w:r>
          </w:p>
        </w:tc>
        <w:tc>
          <w:tcPr>
            <w:tcW w:w="1890" w:type="dxa"/>
          </w:tcPr>
          <w:p w14:paraId="5F771EFE" w14:textId="7BB8C21B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ECDEF2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31E099" w14:textId="60F691F0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758242FE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150FC51" w14:textId="726D6D2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3AEC7496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C416B12" w14:textId="32EC05D8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4B55D72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0CCE91F8" w14:textId="421B0C28" w:rsidR="00F34663" w:rsidRPr="007D0295" w:rsidRDefault="00F346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6BC2895E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11CD6C8" w14:textId="4EEC32C4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78" w:type="dxa"/>
          </w:tcPr>
          <w:p w14:paraId="6A688567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6D2BCF3" w14:textId="6E794742" w:rsidR="00F34663" w:rsidRPr="007D0295" w:rsidRDefault="00F346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78" w:type="dxa"/>
          </w:tcPr>
          <w:p w14:paraId="1DA78BC6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FA9E812" w14:textId="73C2342A" w:rsidR="00F34663" w:rsidRPr="007D0295" w:rsidRDefault="00F34663" w:rsidP="00F3466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438DCC4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47A506D" w14:textId="5FB339A9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34663" w:rsidRPr="007D0295" w14:paraId="3308F2B8" w14:textId="77777777" w:rsidTr="0071717D">
        <w:trPr>
          <w:cantSplit/>
        </w:trPr>
        <w:tc>
          <w:tcPr>
            <w:tcW w:w="3510" w:type="dxa"/>
          </w:tcPr>
          <w:p w14:paraId="0A90FFF3" w14:textId="5504801A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7D029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เอดับบลิวซี บาย ริเวอร์ฟรอนท์ จำกัด </w:t>
            </w:r>
          </w:p>
        </w:tc>
        <w:tc>
          <w:tcPr>
            <w:tcW w:w="1890" w:type="dxa"/>
            <w:vAlign w:val="bottom"/>
          </w:tcPr>
          <w:p w14:paraId="77B7C5FF" w14:textId="2F372F20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6033B4BB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AA955C2" w14:textId="158E578B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0D4BB591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C813718" w14:textId="3281F83D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742B6F21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415335E8" w14:textId="23A8EE43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  <w:vAlign w:val="bottom"/>
          </w:tcPr>
          <w:p w14:paraId="3047D4EE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EC08B85" w14:textId="0FE83484" w:rsidR="00F34663" w:rsidRPr="007D0295" w:rsidRDefault="00F346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  <w:vAlign w:val="bottom"/>
          </w:tcPr>
          <w:p w14:paraId="4BB55E15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7E733A2" w14:textId="566467E9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78" w:type="dxa"/>
            <w:vAlign w:val="bottom"/>
          </w:tcPr>
          <w:p w14:paraId="4BB485D3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677EBD6D" w14:textId="184AA49A" w:rsidR="00F34663" w:rsidRPr="007D0295" w:rsidRDefault="00F346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78" w:type="dxa"/>
          </w:tcPr>
          <w:p w14:paraId="0435ED45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3DC2E69" w14:textId="7C581588" w:rsidR="00F34663" w:rsidRPr="007D0295" w:rsidRDefault="00F34663" w:rsidP="00F3466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197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50ED2A6A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5810E28" w14:textId="1BEAE6F0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34663" w:rsidRPr="007D0295" w14:paraId="7031EF39" w14:textId="77777777" w:rsidTr="0071717D">
        <w:trPr>
          <w:cantSplit/>
        </w:trPr>
        <w:tc>
          <w:tcPr>
            <w:tcW w:w="3510" w:type="dxa"/>
          </w:tcPr>
          <w:p w14:paraId="3FFD324F" w14:textId="28B35790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พัทยา </w:t>
            </w:r>
            <w:r w:rsidRPr="007D029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พัฒนา</w:t>
            </w: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แอสเสท จำกัด </w:t>
            </w:r>
          </w:p>
        </w:tc>
        <w:tc>
          <w:tcPr>
            <w:tcW w:w="1890" w:type="dxa"/>
            <w:vAlign w:val="bottom"/>
          </w:tcPr>
          <w:p w14:paraId="6F7FCE8C" w14:textId="3EBC666C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1523C680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82D6DF" w14:textId="10C134A8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371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6E79EF97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6E9781A" w14:textId="5555A40C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55B16E36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2DDF59F" w14:textId="22C93C0F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  <w:vAlign w:val="bottom"/>
          </w:tcPr>
          <w:p w14:paraId="68248CBB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5D37D612" w14:textId="7F6DD5CD" w:rsidR="00F34663" w:rsidRPr="007D0295" w:rsidRDefault="00F346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  <w:vAlign w:val="bottom"/>
          </w:tcPr>
          <w:p w14:paraId="421C5F35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57D58F5" w14:textId="64F34643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78" w:type="dxa"/>
            <w:vAlign w:val="bottom"/>
          </w:tcPr>
          <w:p w14:paraId="44CA8DA3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29A88FDE" w14:textId="50692F00" w:rsidR="00F34663" w:rsidRPr="007D0295" w:rsidRDefault="00F346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78" w:type="dxa"/>
          </w:tcPr>
          <w:p w14:paraId="42A3EF78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626B4CC" w14:textId="5A3F005C" w:rsidR="00F34663" w:rsidRPr="007D0295" w:rsidRDefault="00F34663" w:rsidP="00F3466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5F2C6A9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DBBFEFC" w14:textId="7F21211D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34663" w:rsidRPr="007D0295" w14:paraId="0CDEC438" w14:textId="77777777" w:rsidTr="0071717D">
        <w:trPr>
          <w:cantSplit/>
        </w:trPr>
        <w:tc>
          <w:tcPr>
            <w:tcW w:w="3510" w:type="dxa"/>
          </w:tcPr>
          <w:p w14:paraId="52AA6EF3" w14:textId="01937F80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อันดามัน รีสอร์ท แอสเสท จำกัด</w:t>
            </w:r>
          </w:p>
        </w:tc>
        <w:tc>
          <w:tcPr>
            <w:tcW w:w="1890" w:type="dxa"/>
            <w:vAlign w:val="bottom"/>
          </w:tcPr>
          <w:p w14:paraId="6F6F43DB" w14:textId="2B9FD902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1A8B11C3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351A36" w14:textId="5F0DDD9B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643B888B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5AF23128" w14:textId="3533C77B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1854C49E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707A942" w14:textId="1D11DC60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492,100</w:t>
            </w:r>
          </w:p>
        </w:tc>
        <w:tc>
          <w:tcPr>
            <w:tcW w:w="178" w:type="dxa"/>
            <w:vAlign w:val="bottom"/>
          </w:tcPr>
          <w:p w14:paraId="4BF503DF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1A25303" w14:textId="077980B7" w:rsidR="00F34663" w:rsidRPr="007D0295" w:rsidRDefault="00F346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37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492,100</w:t>
            </w:r>
          </w:p>
        </w:tc>
        <w:tc>
          <w:tcPr>
            <w:tcW w:w="182" w:type="dxa"/>
            <w:vAlign w:val="bottom"/>
          </w:tcPr>
          <w:p w14:paraId="1B575B21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14FCDF2" w14:textId="63DB5267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196,452</w:t>
            </w:r>
          </w:p>
        </w:tc>
        <w:tc>
          <w:tcPr>
            <w:tcW w:w="178" w:type="dxa"/>
            <w:vAlign w:val="bottom"/>
          </w:tcPr>
          <w:p w14:paraId="6D9C5EEE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2F2BC23" w14:textId="33B2AD22" w:rsidR="00F34663" w:rsidRPr="007D0295" w:rsidRDefault="00F346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196,452</w:t>
            </w:r>
          </w:p>
        </w:tc>
        <w:tc>
          <w:tcPr>
            <w:tcW w:w="178" w:type="dxa"/>
          </w:tcPr>
          <w:p w14:paraId="55284A7A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5BE1A44" w14:textId="3DFDB04D" w:rsidR="00F34663" w:rsidRPr="007D0295" w:rsidRDefault="00F34663" w:rsidP="00F3466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6902646A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BD31BD0" w14:textId="37B88FFA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34663" w:rsidRPr="007D0295" w14:paraId="382D617E" w14:textId="77777777" w:rsidTr="0071717D">
        <w:trPr>
          <w:cantSplit/>
        </w:trPr>
        <w:tc>
          <w:tcPr>
            <w:tcW w:w="3510" w:type="dxa"/>
          </w:tcPr>
          <w:p w14:paraId="4FCB301F" w14:textId="128EF804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เดอะ โฮเทล สุขุมวิท </w:t>
            </w: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50 </w:t>
            </w: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4101EC07" w14:textId="6EF1DA4D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01C8AF6C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FE84C6" w14:textId="31FB7593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61385ECC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A9991CA" w14:textId="11A979E6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007ACD33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21ED6B4" w14:textId="514008F2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383,250</w:t>
            </w:r>
          </w:p>
        </w:tc>
        <w:tc>
          <w:tcPr>
            <w:tcW w:w="178" w:type="dxa"/>
            <w:vAlign w:val="bottom"/>
          </w:tcPr>
          <w:p w14:paraId="741F5B34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1FADED9" w14:textId="02100B7A" w:rsidR="00F34663" w:rsidRPr="007D0295" w:rsidRDefault="00F346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383,250</w:t>
            </w:r>
          </w:p>
        </w:tc>
        <w:tc>
          <w:tcPr>
            <w:tcW w:w="182" w:type="dxa"/>
            <w:vAlign w:val="bottom"/>
          </w:tcPr>
          <w:p w14:paraId="40440D37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DBBBD7E" w14:textId="6FF51FFE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179,019</w:t>
            </w:r>
          </w:p>
        </w:tc>
        <w:tc>
          <w:tcPr>
            <w:tcW w:w="178" w:type="dxa"/>
            <w:vAlign w:val="bottom"/>
          </w:tcPr>
          <w:p w14:paraId="76613B53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B2DD3F8" w14:textId="2D237883" w:rsidR="00F34663" w:rsidRPr="007D0295" w:rsidRDefault="00F346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179,019</w:t>
            </w:r>
          </w:p>
        </w:tc>
        <w:tc>
          <w:tcPr>
            <w:tcW w:w="178" w:type="dxa"/>
          </w:tcPr>
          <w:p w14:paraId="78298B76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CD81ACF" w14:textId="48613C82" w:rsidR="00F34663" w:rsidRPr="007D0295" w:rsidRDefault="00F34663" w:rsidP="00F3466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9897B99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A5774EC" w14:textId="4E0DC38F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34663" w:rsidRPr="007D0295" w14:paraId="0788DB39" w14:textId="77777777" w:rsidTr="0071717D">
        <w:trPr>
          <w:cantSplit/>
        </w:trPr>
        <w:tc>
          <w:tcPr>
            <w:tcW w:w="3510" w:type="dxa"/>
          </w:tcPr>
          <w:p w14:paraId="0ACD5B2B" w14:textId="63229146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เอเชียทีค เอ็นเตอร์เทนเม้นท์ จำกัด</w:t>
            </w:r>
          </w:p>
        </w:tc>
        <w:tc>
          <w:tcPr>
            <w:tcW w:w="1890" w:type="dxa"/>
          </w:tcPr>
          <w:p w14:paraId="032F274A" w14:textId="402C15CD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  <w:vAlign w:val="bottom"/>
          </w:tcPr>
          <w:p w14:paraId="4302EADE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F92E33" w14:textId="16DA6252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2F6E4C6B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576824F" w14:textId="4150698D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1E71D795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0684287" w14:textId="20A3FCFD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78" w:type="dxa"/>
            <w:vAlign w:val="bottom"/>
          </w:tcPr>
          <w:p w14:paraId="0ACCEEE4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2F55CFE" w14:textId="3BC7C5E1" w:rsidR="00F34663" w:rsidRPr="007D0295" w:rsidRDefault="00F346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82" w:type="dxa"/>
            <w:vAlign w:val="bottom"/>
          </w:tcPr>
          <w:p w14:paraId="49FD7701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BCB4F96" w14:textId="29D946AA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61B8E862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DB7EEF7" w14:textId="6CA3A269" w:rsidR="00F34663" w:rsidRPr="007D0295" w:rsidRDefault="00F346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64573AC4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1766486" w14:textId="555B2C74" w:rsidR="00F34663" w:rsidRPr="007D0295" w:rsidRDefault="00F34663" w:rsidP="00F3466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5FB0AB3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AD63A55" w14:textId="7C4CD8C9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34663" w:rsidRPr="007D0295" w14:paraId="5D367A06" w14:textId="77777777" w:rsidTr="0071717D">
        <w:trPr>
          <w:cantSplit/>
        </w:trPr>
        <w:tc>
          <w:tcPr>
            <w:tcW w:w="3510" w:type="dxa"/>
          </w:tcPr>
          <w:p w14:paraId="7DF55F6E" w14:textId="4F475F1D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สุรเศรษฐ์ จำกัด</w:t>
            </w:r>
          </w:p>
        </w:tc>
        <w:tc>
          <w:tcPr>
            <w:tcW w:w="1890" w:type="dxa"/>
          </w:tcPr>
          <w:p w14:paraId="495AF98B" w14:textId="0018B24E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22429A1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5DE10E" w14:textId="52FA9611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2C8F8837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9696D51" w14:textId="7BA79622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7C937B4A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0EDAEEF" w14:textId="4E2D3DEA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78" w:type="dxa"/>
          </w:tcPr>
          <w:p w14:paraId="795CD3C6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93541AC" w14:textId="484682D2" w:rsidR="00F34663" w:rsidRPr="007D0295" w:rsidRDefault="00F346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1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2" w:type="dxa"/>
          </w:tcPr>
          <w:p w14:paraId="0B254F4F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31604BDD" w14:textId="0F78B71C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353</w:t>
            </w: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7D029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650</w:t>
            </w:r>
          </w:p>
        </w:tc>
        <w:tc>
          <w:tcPr>
            <w:tcW w:w="178" w:type="dxa"/>
          </w:tcPr>
          <w:p w14:paraId="564B1FAC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0AE0C7" w14:textId="319DA50C" w:rsidR="00F34663" w:rsidRPr="007D0295" w:rsidRDefault="00F346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353</w:t>
            </w: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7D029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650</w:t>
            </w:r>
          </w:p>
        </w:tc>
        <w:tc>
          <w:tcPr>
            <w:tcW w:w="178" w:type="dxa"/>
          </w:tcPr>
          <w:p w14:paraId="0B5DFD3A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FC83FC3" w14:textId="25C54731" w:rsidR="00F34663" w:rsidRPr="007D0295" w:rsidRDefault="00F34663" w:rsidP="00F3466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042DD54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031AFEB" w14:textId="58F407C6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34663" w:rsidRPr="007D0295" w14:paraId="5AF0FF09" w14:textId="77777777" w:rsidTr="0071717D">
        <w:trPr>
          <w:cantSplit/>
        </w:trPr>
        <w:tc>
          <w:tcPr>
            <w:tcW w:w="3510" w:type="dxa"/>
          </w:tcPr>
          <w:p w14:paraId="21546AB9" w14:textId="0EA3DC16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นำทรัพย์พัฒนา </w:t>
            </w: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E8EF6DA" w14:textId="214F0A70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DA0D327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D13D5B" w14:textId="725BDF71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F2BC31F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CE947DE" w14:textId="576A1BDB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C76CDB1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4BDC210" w14:textId="38AD2934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5,000</w:t>
            </w:r>
          </w:p>
        </w:tc>
        <w:tc>
          <w:tcPr>
            <w:tcW w:w="178" w:type="dxa"/>
          </w:tcPr>
          <w:p w14:paraId="6ECAB394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5837D0" w14:textId="5BCA0758" w:rsidR="00F34663" w:rsidRPr="007D0295" w:rsidRDefault="00F346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5,000</w:t>
            </w:r>
          </w:p>
        </w:tc>
        <w:tc>
          <w:tcPr>
            <w:tcW w:w="182" w:type="dxa"/>
          </w:tcPr>
          <w:p w14:paraId="60621AED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2EAFD362" w14:textId="25156E5D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2A4D35E9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6F1A0747" w14:textId="0AAB9EDB" w:rsidR="00F34663" w:rsidRPr="007D0295" w:rsidRDefault="00F346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5496349D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16D54C3" w14:textId="1C48EF9B" w:rsidR="00F34663" w:rsidRPr="007D0295" w:rsidRDefault="00F34663" w:rsidP="00F3466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A597BA0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55E8B192" w14:textId="066F211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34663" w:rsidRPr="007D0295" w14:paraId="0C790C4D" w14:textId="77777777" w:rsidTr="0071717D">
        <w:trPr>
          <w:cantSplit/>
        </w:trPr>
        <w:tc>
          <w:tcPr>
            <w:tcW w:w="3510" w:type="dxa"/>
          </w:tcPr>
          <w:p w14:paraId="69AE1F1E" w14:textId="1CAFC685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บริษัท</w:t>
            </w:r>
            <w:r w:rsidRPr="007D02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ฟีนิกซ์บอกซ์</w:t>
            </w:r>
            <w:r w:rsidRPr="007D02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57ECB091" w14:textId="5CE85868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E3E8F61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0F5AE0" w14:textId="4997E703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351E06A9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5BF25F94" w14:textId="618F72FD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7C4996F7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E3178A5" w14:textId="661278A5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5,901,000</w:t>
            </w:r>
          </w:p>
        </w:tc>
        <w:tc>
          <w:tcPr>
            <w:tcW w:w="178" w:type="dxa"/>
          </w:tcPr>
          <w:p w14:paraId="3AEE0F9C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9D999F4" w14:textId="4750A65D" w:rsidR="00F34663" w:rsidRPr="007D0295" w:rsidRDefault="00F346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5,901,000</w:t>
            </w:r>
          </w:p>
        </w:tc>
        <w:tc>
          <w:tcPr>
            <w:tcW w:w="182" w:type="dxa"/>
          </w:tcPr>
          <w:p w14:paraId="0BF40E05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2CCA8A45" w14:textId="42379A4F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1,554,543</w:t>
            </w:r>
          </w:p>
        </w:tc>
        <w:tc>
          <w:tcPr>
            <w:tcW w:w="178" w:type="dxa"/>
          </w:tcPr>
          <w:p w14:paraId="7127323C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7BF1858" w14:textId="32337005" w:rsidR="00F34663" w:rsidRPr="007D0295" w:rsidRDefault="00F346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1,554,543</w:t>
            </w:r>
          </w:p>
        </w:tc>
        <w:tc>
          <w:tcPr>
            <w:tcW w:w="178" w:type="dxa"/>
          </w:tcPr>
          <w:p w14:paraId="491594DA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BFC4177" w14:textId="351CC7C1" w:rsidR="00F34663" w:rsidRPr="007D0295" w:rsidRDefault="00F34663" w:rsidP="00F3466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7685D00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9C4C2FB" w14:textId="71647075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34663" w:rsidRPr="007D0295" w14:paraId="3172FD3F" w14:textId="77777777" w:rsidTr="0071717D">
        <w:trPr>
          <w:cantSplit/>
        </w:trPr>
        <w:tc>
          <w:tcPr>
            <w:tcW w:w="3510" w:type="dxa"/>
          </w:tcPr>
          <w:p w14:paraId="7655CD32" w14:textId="08247F44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แอสเสท เวิ</w:t>
            </w:r>
            <w:r w:rsidRPr="007D029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ร์</w:t>
            </w: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ด เทรดดิ้ง จำกัด</w:t>
            </w:r>
          </w:p>
        </w:tc>
        <w:tc>
          <w:tcPr>
            <w:tcW w:w="1890" w:type="dxa"/>
          </w:tcPr>
          <w:p w14:paraId="54ADFB90" w14:textId="00222568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hint="cs"/>
                <w:sz w:val="26"/>
                <w:szCs w:val="26"/>
                <w:cs/>
              </w:rPr>
              <w:t>พาณิชย์อิเล็กทรอนิกส์</w:t>
            </w:r>
          </w:p>
        </w:tc>
        <w:tc>
          <w:tcPr>
            <w:tcW w:w="180" w:type="dxa"/>
          </w:tcPr>
          <w:p w14:paraId="31989BA7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98356D" w14:textId="63864CC2" w:rsidR="00F34663" w:rsidRPr="007D0295" w:rsidRDefault="00F34663" w:rsidP="00F3466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584675AE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21D814F" w14:textId="17DAA7F2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60F67928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A92DBFB" w14:textId="6DAB3A17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78" w:type="dxa"/>
          </w:tcPr>
          <w:p w14:paraId="1F0E0DF8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93A9824" w14:textId="0AAD71BD" w:rsidR="00F34663" w:rsidRPr="007D0295" w:rsidRDefault="00B379D5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280" w:right="-4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2" w:type="dxa"/>
          </w:tcPr>
          <w:p w14:paraId="57EB8DFE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2B33F4A" w14:textId="6A27AF33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318FB095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0760E88" w14:textId="6819011D" w:rsidR="00F34663" w:rsidRPr="007D0295" w:rsidRDefault="00F346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7C187668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1836F7D" w14:textId="2C2804AA" w:rsidR="00F34663" w:rsidRPr="007D0295" w:rsidRDefault="00F34663" w:rsidP="00F3466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A58E40E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F31B829" w14:textId="2F99DDF4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34663" w:rsidRPr="007D0295" w14:paraId="188DEB10" w14:textId="77777777" w:rsidTr="0071717D">
        <w:trPr>
          <w:cantSplit/>
        </w:trPr>
        <w:tc>
          <w:tcPr>
            <w:tcW w:w="3510" w:type="dxa"/>
          </w:tcPr>
          <w:p w14:paraId="6E641D15" w14:textId="0486C786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เกตเวย์ สาขาเอกมัย จำกัด </w:t>
            </w:r>
          </w:p>
        </w:tc>
        <w:tc>
          <w:tcPr>
            <w:tcW w:w="1890" w:type="dxa"/>
          </w:tcPr>
          <w:p w14:paraId="11BCAFBC" w14:textId="436D4EDD" w:rsidR="00F34663" w:rsidRPr="007D0295" w:rsidRDefault="00F34663" w:rsidP="00F3466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EAE7194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47E9AB" w14:textId="323B932E" w:rsidR="00F34663" w:rsidRPr="007D0295" w:rsidRDefault="00F34663" w:rsidP="00F3466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2DC3A16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5AD263A" w14:textId="03A12FD2" w:rsidR="00F34663" w:rsidRPr="007D0295" w:rsidRDefault="00F34663" w:rsidP="00F3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2EA03672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3556FCE" w14:textId="5CE070A0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FAF1B1D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BAFE2E1" w14:textId="5EFB9865" w:rsidR="00F34663" w:rsidRPr="007D0295" w:rsidRDefault="00F34663" w:rsidP="00125794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59FA62F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48B727C0" w14:textId="0F7923F4" w:rsidR="00F34663" w:rsidRPr="007D0295" w:rsidRDefault="00F34663" w:rsidP="00F3466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357CBFF3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DDCA6E5" w14:textId="72FEEFAD" w:rsidR="00F34663" w:rsidRPr="007D0295" w:rsidRDefault="00F34663" w:rsidP="00125794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5" w:right="-79" w:firstLine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64FB5BF5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A03ABC2" w14:textId="1647C786" w:rsidR="00F34663" w:rsidRPr="007D0295" w:rsidRDefault="00F34663" w:rsidP="00F3466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19E0FE95" w14:textId="77777777" w:rsidR="00F34663" w:rsidRPr="007D0295" w:rsidRDefault="00F34663" w:rsidP="00F3466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7934A15" w14:textId="42337EBB" w:rsidR="00F34663" w:rsidRPr="007D0295" w:rsidRDefault="00F34663" w:rsidP="00F3466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C06EF" w:rsidRPr="007D0295" w14:paraId="778D1AD0" w14:textId="77777777" w:rsidTr="000C014A">
        <w:trPr>
          <w:cantSplit/>
          <w:trHeight w:val="632"/>
        </w:trPr>
        <w:tc>
          <w:tcPr>
            <w:tcW w:w="3510" w:type="dxa"/>
          </w:tcPr>
          <w:p w14:paraId="2A19F82B" w14:textId="38A22182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บริษัท เอดับบลิวซี คอนเน็กท์ ไลฟ์สไตล์ จำกัด</w:t>
            </w:r>
          </w:p>
        </w:tc>
        <w:tc>
          <w:tcPr>
            <w:tcW w:w="1890" w:type="dxa"/>
          </w:tcPr>
          <w:p w14:paraId="41524138" w14:textId="42572860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28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 xml:space="preserve">แพลตฟอร์มดิจิทัลเพื่อ การพาณิชย์       </w:t>
            </w:r>
          </w:p>
        </w:tc>
        <w:tc>
          <w:tcPr>
            <w:tcW w:w="180" w:type="dxa"/>
          </w:tcPr>
          <w:p w14:paraId="0B9CD2A5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8A2A59" w14:textId="77777777" w:rsidR="00BC06EF" w:rsidRPr="007D0295" w:rsidRDefault="00BC06EF" w:rsidP="00B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1A49BA7E" w14:textId="056A201C" w:rsidR="00BC06EF" w:rsidRPr="007D0295" w:rsidRDefault="00C9427F" w:rsidP="00BC06EF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50.00</w:t>
            </w:r>
          </w:p>
        </w:tc>
        <w:tc>
          <w:tcPr>
            <w:tcW w:w="183" w:type="dxa"/>
          </w:tcPr>
          <w:p w14:paraId="1984303E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2461D78" w14:textId="77777777" w:rsidR="00BC06EF" w:rsidRPr="007D0295" w:rsidRDefault="00BC06EF" w:rsidP="00AA5154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F3B8466" w14:textId="06E57058" w:rsidR="00BC06EF" w:rsidRPr="00AA5154" w:rsidRDefault="00BC06EF" w:rsidP="00AA5154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50.00</w:t>
            </w:r>
          </w:p>
        </w:tc>
        <w:tc>
          <w:tcPr>
            <w:tcW w:w="184" w:type="dxa"/>
          </w:tcPr>
          <w:p w14:paraId="2953410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94D9619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F19841" w14:textId="20840D1C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78" w:type="dxa"/>
          </w:tcPr>
          <w:p w14:paraId="446AEE19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B052292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3D11EB" w14:textId="6F0C2343" w:rsidR="00BC06EF" w:rsidRPr="007D0295" w:rsidRDefault="00BC06EF" w:rsidP="00BC06EF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</w:tcPr>
          <w:p w14:paraId="22E5403C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564F4C0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DE0BCC" w14:textId="7D0E2A8F" w:rsidR="00BC06EF" w:rsidRPr="007D0295" w:rsidRDefault="00BC06EF" w:rsidP="00BC06E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937</w:t>
            </w:r>
          </w:p>
        </w:tc>
        <w:tc>
          <w:tcPr>
            <w:tcW w:w="178" w:type="dxa"/>
          </w:tcPr>
          <w:p w14:paraId="14776E53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E966026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D01821" w14:textId="39F34B5A" w:rsidR="00BC06EF" w:rsidRPr="007D0295" w:rsidRDefault="00BC06EF" w:rsidP="00BC06EF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3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937</w:t>
            </w:r>
          </w:p>
        </w:tc>
        <w:tc>
          <w:tcPr>
            <w:tcW w:w="178" w:type="dxa"/>
          </w:tcPr>
          <w:p w14:paraId="7E3A89BE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3CDE4D0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C34379" w14:textId="55E235ED" w:rsidR="00E37612" w:rsidRPr="007D0295" w:rsidRDefault="00E37612" w:rsidP="00B379D5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="009256EF"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08" w:type="dxa"/>
          </w:tcPr>
          <w:p w14:paraId="2C003FC4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0AA87B7A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09B0EA2" w14:textId="672ED4D9" w:rsidR="00BC06EF" w:rsidRPr="007D0295" w:rsidRDefault="00BC06EF" w:rsidP="00BC06EF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C06EF" w:rsidRPr="007D0295" w14:paraId="51FFD248" w14:textId="77777777" w:rsidTr="0071717D">
        <w:trPr>
          <w:cantSplit/>
        </w:trPr>
        <w:tc>
          <w:tcPr>
            <w:tcW w:w="3510" w:type="dxa"/>
          </w:tcPr>
          <w:p w14:paraId="2D6D4D7A" w14:textId="2CBA93F9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40" w:lineRule="auto"/>
              <w:ind w:left="274" w:hanging="2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>บริษัท นิวมัลตี้ไมน์ จำกัด</w:t>
            </w:r>
          </w:p>
        </w:tc>
        <w:tc>
          <w:tcPr>
            <w:tcW w:w="1890" w:type="dxa"/>
          </w:tcPr>
          <w:p w14:paraId="55420761" w14:textId="0CCB7042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6121E7B5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C2F1EE" w14:textId="513D5404" w:rsidR="00BC06EF" w:rsidRPr="007D0295" w:rsidRDefault="00BC06EF" w:rsidP="00BC06EF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DC815E0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FFBE0C1" w14:textId="13E3D10C" w:rsidR="00BC06EF" w:rsidRPr="007D0295" w:rsidRDefault="00BC06EF" w:rsidP="00AA5154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CEA36AA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03FD67A" w14:textId="699D92AA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405,000</w:t>
            </w:r>
          </w:p>
        </w:tc>
        <w:tc>
          <w:tcPr>
            <w:tcW w:w="178" w:type="dxa"/>
          </w:tcPr>
          <w:p w14:paraId="7C13BB1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BFC7696" w14:textId="03602316" w:rsidR="00BC06EF" w:rsidRPr="007D0295" w:rsidRDefault="00BC06EF" w:rsidP="00BC06EF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405,000</w:t>
            </w:r>
          </w:p>
        </w:tc>
        <w:tc>
          <w:tcPr>
            <w:tcW w:w="182" w:type="dxa"/>
          </w:tcPr>
          <w:p w14:paraId="3F5E1243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6EF6FE8" w14:textId="24529570" w:rsidR="00BC06EF" w:rsidRPr="007D0295" w:rsidRDefault="00BC06EF" w:rsidP="00BC06EF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204,221</w:t>
            </w:r>
          </w:p>
        </w:tc>
        <w:tc>
          <w:tcPr>
            <w:tcW w:w="178" w:type="dxa"/>
          </w:tcPr>
          <w:p w14:paraId="7AA4C968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ECF887B" w14:textId="405284B0" w:rsidR="00BC06EF" w:rsidRPr="007D0295" w:rsidRDefault="00BC06EF" w:rsidP="00BC06EF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204,221</w:t>
            </w:r>
          </w:p>
        </w:tc>
        <w:tc>
          <w:tcPr>
            <w:tcW w:w="178" w:type="dxa"/>
          </w:tcPr>
          <w:p w14:paraId="1AB3872A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4551DBD" w14:textId="4C66DF6C" w:rsidR="00BC06EF" w:rsidRPr="007D0295" w:rsidRDefault="00BC06EF" w:rsidP="00BC06EF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0062C07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77D6E5D" w14:textId="530CBD40" w:rsidR="00BC06EF" w:rsidRPr="007D0295" w:rsidRDefault="00BC06EF" w:rsidP="00BC06EF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C06EF" w:rsidRPr="007D0295" w14:paraId="6DC51F55" w14:textId="77777777" w:rsidTr="00627058">
        <w:trPr>
          <w:cantSplit/>
          <w:trHeight w:val="218"/>
        </w:trPr>
        <w:tc>
          <w:tcPr>
            <w:tcW w:w="3510" w:type="dxa"/>
          </w:tcPr>
          <w:p w14:paraId="252C3198" w14:textId="739E3B50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>บริษัท ทีซีซี ลักซ์ชูรีโฮเทลส์ และ รีสอร์ท จำกัด</w:t>
            </w:r>
          </w:p>
        </w:tc>
        <w:tc>
          <w:tcPr>
            <w:tcW w:w="1890" w:type="dxa"/>
          </w:tcPr>
          <w:p w14:paraId="2B775196" w14:textId="185653C4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B81B844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86DB33" w14:textId="38CD09CD" w:rsidR="00BC06EF" w:rsidRPr="007D0295" w:rsidRDefault="00BC06EF" w:rsidP="00BC06EF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2940CD9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4BD81BB" w14:textId="54C4BBEC" w:rsidR="00BC06EF" w:rsidRPr="007D0295" w:rsidRDefault="00BC06EF" w:rsidP="00AA5154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75268C7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2E6D402" w14:textId="5D107772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2,055,000</w:t>
            </w:r>
          </w:p>
        </w:tc>
        <w:tc>
          <w:tcPr>
            <w:tcW w:w="178" w:type="dxa"/>
          </w:tcPr>
          <w:p w14:paraId="4C60434B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40263AC" w14:textId="0D06CC2D" w:rsidR="00BC06EF" w:rsidRPr="007D0295" w:rsidRDefault="00BC06EF" w:rsidP="00BC06EF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2,055,000</w:t>
            </w:r>
          </w:p>
        </w:tc>
        <w:tc>
          <w:tcPr>
            <w:tcW w:w="182" w:type="dxa"/>
          </w:tcPr>
          <w:p w14:paraId="0AB685A5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731BB59" w14:textId="0F3BAEED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1,213,477 </w:t>
            </w:r>
          </w:p>
        </w:tc>
        <w:tc>
          <w:tcPr>
            <w:tcW w:w="178" w:type="dxa"/>
          </w:tcPr>
          <w:p w14:paraId="69ED05D8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506185E" w14:textId="30B6D8A4" w:rsidR="00BC06EF" w:rsidRPr="007D0295" w:rsidRDefault="00BC06EF" w:rsidP="00BC06EF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1,213,477 </w:t>
            </w:r>
          </w:p>
        </w:tc>
        <w:tc>
          <w:tcPr>
            <w:tcW w:w="178" w:type="dxa"/>
          </w:tcPr>
          <w:p w14:paraId="15E1B36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EAB52EE" w14:textId="21961212" w:rsidR="00BC06EF" w:rsidRPr="007D0295" w:rsidRDefault="00BC06EF" w:rsidP="00BC06EF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D991AE6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55A9CA5C" w14:textId="69DC6F9E" w:rsidR="00BC06EF" w:rsidRPr="007D0295" w:rsidRDefault="00BC06EF" w:rsidP="00BC06EF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C06EF" w:rsidRPr="007D0295" w14:paraId="02895FBD" w14:textId="77777777" w:rsidTr="0071717D">
        <w:trPr>
          <w:cantSplit/>
        </w:trPr>
        <w:tc>
          <w:tcPr>
            <w:tcW w:w="3510" w:type="dxa"/>
          </w:tcPr>
          <w:p w14:paraId="7044E50E" w14:textId="42D848AA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>บริษัท ทีซีซี โฮเทล คอลเล็คชั่น จำกัด</w:t>
            </w:r>
          </w:p>
        </w:tc>
        <w:tc>
          <w:tcPr>
            <w:tcW w:w="1890" w:type="dxa"/>
          </w:tcPr>
          <w:p w14:paraId="1E143C5B" w14:textId="7E688004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095C22B0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AB732F" w14:textId="2CFDC9FA" w:rsidR="00BC06EF" w:rsidRPr="007D0295" w:rsidRDefault="00BC06EF" w:rsidP="00BC06EF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26EA33A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97890AE" w14:textId="75D80140" w:rsidR="00BC06EF" w:rsidRPr="007D0295" w:rsidRDefault="00BC06EF" w:rsidP="00AA5154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51534E49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3EF26A8" w14:textId="5BC33BA3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2,003,000</w:t>
            </w:r>
          </w:p>
        </w:tc>
        <w:tc>
          <w:tcPr>
            <w:tcW w:w="178" w:type="dxa"/>
          </w:tcPr>
          <w:p w14:paraId="08AAB03C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7379FED" w14:textId="45765A86" w:rsidR="00BC06EF" w:rsidRPr="007D0295" w:rsidRDefault="00BC06EF" w:rsidP="00BC06EF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4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2,003,000</w:t>
            </w:r>
          </w:p>
        </w:tc>
        <w:tc>
          <w:tcPr>
            <w:tcW w:w="182" w:type="dxa"/>
          </w:tcPr>
          <w:p w14:paraId="4BFF0E6E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2D968CE" w14:textId="7FB2674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886,</w:t>
            </w: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</w:t>
            </w: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 </w:t>
            </w:r>
          </w:p>
        </w:tc>
        <w:tc>
          <w:tcPr>
            <w:tcW w:w="178" w:type="dxa"/>
          </w:tcPr>
          <w:p w14:paraId="39966E5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B12FE34" w14:textId="6AC88D18" w:rsidR="00BC06EF" w:rsidRPr="007D0295" w:rsidRDefault="00BC06EF" w:rsidP="00BC06EF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886,</w:t>
            </w: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</w:t>
            </w: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 </w:t>
            </w:r>
          </w:p>
        </w:tc>
        <w:tc>
          <w:tcPr>
            <w:tcW w:w="178" w:type="dxa"/>
          </w:tcPr>
          <w:p w14:paraId="02AEF67F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D33254E" w14:textId="153FFC3B" w:rsidR="00BC06EF" w:rsidRPr="007D0295" w:rsidRDefault="00BC06EF" w:rsidP="00BC06EF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E2AD988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CE83014" w14:textId="10E6C246" w:rsidR="00BC06EF" w:rsidRPr="007D0295" w:rsidRDefault="00BC06EF" w:rsidP="00BC06EF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C06EF" w:rsidRPr="007D0295" w14:paraId="6FC6AE8D" w14:textId="77777777" w:rsidTr="0071717D">
        <w:trPr>
          <w:cantSplit/>
        </w:trPr>
        <w:tc>
          <w:tcPr>
            <w:tcW w:w="3510" w:type="dxa"/>
          </w:tcPr>
          <w:p w14:paraId="2C495DAE" w14:textId="0A0406A1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สิริทรัพย์ พัฒนา </w:t>
            </w:r>
            <w:r w:rsidRPr="007D029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159BAE2F" w14:textId="577EF4A0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0760FFA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4FA790" w14:textId="2D979F0E" w:rsidR="00BC06EF" w:rsidRPr="007D0295" w:rsidRDefault="00113BEB" w:rsidP="00BC06EF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</w:rPr>
              <w:t>49.99</w:t>
            </w:r>
          </w:p>
        </w:tc>
        <w:tc>
          <w:tcPr>
            <w:tcW w:w="183" w:type="dxa"/>
          </w:tcPr>
          <w:p w14:paraId="36DC0C9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2DAD491" w14:textId="0BF5EDC0" w:rsidR="00BC06EF" w:rsidRPr="007D0295" w:rsidRDefault="00BC06EF" w:rsidP="00AA5154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101999DE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1308F4C" w14:textId="6BD3B34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16,000</w:t>
            </w:r>
          </w:p>
        </w:tc>
        <w:tc>
          <w:tcPr>
            <w:tcW w:w="178" w:type="dxa"/>
          </w:tcPr>
          <w:p w14:paraId="7EF6328B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5FDF9D4" w14:textId="6B5F2DC0" w:rsidR="00BC06EF" w:rsidRPr="007D0295" w:rsidRDefault="00BC06EF" w:rsidP="00BC06EF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2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16,000</w:t>
            </w:r>
          </w:p>
        </w:tc>
        <w:tc>
          <w:tcPr>
            <w:tcW w:w="182" w:type="dxa"/>
          </w:tcPr>
          <w:p w14:paraId="3B66134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5FD8B44" w14:textId="4BE7A6D9" w:rsidR="00BC06EF" w:rsidRPr="007D0295" w:rsidRDefault="009E65A9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19,912</w:t>
            </w:r>
          </w:p>
        </w:tc>
        <w:tc>
          <w:tcPr>
            <w:tcW w:w="178" w:type="dxa"/>
          </w:tcPr>
          <w:p w14:paraId="7AD483B2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5CD3541" w14:textId="7D354C12" w:rsidR="00BC06EF" w:rsidRPr="007D0295" w:rsidRDefault="00BC06EF" w:rsidP="00BC06EF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8,712 </w:t>
            </w:r>
          </w:p>
        </w:tc>
        <w:tc>
          <w:tcPr>
            <w:tcW w:w="178" w:type="dxa"/>
          </w:tcPr>
          <w:p w14:paraId="6C80E689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8191380" w14:textId="5C137271" w:rsidR="00BC06EF" w:rsidRPr="007D0295" w:rsidRDefault="00E37612" w:rsidP="00B379D5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208" w:type="dxa"/>
          </w:tcPr>
          <w:p w14:paraId="650DE78B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178BBBA" w14:textId="46439F83" w:rsidR="00BC06EF" w:rsidRPr="007D0295" w:rsidRDefault="00BC06EF" w:rsidP="00BC06EF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C06EF" w:rsidRPr="007D0295" w14:paraId="6771ED55" w14:textId="77777777" w:rsidTr="0071717D">
        <w:trPr>
          <w:cantSplit/>
        </w:trPr>
        <w:tc>
          <w:tcPr>
            <w:tcW w:w="3510" w:type="dxa"/>
          </w:tcPr>
          <w:p w14:paraId="68786DFB" w14:textId="3C7B896C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>บริษัท ทีซีซีซีแอล จอมเทียน จำกัด</w:t>
            </w:r>
          </w:p>
        </w:tc>
        <w:tc>
          <w:tcPr>
            <w:tcW w:w="1890" w:type="dxa"/>
          </w:tcPr>
          <w:p w14:paraId="6F202A9F" w14:textId="6A53D244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00FF9F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F466D8" w14:textId="18D30A27" w:rsidR="00BC06EF" w:rsidRPr="007D0295" w:rsidRDefault="00BC06EF" w:rsidP="00BC06EF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E1A5393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304DF7A" w14:textId="67691589" w:rsidR="00BC06EF" w:rsidRPr="007D0295" w:rsidRDefault="00BC06EF" w:rsidP="00BC06EF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1CFE4A8D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27EC72E" w14:textId="3391AD8B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010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34AC2640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4B44265D" w14:textId="50A672F0" w:rsidR="00BC06EF" w:rsidRPr="007D0295" w:rsidRDefault="00BC06EF" w:rsidP="00BC06EF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010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</w:tcPr>
          <w:p w14:paraId="108091B5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F629104" w14:textId="44645DA0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824,412 </w:t>
            </w:r>
          </w:p>
        </w:tc>
        <w:tc>
          <w:tcPr>
            <w:tcW w:w="178" w:type="dxa"/>
          </w:tcPr>
          <w:p w14:paraId="73620C22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37871B6" w14:textId="1E85D4A2" w:rsidR="00BC06EF" w:rsidRPr="007D0295" w:rsidRDefault="00BC06EF" w:rsidP="00BC06EF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824,412 </w:t>
            </w:r>
          </w:p>
        </w:tc>
        <w:tc>
          <w:tcPr>
            <w:tcW w:w="178" w:type="dxa"/>
          </w:tcPr>
          <w:p w14:paraId="0EAF0240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AF60E64" w14:textId="49EE4538" w:rsidR="00BC06EF" w:rsidRPr="007D0295" w:rsidRDefault="00BC06EF" w:rsidP="00BC06EF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C92F48E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CBCF0E3" w14:textId="7EDAE852" w:rsidR="00BC06EF" w:rsidRPr="007D0295" w:rsidRDefault="00BC06EF" w:rsidP="00BC06EF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06EF" w:rsidRPr="007D0295" w14:paraId="33CD050A" w14:textId="77777777" w:rsidTr="00627058">
        <w:trPr>
          <w:cantSplit/>
          <w:trHeight w:val="749"/>
        </w:trPr>
        <w:tc>
          <w:tcPr>
            <w:tcW w:w="3510" w:type="dxa"/>
          </w:tcPr>
          <w:p w14:paraId="6BAAF56C" w14:textId="19CF5C55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>บริษัท ทีซีซี พัทยา จำกัด</w:t>
            </w:r>
          </w:p>
        </w:tc>
        <w:tc>
          <w:tcPr>
            <w:tcW w:w="1890" w:type="dxa"/>
          </w:tcPr>
          <w:p w14:paraId="18961324" w14:textId="6F598AAB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28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โครงการที่มีประโยชน์การใช้สอยแบบผสมผสาน</w:t>
            </w:r>
          </w:p>
        </w:tc>
        <w:tc>
          <w:tcPr>
            <w:tcW w:w="180" w:type="dxa"/>
          </w:tcPr>
          <w:p w14:paraId="50691CED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392C11" w14:textId="77777777" w:rsidR="00BC06EF" w:rsidRPr="007D0295" w:rsidRDefault="00BC06EF" w:rsidP="00B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735C8754" w14:textId="77777777" w:rsidR="00BC06EF" w:rsidRPr="007D0295" w:rsidRDefault="00BC06EF" w:rsidP="00B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16" w:lineRule="auto"/>
              <w:rPr>
                <w:rFonts w:ascii="Angsana New" w:hAnsi="Angsana New"/>
                <w:sz w:val="26"/>
                <w:szCs w:val="26"/>
              </w:rPr>
            </w:pPr>
          </w:p>
          <w:p w14:paraId="6B87898F" w14:textId="3FC084CC" w:rsidR="00BC06EF" w:rsidRPr="007D0295" w:rsidRDefault="00BC06EF" w:rsidP="00BC06EF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25.56</w:t>
            </w:r>
          </w:p>
        </w:tc>
        <w:tc>
          <w:tcPr>
            <w:tcW w:w="183" w:type="dxa"/>
          </w:tcPr>
          <w:p w14:paraId="49B52E8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5D61D8AF" w14:textId="77777777" w:rsidR="00BC06EF" w:rsidRPr="007D0295" w:rsidRDefault="00BC06EF" w:rsidP="00B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0DC2A4BE" w14:textId="77777777" w:rsidR="00BC06EF" w:rsidRPr="007D0295" w:rsidRDefault="00BC06EF" w:rsidP="00B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16" w:lineRule="auto"/>
              <w:rPr>
                <w:rFonts w:ascii="Angsana New" w:hAnsi="Angsana New"/>
                <w:sz w:val="26"/>
                <w:szCs w:val="26"/>
              </w:rPr>
            </w:pPr>
          </w:p>
          <w:p w14:paraId="46C5F8EF" w14:textId="7F36C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25.56</w:t>
            </w:r>
          </w:p>
        </w:tc>
        <w:tc>
          <w:tcPr>
            <w:tcW w:w="184" w:type="dxa"/>
          </w:tcPr>
          <w:p w14:paraId="33EBBC25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759DB0AE" w14:textId="76BB85FC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3D8FE9DD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50B976E" w14:textId="7DF6E9B8" w:rsidR="00BC06EF" w:rsidRPr="007D0295" w:rsidRDefault="00BC06EF" w:rsidP="00BC06EF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</w:tcPr>
          <w:p w14:paraId="38BD3020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CEC1B4F" w14:textId="5968A641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1,003,604 </w:t>
            </w:r>
          </w:p>
        </w:tc>
        <w:tc>
          <w:tcPr>
            <w:tcW w:w="178" w:type="dxa"/>
          </w:tcPr>
          <w:p w14:paraId="18E07DD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74785C7" w14:textId="69C22592" w:rsidR="00BC06EF" w:rsidRPr="007D0295" w:rsidRDefault="00BC06EF" w:rsidP="00BC06EF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1,003,604 </w:t>
            </w:r>
          </w:p>
        </w:tc>
        <w:tc>
          <w:tcPr>
            <w:tcW w:w="178" w:type="dxa"/>
          </w:tcPr>
          <w:p w14:paraId="0DE40EBE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4E240DF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06DF8873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</w:p>
          <w:p w14:paraId="011654C9" w14:textId="48826AA9" w:rsidR="00BC06EF" w:rsidRPr="007D0295" w:rsidRDefault="00BC06EF" w:rsidP="00BC06EF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BF5A9E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04634363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6F1CCD55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</w:p>
          <w:p w14:paraId="580430B2" w14:textId="3EFE21B3" w:rsidR="00BC06EF" w:rsidRPr="007D0295" w:rsidRDefault="00BC06EF" w:rsidP="00BC06EF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06EF" w:rsidRPr="007D0295" w14:paraId="561A128A" w14:textId="77777777" w:rsidTr="0071717D">
        <w:trPr>
          <w:cantSplit/>
        </w:trPr>
        <w:tc>
          <w:tcPr>
            <w:tcW w:w="3510" w:type="dxa"/>
          </w:tcPr>
          <w:p w14:paraId="3B6FC1ED" w14:textId="220A560A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โฮเทลส์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เอเชียทีค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496F6AAD" w14:textId="1FFB7474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525C56EC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7F810A" w14:textId="57B35382" w:rsidR="00BC06EF" w:rsidRPr="007D0295" w:rsidRDefault="00BC06EF" w:rsidP="00BC06EF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2586264A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677AD91" w14:textId="5304A948" w:rsidR="00BC06EF" w:rsidRPr="007D0295" w:rsidRDefault="00BC06EF" w:rsidP="00BC06EF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584A4E7E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35B2282B" w14:textId="1310023F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200,100</w:t>
            </w:r>
          </w:p>
        </w:tc>
        <w:tc>
          <w:tcPr>
            <w:tcW w:w="178" w:type="dxa"/>
          </w:tcPr>
          <w:p w14:paraId="0EBBBEC9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392CB3B" w14:textId="0701503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200,100</w:t>
            </w:r>
          </w:p>
        </w:tc>
        <w:tc>
          <w:tcPr>
            <w:tcW w:w="182" w:type="dxa"/>
          </w:tcPr>
          <w:p w14:paraId="418B88B3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10814F2" w14:textId="1EBEF15E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67,903</w:t>
            </w:r>
          </w:p>
        </w:tc>
        <w:tc>
          <w:tcPr>
            <w:tcW w:w="178" w:type="dxa"/>
          </w:tcPr>
          <w:p w14:paraId="4E183A3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27D3F13" w14:textId="189C9323" w:rsidR="00BC06EF" w:rsidRPr="007D0295" w:rsidRDefault="00BC06EF" w:rsidP="00BC06EF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67,903</w:t>
            </w:r>
          </w:p>
        </w:tc>
        <w:tc>
          <w:tcPr>
            <w:tcW w:w="178" w:type="dxa"/>
          </w:tcPr>
          <w:p w14:paraId="69E96423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9B3814F" w14:textId="4E42A8CA" w:rsidR="00BC06EF" w:rsidRPr="007D0295" w:rsidRDefault="00BC06EF" w:rsidP="00BC06EF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674916F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0FC3215" w14:textId="1137E1FA" w:rsidR="00BC06EF" w:rsidRPr="007D0295" w:rsidRDefault="00BC06EF" w:rsidP="00BC06EF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06EF" w:rsidRPr="007D0295" w14:paraId="60F1F308" w14:textId="77777777" w:rsidTr="0071717D">
        <w:trPr>
          <w:cantSplit/>
        </w:trPr>
        <w:tc>
          <w:tcPr>
            <w:tcW w:w="3510" w:type="dxa"/>
          </w:tcPr>
          <w:p w14:paraId="6C5A9440" w14:textId="6F55C5A8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รีเทล เวิลด์ </w:t>
            </w:r>
            <w:r w:rsidRPr="007D0295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69F639A8" w14:textId="488CAB0D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260EDD24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467244" w14:textId="1597946C" w:rsidR="00BC06EF" w:rsidRPr="007D0295" w:rsidRDefault="00BC06EF" w:rsidP="00BC06EF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09A596B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C6538FD" w14:textId="2A327E47" w:rsidR="00BC06EF" w:rsidRPr="007D0295" w:rsidRDefault="00BC06EF" w:rsidP="00BC06EF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7247F096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CE5B0EA" w14:textId="6832DB5D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22C0D5C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AD5114C" w14:textId="367ACCF6" w:rsidR="00BC06EF" w:rsidRPr="007D0295" w:rsidRDefault="00BC06EF" w:rsidP="00BC06EF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</w:tcPr>
          <w:p w14:paraId="3B0575B0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B80BC0D" w14:textId="1E3E7041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177,993 </w:t>
            </w:r>
          </w:p>
        </w:tc>
        <w:tc>
          <w:tcPr>
            <w:tcW w:w="178" w:type="dxa"/>
          </w:tcPr>
          <w:p w14:paraId="74BB13C3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7F22643" w14:textId="36205A43" w:rsidR="00BC06EF" w:rsidRPr="007D0295" w:rsidRDefault="00BC06EF" w:rsidP="00BC06EF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177,993 </w:t>
            </w:r>
          </w:p>
        </w:tc>
        <w:tc>
          <w:tcPr>
            <w:tcW w:w="178" w:type="dxa"/>
          </w:tcPr>
          <w:p w14:paraId="2FB2AD16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4A6E92D" w14:textId="6E522D97" w:rsidR="00BC06EF" w:rsidRPr="007D0295" w:rsidRDefault="00BC06EF" w:rsidP="00BC06EF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424C486D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038358CA" w14:textId="132864AE" w:rsidR="00BC06EF" w:rsidRPr="007D0295" w:rsidRDefault="00BC06EF" w:rsidP="00BC06EF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06EF" w:rsidRPr="007D0295" w14:paraId="3EE43C11" w14:textId="77777777" w:rsidTr="0071717D">
        <w:trPr>
          <w:cantSplit/>
        </w:trPr>
        <w:tc>
          <w:tcPr>
            <w:tcW w:w="3510" w:type="dxa"/>
          </w:tcPr>
          <w:p w14:paraId="1802341A" w14:textId="578AF6A6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คอนเซพ แลนด์ </w:t>
            </w:r>
            <w:r w:rsidRPr="007D0295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27957954" w14:textId="092531D9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2C5C4D1E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073F91" w14:textId="73259FD0" w:rsidR="00BC06EF" w:rsidRPr="007D0295" w:rsidRDefault="00BC06EF" w:rsidP="00BC06EF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D1E80B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63BF4D2" w14:textId="57908A6C" w:rsidR="00BC06EF" w:rsidRPr="007D0295" w:rsidRDefault="00BC06EF" w:rsidP="00BC06EF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52BF323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21B26D6" w14:textId="02166CA2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280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66AD9E28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D994A23" w14:textId="7D776AE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280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</w:tcPr>
          <w:p w14:paraId="6CBDF6E1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EB51198" w14:textId="5C651D91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255,010 </w:t>
            </w:r>
          </w:p>
        </w:tc>
        <w:tc>
          <w:tcPr>
            <w:tcW w:w="178" w:type="dxa"/>
          </w:tcPr>
          <w:p w14:paraId="1370D7CD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B13964E" w14:textId="5F90FA55" w:rsidR="00BC06EF" w:rsidRPr="007D0295" w:rsidRDefault="00BC06EF" w:rsidP="00BC06EF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255,010 </w:t>
            </w:r>
          </w:p>
        </w:tc>
        <w:tc>
          <w:tcPr>
            <w:tcW w:w="178" w:type="dxa"/>
          </w:tcPr>
          <w:p w14:paraId="697A2F6F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F7AB455" w14:textId="61ABDC62" w:rsidR="00BC06EF" w:rsidRPr="007D0295" w:rsidRDefault="00BC06EF" w:rsidP="00BC06EF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164CFC8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384209F" w14:textId="35DA7931" w:rsidR="00BC06EF" w:rsidRPr="007D0295" w:rsidRDefault="00BC06EF" w:rsidP="00BC06EF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06EF" w:rsidRPr="007D0295" w14:paraId="2BEEABE9" w14:textId="77777777" w:rsidTr="0071717D">
        <w:trPr>
          <w:cantSplit/>
        </w:trPr>
        <w:tc>
          <w:tcPr>
            <w:tcW w:w="3510" w:type="dxa"/>
          </w:tcPr>
          <w:p w14:paraId="01A875DE" w14:textId="72F608C0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บริษัท โฮเทลส์ เวิลด์ </w:t>
            </w:r>
            <w:r w:rsidRPr="007D0295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36BE8470" w14:textId="63BAB36C" w:rsidR="00BC06EF" w:rsidRPr="007D0295" w:rsidRDefault="00BC06EF" w:rsidP="00BC06EF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295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5EB9EC5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36C7F3" w14:textId="0570F1B1" w:rsidR="00BC06EF" w:rsidRPr="007D0295" w:rsidRDefault="00BC06EF" w:rsidP="00BC06EF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7FA1B40D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98563CF" w14:textId="323EB355" w:rsidR="00BC06EF" w:rsidRPr="007D0295" w:rsidRDefault="00BC06EF" w:rsidP="00BC06EF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D52FD9B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3D7CB18" w14:textId="31524145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6,000 </w:t>
            </w:r>
          </w:p>
        </w:tc>
        <w:tc>
          <w:tcPr>
            <w:tcW w:w="178" w:type="dxa"/>
          </w:tcPr>
          <w:p w14:paraId="489742DE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DED0EBF" w14:textId="4B46E014" w:rsidR="00BC06EF" w:rsidRPr="007D0295" w:rsidRDefault="00BC06EF" w:rsidP="00BC06EF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2" w:type="dxa"/>
          </w:tcPr>
          <w:p w14:paraId="3A5B95E5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6924A3B" w14:textId="2E2C271B" w:rsidR="00BC06EF" w:rsidRPr="007D0295" w:rsidRDefault="00BC06EF" w:rsidP="00BC06E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340,280 </w:t>
            </w:r>
          </w:p>
        </w:tc>
        <w:tc>
          <w:tcPr>
            <w:tcW w:w="178" w:type="dxa"/>
          </w:tcPr>
          <w:p w14:paraId="1536A3AF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C3239C7" w14:textId="56B6B12C" w:rsidR="00BC06EF" w:rsidRPr="007D0295" w:rsidRDefault="00BC06EF" w:rsidP="00BC06EF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340,280 </w:t>
            </w:r>
          </w:p>
        </w:tc>
        <w:tc>
          <w:tcPr>
            <w:tcW w:w="178" w:type="dxa"/>
          </w:tcPr>
          <w:p w14:paraId="5DDF72E3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047685F" w14:textId="19329669" w:rsidR="00BC06EF" w:rsidRPr="007D0295" w:rsidRDefault="00BC06EF" w:rsidP="00BC06EF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2E7BF2A8" w14:textId="77777777" w:rsidR="00BC06EF" w:rsidRPr="007D0295" w:rsidRDefault="00BC06EF" w:rsidP="00BC06E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418F151" w14:textId="4A35038B" w:rsidR="00BC06EF" w:rsidRPr="007D0295" w:rsidRDefault="00BC06EF" w:rsidP="00BC06EF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43CA" w:rsidRPr="007D0295" w14:paraId="5821597F" w14:textId="77777777">
        <w:trPr>
          <w:cantSplit/>
        </w:trPr>
        <w:tc>
          <w:tcPr>
            <w:tcW w:w="3510" w:type="dxa"/>
          </w:tcPr>
          <w:p w14:paraId="59DEEFB6" w14:textId="3C6B330C" w:rsidR="00FF43CA" w:rsidRPr="007D0295" w:rsidRDefault="00FF43CA" w:rsidP="00FF43C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วินเซอร์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โฮเต็ล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589F0024" w14:textId="246BC8CA" w:rsidR="00FF43CA" w:rsidRPr="007D0295" w:rsidRDefault="00FF43CA" w:rsidP="00FF43C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66D55BEA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33FCFF" w14:textId="39938BFC" w:rsidR="00FF43CA" w:rsidRPr="007D0295" w:rsidRDefault="00FF43CA" w:rsidP="00FF43C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3F7D8613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D8D4CA9" w14:textId="49C7F955" w:rsidR="00FF43CA" w:rsidRPr="007D0295" w:rsidRDefault="00FF43CA" w:rsidP="00FF43C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40C2CD5B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C4CED5C" w14:textId="547C8B06" w:rsidR="00FF43CA" w:rsidRPr="007D0295" w:rsidRDefault="00FF43CA" w:rsidP="00FF43C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3,184,400</w:t>
            </w:r>
          </w:p>
        </w:tc>
        <w:tc>
          <w:tcPr>
            <w:tcW w:w="178" w:type="dxa"/>
          </w:tcPr>
          <w:p w14:paraId="7E3A98F7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90B44ED" w14:textId="3AF89B59" w:rsidR="00FF43CA" w:rsidRPr="007D0295" w:rsidRDefault="00FF43CA" w:rsidP="00FF43CA">
            <w:pPr>
              <w:pStyle w:val="acctfourfigures"/>
              <w:tabs>
                <w:tab w:val="clear" w:pos="765"/>
                <w:tab w:val="decimal" w:pos="552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3060020E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E3B9146" w14:textId="70A3869F" w:rsidR="00FF43CA" w:rsidRPr="007D0295" w:rsidRDefault="00FF43CA" w:rsidP="00FF43C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530,951</w:t>
            </w:r>
          </w:p>
        </w:tc>
        <w:tc>
          <w:tcPr>
            <w:tcW w:w="178" w:type="dxa"/>
          </w:tcPr>
          <w:p w14:paraId="7E41217D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3AEAA61" w14:textId="546D039A" w:rsidR="00FF43CA" w:rsidRPr="007D0295" w:rsidRDefault="00FF43CA" w:rsidP="00FF43CA">
            <w:pPr>
              <w:pStyle w:val="acctfourfigures"/>
              <w:tabs>
                <w:tab w:val="clear" w:pos="765"/>
                <w:tab w:val="decimal" w:pos="666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7ECB095A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E32B1CA" w14:textId="10D41888" w:rsidR="00FF43CA" w:rsidRPr="007D0295" w:rsidRDefault="00FF43CA" w:rsidP="00FF43C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09DB6209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04CA9F8" w14:textId="31F0A6E1" w:rsidR="00FF43CA" w:rsidRPr="007D0295" w:rsidRDefault="00FF43CA" w:rsidP="00FF43CA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43CA" w:rsidRPr="007D0295" w14:paraId="4A71692F" w14:textId="77777777" w:rsidTr="00627058">
        <w:trPr>
          <w:cantSplit/>
          <w:trHeight w:val="353"/>
        </w:trPr>
        <w:tc>
          <w:tcPr>
            <w:tcW w:w="3510" w:type="dxa"/>
            <w:vAlign w:val="center"/>
          </w:tcPr>
          <w:p w14:paraId="1AA7E211" w14:textId="77921E49" w:rsidR="00FF43CA" w:rsidRPr="007D0295" w:rsidRDefault="00FF43CA" w:rsidP="007D0295">
            <w:pPr>
              <w:tabs>
                <w:tab w:val="clear" w:pos="227"/>
                <w:tab w:val="clear" w:pos="454"/>
              </w:tabs>
              <w:spacing w:line="240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ภูเก็ต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คอลเล็กชั่นส์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พรอพเพอร์ตี้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  <w:vAlign w:val="center"/>
          </w:tcPr>
          <w:p w14:paraId="359855D5" w14:textId="5602BD2E" w:rsidR="00FF43CA" w:rsidRPr="007D0295" w:rsidRDefault="00FF43CA" w:rsidP="007D0295">
            <w:pPr>
              <w:tabs>
                <w:tab w:val="clear" w:pos="227"/>
                <w:tab w:val="clear" w:pos="454"/>
              </w:tabs>
              <w:spacing w:line="240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center"/>
          </w:tcPr>
          <w:p w14:paraId="302193F0" w14:textId="77777777" w:rsidR="00FF43CA" w:rsidRPr="007D0295" w:rsidRDefault="00FF43CA" w:rsidP="007D02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3352393" w14:textId="6C6E150A" w:rsidR="00FF43CA" w:rsidRPr="007D0295" w:rsidRDefault="00FF43CA" w:rsidP="007D0295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center"/>
          </w:tcPr>
          <w:p w14:paraId="78A27985" w14:textId="77777777" w:rsidR="00FF43CA" w:rsidRPr="007D0295" w:rsidRDefault="00FF43CA" w:rsidP="007D02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center"/>
          </w:tcPr>
          <w:p w14:paraId="0C1CC939" w14:textId="17B4FF6F" w:rsidR="00FF43CA" w:rsidRPr="007D0295" w:rsidRDefault="00FF43CA" w:rsidP="007D029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  <w:vAlign w:val="center"/>
          </w:tcPr>
          <w:p w14:paraId="47604462" w14:textId="77777777" w:rsidR="00FF43CA" w:rsidRPr="007D0295" w:rsidRDefault="00FF43CA" w:rsidP="007D029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532C31AD" w14:textId="3B630466" w:rsidR="00FF43CA" w:rsidRPr="007D0295" w:rsidRDefault="00FF43CA" w:rsidP="007D029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  <w:vAlign w:val="center"/>
          </w:tcPr>
          <w:p w14:paraId="617A9E06" w14:textId="77777777" w:rsidR="00FF43CA" w:rsidRPr="007D0295" w:rsidRDefault="00FF43CA" w:rsidP="007D02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380D46C3" w14:textId="6E6C6C36" w:rsidR="00FF43CA" w:rsidRPr="007D0295" w:rsidRDefault="00FF43CA" w:rsidP="007D029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vAlign w:val="center"/>
          </w:tcPr>
          <w:p w14:paraId="706086F8" w14:textId="77777777" w:rsidR="00FF43CA" w:rsidRPr="007D0295" w:rsidRDefault="00FF43CA" w:rsidP="007D02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center"/>
          </w:tcPr>
          <w:p w14:paraId="4226DA05" w14:textId="24C39894" w:rsidR="00FF43CA" w:rsidRPr="007D0295" w:rsidRDefault="00FF43CA" w:rsidP="007D0295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  <w:vAlign w:val="center"/>
          </w:tcPr>
          <w:p w14:paraId="6786CA74" w14:textId="77777777" w:rsidR="00FF43CA" w:rsidRPr="007D0295" w:rsidRDefault="00FF43CA" w:rsidP="007D02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center"/>
          </w:tcPr>
          <w:p w14:paraId="3911BFC6" w14:textId="753016D7" w:rsidR="00FF43CA" w:rsidRPr="007D0295" w:rsidRDefault="00FF43CA" w:rsidP="007D0295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center"/>
          </w:tcPr>
          <w:p w14:paraId="78F6DD87" w14:textId="77777777" w:rsidR="00FF43CA" w:rsidRPr="007D0295" w:rsidRDefault="00FF43CA" w:rsidP="007D029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319D72A3" w14:textId="33BDC4F1" w:rsidR="00FF43CA" w:rsidRPr="007D0295" w:rsidRDefault="00FF43CA" w:rsidP="007D0295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  <w:vAlign w:val="center"/>
          </w:tcPr>
          <w:p w14:paraId="0043B4F4" w14:textId="77777777" w:rsidR="00FF43CA" w:rsidRPr="007D0295" w:rsidRDefault="00FF43CA" w:rsidP="007D029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center"/>
          </w:tcPr>
          <w:p w14:paraId="4081B108" w14:textId="783ED90E" w:rsidR="00FF43CA" w:rsidRPr="007D0295" w:rsidRDefault="00FF43CA" w:rsidP="007D0295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43CA" w:rsidRPr="007D0295" w14:paraId="61737E15" w14:textId="77777777">
        <w:trPr>
          <w:cantSplit/>
        </w:trPr>
        <w:tc>
          <w:tcPr>
            <w:tcW w:w="3510" w:type="dxa"/>
          </w:tcPr>
          <w:p w14:paraId="5EEF241D" w14:textId="500C785E" w:rsidR="00FF43CA" w:rsidRPr="007D0295" w:rsidRDefault="00C65816" w:rsidP="00FF43C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เชียงใหม่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โฮเทลส์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คอลเลกชั่น</w:t>
            </w:r>
            <w:r w:rsidRPr="007D02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17494A93" w14:textId="422078B5" w:rsidR="00FF43CA" w:rsidRPr="007D0295" w:rsidRDefault="00FF43CA" w:rsidP="00FF43C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7D0295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71BE9B4D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58D820" w14:textId="562A204F" w:rsidR="00FF43CA" w:rsidRPr="007D0295" w:rsidRDefault="00FF43CA" w:rsidP="00FF43C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36826E8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DA95F9C" w14:textId="15B7F8BA" w:rsidR="00FF43CA" w:rsidRPr="007D0295" w:rsidRDefault="00FF43CA" w:rsidP="00FF43C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35C5A888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7ADF4078" w14:textId="4B55F349" w:rsidR="00FF43CA" w:rsidRPr="007D0295" w:rsidRDefault="00FF43CA" w:rsidP="00FF43C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61B93E58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A998E76" w14:textId="50804D60" w:rsidR="00FF43CA" w:rsidRPr="007D0295" w:rsidRDefault="00FF43CA" w:rsidP="00FF43CA">
            <w:pPr>
              <w:pStyle w:val="acctfourfigures"/>
              <w:tabs>
                <w:tab w:val="clear" w:pos="765"/>
                <w:tab w:val="decimal" w:pos="552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0FFB0C34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D0FD75F" w14:textId="52BE1C81" w:rsidR="00FF43CA" w:rsidRPr="007D0295" w:rsidRDefault="00FF43CA" w:rsidP="00FF43C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53C61EFE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29FDB0D" w14:textId="50E92586" w:rsidR="00FF43CA" w:rsidRPr="007D0295" w:rsidRDefault="00FF43CA" w:rsidP="00FF43CA">
            <w:pPr>
              <w:pStyle w:val="acctfourfigures"/>
              <w:tabs>
                <w:tab w:val="clear" w:pos="765"/>
                <w:tab w:val="decimal" w:pos="666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D029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79A36752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CBFC0AF" w14:textId="1239197C" w:rsidR="00FF43CA" w:rsidRPr="007D0295" w:rsidRDefault="00FF43CA" w:rsidP="00FF43C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34FB1D9" w14:textId="77777777" w:rsidR="00FF43CA" w:rsidRPr="007D0295" w:rsidRDefault="00FF43CA" w:rsidP="00FF43C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366951F" w14:textId="1E19EDB1" w:rsidR="00FF43CA" w:rsidRPr="007D0295" w:rsidRDefault="00FF43CA" w:rsidP="00FF43CA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02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2724" w:rsidRPr="007D0295" w14:paraId="3A72A1DC" w14:textId="77777777" w:rsidTr="0071717D">
        <w:trPr>
          <w:cantSplit/>
        </w:trPr>
        <w:tc>
          <w:tcPr>
            <w:tcW w:w="3510" w:type="dxa"/>
          </w:tcPr>
          <w:p w14:paraId="585072FA" w14:textId="5AB84EFC" w:rsidR="00742724" w:rsidRPr="00AA5154" w:rsidRDefault="00742724" w:rsidP="00742724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A51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2157B5A4" w14:textId="77777777" w:rsidR="00742724" w:rsidRPr="007D0295" w:rsidRDefault="00742724" w:rsidP="00742724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CE01FBB" w14:textId="77777777" w:rsidR="00742724" w:rsidRPr="007D0295" w:rsidRDefault="00742724" w:rsidP="0074272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2E29E3" w14:textId="77777777" w:rsidR="00742724" w:rsidRPr="007D0295" w:rsidRDefault="00742724" w:rsidP="00742724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6F09EB50" w14:textId="77777777" w:rsidR="00742724" w:rsidRPr="007D0295" w:rsidRDefault="00742724" w:rsidP="0074272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A955405" w14:textId="052DEA05" w:rsidR="00742724" w:rsidRPr="007D0295" w:rsidRDefault="00742724" w:rsidP="00742724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DC53CAC" w14:textId="77777777" w:rsidR="00742724" w:rsidRPr="007D0295" w:rsidRDefault="00742724" w:rsidP="00742724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2B5922A" w14:textId="77777777" w:rsidR="00742724" w:rsidRPr="007D0295" w:rsidRDefault="00742724" w:rsidP="00742724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AB51C83" w14:textId="77777777" w:rsidR="00742724" w:rsidRPr="007D0295" w:rsidRDefault="00742724" w:rsidP="0074272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13C3D3" w14:textId="77777777" w:rsidR="00742724" w:rsidRPr="007D0295" w:rsidRDefault="00742724" w:rsidP="00742724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E4C679F" w14:textId="77777777" w:rsidR="00742724" w:rsidRPr="007D0295" w:rsidRDefault="00742724" w:rsidP="0074272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42FFCE0" w14:textId="66855203" w:rsidR="00742724" w:rsidRPr="006574BB" w:rsidRDefault="00916613" w:rsidP="00B379D5">
            <w:pPr>
              <w:pStyle w:val="acctfourfigures"/>
              <w:tabs>
                <w:tab w:val="clear" w:pos="765"/>
                <w:tab w:val="decimal" w:pos="800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574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42,495,335</w:t>
            </w:r>
          </w:p>
        </w:tc>
        <w:tc>
          <w:tcPr>
            <w:tcW w:w="178" w:type="dxa"/>
            <w:vAlign w:val="bottom"/>
          </w:tcPr>
          <w:p w14:paraId="70050D77" w14:textId="77777777" w:rsidR="00742724" w:rsidRPr="006574BB" w:rsidRDefault="00742724" w:rsidP="00742724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0CE2843F" w14:textId="584BBFE5" w:rsidR="00742724" w:rsidRPr="006574BB" w:rsidRDefault="00742724" w:rsidP="00742724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574B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31,229,630</w:t>
            </w:r>
          </w:p>
        </w:tc>
        <w:tc>
          <w:tcPr>
            <w:tcW w:w="178" w:type="dxa"/>
            <w:vAlign w:val="bottom"/>
          </w:tcPr>
          <w:p w14:paraId="68F81BA8" w14:textId="77777777" w:rsidR="00742724" w:rsidRPr="006574BB" w:rsidRDefault="00742724" w:rsidP="00742724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1149F3C5" w14:textId="0F393EDC" w:rsidR="00742724" w:rsidRPr="006574BB" w:rsidRDefault="00C20AB6" w:rsidP="00742724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574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22,78</w:t>
            </w:r>
            <w:r w:rsidR="007D0295" w:rsidRPr="006574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8" w:type="dxa"/>
          </w:tcPr>
          <w:p w14:paraId="5D198A15" w14:textId="77777777" w:rsidR="00742724" w:rsidRPr="006574BB" w:rsidRDefault="00742724" w:rsidP="00742724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7D32657" w14:textId="10D90F99" w:rsidR="00742724" w:rsidRPr="006574BB" w:rsidRDefault="00742724" w:rsidP="00742724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574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80,173</w:t>
            </w:r>
          </w:p>
        </w:tc>
      </w:tr>
      <w:bookmarkEnd w:id="20"/>
    </w:tbl>
    <w:p w14:paraId="695DC55C" w14:textId="49A48E95" w:rsidR="00703CFD" w:rsidRPr="00627058" w:rsidRDefault="00703CFD" w:rsidP="00000A74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/>
        <w:jc w:val="thaiDistribute"/>
        <w:rPr>
          <w:rFonts w:ascii="Angsana New" w:hAnsi="Angsana New"/>
          <w:sz w:val="10"/>
          <w:szCs w:val="10"/>
        </w:rPr>
      </w:pPr>
    </w:p>
    <w:p w14:paraId="4996B2DB" w14:textId="041AE67E" w:rsidR="00B24C98" w:rsidRPr="00795110" w:rsidRDefault="00EF6DDF" w:rsidP="007D0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บริษัทย่อย</w:t>
      </w:r>
      <w:r w:rsidRPr="00795110">
        <w:rPr>
          <w:rFonts w:ascii="Angsana New" w:hAnsi="Angsana New" w:hint="cs"/>
          <w:sz w:val="30"/>
          <w:szCs w:val="30"/>
          <w:cs/>
        </w:rPr>
        <w:t>ทั้งหมด</w:t>
      </w:r>
      <w:r w:rsidRPr="00795110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 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Pr="00795110">
        <w:rPr>
          <w:rFonts w:ascii="Angsana New" w:hAnsi="Angsana New"/>
          <w:sz w:val="30"/>
          <w:szCs w:val="30"/>
          <w:cs/>
        </w:rPr>
        <w:tab/>
      </w:r>
    </w:p>
    <w:p w14:paraId="6B08F5A2" w14:textId="77777777" w:rsidR="00BA22E4" w:rsidRPr="00795110" w:rsidRDefault="00BA22E4" w:rsidP="00321B21">
      <w:pPr>
        <w:framePr w:w="14042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rPr>
          <w:rFonts w:ascii="Angsana New" w:hAnsi="Angsana New"/>
          <w:sz w:val="30"/>
          <w:szCs w:val="30"/>
        </w:rPr>
      </w:pPr>
    </w:p>
    <w:p w14:paraId="08287C2F" w14:textId="79707A18" w:rsidR="00B24C98" w:rsidRPr="00795110" w:rsidRDefault="00B24C98" w:rsidP="00321B21">
      <w:pPr>
        <w:framePr w:w="14042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rPr>
          <w:rFonts w:ascii="Angsana New" w:hAnsi="Angsana New"/>
          <w:sz w:val="30"/>
          <w:szCs w:val="30"/>
        </w:rPr>
        <w:sectPr w:rsidR="00B24C98" w:rsidRPr="00795110" w:rsidSect="00EB2AE7">
          <w:head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270"/>
        <w:gridCol w:w="1350"/>
        <w:gridCol w:w="270"/>
        <w:gridCol w:w="1305"/>
      </w:tblGrid>
      <w:tr w:rsidR="00E3590B" w:rsidRPr="00795110" w14:paraId="3AE73F5B" w14:textId="77777777" w:rsidTr="00790768">
        <w:tc>
          <w:tcPr>
            <w:tcW w:w="4500" w:type="dxa"/>
          </w:tcPr>
          <w:p w14:paraId="02296F3D" w14:textId="77777777" w:rsidR="00E3590B" w:rsidRPr="00795110" w:rsidRDefault="00E3590B" w:rsidP="00790768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รายการเคลื่อนไหวที่มีสาระสำคัญ </w:t>
            </w:r>
          </w:p>
        </w:tc>
        <w:tc>
          <w:tcPr>
            <w:tcW w:w="1440" w:type="dxa"/>
          </w:tcPr>
          <w:p w14:paraId="0A9D1CB4" w14:textId="77777777" w:rsidR="00E3590B" w:rsidRPr="00795110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62D8F2" w14:textId="77777777" w:rsidR="00E3590B" w:rsidRPr="00795110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13298530" w14:textId="77777777" w:rsidR="00E3590B" w:rsidRPr="00795110" w:rsidRDefault="00E3590B" w:rsidP="0079076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3590B" w:rsidRPr="00795110" w14:paraId="6941EBE9" w14:textId="77777777" w:rsidTr="00790768">
        <w:tc>
          <w:tcPr>
            <w:tcW w:w="4500" w:type="dxa"/>
          </w:tcPr>
          <w:p w14:paraId="54765362" w14:textId="77777777" w:rsidR="00E3590B" w:rsidRPr="00795110" w:rsidRDefault="00E3590B" w:rsidP="00790768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 วันที่</w:t>
            </w: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A69C1D3" w14:textId="77777777" w:rsidR="00E3590B" w:rsidRPr="00795110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3D92B9" w14:textId="77777777" w:rsidR="00E3590B" w:rsidRPr="00795110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32793B" w14:textId="3A3F5ECF" w:rsidR="00E3590B" w:rsidRPr="00795110" w:rsidRDefault="00E3590B" w:rsidP="0079076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627A07" w:rsidRPr="00795110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261A4D9" w14:textId="77777777" w:rsidR="00E3590B" w:rsidRPr="00795110" w:rsidRDefault="00E3590B" w:rsidP="0079076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6FDFF8F" w14:textId="47AC5251" w:rsidR="00E3590B" w:rsidRPr="00795110" w:rsidRDefault="00627A07" w:rsidP="0079076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</w:tr>
      <w:tr w:rsidR="00E3590B" w:rsidRPr="00795110" w14:paraId="5518959C" w14:textId="77777777" w:rsidTr="00790768">
        <w:tc>
          <w:tcPr>
            <w:tcW w:w="4500" w:type="dxa"/>
          </w:tcPr>
          <w:p w14:paraId="2104371E" w14:textId="77777777" w:rsidR="00E3590B" w:rsidRPr="00795110" w:rsidRDefault="00E3590B" w:rsidP="00790768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C33BD6" w14:textId="77777777" w:rsidR="00E3590B" w:rsidRPr="00795110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DB5497" w14:textId="77777777" w:rsidR="00E3590B" w:rsidRPr="00795110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2648E226" w14:textId="77777777" w:rsidR="00E3590B" w:rsidRPr="00795110" w:rsidRDefault="00E3590B" w:rsidP="00790768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7A07" w:rsidRPr="00795110" w14:paraId="7717818A" w14:textId="77777777" w:rsidTr="00790768">
        <w:tc>
          <w:tcPr>
            <w:tcW w:w="4500" w:type="dxa"/>
          </w:tcPr>
          <w:p w14:paraId="2B30584A" w14:textId="77777777" w:rsidR="00627A07" w:rsidRPr="00795110" w:rsidRDefault="00627A07" w:rsidP="0062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78B7E7D2" w14:textId="77777777" w:rsidR="00627A07" w:rsidRPr="00795110" w:rsidRDefault="00627A07" w:rsidP="0062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245546E" w14:textId="77777777" w:rsidR="00627A07" w:rsidRPr="00795110" w:rsidRDefault="00627A07" w:rsidP="0062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8C4E496" w14:textId="36E10D53" w:rsidR="00627A07" w:rsidRPr="00795110" w:rsidRDefault="00B77F39" w:rsidP="0062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31,229,630</w:t>
            </w:r>
          </w:p>
        </w:tc>
        <w:tc>
          <w:tcPr>
            <w:tcW w:w="270" w:type="dxa"/>
          </w:tcPr>
          <w:p w14:paraId="34824C86" w14:textId="77777777" w:rsidR="00627A07" w:rsidRPr="00795110" w:rsidRDefault="00627A07" w:rsidP="0062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05BE783D" w14:textId="2E6C43C4" w:rsidR="00627A07" w:rsidRPr="00795110" w:rsidRDefault="00627A07" w:rsidP="0062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39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29,755,968</w:t>
            </w:r>
          </w:p>
        </w:tc>
      </w:tr>
      <w:tr w:rsidR="00EF7490" w:rsidRPr="00795110" w14:paraId="782365AD" w14:textId="77777777" w:rsidTr="00790768">
        <w:tc>
          <w:tcPr>
            <w:tcW w:w="4500" w:type="dxa"/>
          </w:tcPr>
          <w:p w14:paraId="6F07A62C" w14:textId="6D8C29B4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440" w:type="dxa"/>
          </w:tcPr>
          <w:p w14:paraId="137ED0E9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32135EB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C1E1F7C" w14:textId="000C473F" w:rsidR="00EF7490" w:rsidRPr="00795110" w:rsidRDefault="007D0295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2,269,296</w:t>
            </w:r>
          </w:p>
        </w:tc>
        <w:tc>
          <w:tcPr>
            <w:tcW w:w="270" w:type="dxa"/>
          </w:tcPr>
          <w:p w14:paraId="1AAAAAD9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2069064C" w14:textId="790AA054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462</w:t>
            </w:r>
          </w:p>
        </w:tc>
      </w:tr>
      <w:tr w:rsidR="00EF7490" w:rsidRPr="00795110" w14:paraId="4B8283AE" w14:textId="77777777" w:rsidTr="00790768">
        <w:tc>
          <w:tcPr>
            <w:tcW w:w="4500" w:type="dxa"/>
          </w:tcPr>
          <w:p w14:paraId="3D009F8E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440" w:type="dxa"/>
          </w:tcPr>
          <w:p w14:paraId="5BF5D237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08E7AB3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505DC06" w14:textId="4E853B16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9,000,000</w:t>
            </w:r>
          </w:p>
        </w:tc>
        <w:tc>
          <w:tcPr>
            <w:tcW w:w="270" w:type="dxa"/>
          </w:tcPr>
          <w:p w14:paraId="7CD6B874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546F43A2" w14:textId="4A0E15F9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1,473,200</w:t>
            </w:r>
          </w:p>
        </w:tc>
      </w:tr>
      <w:tr w:rsidR="00EF7490" w:rsidRPr="00795110" w14:paraId="69DFB19F" w14:textId="77777777" w:rsidTr="00790768">
        <w:tc>
          <w:tcPr>
            <w:tcW w:w="4500" w:type="dxa"/>
          </w:tcPr>
          <w:p w14:paraId="69027E47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1440" w:type="dxa"/>
          </w:tcPr>
          <w:p w14:paraId="1FB3625B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FD0FA80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F26D83E" w14:textId="22AD32AE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6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(3,591)</w:t>
            </w:r>
          </w:p>
        </w:tc>
        <w:tc>
          <w:tcPr>
            <w:tcW w:w="270" w:type="dxa"/>
          </w:tcPr>
          <w:p w14:paraId="204290E7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34BDA13F" w14:textId="22008C99" w:rsidR="00EF7490" w:rsidRPr="00795110" w:rsidRDefault="00EF7490" w:rsidP="00BC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F7490" w:rsidRPr="00795110" w14:paraId="14FC041D" w14:textId="77777777" w:rsidTr="00790768">
        <w:tc>
          <w:tcPr>
            <w:tcW w:w="4500" w:type="dxa"/>
          </w:tcPr>
          <w:p w14:paraId="36E9821E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40" w:type="dxa"/>
          </w:tcPr>
          <w:p w14:paraId="37318A1F" w14:textId="77777777" w:rsidR="00EF7490" w:rsidRPr="00795110" w:rsidRDefault="00EF7490" w:rsidP="00EF7490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C9D35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777BAD7" w14:textId="771BEA15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747B9F9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15B67D92" w14:textId="57DBD7F4" w:rsidR="00EF7490" w:rsidRPr="00795110" w:rsidRDefault="00EF7490" w:rsidP="00431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(81,793)</w:t>
            </w:r>
          </w:p>
        </w:tc>
      </w:tr>
      <w:tr w:rsidR="00EF7490" w:rsidRPr="00795110" w14:paraId="093B2679" w14:textId="77777777" w:rsidTr="00790768">
        <w:tc>
          <w:tcPr>
            <w:tcW w:w="4500" w:type="dxa"/>
          </w:tcPr>
          <w:p w14:paraId="2336773F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ab/>
            </w:r>
          </w:p>
        </w:tc>
        <w:tc>
          <w:tcPr>
            <w:tcW w:w="1440" w:type="dxa"/>
          </w:tcPr>
          <w:p w14:paraId="7B8973E4" w14:textId="77777777" w:rsidR="00EF7490" w:rsidRPr="00795110" w:rsidRDefault="00EF7490" w:rsidP="00EF7490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FE105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ED86BEF" w14:textId="04F00F69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197FA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2B2017BB" w14:textId="042B511A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81,793</w:t>
            </w:r>
          </w:p>
        </w:tc>
      </w:tr>
      <w:tr w:rsidR="00EF7490" w:rsidRPr="00795110" w14:paraId="06570BA4" w14:textId="77777777" w:rsidTr="00790768">
        <w:tc>
          <w:tcPr>
            <w:tcW w:w="4500" w:type="dxa"/>
          </w:tcPr>
          <w:p w14:paraId="3D3F92A6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4AE9C7F7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5A92A86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D0F759" w14:textId="6DE73C6B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7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42,495,335</w:t>
            </w:r>
          </w:p>
        </w:tc>
        <w:tc>
          <w:tcPr>
            <w:tcW w:w="270" w:type="dxa"/>
          </w:tcPr>
          <w:p w14:paraId="7CADF2A9" w14:textId="77777777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8433BB9" w14:textId="15498F69" w:rsidR="00EF7490" w:rsidRPr="00795110" w:rsidRDefault="00EF7490" w:rsidP="00EF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31,229,630</w:t>
            </w:r>
          </w:p>
        </w:tc>
      </w:tr>
    </w:tbl>
    <w:p w14:paraId="5466477A" w14:textId="77777777" w:rsidR="00E3590B" w:rsidRPr="00795110" w:rsidRDefault="00E3590B" w:rsidP="00E35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909CB5" w14:textId="7489CA17" w:rsidR="00627A07" w:rsidRPr="00795110" w:rsidRDefault="00627A07" w:rsidP="00627A07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95110">
        <w:rPr>
          <w:rFonts w:asciiTheme="majorBidi" w:hAnsiTheme="majorBidi" w:cstheme="majorBidi"/>
          <w:i/>
          <w:iCs/>
          <w:sz w:val="30"/>
          <w:szCs w:val="30"/>
          <w:cs/>
        </w:rPr>
        <w:t>การซื้อเงินลงทุนในบริษัทย่อย</w:t>
      </w:r>
      <w:r w:rsidRPr="00795110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795110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79511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795110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795110">
        <w:rPr>
          <w:rFonts w:ascii="Angsana New" w:hAnsi="Angsana New"/>
          <w:i/>
          <w:iCs/>
          <w:sz w:val="30"/>
          <w:szCs w:val="30"/>
        </w:rPr>
        <w:t>2565</w:t>
      </w:r>
    </w:p>
    <w:p w14:paraId="27CE9900" w14:textId="77777777" w:rsidR="008B08F8" w:rsidRPr="00795110" w:rsidRDefault="008B08F8" w:rsidP="005D65A2">
      <w:pPr>
        <w:tabs>
          <w:tab w:val="clear" w:pos="227"/>
          <w:tab w:val="clear" w:pos="454"/>
          <w:tab w:val="left" w:pos="540"/>
          <w:tab w:val="left" w:pos="630"/>
        </w:tabs>
        <w:rPr>
          <w:rFonts w:asciiTheme="majorBidi" w:hAnsiTheme="majorBidi" w:cstheme="majorBidi"/>
          <w:sz w:val="30"/>
          <w:szCs w:val="30"/>
        </w:rPr>
      </w:pPr>
    </w:p>
    <w:p w14:paraId="32E40361" w14:textId="2C4DF93A" w:rsidR="007F357F" w:rsidRDefault="008B08F8" w:rsidP="007F3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ในเดือนกันยายน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>2565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บริษัทได้จดทะเบียนจัดตั้งบริษัทย่อยจำนวน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>3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คือ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เอดับบลิวซีเพื่อธุรกิจ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>1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บริษัทเอดับบลิวซีเพื่อธุรกิจ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>2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และบริษัท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เดอะ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แกลเลอรี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พัฒนา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โดยแต่ละบริษัทมีทุนจดทะเบียนจำนวน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 xml:space="preserve">100,000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บาท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(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จำนวน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 xml:space="preserve">10,000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หุ้น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มูลค่าหุ้นละ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 xml:space="preserve">10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บาท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)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ทั้งนี้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บริษัทได้มีส่วนได้เสียในแต่ละบริษัทย่อยดังกล่าวในสัดส่วนร้อยละ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 xml:space="preserve">99.95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ของทุนที่ออกและชำระแล้ว</w:t>
      </w:r>
    </w:p>
    <w:p w14:paraId="465EFC76" w14:textId="77777777" w:rsidR="0007320C" w:rsidRPr="00795110" w:rsidRDefault="0007320C" w:rsidP="007F3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</w:p>
    <w:p w14:paraId="3A19C162" w14:textId="2CE022A7" w:rsidR="0007320C" w:rsidRDefault="007D0295" w:rsidP="0007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  <w:r>
        <w:rPr>
          <w:rFonts w:ascii="Angsana New" w:eastAsia="DengXi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DengXian" w:hAnsi="Angsana New"/>
          <w:sz w:val="30"/>
          <w:szCs w:val="30"/>
        </w:rPr>
        <w:t xml:space="preserve">9 </w:t>
      </w:r>
      <w:r w:rsidR="0007320C">
        <w:rPr>
          <w:rFonts w:ascii="Angsana New" w:eastAsia="DengXian" w:hAnsi="Angsana New" w:hint="cs"/>
          <w:sz w:val="30"/>
          <w:szCs w:val="30"/>
          <w:cs/>
        </w:rPr>
        <w:t xml:space="preserve">ธันวาคม </w:t>
      </w:r>
      <w:r w:rsidR="0007320C">
        <w:rPr>
          <w:rFonts w:ascii="Angsana New" w:eastAsia="DengXian" w:hAnsi="Angsana New"/>
          <w:sz w:val="30"/>
          <w:szCs w:val="30"/>
        </w:rPr>
        <w:t xml:space="preserve">2565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บริษัทได้ซื้อเงินลงทุนในบริษัท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วินเซอร์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โฮเต็ล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>
        <w:rPr>
          <w:rFonts w:ascii="Angsana New" w:eastAsia="DengXian" w:hAnsi="Angsana New" w:hint="cs"/>
          <w:sz w:val="30"/>
          <w:szCs w:val="30"/>
          <w:cs/>
        </w:rPr>
        <w:t xml:space="preserve">จากบุคคลภายนอก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จำนวน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>
        <w:rPr>
          <w:rFonts w:ascii="Angsana New" w:eastAsia="DengXian" w:hAnsi="Angsana New"/>
          <w:sz w:val="30"/>
          <w:szCs w:val="30"/>
        </w:rPr>
        <w:t>7,961,000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หุ้น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เป็นจำนวนเงิน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>
        <w:rPr>
          <w:rFonts w:ascii="Angsana New" w:eastAsia="DengXian" w:hAnsi="Angsana New"/>
          <w:sz w:val="30"/>
          <w:szCs w:val="30"/>
        </w:rPr>
        <w:t>530.95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ล้านบาท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ทำให้บริษัทมีส่วนได้เสียในบริษัทดังกล่าวร้อยละ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>
        <w:rPr>
          <w:rFonts w:ascii="Angsana New" w:eastAsia="DengXian" w:hAnsi="Angsana New"/>
          <w:sz w:val="30"/>
          <w:szCs w:val="30"/>
        </w:rPr>
        <w:t xml:space="preserve">25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ของทุนที่ออกและชำระแล้ว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ณ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วันที่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>
        <w:rPr>
          <w:rFonts w:ascii="Angsana New" w:eastAsia="DengXian" w:hAnsi="Angsana New"/>
          <w:sz w:val="30"/>
          <w:szCs w:val="30"/>
        </w:rPr>
        <w:t xml:space="preserve">31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ธันวาคม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>
        <w:rPr>
          <w:rFonts w:ascii="Angsana New" w:eastAsia="DengXian" w:hAnsi="Angsana New"/>
          <w:sz w:val="30"/>
          <w:szCs w:val="30"/>
        </w:rPr>
        <w:t xml:space="preserve">2565 </w:t>
      </w:r>
    </w:p>
    <w:p w14:paraId="034B55A4" w14:textId="77777777" w:rsidR="0007320C" w:rsidRPr="0007320C" w:rsidRDefault="0007320C" w:rsidP="0007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</w:p>
    <w:p w14:paraId="0B2077E4" w14:textId="7157F82D" w:rsidR="007F357F" w:rsidRDefault="007D0295" w:rsidP="0007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  <w:r>
        <w:rPr>
          <w:rFonts w:ascii="Angsana New" w:eastAsia="DengXian" w:hAnsi="Angsana New" w:hint="cs"/>
          <w:sz w:val="30"/>
          <w:szCs w:val="30"/>
          <w:cs/>
        </w:rPr>
        <w:t xml:space="preserve">ในเดือนธันวาคม </w:t>
      </w:r>
      <w:r>
        <w:rPr>
          <w:rFonts w:ascii="Angsana New" w:eastAsia="DengXian" w:hAnsi="Angsana New"/>
          <w:sz w:val="30"/>
          <w:szCs w:val="30"/>
        </w:rPr>
        <w:t xml:space="preserve">2565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บริษัทได้จดทะเบียนจัดตั้ง</w:t>
      </w:r>
      <w:r>
        <w:rPr>
          <w:rFonts w:ascii="Angsana New" w:eastAsia="DengXian" w:hAnsi="Angsana New" w:hint="cs"/>
          <w:sz w:val="30"/>
          <w:szCs w:val="30"/>
          <w:cs/>
        </w:rPr>
        <w:t xml:space="preserve">บริษัทย่อยจำนวน </w:t>
      </w:r>
      <w:r>
        <w:rPr>
          <w:rFonts w:ascii="Angsana New" w:eastAsia="DengXian" w:hAnsi="Angsana New"/>
          <w:sz w:val="30"/>
          <w:szCs w:val="30"/>
        </w:rPr>
        <w:t xml:space="preserve">2 </w:t>
      </w:r>
      <w:r>
        <w:rPr>
          <w:rFonts w:ascii="Angsana New" w:eastAsia="DengXian" w:hAnsi="Angsana New" w:hint="cs"/>
          <w:sz w:val="30"/>
          <w:szCs w:val="30"/>
          <w:cs/>
        </w:rPr>
        <w:t>บริษัท คือ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ภูเก็ต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คอลเล็</w:t>
      </w:r>
      <w:r w:rsidR="0019749C">
        <w:rPr>
          <w:rFonts w:ascii="Angsana New" w:eastAsia="DengXian" w:hAnsi="Angsana New" w:hint="cs"/>
          <w:sz w:val="30"/>
          <w:szCs w:val="30"/>
          <w:cs/>
        </w:rPr>
        <w:t>ก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ชั่นส์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>
        <w:rPr>
          <w:rFonts w:ascii="Angsana New" w:eastAsia="DengXian" w:hAnsi="Angsana New"/>
          <w:sz w:val="30"/>
          <w:szCs w:val="30"/>
          <w:cs/>
        </w:rPr>
        <w:br/>
      </w:r>
      <w:r>
        <w:rPr>
          <w:rFonts w:ascii="Angsana New" w:eastAsia="DengXian" w:hAnsi="Angsana New" w:hint="cs"/>
          <w:sz w:val="30"/>
          <w:szCs w:val="30"/>
          <w:cs/>
        </w:rPr>
        <w:t xml:space="preserve">พรอพเพอร์ตี้ จำกัด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และ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เชียงใหม่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โฮเทลส์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คอลเล็กชั่น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="0007320C" w:rsidRPr="0007320C">
        <w:rPr>
          <w:rFonts w:ascii="Angsana New" w:eastAsia="DengXian" w:hAnsi="Angsana New"/>
          <w:sz w:val="30"/>
          <w:szCs w:val="30"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โดยแต่ละบริษัทมีทุนจดทะเบียนจำนวน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>
        <w:rPr>
          <w:rFonts w:ascii="Angsana New" w:eastAsia="DengXian" w:hAnsi="Angsana New"/>
          <w:sz w:val="30"/>
          <w:szCs w:val="30"/>
        </w:rPr>
        <w:t>100,000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บาท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(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จำนวน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>
        <w:rPr>
          <w:rFonts w:ascii="Angsana New" w:eastAsia="DengXian" w:hAnsi="Angsana New"/>
          <w:sz w:val="30"/>
          <w:szCs w:val="30"/>
        </w:rPr>
        <w:t>10,000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หุ้น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มูลค่าหุ้นละ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>
        <w:rPr>
          <w:rFonts w:ascii="Angsana New" w:eastAsia="DengXian" w:hAnsi="Angsana New"/>
          <w:sz w:val="30"/>
          <w:szCs w:val="30"/>
        </w:rPr>
        <w:t>10</w:t>
      </w:r>
      <w:r w:rsidR="00561AAE">
        <w:rPr>
          <w:rFonts w:ascii="Angsana New" w:eastAsia="DengXian" w:hAnsi="Angsana New"/>
          <w:sz w:val="30"/>
          <w:szCs w:val="30"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บาท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)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ทั้งนี้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บริษัทได้มีส่วนได้เสียในแต่ละบริษัทย่อย</w:t>
      </w:r>
      <w:r>
        <w:rPr>
          <w:rFonts w:ascii="Angsana New" w:eastAsia="DengXian" w:hAnsi="Angsana New" w:hint="cs"/>
          <w:sz w:val="30"/>
          <w:szCs w:val="30"/>
          <w:cs/>
        </w:rPr>
        <w:t>ดังกล่าว</w:t>
      </w:r>
      <w:r>
        <w:rPr>
          <w:rFonts w:ascii="Angsana New" w:eastAsia="DengXian" w:hAnsi="Angsana New"/>
          <w:sz w:val="30"/>
          <w:szCs w:val="30"/>
          <w:cs/>
        </w:rPr>
        <w:br/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ในสัดส่วนร้อยละ</w:t>
      </w:r>
      <w:r w:rsidR="0007320C" w:rsidRPr="0007320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>
        <w:rPr>
          <w:rFonts w:ascii="Angsana New" w:eastAsia="DengXian" w:hAnsi="Angsana New"/>
          <w:sz w:val="30"/>
          <w:szCs w:val="30"/>
        </w:rPr>
        <w:t xml:space="preserve">25 </w:t>
      </w:r>
      <w:r w:rsidR="0007320C" w:rsidRPr="0007320C">
        <w:rPr>
          <w:rFonts w:ascii="Angsana New" w:eastAsia="DengXian" w:hAnsi="Angsana New" w:hint="cs"/>
          <w:sz w:val="30"/>
          <w:szCs w:val="30"/>
          <w:cs/>
        </w:rPr>
        <w:t>ของทุนที่ออกและชำระแล้ว</w:t>
      </w:r>
    </w:p>
    <w:p w14:paraId="11C0CB8F" w14:textId="77777777" w:rsidR="0007320C" w:rsidRPr="00795110" w:rsidRDefault="0007320C" w:rsidP="0007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</w:p>
    <w:p w14:paraId="44A62DD9" w14:textId="0A78F63E" w:rsidR="0084209F" w:rsidRDefault="00B81A3A" w:rsidP="007F3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  <w:r>
        <w:rPr>
          <w:rFonts w:ascii="Angsana New" w:eastAsia="DengXi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DengXian" w:hAnsi="Angsana New"/>
          <w:sz w:val="30"/>
          <w:szCs w:val="30"/>
        </w:rPr>
        <w:t xml:space="preserve">26 </w:t>
      </w:r>
      <w:r>
        <w:rPr>
          <w:rFonts w:ascii="Angsana New" w:eastAsia="DengXian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="DengXian" w:hAnsi="Angsana New"/>
          <w:sz w:val="30"/>
          <w:szCs w:val="30"/>
        </w:rPr>
        <w:t xml:space="preserve">2565 </w:t>
      </w:r>
      <w:r w:rsidR="00BE54E5" w:rsidRPr="00795110">
        <w:rPr>
          <w:rFonts w:ascii="Angsana New" w:eastAsia="DengXian" w:hAnsi="Angsana New" w:hint="cs"/>
          <w:sz w:val="30"/>
          <w:szCs w:val="30"/>
          <w:cs/>
        </w:rPr>
        <w:t>บริษัทได้ซื้อเงินลงทุน</w:t>
      </w:r>
      <w:r>
        <w:rPr>
          <w:rFonts w:ascii="Angsana New" w:eastAsia="DengXian" w:hAnsi="Angsana New" w:hint="cs"/>
          <w:sz w:val="30"/>
          <w:szCs w:val="30"/>
          <w:cs/>
        </w:rPr>
        <w:t>ใน</w:t>
      </w:r>
      <w:r w:rsidR="0084209F" w:rsidRPr="00795110">
        <w:rPr>
          <w:rFonts w:ascii="Angsana New" w:eastAsia="DengXian" w:hAnsi="Angsana New" w:hint="cs"/>
          <w:sz w:val="30"/>
          <w:szCs w:val="30"/>
          <w:cs/>
        </w:rPr>
        <w:t>บริษัทย่อยทางอ้อม</w:t>
      </w:r>
      <w:r w:rsidR="00515E8F" w:rsidRPr="00795110">
        <w:rPr>
          <w:rFonts w:ascii="Angsana New" w:eastAsia="DengXian" w:hAnsi="Angsana New" w:hint="cs"/>
          <w:sz w:val="30"/>
          <w:szCs w:val="30"/>
          <w:cs/>
        </w:rPr>
        <w:t>จำนวน</w:t>
      </w:r>
      <w:r w:rsidR="0084209F" w:rsidRPr="00795110">
        <w:rPr>
          <w:rFonts w:ascii="Angsana New" w:eastAsia="DengXian" w:hAnsi="Angsana New" w:hint="cs"/>
          <w:sz w:val="30"/>
          <w:szCs w:val="30"/>
          <w:cs/>
        </w:rPr>
        <w:t xml:space="preserve"> </w:t>
      </w:r>
      <w:r w:rsidR="0084209F" w:rsidRPr="00795110">
        <w:rPr>
          <w:rFonts w:ascii="Angsana New" w:eastAsia="DengXian" w:hAnsi="Angsana New"/>
          <w:sz w:val="30"/>
          <w:szCs w:val="30"/>
        </w:rPr>
        <w:t xml:space="preserve">14 </w:t>
      </w:r>
      <w:r w:rsidR="0084209F"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="00515E8F" w:rsidRPr="00795110">
        <w:rPr>
          <w:rFonts w:ascii="Angsana New" w:eastAsia="DengXian" w:hAnsi="Angsana New" w:hint="cs"/>
          <w:sz w:val="30"/>
          <w:szCs w:val="30"/>
          <w:cs/>
        </w:rPr>
        <w:t xml:space="preserve"> </w:t>
      </w:r>
      <w:r w:rsidR="00830535" w:rsidRPr="00795110">
        <w:rPr>
          <w:rFonts w:ascii="Angsana New" w:eastAsia="DengXian" w:hAnsi="Angsana New" w:hint="cs"/>
          <w:sz w:val="30"/>
          <w:szCs w:val="30"/>
          <w:cs/>
        </w:rPr>
        <w:t xml:space="preserve">จากบริษัท ทีซีซี โฮเทล แอสเสท แมนเนจเม้นท์ </w:t>
      </w:r>
      <w:r w:rsidR="00D06392" w:rsidRPr="00795110">
        <w:rPr>
          <w:rFonts w:ascii="Angsana New" w:eastAsia="DengXian" w:hAnsi="Angsana New" w:hint="cs"/>
          <w:sz w:val="30"/>
          <w:szCs w:val="30"/>
          <w:cs/>
        </w:rPr>
        <w:t xml:space="preserve">จำกัด ซึ่งเป็นบริษัทย่อยทางตรง </w:t>
      </w:r>
      <w:r w:rsidR="00D12E34" w:rsidRPr="00795110">
        <w:rPr>
          <w:rFonts w:ascii="Angsana New" w:eastAsia="DengXian" w:hAnsi="Angsana New" w:hint="cs"/>
          <w:sz w:val="30"/>
          <w:szCs w:val="30"/>
          <w:cs/>
        </w:rPr>
        <w:t xml:space="preserve">เป็นจำนวนเงิน </w:t>
      </w:r>
      <w:r w:rsidR="00431D39">
        <w:rPr>
          <w:rFonts w:ascii="Angsana New" w:eastAsia="DengXian" w:hAnsi="Angsana New"/>
          <w:sz w:val="30"/>
          <w:szCs w:val="30"/>
        </w:rPr>
        <w:t>1,737.99</w:t>
      </w:r>
      <w:r w:rsidR="00A31B26" w:rsidRPr="00795110">
        <w:rPr>
          <w:rFonts w:ascii="Angsana New" w:eastAsia="DengXian" w:hAnsi="Angsana New"/>
          <w:sz w:val="30"/>
          <w:szCs w:val="30"/>
        </w:rPr>
        <w:t xml:space="preserve"> </w:t>
      </w:r>
      <w:r w:rsidR="00A31B26" w:rsidRPr="00795110">
        <w:rPr>
          <w:rFonts w:ascii="Angsana New" w:eastAsia="DengXian" w:hAnsi="Angsana New" w:hint="cs"/>
          <w:sz w:val="30"/>
          <w:szCs w:val="30"/>
          <w:cs/>
        </w:rPr>
        <w:t xml:space="preserve">ล้านบาท </w:t>
      </w:r>
      <w:r w:rsidR="00702E75" w:rsidRPr="00795110">
        <w:rPr>
          <w:rFonts w:ascii="Angsana New" w:eastAsia="DengXian" w:hAnsi="Angsana New" w:hint="cs"/>
          <w:sz w:val="30"/>
          <w:szCs w:val="30"/>
          <w:cs/>
        </w:rPr>
        <w:t>ทำให้บริษัทมีส่วนได้เสียในบริษัท</w:t>
      </w:r>
      <w:r w:rsidR="00B13343" w:rsidRPr="00795110">
        <w:rPr>
          <w:rFonts w:ascii="Angsana New" w:eastAsia="DengXian" w:hAnsi="Angsana New" w:hint="cs"/>
          <w:sz w:val="30"/>
          <w:szCs w:val="30"/>
          <w:cs/>
        </w:rPr>
        <w:t>ดังกล่าว</w:t>
      </w:r>
      <w:r w:rsidR="00CB74AE" w:rsidRPr="00795110">
        <w:rPr>
          <w:rFonts w:ascii="Angsana New" w:eastAsia="DengXian" w:hAnsi="Angsana New" w:hint="cs"/>
          <w:sz w:val="30"/>
          <w:szCs w:val="30"/>
          <w:cs/>
        </w:rPr>
        <w:t>เพิ่มขึ้น</w:t>
      </w:r>
      <w:r w:rsidR="00D06392" w:rsidRPr="00795110">
        <w:rPr>
          <w:rFonts w:ascii="Angsana New" w:eastAsia="DengXian" w:hAnsi="Angsana New" w:hint="cs"/>
          <w:sz w:val="30"/>
          <w:szCs w:val="30"/>
          <w:cs/>
        </w:rPr>
        <w:t>ประมาณร้อยละ</w:t>
      </w:r>
      <w:r w:rsidR="00D06392" w:rsidRPr="00795110">
        <w:rPr>
          <w:rFonts w:ascii="Angsana New" w:eastAsia="DengXian" w:hAnsi="Angsana New"/>
          <w:sz w:val="30"/>
          <w:szCs w:val="30"/>
        </w:rPr>
        <w:t xml:space="preserve"> 25</w:t>
      </w:r>
      <w:r w:rsidR="00767453" w:rsidRPr="00795110">
        <w:rPr>
          <w:rFonts w:ascii="Angsana New" w:eastAsia="DengXian" w:hAnsi="Angsana New" w:hint="cs"/>
          <w:sz w:val="30"/>
          <w:szCs w:val="30"/>
          <w:cs/>
        </w:rPr>
        <w:t xml:space="preserve"> ณ วันที่ </w:t>
      </w:r>
      <w:r w:rsidR="00431D39">
        <w:rPr>
          <w:rFonts w:ascii="Angsana New" w:eastAsia="DengXian" w:hAnsi="Angsana New"/>
          <w:sz w:val="30"/>
          <w:szCs w:val="30"/>
          <w:lang w:eastAsia="zh-CN"/>
        </w:rPr>
        <w:t>31</w:t>
      </w:r>
      <w:r w:rsidR="00767453" w:rsidRPr="00795110">
        <w:rPr>
          <w:rFonts w:ascii="Angsana New" w:eastAsia="DengXian" w:hAnsi="Angsana New"/>
          <w:sz w:val="30"/>
          <w:szCs w:val="30"/>
          <w:lang w:eastAsia="zh-CN"/>
        </w:rPr>
        <w:t xml:space="preserve"> </w:t>
      </w:r>
      <w:r w:rsidR="00767453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ธันวาคม </w:t>
      </w:r>
      <w:r w:rsidR="00767453" w:rsidRPr="00795110">
        <w:rPr>
          <w:rFonts w:ascii="Angsana New" w:eastAsia="DengXian" w:hAnsi="Angsana New"/>
          <w:sz w:val="30"/>
          <w:szCs w:val="30"/>
          <w:lang w:eastAsia="zh-CN"/>
        </w:rPr>
        <w:t>2565</w:t>
      </w:r>
      <w:r w:rsidR="00CB74AE" w:rsidRPr="00795110">
        <w:rPr>
          <w:rFonts w:ascii="Angsana New" w:eastAsia="DengXian" w:hAnsi="Angsana New" w:hint="cs"/>
          <w:sz w:val="30"/>
          <w:szCs w:val="30"/>
          <w:cs/>
        </w:rPr>
        <w:t xml:space="preserve"> โดยมีราย</w:t>
      </w:r>
      <w:r w:rsidR="000A43C9" w:rsidRPr="00795110">
        <w:rPr>
          <w:rFonts w:ascii="Angsana New" w:eastAsia="DengXian" w:hAnsi="Angsana New" w:hint="cs"/>
          <w:sz w:val="30"/>
          <w:szCs w:val="30"/>
          <w:cs/>
        </w:rPr>
        <w:t>ชื่อบริษัทดังต่อไปนี้</w:t>
      </w:r>
    </w:p>
    <w:p w14:paraId="7C7C541D" w14:textId="5D8B5C4C" w:rsidR="00B81A3A" w:rsidRDefault="00B81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DengXian" w:hAnsi="Angsana New"/>
          <w:sz w:val="30"/>
          <w:szCs w:val="30"/>
          <w:cs/>
        </w:rPr>
      </w:pPr>
      <w:r>
        <w:rPr>
          <w:rFonts w:ascii="Angsana New" w:eastAsia="DengXian" w:hAnsi="Angsana New"/>
          <w:sz w:val="30"/>
          <w:szCs w:val="30"/>
          <w:cs/>
        </w:rPr>
        <w:br w:type="page"/>
      </w:r>
    </w:p>
    <w:p w14:paraId="1329D23F" w14:textId="615FC080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ควีนส์ปาร์ค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แบงค็อก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>
        <w:rPr>
          <w:rFonts w:ascii="Angsana New" w:eastAsia="DengXian" w:hAnsi="Angsana New"/>
          <w:sz w:val="30"/>
          <w:szCs w:val="30"/>
        </w:rPr>
        <w:t xml:space="preserve">1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60313A58" w14:textId="2856A8BB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ควีนส์ปาร์ค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แบงค็อก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>
        <w:rPr>
          <w:rFonts w:ascii="Angsana New" w:eastAsia="DengXian" w:hAnsi="Angsana New"/>
          <w:sz w:val="30"/>
          <w:szCs w:val="30"/>
        </w:rPr>
        <w:t xml:space="preserve">2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1C764EFF" w14:textId="5EFE766C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โฮเตล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สุขุมวิท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>
        <w:rPr>
          <w:rFonts w:ascii="Angsana New" w:eastAsia="DengXian" w:hAnsi="Angsana New"/>
          <w:sz w:val="30"/>
          <w:szCs w:val="30"/>
        </w:rPr>
        <w:t xml:space="preserve">1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</w:p>
    <w:p w14:paraId="612F4084" w14:textId="051A9DDC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โฮเตล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สุขุมวิท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>
        <w:rPr>
          <w:rFonts w:ascii="Angsana New" w:eastAsia="DengXian" w:hAnsi="Angsana New"/>
          <w:sz w:val="30"/>
          <w:szCs w:val="30"/>
        </w:rPr>
        <w:t xml:space="preserve">2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</w:p>
    <w:p w14:paraId="1DEADA81" w14:textId="2A93F014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โฮเตล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สุขุมวิท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>
        <w:rPr>
          <w:rFonts w:ascii="Angsana New" w:eastAsia="DengXian" w:hAnsi="Angsana New"/>
          <w:sz w:val="30"/>
          <w:szCs w:val="30"/>
        </w:rPr>
        <w:t xml:space="preserve">3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</w:p>
    <w:p w14:paraId="555F45F8" w14:textId="77777777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ทีซีซี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โฮเทล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บีเคเค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48F53A5A" w14:textId="77777777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หาดละไม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</w:p>
    <w:p w14:paraId="0F475C04" w14:textId="77777777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เฉวง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บีช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โฮเทล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150EA70E" w14:textId="77777777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วนา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เบลล์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เอ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ลักซ์ซูรี่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สมุย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2A0F00B6" w14:textId="77777777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โบ๊ทเฮ้าส์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เกาะสมุย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6D4BF823" w14:textId="77777777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ทีซีซี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โฮเทล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เชียงใหม่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6AAFC691" w14:textId="23BAA810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เดอะ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เมโทรโพล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ภูเก็ต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>
        <w:rPr>
          <w:rFonts w:ascii="Angsana New" w:eastAsia="DengXian" w:hAnsi="Angsana New"/>
          <w:sz w:val="30"/>
          <w:szCs w:val="30"/>
        </w:rPr>
        <w:t xml:space="preserve">1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021CA441" w14:textId="0B4F5687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เดอะ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เมโทรโพล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ภูเก็ต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>
        <w:rPr>
          <w:rFonts w:ascii="Angsana New" w:eastAsia="DengXian" w:hAnsi="Angsana New"/>
          <w:sz w:val="30"/>
          <w:szCs w:val="30"/>
        </w:rPr>
        <w:t xml:space="preserve">2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6EDB6B24" w14:textId="7947840F" w:rsidR="00884786" w:rsidRPr="00795110" w:rsidRDefault="00884786" w:rsidP="00884786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สิริทรัพย์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พัฒนา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>
        <w:rPr>
          <w:rFonts w:ascii="Angsana New" w:eastAsia="DengXian" w:hAnsi="Angsana New"/>
          <w:sz w:val="30"/>
          <w:szCs w:val="30"/>
        </w:rPr>
        <w:t>1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2714CB81" w14:textId="77777777" w:rsidR="00BE54E5" w:rsidRPr="00795110" w:rsidRDefault="00BE54E5" w:rsidP="0007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</w:p>
    <w:p w14:paraId="24A70A0B" w14:textId="60523C88" w:rsidR="0087510C" w:rsidRPr="00795110" w:rsidRDefault="006976AA" w:rsidP="0087510C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  <w:lang w:eastAsia="zh-CN"/>
        </w:rPr>
      </w:pPr>
      <w:r w:rsidRPr="0079511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</w:t>
      </w:r>
      <w:r w:rsidR="005D65A2" w:rsidRPr="00795110">
        <w:rPr>
          <w:rFonts w:asciiTheme="majorBidi" w:hAnsiTheme="majorBidi" w:cstheme="majorBidi" w:hint="cs"/>
          <w:i/>
          <w:iCs/>
          <w:sz w:val="30"/>
          <w:szCs w:val="30"/>
          <w:cs/>
        </w:rPr>
        <w:t>่มทุนและ</w:t>
      </w:r>
      <w:r w:rsidR="0087510C" w:rsidRPr="00795110">
        <w:rPr>
          <w:rFonts w:asciiTheme="majorBidi" w:hAnsiTheme="majorBidi" w:cstheme="majorBidi" w:hint="cs"/>
          <w:i/>
          <w:iCs/>
          <w:sz w:val="30"/>
          <w:szCs w:val="30"/>
          <w:cs/>
        </w:rPr>
        <w:t>ลด</w:t>
      </w:r>
      <w:r w:rsidR="0087510C" w:rsidRPr="00795110">
        <w:rPr>
          <w:rFonts w:asciiTheme="majorBidi" w:hAnsiTheme="majorBidi" w:cstheme="majorBidi"/>
          <w:i/>
          <w:iCs/>
          <w:sz w:val="30"/>
          <w:szCs w:val="30"/>
          <w:cs/>
        </w:rPr>
        <w:t>ทุนในบริษัทย่อย</w:t>
      </w:r>
      <w:r w:rsidR="0087510C" w:rsidRPr="00795110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="0087510C" w:rsidRPr="00795110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87510C" w:rsidRPr="00795110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87510C" w:rsidRPr="00795110">
        <w:rPr>
          <w:rFonts w:ascii="Angsana New" w:hAnsi="Angsana New"/>
          <w:i/>
          <w:iCs/>
          <w:sz w:val="30"/>
          <w:szCs w:val="30"/>
        </w:rPr>
        <w:t xml:space="preserve">31 </w:t>
      </w:r>
      <w:r w:rsidR="0087510C" w:rsidRPr="00795110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="0087510C" w:rsidRPr="00795110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="0087510C" w:rsidRPr="00795110">
        <w:rPr>
          <w:rFonts w:ascii="Angsana New" w:hAnsi="Angsana New"/>
          <w:i/>
          <w:iCs/>
          <w:sz w:val="30"/>
          <w:szCs w:val="30"/>
        </w:rPr>
        <w:t>256</w:t>
      </w:r>
      <w:r w:rsidR="0087510C" w:rsidRPr="00795110">
        <w:rPr>
          <w:rFonts w:ascii="Angsana New" w:hAnsi="Angsana New"/>
          <w:i/>
          <w:iCs/>
          <w:sz w:val="30"/>
          <w:szCs w:val="30"/>
          <w:lang w:eastAsia="zh-CN"/>
        </w:rPr>
        <w:t>5</w:t>
      </w:r>
    </w:p>
    <w:p w14:paraId="037117B4" w14:textId="77777777" w:rsidR="0087510C" w:rsidRPr="00795110" w:rsidRDefault="0087510C" w:rsidP="002C6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</w:p>
    <w:p w14:paraId="1A90B97C" w14:textId="56BDF04E" w:rsidR="005D65A2" w:rsidRPr="00795110" w:rsidRDefault="005D65A2" w:rsidP="005D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เมื่อวันที่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>
        <w:rPr>
          <w:rFonts w:ascii="Angsana New" w:eastAsia="DengXian" w:hAnsi="Angsana New"/>
          <w:sz w:val="30"/>
          <w:szCs w:val="30"/>
        </w:rPr>
        <w:t>24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กุมภาพันธ์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>
        <w:rPr>
          <w:rFonts w:ascii="Angsana New" w:eastAsia="DengXian" w:hAnsi="Angsana New"/>
          <w:sz w:val="30"/>
          <w:szCs w:val="30"/>
        </w:rPr>
        <w:t>2565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ทีซีซี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โฮเทล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แอสเสท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แมนเนจเม้นท์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ซึ่งเป็นบริษัทย่อย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ได้จดทะเบียนเพิ่มทุนจำนวน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>
        <w:rPr>
          <w:rFonts w:ascii="Angsana New" w:eastAsia="DengXian" w:hAnsi="Angsana New"/>
          <w:sz w:val="30"/>
          <w:szCs w:val="30"/>
        </w:rPr>
        <w:t>9,000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จากเดิม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>24,000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(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จำนวน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>2,400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ล้านหุ้น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มูลค่าหุ้นละ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>10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บาท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)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เป็นจำนวนเงิน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>33,000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(</w:t>
      </w:r>
      <w:r w:rsidRPr="00795110">
        <w:rPr>
          <w:rFonts w:ascii="Angsana New" w:eastAsia="DengXian" w:hAnsi="Angsana New" w:hint="cs"/>
          <w:sz w:val="30"/>
          <w:szCs w:val="30"/>
          <w:cs/>
        </w:rPr>
        <w:t>จำนวน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>3,300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ล้านหุ้น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มูลค่าหุ้นละ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>10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บาท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)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ทำให้บริษัทมีส่วนได้เสียในบริษัทย่อยดังกล่าวเพิ่มขึ้นจากร้อยละ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>62.50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เป็นร้อยละ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>72.73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ของทุนที่ออกและชำระแล้ว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>ทั้งนี้กลุ่มบริษัทยังคงมีส่วนได้เสียเป็นร้อยละ</w:t>
      </w:r>
      <w:r w:rsidRPr="00795110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/>
          <w:sz w:val="30"/>
          <w:szCs w:val="30"/>
        </w:rPr>
        <w:t>99.99</w:t>
      </w:r>
    </w:p>
    <w:p w14:paraId="557E2E30" w14:textId="77777777" w:rsidR="005D65A2" w:rsidRPr="00795110" w:rsidRDefault="005D65A2" w:rsidP="00B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</w:p>
    <w:p w14:paraId="764E4C4E" w14:textId="7FD640F0" w:rsidR="00E3590B" w:rsidRPr="00795110" w:rsidRDefault="005D65A2" w:rsidP="00B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  <w:lang w:eastAsia="zh-CN"/>
        </w:rPr>
      </w:pPr>
      <w:r w:rsidRPr="00795110">
        <w:rPr>
          <w:rFonts w:ascii="Angsana New" w:eastAsia="DengXian" w:hAnsi="Angsana New" w:hint="cs"/>
          <w:sz w:val="30"/>
          <w:szCs w:val="30"/>
          <w:cs/>
        </w:rPr>
        <w:t>ต่อมา</w:t>
      </w:r>
      <w:r w:rsidR="004B0196" w:rsidRPr="00795110">
        <w:rPr>
          <w:rFonts w:ascii="Angsana New" w:eastAsia="DengXian" w:hAnsi="Angsana New" w:hint="cs"/>
          <w:sz w:val="30"/>
          <w:szCs w:val="30"/>
          <w:cs/>
        </w:rPr>
        <w:t xml:space="preserve"> </w:t>
      </w:r>
      <w:r w:rsidRPr="00795110">
        <w:rPr>
          <w:rFonts w:ascii="Angsana New" w:eastAsia="DengXian" w:hAnsi="Angsana New" w:hint="cs"/>
          <w:sz w:val="30"/>
          <w:szCs w:val="30"/>
          <w:cs/>
        </w:rPr>
        <w:t xml:space="preserve">เมื่อวันที่ </w:t>
      </w:r>
      <w:r w:rsidRPr="00795110">
        <w:rPr>
          <w:rFonts w:ascii="Angsana New" w:eastAsia="DengXian" w:hAnsi="Angsana New"/>
          <w:sz w:val="30"/>
          <w:szCs w:val="30"/>
          <w:lang w:eastAsia="zh-CN"/>
        </w:rPr>
        <w:t xml:space="preserve">22 </w:t>
      </w:r>
      <w:r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>ธันวาคม</w:t>
      </w:r>
      <w:r w:rsidR="004B0196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 </w:t>
      </w:r>
      <w:r w:rsidR="00181A03" w:rsidRPr="00795110">
        <w:rPr>
          <w:rFonts w:ascii="Angsana New" w:eastAsia="DengXian" w:hAnsi="Angsana New"/>
          <w:sz w:val="30"/>
          <w:szCs w:val="30"/>
          <w:lang w:eastAsia="zh-CN"/>
        </w:rPr>
        <w:t xml:space="preserve">2565 </w:t>
      </w:r>
      <w:r w:rsidR="00181A03" w:rsidRPr="00795110">
        <w:rPr>
          <w:rFonts w:ascii="Angsana New" w:eastAsia="DengXian" w:hAnsi="Angsana New" w:hint="cs"/>
          <w:sz w:val="30"/>
          <w:szCs w:val="30"/>
          <w:cs/>
        </w:rPr>
        <w:t>บริษัทย่อย</w:t>
      </w:r>
      <w:r w:rsidR="004B0196" w:rsidRPr="00795110">
        <w:rPr>
          <w:rFonts w:ascii="Angsana New" w:eastAsia="DengXian" w:hAnsi="Angsana New" w:hint="cs"/>
          <w:sz w:val="30"/>
          <w:szCs w:val="30"/>
          <w:cs/>
        </w:rPr>
        <w:t>ดังกล่าว</w:t>
      </w:r>
      <w:r w:rsidR="00181A03" w:rsidRPr="00795110">
        <w:rPr>
          <w:rFonts w:ascii="Angsana New" w:eastAsia="DengXian" w:hAnsi="Angsana New" w:hint="cs"/>
          <w:sz w:val="30"/>
          <w:szCs w:val="30"/>
          <w:cs/>
        </w:rPr>
        <w:t>ได้จดทะเบียน</w:t>
      </w:r>
      <w:r w:rsidR="002B75AA" w:rsidRPr="00795110">
        <w:rPr>
          <w:rFonts w:ascii="Angsana New" w:eastAsia="DengXian" w:hAnsi="Angsana New" w:hint="cs"/>
          <w:sz w:val="30"/>
          <w:szCs w:val="30"/>
          <w:cs/>
        </w:rPr>
        <w:t>ลดทุน</w:t>
      </w:r>
      <w:r w:rsidR="00CE2235" w:rsidRPr="00795110">
        <w:rPr>
          <w:rFonts w:ascii="Angsana New" w:eastAsia="DengXian" w:hAnsi="Angsana New" w:hint="cs"/>
          <w:sz w:val="30"/>
          <w:szCs w:val="30"/>
          <w:cs/>
        </w:rPr>
        <w:t>ลง</w:t>
      </w:r>
      <w:r w:rsidR="006D689C" w:rsidRPr="00795110">
        <w:rPr>
          <w:rFonts w:ascii="Angsana New" w:eastAsia="DengXian" w:hAnsi="Angsana New" w:hint="cs"/>
          <w:sz w:val="30"/>
          <w:szCs w:val="30"/>
          <w:cs/>
        </w:rPr>
        <w:t xml:space="preserve"> ซึ่งเป็นการลดมูลค่าที่ตราไว้ต่อหุ้นจากเดิม</w:t>
      </w:r>
      <w:r w:rsidR="00C4343A" w:rsidRPr="00795110">
        <w:rPr>
          <w:rFonts w:ascii="Angsana New" w:eastAsia="DengXian" w:hAnsi="Angsana New"/>
          <w:sz w:val="30"/>
          <w:szCs w:val="30"/>
        </w:rPr>
        <w:t xml:space="preserve"> 33,000 </w:t>
      </w:r>
      <w:r w:rsidR="00C4343A" w:rsidRPr="00795110">
        <w:rPr>
          <w:rFonts w:ascii="Angsana New" w:eastAsia="DengXian" w:hAnsi="Angsana New" w:hint="cs"/>
          <w:sz w:val="30"/>
          <w:szCs w:val="30"/>
          <w:cs/>
        </w:rPr>
        <w:t>ล้านบาท</w:t>
      </w:r>
      <w:r w:rsidR="00746A52" w:rsidRPr="00795110">
        <w:rPr>
          <w:rFonts w:ascii="Angsana New" w:eastAsia="DengXian" w:hAnsi="Angsana New" w:hint="cs"/>
          <w:sz w:val="30"/>
          <w:szCs w:val="30"/>
          <w:cs/>
        </w:rPr>
        <w:t xml:space="preserve"> </w:t>
      </w:r>
      <w:r w:rsidR="00250BE4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(จำนวนทั้งหมด </w:t>
      </w:r>
      <w:r w:rsidR="00250BE4" w:rsidRPr="00795110">
        <w:rPr>
          <w:rFonts w:ascii="Angsana New" w:eastAsia="DengXian" w:hAnsi="Angsana New"/>
          <w:sz w:val="30"/>
          <w:szCs w:val="30"/>
          <w:lang w:eastAsia="zh-CN"/>
        </w:rPr>
        <w:t xml:space="preserve">3,300 </w:t>
      </w:r>
      <w:r w:rsidR="00250BE4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ล้านหุ้น </w:t>
      </w:r>
      <w:r w:rsidR="00746A52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มูลค่าหุ้นละ </w:t>
      </w:r>
      <w:r w:rsidR="00746A52" w:rsidRPr="00795110">
        <w:rPr>
          <w:rFonts w:ascii="Angsana New" w:eastAsia="DengXian" w:hAnsi="Angsana New"/>
          <w:sz w:val="30"/>
          <w:szCs w:val="30"/>
          <w:lang w:eastAsia="zh-CN"/>
        </w:rPr>
        <w:t xml:space="preserve">10 </w:t>
      </w:r>
      <w:r w:rsidR="00746A52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>บาท</w:t>
      </w:r>
      <w:r w:rsidR="00BD627A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) </w:t>
      </w:r>
      <w:r w:rsidR="00746A52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>เป็นจำน</w:t>
      </w:r>
      <w:r w:rsidR="00D21BAD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วน </w:t>
      </w:r>
      <w:r w:rsidR="00CD1F60" w:rsidRPr="00795110">
        <w:rPr>
          <w:rFonts w:ascii="Angsana New" w:eastAsia="DengXian" w:hAnsi="Angsana New"/>
          <w:sz w:val="30"/>
          <w:szCs w:val="30"/>
          <w:lang w:eastAsia="zh-CN"/>
        </w:rPr>
        <w:t xml:space="preserve">28,314 </w:t>
      </w:r>
      <w:r w:rsidR="00CD1F60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ล้านบาท (จำนวนทั้งหมด </w:t>
      </w:r>
      <w:r w:rsidR="00CD1F60" w:rsidRPr="00795110">
        <w:rPr>
          <w:rFonts w:ascii="Angsana New" w:eastAsia="DengXian" w:hAnsi="Angsana New"/>
          <w:sz w:val="30"/>
          <w:szCs w:val="30"/>
          <w:lang w:eastAsia="zh-CN"/>
        </w:rPr>
        <w:t xml:space="preserve">3,300 </w:t>
      </w:r>
      <w:r w:rsidR="00CD1F60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ล้านหุ้น มูลค่าหุ้นละ </w:t>
      </w:r>
      <w:r w:rsidR="00CD1F60" w:rsidRPr="00795110">
        <w:rPr>
          <w:rFonts w:ascii="Angsana New" w:eastAsia="DengXian" w:hAnsi="Angsana New"/>
          <w:sz w:val="30"/>
          <w:szCs w:val="30"/>
          <w:lang w:eastAsia="zh-CN"/>
        </w:rPr>
        <w:t xml:space="preserve">8.58 </w:t>
      </w:r>
      <w:r w:rsidR="00CD1F60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บาท) </w:t>
      </w:r>
      <w:r w:rsidR="00222294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เพื่อล้างผลขาดทุนสะสม ทั้งนี้ </w:t>
      </w:r>
      <w:r w:rsidR="00A619B0" w:rsidRPr="00795110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บริษัทยังคงถือสัดส่วนการถือหุ้นเท่าเดิม และกลุ่มบริษัทยังคงมีส่วนได้เสียเป็นร้อยละ </w:t>
      </w:r>
      <w:r w:rsidR="00A619B0" w:rsidRPr="00795110">
        <w:rPr>
          <w:rFonts w:ascii="Angsana New" w:eastAsia="DengXian" w:hAnsi="Angsana New"/>
          <w:sz w:val="30"/>
          <w:szCs w:val="30"/>
          <w:lang w:eastAsia="zh-CN"/>
        </w:rPr>
        <w:t>99.99</w:t>
      </w:r>
    </w:p>
    <w:p w14:paraId="0E7EE82A" w14:textId="77777777" w:rsidR="00A619B0" w:rsidRPr="00795110" w:rsidRDefault="00A619B0" w:rsidP="00B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037DA94" w14:textId="77777777" w:rsidR="0007320C" w:rsidRDefault="0007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50F992C" w14:textId="4FB8D107" w:rsidR="00116430" w:rsidRPr="00795110" w:rsidRDefault="00116430" w:rsidP="00116430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795110">
        <w:rPr>
          <w:rFonts w:asciiTheme="majorBidi" w:hAnsiTheme="majorBidi" w:cstheme="majorBidi"/>
          <w:i/>
          <w:iCs/>
          <w:sz w:val="30"/>
          <w:szCs w:val="30"/>
          <w:cs/>
        </w:rPr>
        <w:t>การซื้อเงินลงทุนในบริษัทย่อย</w:t>
      </w:r>
      <w:r w:rsidRPr="00795110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795110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79511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795110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795110">
        <w:rPr>
          <w:rFonts w:ascii="Angsana New" w:hAnsi="Angsana New"/>
          <w:i/>
          <w:iCs/>
          <w:sz w:val="30"/>
          <w:szCs w:val="30"/>
        </w:rPr>
        <w:t>2564</w:t>
      </w:r>
    </w:p>
    <w:p w14:paraId="1273DDC4" w14:textId="77777777" w:rsidR="00116430" w:rsidRPr="00795110" w:rsidRDefault="00116430" w:rsidP="00116430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20F6533" w14:textId="77777777" w:rsidR="00116430" w:rsidRPr="00795110" w:rsidRDefault="00116430" w:rsidP="00116430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95110">
        <w:rPr>
          <w:rFonts w:asciiTheme="majorBidi" w:hAnsiTheme="majorBidi" w:cstheme="majorBidi"/>
          <w:sz w:val="30"/>
          <w:szCs w:val="30"/>
        </w:rPr>
        <w:t xml:space="preserve">29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795110">
        <w:rPr>
          <w:rFonts w:asciiTheme="majorBidi" w:hAnsiTheme="majorBidi" w:cstheme="majorBidi"/>
          <w:sz w:val="30"/>
          <w:szCs w:val="30"/>
        </w:rPr>
        <w:t>2564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บริษัทได้ซื้อเงินลงทุนในบริษัทเอดับบลิวซี คอนเน็กท์ ไลฟ์สไตล์ จำกัด ซึ่งเป็นบริษัทย่อยจากบริษัท แอสเสท เวิรด์ รีเทล จำกัด ซึ่งเป็นบริษัทย่อยทางตรง จำนวน </w:t>
      </w:r>
      <w:r w:rsidRPr="00795110">
        <w:rPr>
          <w:rFonts w:asciiTheme="majorBidi" w:hAnsiTheme="majorBidi" w:cstheme="majorBidi"/>
          <w:sz w:val="30"/>
          <w:szCs w:val="30"/>
        </w:rPr>
        <w:t xml:space="preserve">2,502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หุ้น ในราคาหุ้นละ </w:t>
      </w:r>
      <w:r w:rsidRPr="00795110">
        <w:rPr>
          <w:rFonts w:asciiTheme="majorBidi" w:hAnsiTheme="majorBidi" w:cstheme="majorBidi"/>
          <w:sz w:val="30"/>
          <w:szCs w:val="30"/>
        </w:rPr>
        <w:t xml:space="preserve">184.62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Pr="00795110">
        <w:rPr>
          <w:rFonts w:asciiTheme="majorBidi" w:hAnsiTheme="majorBidi" w:cstheme="majorBidi"/>
          <w:sz w:val="30"/>
          <w:szCs w:val="30"/>
        </w:rPr>
        <w:t xml:space="preserve">0.5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ล้านบาท ทำให้บริษัทมีส่วนได้เสียในบริษัทย่อยดังกล่าวเพิ่มขึ้นจากร้อยละ </w:t>
      </w:r>
      <w:r w:rsidRPr="00795110">
        <w:rPr>
          <w:rFonts w:asciiTheme="majorBidi" w:hAnsiTheme="majorBidi" w:cstheme="majorBidi"/>
          <w:sz w:val="30"/>
          <w:szCs w:val="30"/>
        </w:rPr>
        <w:t>25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 เป็นร้อยละ </w:t>
      </w:r>
      <w:r w:rsidRPr="00795110">
        <w:rPr>
          <w:rFonts w:asciiTheme="majorBidi" w:hAnsiTheme="majorBidi" w:cstheme="majorBidi"/>
          <w:sz w:val="30"/>
          <w:szCs w:val="30"/>
        </w:rPr>
        <w:t xml:space="preserve">50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ของทุนที่ออกและชำระแล้ว โดยกลุ่มบริษัทยังคงมีส่วนได้เสียในบริษัทย่อยร้อยละ </w:t>
      </w:r>
      <w:r w:rsidRPr="00795110">
        <w:rPr>
          <w:rFonts w:asciiTheme="majorBidi" w:hAnsiTheme="majorBidi" w:cstheme="majorBidi"/>
          <w:sz w:val="30"/>
          <w:szCs w:val="30"/>
        </w:rPr>
        <w:t xml:space="preserve">100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795110">
        <w:rPr>
          <w:rFonts w:asciiTheme="majorBidi" w:hAnsiTheme="majorBidi" w:cstheme="majorBidi"/>
          <w:sz w:val="30"/>
          <w:szCs w:val="30"/>
        </w:rPr>
        <w:t xml:space="preserve">31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95110">
        <w:rPr>
          <w:rFonts w:asciiTheme="majorBidi" w:hAnsiTheme="majorBidi" w:cstheme="majorBidi"/>
          <w:sz w:val="30"/>
          <w:szCs w:val="30"/>
        </w:rPr>
        <w:t>2564</w:t>
      </w:r>
    </w:p>
    <w:p w14:paraId="23AA0376" w14:textId="77777777" w:rsidR="00116430" w:rsidRPr="00795110" w:rsidRDefault="00116430" w:rsidP="00116430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53869B" w14:textId="77777777" w:rsidR="00116430" w:rsidRPr="00795110" w:rsidRDefault="00116430" w:rsidP="00116430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795110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การเพิ่มทุนในบริษัทย่อย</w:t>
      </w:r>
      <w:r w:rsidRPr="00795110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795110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79511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795110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795110">
        <w:rPr>
          <w:rFonts w:ascii="Angsana New" w:hAnsi="Angsana New"/>
          <w:i/>
          <w:iCs/>
          <w:sz w:val="30"/>
          <w:szCs w:val="30"/>
        </w:rPr>
        <w:t>2564</w:t>
      </w:r>
    </w:p>
    <w:p w14:paraId="3B5FD6C1" w14:textId="77777777" w:rsidR="00116430" w:rsidRPr="00795110" w:rsidRDefault="00116430" w:rsidP="00116430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6BE79E9" w14:textId="77777777" w:rsidR="00116430" w:rsidRPr="00795110" w:rsidRDefault="00116430" w:rsidP="00116430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95110">
        <w:rPr>
          <w:rFonts w:asciiTheme="majorBidi" w:hAnsiTheme="majorBidi" w:cstheme="majorBidi"/>
          <w:sz w:val="30"/>
          <w:szCs w:val="30"/>
        </w:rPr>
        <w:t xml:space="preserve">30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795110">
        <w:rPr>
          <w:rFonts w:asciiTheme="majorBidi" w:hAnsiTheme="majorBidi" w:cstheme="majorBidi"/>
          <w:sz w:val="30"/>
          <w:szCs w:val="30"/>
        </w:rPr>
        <w:t>2564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 บริษัท เอดับบลิวซี คอนเน็กท์ ไลฟ์สไตล์ จำกัด ซึ่งเป็นบริษัทย่อยได้จดทะเบียนเพิ่มทุนจำนวน </w:t>
      </w:r>
      <w:r w:rsidRPr="00795110">
        <w:rPr>
          <w:rFonts w:asciiTheme="majorBidi" w:hAnsiTheme="majorBidi" w:cstheme="majorBidi"/>
          <w:sz w:val="30"/>
          <w:szCs w:val="30"/>
        </w:rPr>
        <w:t xml:space="preserve">0.9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ล้านบาท จากเดิม </w:t>
      </w:r>
      <w:r w:rsidRPr="00795110">
        <w:rPr>
          <w:rFonts w:asciiTheme="majorBidi" w:hAnsiTheme="majorBidi" w:cstheme="majorBidi"/>
          <w:sz w:val="30"/>
          <w:szCs w:val="30"/>
        </w:rPr>
        <w:t xml:space="preserve">0.1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ล้านบาท (จำนวน </w:t>
      </w:r>
      <w:r w:rsidRPr="00795110">
        <w:rPr>
          <w:rFonts w:asciiTheme="majorBidi" w:hAnsiTheme="majorBidi" w:cstheme="majorBidi"/>
          <w:sz w:val="30"/>
          <w:szCs w:val="30"/>
        </w:rPr>
        <w:t xml:space="preserve">10,000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Pr="00795110">
        <w:rPr>
          <w:rFonts w:asciiTheme="majorBidi" w:hAnsiTheme="majorBidi" w:cstheme="majorBidi"/>
          <w:sz w:val="30"/>
          <w:szCs w:val="30"/>
        </w:rPr>
        <w:t xml:space="preserve">10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บาท) เป็นจำนวนเงิน </w:t>
      </w:r>
      <w:r w:rsidRPr="00795110">
        <w:rPr>
          <w:rFonts w:asciiTheme="majorBidi" w:hAnsiTheme="majorBidi" w:cstheme="majorBidi"/>
          <w:sz w:val="30"/>
          <w:szCs w:val="30"/>
        </w:rPr>
        <w:t xml:space="preserve">1.0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ล้านบาท (จำนวน </w:t>
      </w:r>
      <w:r w:rsidRPr="00795110">
        <w:rPr>
          <w:rFonts w:asciiTheme="majorBidi" w:hAnsiTheme="majorBidi" w:cstheme="majorBidi"/>
          <w:sz w:val="30"/>
          <w:szCs w:val="30"/>
        </w:rPr>
        <w:t xml:space="preserve">100,000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Pr="00795110">
        <w:rPr>
          <w:rFonts w:asciiTheme="majorBidi" w:hAnsiTheme="majorBidi" w:cstheme="majorBidi"/>
          <w:sz w:val="30"/>
          <w:szCs w:val="30"/>
        </w:rPr>
        <w:t xml:space="preserve">10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บาท) และบริษัทได้ชำระเงินค่าหุ้นดังกล่าวครบจำนวนแล้ว</w:t>
      </w:r>
    </w:p>
    <w:p w14:paraId="3457CAA5" w14:textId="77777777" w:rsidR="00116430" w:rsidRPr="00795110" w:rsidRDefault="00116430" w:rsidP="00116430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05DE1B" w14:textId="77777777" w:rsidR="00116430" w:rsidRPr="00795110" w:rsidRDefault="00116430" w:rsidP="00116430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95110">
        <w:rPr>
          <w:rFonts w:asciiTheme="majorBidi" w:hAnsiTheme="majorBidi" w:cstheme="majorBidi"/>
          <w:sz w:val="30"/>
          <w:szCs w:val="30"/>
        </w:rPr>
        <w:t xml:space="preserve">24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795110">
        <w:rPr>
          <w:rFonts w:asciiTheme="majorBidi" w:hAnsiTheme="majorBidi" w:cstheme="majorBidi"/>
          <w:sz w:val="30"/>
          <w:szCs w:val="30"/>
        </w:rPr>
        <w:t xml:space="preserve">2564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บริษัท ฟินิกซ์บอกซ์ จำกัด ซึ่งเป็นบริษัทย่อยได้จดทะเบียนเพิ่มทุนจำนวน </w:t>
      </w:r>
      <w:r w:rsidRPr="00795110">
        <w:rPr>
          <w:rFonts w:asciiTheme="majorBidi" w:hAnsiTheme="majorBidi" w:cstheme="majorBidi"/>
          <w:sz w:val="30"/>
          <w:szCs w:val="30"/>
        </w:rPr>
        <w:t xml:space="preserve">5,891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ล้านบาท จากเดิม </w:t>
      </w:r>
      <w:r w:rsidRPr="00795110">
        <w:rPr>
          <w:rFonts w:asciiTheme="majorBidi" w:hAnsiTheme="majorBidi" w:cstheme="majorBidi"/>
          <w:sz w:val="30"/>
          <w:szCs w:val="30"/>
        </w:rPr>
        <w:t xml:space="preserve">10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ล้านบาท (จำนวน </w:t>
      </w:r>
      <w:r w:rsidRPr="00795110">
        <w:rPr>
          <w:rFonts w:asciiTheme="majorBidi" w:hAnsiTheme="majorBidi" w:cstheme="majorBidi"/>
          <w:sz w:val="30"/>
          <w:szCs w:val="30"/>
        </w:rPr>
        <w:t xml:space="preserve">1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มูลค่าหุ้นละ </w:t>
      </w:r>
      <w:r w:rsidRPr="00795110">
        <w:rPr>
          <w:rFonts w:asciiTheme="majorBidi" w:hAnsiTheme="majorBidi" w:cstheme="majorBidi"/>
          <w:sz w:val="30"/>
          <w:szCs w:val="30"/>
        </w:rPr>
        <w:t xml:space="preserve">10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บาท) เป็นจำนวนเงิน </w:t>
      </w:r>
      <w:r w:rsidRPr="00795110">
        <w:rPr>
          <w:rFonts w:asciiTheme="majorBidi" w:hAnsiTheme="majorBidi" w:cstheme="majorBidi"/>
          <w:sz w:val="30"/>
          <w:szCs w:val="30"/>
        </w:rPr>
        <w:t xml:space="preserve">5,901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ล้านบาท (จำนวน </w:t>
      </w:r>
      <w:r w:rsidRPr="00795110">
        <w:rPr>
          <w:rFonts w:asciiTheme="majorBidi" w:hAnsiTheme="majorBidi" w:cstheme="majorBidi"/>
          <w:sz w:val="30"/>
          <w:szCs w:val="30"/>
        </w:rPr>
        <w:t xml:space="preserve">590.1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มูลค่าหุ้นละ </w:t>
      </w:r>
      <w:r w:rsidRPr="00795110">
        <w:rPr>
          <w:rFonts w:asciiTheme="majorBidi" w:hAnsiTheme="majorBidi" w:cstheme="majorBidi"/>
          <w:sz w:val="30"/>
          <w:szCs w:val="30"/>
        </w:rPr>
        <w:t xml:space="preserve">10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บาท) และบริษัทได้ชำระเงินค่าหุ้นดังกล่าวครบจำนวนแล้ว</w:t>
      </w:r>
    </w:p>
    <w:p w14:paraId="09447976" w14:textId="1B45B279" w:rsidR="00116430" w:rsidRPr="00431D39" w:rsidRDefault="00116430" w:rsidP="00431D39">
      <w:pPr>
        <w:tabs>
          <w:tab w:val="clear" w:pos="454"/>
          <w:tab w:val="left" w:pos="540"/>
        </w:tabs>
        <w:rPr>
          <w:rFonts w:ascii="Angsana New" w:hAnsi="Angsana New"/>
          <w:i/>
          <w:iCs/>
          <w:sz w:val="20"/>
          <w:szCs w:val="20"/>
          <w:cs/>
        </w:rPr>
      </w:pPr>
    </w:p>
    <w:p w14:paraId="22F4486F" w14:textId="77777777" w:rsidR="00116430" w:rsidRPr="00795110" w:rsidRDefault="00116430" w:rsidP="00116430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95110">
        <w:rPr>
          <w:rFonts w:asciiTheme="majorBidi" w:hAnsiTheme="majorBidi" w:cstheme="majorBidi"/>
          <w:sz w:val="30"/>
          <w:szCs w:val="30"/>
        </w:rPr>
        <w:t xml:space="preserve">24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795110">
        <w:rPr>
          <w:rFonts w:asciiTheme="majorBidi" w:hAnsiTheme="majorBidi" w:cstheme="majorBidi"/>
          <w:sz w:val="30"/>
          <w:szCs w:val="30"/>
        </w:rPr>
        <w:t xml:space="preserve">2564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บริษัท ทีซีซี โฮเทล แอสเสท แมนเนจเม้นท์ จำกัด ซึ่งเป็นบริษัทย่อยได้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br/>
        <w:t xml:space="preserve">จดทะเบียน เพิ่มทุนจำนวน </w:t>
      </w:r>
      <w:r w:rsidRPr="00795110">
        <w:rPr>
          <w:rFonts w:asciiTheme="majorBidi" w:hAnsiTheme="majorBidi" w:cstheme="majorBidi"/>
          <w:sz w:val="30"/>
          <w:szCs w:val="30"/>
        </w:rPr>
        <w:t xml:space="preserve">9,000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ล้านบาท จากเดิม </w:t>
      </w:r>
      <w:r w:rsidRPr="00795110">
        <w:rPr>
          <w:rFonts w:asciiTheme="majorBidi" w:hAnsiTheme="majorBidi" w:cstheme="majorBidi"/>
          <w:sz w:val="30"/>
          <w:szCs w:val="30"/>
        </w:rPr>
        <w:t xml:space="preserve">15,000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ล้านบาท (จำนวน </w:t>
      </w:r>
      <w:r w:rsidRPr="00795110">
        <w:rPr>
          <w:rFonts w:asciiTheme="majorBidi" w:hAnsiTheme="majorBidi" w:cstheme="majorBidi"/>
          <w:sz w:val="30"/>
          <w:szCs w:val="30"/>
        </w:rPr>
        <w:t xml:space="preserve">1,500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มูลค่าหุ้นละ </w:t>
      </w:r>
      <w:r w:rsidRPr="00795110">
        <w:rPr>
          <w:rFonts w:asciiTheme="majorBidi" w:hAnsiTheme="majorBidi" w:cstheme="majorBidi"/>
          <w:sz w:val="30"/>
          <w:szCs w:val="30"/>
        </w:rPr>
        <w:t xml:space="preserve">10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บาท) เป็นจำนวนเงิน </w:t>
      </w:r>
      <w:r w:rsidRPr="00795110">
        <w:rPr>
          <w:rFonts w:asciiTheme="majorBidi" w:hAnsiTheme="majorBidi" w:cstheme="majorBidi"/>
          <w:sz w:val="30"/>
          <w:szCs w:val="30"/>
        </w:rPr>
        <w:t xml:space="preserve">24,000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ล้านบาท (จำนวน </w:t>
      </w:r>
      <w:r w:rsidRPr="00795110">
        <w:rPr>
          <w:rFonts w:asciiTheme="majorBidi" w:hAnsiTheme="majorBidi" w:cstheme="majorBidi"/>
          <w:sz w:val="30"/>
          <w:szCs w:val="30"/>
        </w:rPr>
        <w:t xml:space="preserve">2,400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มูลค่าหุ้นละ </w:t>
      </w:r>
      <w:r w:rsidRPr="00795110">
        <w:rPr>
          <w:rFonts w:asciiTheme="majorBidi" w:hAnsiTheme="majorBidi" w:cstheme="majorBidi"/>
          <w:sz w:val="30"/>
          <w:szCs w:val="30"/>
        </w:rPr>
        <w:t xml:space="preserve">10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บาท) โดยได้รับชำระค่าหุ้นครบทั้งจำนวนแล้วจากบริษัท ที</w:t>
      </w:r>
      <w:r w:rsidRPr="00795110">
        <w:rPr>
          <w:rFonts w:asciiTheme="majorBidi" w:hAnsiTheme="majorBidi" w:cstheme="majorBidi"/>
          <w:sz w:val="30"/>
          <w:szCs w:val="30"/>
        </w:rPr>
        <w:t>.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ซี</w:t>
      </w:r>
      <w:r w:rsidRPr="00795110">
        <w:rPr>
          <w:rFonts w:asciiTheme="majorBidi" w:hAnsiTheme="majorBidi" w:cstheme="majorBidi"/>
          <w:sz w:val="30"/>
          <w:szCs w:val="30"/>
        </w:rPr>
        <w:t>.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ซี</w:t>
      </w:r>
      <w:r w:rsidRPr="00795110">
        <w:rPr>
          <w:rFonts w:asciiTheme="majorBidi" w:hAnsiTheme="majorBidi" w:cstheme="majorBidi"/>
          <w:sz w:val="30"/>
          <w:szCs w:val="30"/>
        </w:rPr>
        <w:t xml:space="preserve">.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คอมเมอร์เชียล พร็อพเพอร์ตี้ แมนเนจเม้นท์ จำกัด ทำให้บริษัทมีส่วนได้เสียในบริษัท ทีซีซี โฮเทล แอสเสท แมนเนจเม้นท์ จำกัด ลดลงจากร้อยละ </w:t>
      </w:r>
      <w:r w:rsidRPr="00795110">
        <w:rPr>
          <w:rFonts w:asciiTheme="majorBidi" w:hAnsiTheme="majorBidi" w:cstheme="majorBidi"/>
          <w:sz w:val="30"/>
          <w:szCs w:val="30"/>
        </w:rPr>
        <w:t xml:space="preserve">99.99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 w:rsidRPr="00795110">
        <w:rPr>
          <w:rFonts w:asciiTheme="majorBidi" w:hAnsiTheme="majorBidi" w:cstheme="majorBidi"/>
          <w:sz w:val="30"/>
          <w:szCs w:val="30"/>
        </w:rPr>
        <w:t xml:space="preserve">62.50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ทั้งนี้กลุ่มบริษัทยังคงมีส่วนได้เสียเป็นร้อยละ </w:t>
      </w:r>
      <w:r w:rsidRPr="00795110">
        <w:rPr>
          <w:rFonts w:asciiTheme="majorBidi" w:hAnsiTheme="majorBidi" w:cstheme="majorBidi"/>
          <w:sz w:val="30"/>
          <w:szCs w:val="30"/>
        </w:rPr>
        <w:t>99.99</w:t>
      </w:r>
    </w:p>
    <w:p w14:paraId="108B9661" w14:textId="77777777" w:rsidR="00116430" w:rsidRPr="00431D39" w:rsidRDefault="00116430" w:rsidP="00431D39">
      <w:pPr>
        <w:tabs>
          <w:tab w:val="clear" w:pos="454"/>
          <w:tab w:val="left" w:pos="540"/>
        </w:tabs>
        <w:rPr>
          <w:rFonts w:ascii="Angsana New" w:hAnsi="Angsana New"/>
          <w:i/>
          <w:iCs/>
          <w:sz w:val="20"/>
          <w:szCs w:val="20"/>
        </w:rPr>
      </w:pPr>
    </w:p>
    <w:p w14:paraId="5614C8B9" w14:textId="77777777" w:rsidR="00116430" w:rsidRPr="00795110" w:rsidRDefault="00116430" w:rsidP="001164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795110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การด้อยค่าของเงินลงทุนในบริษัทย่อย</w:t>
      </w:r>
      <w:r w:rsidRPr="00795110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795110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79511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795110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795110">
        <w:rPr>
          <w:rFonts w:ascii="Angsana New" w:hAnsi="Angsana New"/>
          <w:i/>
          <w:iCs/>
          <w:sz w:val="30"/>
          <w:szCs w:val="30"/>
        </w:rPr>
        <w:t>2564</w:t>
      </w:r>
    </w:p>
    <w:p w14:paraId="766557F7" w14:textId="77777777" w:rsidR="00116430" w:rsidRPr="00431D39" w:rsidRDefault="00116430" w:rsidP="00431D39">
      <w:pPr>
        <w:tabs>
          <w:tab w:val="clear" w:pos="454"/>
          <w:tab w:val="left" w:pos="540"/>
        </w:tabs>
        <w:rPr>
          <w:rFonts w:ascii="Angsana New" w:hAnsi="Angsana New"/>
          <w:i/>
          <w:iCs/>
          <w:sz w:val="20"/>
          <w:szCs w:val="20"/>
          <w:cs/>
        </w:rPr>
      </w:pPr>
    </w:p>
    <w:p w14:paraId="43C3029D" w14:textId="0FD4AA08" w:rsidR="00AF45E5" w:rsidRPr="00795110" w:rsidRDefault="00116430" w:rsidP="0084652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95110">
        <w:rPr>
          <w:rFonts w:asciiTheme="majorBidi" w:hAnsiTheme="majorBidi" w:cstheme="majorBidi"/>
          <w:sz w:val="30"/>
          <w:szCs w:val="30"/>
        </w:rPr>
        <w:t xml:space="preserve">31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795110">
        <w:rPr>
          <w:rFonts w:asciiTheme="majorBidi" w:hAnsiTheme="majorBidi" w:cstheme="majorBidi"/>
          <w:sz w:val="30"/>
          <w:szCs w:val="30"/>
        </w:rPr>
        <w:t xml:space="preserve">2564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 บริษัท ฟีนิกซ์บอกซ์ จำกัด มีมูลค่าที่คาดว่าจะได้รับคืน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br/>
        <w:t xml:space="preserve">ต่ำกว่ามูลค่าตามบัญชีของสินทรัพย์ ส่งผลให้บริษัทรับรู้ผลขาดทุนจากการด้อยค่าเป็นจำนวนเงิน </w:t>
      </w:r>
      <w:r w:rsidRPr="00795110">
        <w:rPr>
          <w:rFonts w:asciiTheme="majorBidi" w:hAnsiTheme="majorBidi" w:cstheme="majorBidi"/>
          <w:sz w:val="30"/>
          <w:szCs w:val="30"/>
        </w:rPr>
        <w:t>81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.</w:t>
      </w:r>
      <w:r w:rsidRPr="00795110">
        <w:rPr>
          <w:rFonts w:asciiTheme="majorBidi" w:hAnsiTheme="majorBidi" w:cstheme="majorBidi"/>
          <w:sz w:val="30"/>
          <w:szCs w:val="30"/>
        </w:rPr>
        <w:t>79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br/>
        <w:t xml:space="preserve">ในงบกำไรขาดทุนเบ็ดเสร็จเฉพาะกิจการ ต่อมาเมื่อวันที่ </w:t>
      </w:r>
      <w:r w:rsidRPr="00795110">
        <w:rPr>
          <w:rFonts w:asciiTheme="majorBidi" w:hAnsiTheme="majorBidi" w:cstheme="majorBidi"/>
          <w:sz w:val="30"/>
          <w:szCs w:val="30"/>
        </w:rPr>
        <w:t xml:space="preserve">30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795110">
        <w:rPr>
          <w:rFonts w:asciiTheme="majorBidi" w:hAnsiTheme="majorBidi" w:cstheme="majorBidi"/>
          <w:sz w:val="30"/>
          <w:szCs w:val="30"/>
        </w:rPr>
        <w:t xml:space="preserve">2564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ผู้บริหารได้มีการทบทวนและทดสอบ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br/>
        <w:t>การด้อยค่าเงินลงทุนดังกล่าว พบว่ามีมูลค่าที่คาดว่าจะได้รับคืนสูงกว่ามูลค่าตามบัญชี บริษัทจึงได้กลับรายการขาดทุนจากการด้อยค่าเงินลงทุนในบริษัทย่อยในงบกำไรขาดทุนเบ็ดเสร็จเฉพาะกิจการทั้งจำนวน</w:t>
      </w:r>
    </w:p>
    <w:p w14:paraId="4EC12357" w14:textId="02CD0E72" w:rsidR="0007320C" w:rsidRDefault="00E3590B" w:rsidP="00E3590B">
      <w:pPr>
        <w:tabs>
          <w:tab w:val="clear" w:pos="454"/>
          <w:tab w:val="left" w:pos="540"/>
        </w:tabs>
        <w:rPr>
          <w:rFonts w:ascii="Angsana New" w:hAnsi="Angsana New"/>
          <w:i/>
          <w:iCs/>
          <w:sz w:val="20"/>
          <w:szCs w:val="20"/>
        </w:rPr>
      </w:pPr>
      <w:r w:rsidRPr="00431D39">
        <w:rPr>
          <w:rFonts w:ascii="Angsana New" w:hAnsi="Angsana New"/>
          <w:i/>
          <w:iCs/>
          <w:sz w:val="20"/>
          <w:szCs w:val="20"/>
        </w:rPr>
        <w:tab/>
      </w:r>
      <w:r w:rsidRPr="00431D39">
        <w:rPr>
          <w:rFonts w:ascii="Angsana New" w:hAnsi="Angsana New"/>
          <w:i/>
          <w:iCs/>
          <w:sz w:val="20"/>
          <w:szCs w:val="20"/>
        </w:rPr>
        <w:tab/>
      </w:r>
    </w:p>
    <w:p w14:paraId="0FAFDA2C" w14:textId="77777777" w:rsidR="0007320C" w:rsidRDefault="0007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  <w:r>
        <w:rPr>
          <w:rFonts w:ascii="Angsana New" w:hAnsi="Angsana New"/>
          <w:i/>
          <w:iCs/>
          <w:sz w:val="20"/>
          <w:szCs w:val="20"/>
        </w:rPr>
        <w:br w:type="page"/>
      </w:r>
    </w:p>
    <w:p w14:paraId="1430CC0D" w14:textId="4215AC2B" w:rsidR="00325F72" w:rsidRPr="00795110" w:rsidRDefault="00F33D90" w:rsidP="000D370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F10D24F" w14:textId="27F84FED" w:rsidR="00325F72" w:rsidRPr="00795110" w:rsidRDefault="00325F72" w:rsidP="00325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530"/>
        <w:gridCol w:w="244"/>
        <w:gridCol w:w="2186"/>
      </w:tblGrid>
      <w:tr w:rsidR="009C0A0A" w:rsidRPr="00795110" w14:paraId="71D44463" w14:textId="77777777" w:rsidTr="006B6FC0">
        <w:tc>
          <w:tcPr>
            <w:tcW w:w="5220" w:type="dxa"/>
            <w:vAlign w:val="bottom"/>
          </w:tcPr>
          <w:p w14:paraId="6AC1B62C" w14:textId="77777777" w:rsidR="009C0A0A" w:rsidRPr="00795110" w:rsidRDefault="009C0A0A" w:rsidP="00906F18">
            <w:pPr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4769585" w14:textId="32F31ADA" w:rsidR="009C0A0A" w:rsidRPr="00795110" w:rsidRDefault="009C0A0A" w:rsidP="00906F18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1CA561F" w14:textId="77777777" w:rsidR="009C0A0A" w:rsidRPr="00795110" w:rsidRDefault="009C0A0A" w:rsidP="00906F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7A56DFCA" w14:textId="22E37D0C" w:rsidR="009C0A0A" w:rsidRPr="00795110" w:rsidRDefault="00297ACB" w:rsidP="002F364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0768" w:rsidRPr="00795110" w14:paraId="29ADE024" w14:textId="77777777" w:rsidTr="006B6FC0">
        <w:tc>
          <w:tcPr>
            <w:tcW w:w="5220" w:type="dxa"/>
            <w:vAlign w:val="bottom"/>
          </w:tcPr>
          <w:p w14:paraId="49EBE0E5" w14:textId="77777777" w:rsidR="00790768" w:rsidRPr="00795110" w:rsidRDefault="00790768" w:rsidP="00906F18">
            <w:pPr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1F8FF9" w14:textId="269A533D" w:rsidR="00790768" w:rsidRPr="00795110" w:rsidRDefault="00DC06E7" w:rsidP="00906F18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4" w:type="dxa"/>
            <w:vAlign w:val="bottom"/>
          </w:tcPr>
          <w:p w14:paraId="4AE33B0B" w14:textId="77777777" w:rsidR="00790768" w:rsidRPr="00795110" w:rsidRDefault="00790768" w:rsidP="00906F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2B78A1FD" w14:textId="77777777" w:rsidR="00790768" w:rsidRPr="00795110" w:rsidRDefault="00790768" w:rsidP="00790768">
            <w:pPr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</w:p>
          <w:p w14:paraId="0A5CEAF1" w14:textId="4DEB3343" w:rsidR="00790768" w:rsidRPr="00795110" w:rsidRDefault="00790768" w:rsidP="00790768">
            <w:pPr>
              <w:ind w:lef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</w:tr>
      <w:tr w:rsidR="009C0A0A" w:rsidRPr="00795110" w14:paraId="2B2E89B6" w14:textId="77777777" w:rsidTr="006B6FC0">
        <w:tc>
          <w:tcPr>
            <w:tcW w:w="5220" w:type="dxa"/>
            <w:vAlign w:val="bottom"/>
          </w:tcPr>
          <w:p w14:paraId="31FA3EB9" w14:textId="34672DE2" w:rsidR="009C0A0A" w:rsidRPr="00795110" w:rsidRDefault="009C0A0A" w:rsidP="00906F1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8452076" w14:textId="77777777" w:rsidR="009C0A0A" w:rsidRPr="00795110" w:rsidRDefault="009C0A0A" w:rsidP="00906F18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584DF06" w14:textId="77777777" w:rsidR="009C0A0A" w:rsidRPr="00795110" w:rsidRDefault="009C0A0A" w:rsidP="00906F18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356CD4DA" w14:textId="363DAC16" w:rsidR="009C0A0A" w:rsidRPr="00795110" w:rsidRDefault="009C0A0A" w:rsidP="0011429C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0A0A" w:rsidRPr="00795110" w14:paraId="01AA6D90" w14:textId="77777777" w:rsidTr="006B6FC0">
        <w:tc>
          <w:tcPr>
            <w:tcW w:w="5220" w:type="dxa"/>
            <w:vAlign w:val="bottom"/>
          </w:tcPr>
          <w:p w14:paraId="7E0D026D" w14:textId="6B69E45B" w:rsidR="009C0A0A" w:rsidRPr="00795110" w:rsidRDefault="00863D95" w:rsidP="009C0A0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1530" w:type="dxa"/>
            <w:vAlign w:val="bottom"/>
          </w:tcPr>
          <w:p w14:paraId="54231E09" w14:textId="77777777" w:rsidR="009C0A0A" w:rsidRPr="00795110" w:rsidRDefault="009C0A0A" w:rsidP="009C0A0A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31BD872" w14:textId="77777777" w:rsidR="009C0A0A" w:rsidRPr="00795110" w:rsidRDefault="009C0A0A" w:rsidP="009C0A0A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0E4B8142" w14:textId="7F17DABC" w:rsidR="009C0A0A" w:rsidRPr="00D67D86" w:rsidRDefault="00ED3322" w:rsidP="00D67D86">
            <w:pPr>
              <w:tabs>
                <w:tab w:val="clear" w:pos="1871"/>
                <w:tab w:val="left" w:pos="1245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D86">
              <w:rPr>
                <w:rFonts w:ascii="Angsana New" w:hAnsi="Angsana New"/>
                <w:b/>
                <w:bCs/>
                <w:sz w:val="30"/>
                <w:szCs w:val="30"/>
              </w:rPr>
              <w:t>63,959,553</w:t>
            </w:r>
          </w:p>
        </w:tc>
      </w:tr>
      <w:tr w:rsidR="00863D95" w:rsidRPr="00795110" w14:paraId="2F9E9A22" w14:textId="77777777" w:rsidTr="006B6FC0">
        <w:tc>
          <w:tcPr>
            <w:tcW w:w="5220" w:type="dxa"/>
            <w:vAlign w:val="bottom"/>
          </w:tcPr>
          <w:p w14:paraId="63BA82F4" w14:textId="37A8DB5B" w:rsidR="00863D95" w:rsidRPr="00795110" w:rsidRDefault="00863D95" w:rsidP="00863D95">
            <w:pPr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53EC29B" w14:textId="299EC80A" w:rsidR="00863D95" w:rsidRPr="00795110" w:rsidRDefault="00863D95" w:rsidP="00863D95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A18469A" w14:textId="77777777" w:rsidR="00863D95" w:rsidRPr="00795110" w:rsidRDefault="00863D95" w:rsidP="00863D95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70595F01" w14:textId="15BD001B" w:rsidR="00863D95" w:rsidRPr="00795110" w:rsidRDefault="00790D88" w:rsidP="00D67D86">
            <w:pPr>
              <w:tabs>
                <w:tab w:val="clear" w:pos="1644"/>
                <w:tab w:val="clear" w:pos="1871"/>
                <w:tab w:val="left" w:pos="1245"/>
                <w:tab w:val="left" w:pos="1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332</w:t>
            </w:r>
            <w:r w:rsidR="0046221A" w:rsidRPr="00795110">
              <w:rPr>
                <w:rFonts w:ascii="Angsana New" w:hAnsi="Angsana New"/>
                <w:sz w:val="30"/>
                <w:szCs w:val="30"/>
              </w:rPr>
              <w:t>,</w:t>
            </w:r>
            <w:r w:rsidRPr="00795110"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46221A" w:rsidRPr="00795110" w14:paraId="03F64663" w14:textId="77777777" w:rsidTr="006B6FC0">
        <w:tc>
          <w:tcPr>
            <w:tcW w:w="5220" w:type="dxa"/>
            <w:vAlign w:val="bottom"/>
          </w:tcPr>
          <w:p w14:paraId="420AACAB" w14:textId="2684A8C4" w:rsidR="0046221A" w:rsidRPr="00795110" w:rsidRDefault="0046221A" w:rsidP="00863D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DC06E7">
              <w:rPr>
                <w:rFonts w:ascii="Angsana New" w:hAnsi="Angsana New" w:hint="cs"/>
                <w:sz w:val="30"/>
                <w:szCs w:val="30"/>
                <w:cs/>
              </w:rPr>
              <w:t>ไปที่ดิน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2E8EFAC2" w14:textId="0A99695D" w:rsidR="0046221A" w:rsidRPr="00795110" w:rsidRDefault="00DC06E7" w:rsidP="00863D95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44" w:type="dxa"/>
            <w:vAlign w:val="bottom"/>
          </w:tcPr>
          <w:p w14:paraId="3E36A7C3" w14:textId="77777777" w:rsidR="0046221A" w:rsidRPr="00795110" w:rsidRDefault="0046221A" w:rsidP="00863D95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51CEC206" w14:textId="6D6E3154" w:rsidR="0046221A" w:rsidRPr="00795110" w:rsidRDefault="0046221A" w:rsidP="00D67D86">
            <w:pPr>
              <w:tabs>
                <w:tab w:val="clear" w:pos="1644"/>
                <w:tab w:val="clear" w:pos="1871"/>
                <w:tab w:val="left" w:pos="1245"/>
                <w:tab w:val="left" w:pos="163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(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586</w:t>
            </w:r>
            <w:r w:rsidRPr="00795110">
              <w:rPr>
                <w:rFonts w:ascii="Angsana New" w:hAnsi="Angsana New"/>
                <w:sz w:val="30"/>
                <w:szCs w:val="30"/>
              </w:rPr>
              <w:t>,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500</w:t>
            </w:r>
            <w:r w:rsidRPr="007951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63D95" w:rsidRPr="00795110" w14:paraId="686267D2" w14:textId="77777777" w:rsidTr="006B6FC0">
        <w:tc>
          <w:tcPr>
            <w:tcW w:w="5220" w:type="dxa"/>
            <w:vAlign w:val="bottom"/>
          </w:tcPr>
          <w:p w14:paraId="0E20B38E" w14:textId="21FE04CF" w:rsidR="00863D95" w:rsidRPr="00795110" w:rsidRDefault="00863D95" w:rsidP="00863D95">
            <w:pPr>
              <w:spacing w:line="240" w:lineRule="auto"/>
              <w:ind w:left="337" w:hanging="33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530" w:type="dxa"/>
            <w:vAlign w:val="bottom"/>
          </w:tcPr>
          <w:p w14:paraId="17951758" w14:textId="4B6CE60D" w:rsidR="00863D95" w:rsidRPr="00795110" w:rsidRDefault="00863D95" w:rsidP="00863D95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93E5A8D" w14:textId="77777777" w:rsidR="00863D95" w:rsidRPr="00795110" w:rsidRDefault="00863D95" w:rsidP="00863D95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bottom"/>
          </w:tcPr>
          <w:p w14:paraId="6824D73F" w14:textId="0D18004A" w:rsidR="00863D95" w:rsidRPr="00795110" w:rsidRDefault="00192E3B" w:rsidP="00D67D86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4,061,666</w:t>
            </w:r>
          </w:p>
        </w:tc>
      </w:tr>
      <w:tr w:rsidR="009C0A0A" w:rsidRPr="00795110" w14:paraId="2794D0BE" w14:textId="77777777" w:rsidTr="006B6FC0">
        <w:tc>
          <w:tcPr>
            <w:tcW w:w="5220" w:type="dxa"/>
            <w:vAlign w:val="bottom"/>
          </w:tcPr>
          <w:p w14:paraId="2235DEA0" w14:textId="79465ABC" w:rsidR="009C0A0A" w:rsidRPr="00795110" w:rsidRDefault="00863D95" w:rsidP="00906F1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1530" w:type="dxa"/>
            <w:vAlign w:val="bottom"/>
          </w:tcPr>
          <w:p w14:paraId="07AA52DB" w14:textId="77777777" w:rsidR="009C0A0A" w:rsidRPr="00795110" w:rsidRDefault="009C0A0A" w:rsidP="00906F18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7FD1BBC" w14:textId="77777777" w:rsidR="009C0A0A" w:rsidRPr="00795110" w:rsidRDefault="009C0A0A" w:rsidP="00906F18">
            <w:pPr>
              <w:tabs>
                <w:tab w:val="left" w:pos="124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  <w:vAlign w:val="bottom"/>
          </w:tcPr>
          <w:p w14:paraId="241DD583" w14:textId="659FC901" w:rsidR="009C0A0A" w:rsidRPr="00D67D86" w:rsidRDefault="00192E3B" w:rsidP="00D67D86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D86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831213" w:rsidRPr="00D67D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D86">
              <w:rPr>
                <w:rFonts w:ascii="Angsana New" w:hAnsi="Angsana New"/>
                <w:b/>
                <w:bCs/>
                <w:sz w:val="30"/>
                <w:szCs w:val="30"/>
              </w:rPr>
              <w:t>766</w:t>
            </w:r>
            <w:r w:rsidR="00831213" w:rsidRPr="00D67D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67D86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</w:p>
        </w:tc>
      </w:tr>
      <w:tr w:rsidR="009C0A0A" w:rsidRPr="00795110" w14:paraId="084B0D04" w14:textId="77777777" w:rsidTr="006B6FC0">
        <w:tc>
          <w:tcPr>
            <w:tcW w:w="5220" w:type="dxa"/>
            <w:vAlign w:val="bottom"/>
          </w:tcPr>
          <w:p w14:paraId="1318CDD0" w14:textId="77777777" w:rsidR="009C0A0A" w:rsidRPr="00795110" w:rsidRDefault="009C0A0A" w:rsidP="00906F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99C4E4C" w14:textId="77777777" w:rsidR="009C0A0A" w:rsidRPr="00795110" w:rsidRDefault="009C0A0A" w:rsidP="00906F18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8F6D6E5" w14:textId="77777777" w:rsidR="009C0A0A" w:rsidRPr="00795110" w:rsidRDefault="009C0A0A" w:rsidP="00906F18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209ED481" w14:textId="2C763FD6" w:rsidR="009C0A0A" w:rsidRPr="00795110" w:rsidRDefault="00911B98" w:rsidP="00D67D86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1,097,702</w:t>
            </w:r>
          </w:p>
        </w:tc>
      </w:tr>
      <w:tr w:rsidR="009C0A0A" w:rsidRPr="00795110" w14:paraId="4D12CA53" w14:textId="77777777" w:rsidTr="006B6FC0">
        <w:tc>
          <w:tcPr>
            <w:tcW w:w="5220" w:type="dxa"/>
            <w:vAlign w:val="bottom"/>
          </w:tcPr>
          <w:p w14:paraId="53A26C21" w14:textId="77777777" w:rsidR="009C0A0A" w:rsidRPr="00795110" w:rsidRDefault="009C0A0A" w:rsidP="00906F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530" w:type="dxa"/>
            <w:vAlign w:val="bottom"/>
          </w:tcPr>
          <w:p w14:paraId="191B0701" w14:textId="77777777" w:rsidR="009C0A0A" w:rsidRPr="00795110" w:rsidRDefault="009C0A0A" w:rsidP="00906F18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B22BDB7" w14:textId="77777777" w:rsidR="009C0A0A" w:rsidRPr="00795110" w:rsidRDefault="009C0A0A" w:rsidP="00906F18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bottom"/>
          </w:tcPr>
          <w:p w14:paraId="7ED5044C" w14:textId="20D8EBD0" w:rsidR="009C0A0A" w:rsidRPr="00795110" w:rsidRDefault="002262A4" w:rsidP="00D67D86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4,</w:t>
            </w:r>
            <w:r w:rsidR="009A4D1C" w:rsidRPr="00795110">
              <w:rPr>
                <w:rFonts w:ascii="Angsana New" w:hAnsi="Angsana New"/>
                <w:sz w:val="30"/>
                <w:szCs w:val="30"/>
              </w:rPr>
              <w:t>919</w:t>
            </w:r>
            <w:r w:rsidRPr="00795110">
              <w:rPr>
                <w:rFonts w:ascii="Angsana New" w:hAnsi="Angsana New"/>
                <w:sz w:val="30"/>
                <w:szCs w:val="30"/>
              </w:rPr>
              <w:t>,</w:t>
            </w:r>
            <w:r w:rsidR="00911B98" w:rsidRPr="00795110">
              <w:rPr>
                <w:rFonts w:ascii="Angsana New" w:hAnsi="Angsana New"/>
                <w:sz w:val="30"/>
                <w:szCs w:val="30"/>
              </w:rPr>
              <w:t>693</w:t>
            </w:r>
          </w:p>
        </w:tc>
      </w:tr>
      <w:tr w:rsidR="009C0A0A" w:rsidRPr="00795110" w14:paraId="2E0A178D" w14:textId="77777777" w:rsidTr="006B6FC0">
        <w:tc>
          <w:tcPr>
            <w:tcW w:w="5220" w:type="dxa"/>
            <w:vAlign w:val="bottom"/>
          </w:tcPr>
          <w:p w14:paraId="64E8AF96" w14:textId="62771B40" w:rsidR="009C0A0A" w:rsidRPr="00795110" w:rsidRDefault="009C0A0A" w:rsidP="00906F1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63D95" w:rsidRPr="0079511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4DA4FABD" w14:textId="77777777" w:rsidR="009C0A0A" w:rsidRPr="00795110" w:rsidRDefault="009C0A0A" w:rsidP="00906F18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EE242AA" w14:textId="77777777" w:rsidR="009C0A0A" w:rsidRPr="00795110" w:rsidRDefault="009C0A0A" w:rsidP="00906F18">
            <w:pPr>
              <w:tabs>
                <w:tab w:val="left" w:pos="124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43B76" w14:textId="4EDC8650" w:rsidR="009C0A0A" w:rsidRPr="00D67D86" w:rsidRDefault="002262A4" w:rsidP="00D67D86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D86">
              <w:rPr>
                <w:rFonts w:ascii="Angsana New" w:hAnsi="Angsana New"/>
                <w:b/>
                <w:bCs/>
                <w:sz w:val="30"/>
                <w:szCs w:val="30"/>
              </w:rPr>
              <w:t>73,784,379</w:t>
            </w:r>
          </w:p>
        </w:tc>
      </w:tr>
    </w:tbl>
    <w:p w14:paraId="33DB3FED" w14:textId="77777777" w:rsidR="009B458B" w:rsidRDefault="00D37ED2" w:rsidP="0084035A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ab/>
      </w:r>
    </w:p>
    <w:p w14:paraId="5ED223A8" w14:textId="7D304428" w:rsidR="00D37ED2" w:rsidRPr="00795110" w:rsidRDefault="009B458B" w:rsidP="0084035A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D37ED2" w:rsidRPr="00795110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D37ED2" w:rsidRPr="00795110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D37ED2" w:rsidRPr="0079511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37ED2" w:rsidRPr="00795110">
        <w:rPr>
          <w:rFonts w:asciiTheme="majorBidi" w:hAnsiTheme="majorBidi" w:cstheme="majorBidi"/>
          <w:sz w:val="30"/>
          <w:szCs w:val="30"/>
        </w:rPr>
        <w:t xml:space="preserve">31 </w:t>
      </w:r>
      <w:r w:rsidR="00D37ED2" w:rsidRPr="0079511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37ED2" w:rsidRPr="00795110">
        <w:rPr>
          <w:rFonts w:asciiTheme="majorBidi" w:hAnsiTheme="majorBidi" w:cstheme="majorBidi"/>
          <w:sz w:val="30"/>
          <w:szCs w:val="30"/>
        </w:rPr>
        <w:t>256</w:t>
      </w:r>
      <w:r w:rsidR="00390EEE" w:rsidRPr="00795110">
        <w:rPr>
          <w:rFonts w:asciiTheme="majorBidi" w:hAnsiTheme="majorBidi" w:cstheme="majorBidi"/>
          <w:sz w:val="30"/>
          <w:szCs w:val="30"/>
        </w:rPr>
        <w:t>5</w:t>
      </w:r>
      <w:r w:rsidR="00D37ED2"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="00D37ED2" w:rsidRPr="00795110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กลุ่มบริษัทบันทึกค่าใช้จ่าย</w:t>
      </w:r>
      <w:r w:rsidR="00D37ED2" w:rsidRPr="00795110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="005E63DF" w:rsidRPr="00795110">
        <w:rPr>
          <w:rFonts w:asciiTheme="majorBidi" w:hAnsiTheme="majorBidi" w:cstheme="majorBidi"/>
          <w:sz w:val="30"/>
          <w:szCs w:val="30"/>
        </w:rPr>
        <w:br/>
      </w:r>
      <w:r w:rsidR="00D37ED2" w:rsidRPr="00795110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งบการเงินรวมจำนวนเงิน </w:t>
      </w:r>
      <w:r w:rsidR="002602EC" w:rsidRPr="00795110">
        <w:rPr>
          <w:rFonts w:asciiTheme="majorBidi" w:hAnsiTheme="majorBidi" w:cstheme="majorBidi"/>
          <w:sz w:val="30"/>
          <w:szCs w:val="30"/>
        </w:rPr>
        <w:t xml:space="preserve">56.91 </w:t>
      </w:r>
      <w:r w:rsidR="00D37ED2" w:rsidRPr="0079511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C4EBD" w:rsidRPr="00795110">
        <w:rPr>
          <w:rFonts w:asciiTheme="majorBidi" w:hAnsiTheme="majorBidi" w:cstheme="majorBidi"/>
          <w:i/>
          <w:iCs/>
          <w:sz w:val="30"/>
          <w:szCs w:val="30"/>
        </w:rPr>
        <w:t xml:space="preserve"> (256</w:t>
      </w:r>
      <w:r w:rsidR="00390EEE" w:rsidRPr="00795110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2C4EBD" w:rsidRPr="0079511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390EEE" w:rsidRPr="00795110">
        <w:t xml:space="preserve"> </w:t>
      </w:r>
      <w:r w:rsidR="00390EEE" w:rsidRPr="00795110">
        <w:rPr>
          <w:rFonts w:asciiTheme="majorBidi" w:hAnsiTheme="majorBidi" w:cstheme="majorBidi"/>
          <w:i/>
          <w:iCs/>
          <w:sz w:val="30"/>
          <w:szCs w:val="30"/>
        </w:rPr>
        <w:t xml:space="preserve">40.73 </w:t>
      </w:r>
      <w:r w:rsidR="002C4EBD" w:rsidRPr="0079511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2C4EBD" w:rsidRPr="0079511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2182A82" w14:textId="77777777" w:rsidR="00D37ED2" w:rsidRPr="006B6FC0" w:rsidRDefault="00D37ED2" w:rsidP="00D37ED2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color w:val="0D0D0D"/>
          <w:sz w:val="24"/>
          <w:szCs w:val="24"/>
        </w:rPr>
      </w:pPr>
    </w:p>
    <w:p w14:paraId="65F47092" w14:textId="2FB3DCC0" w:rsidR="00D37ED2" w:rsidRPr="00795110" w:rsidRDefault="00D37ED2" w:rsidP="00D37ED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  <w:r w:rsidRPr="00795110">
        <w:rPr>
          <w:rFonts w:asciiTheme="majorBidi" w:hAnsiTheme="majorBidi" w:cstheme="majorBidi"/>
          <w:color w:val="0D0D0D"/>
          <w:sz w:val="30"/>
          <w:szCs w:val="30"/>
          <w:cs/>
        </w:rPr>
        <w:t>ต้นทุนการกู้ยืมที่เกี่ยวข้องกับการได้มาซึ่งอสังหาริมทรัพย์เพื่อการลงทุน</w:t>
      </w:r>
      <w:r w:rsidRPr="00795110">
        <w:rPr>
          <w:rFonts w:asciiTheme="majorBidi" w:hAnsiTheme="majorBidi" w:cstheme="majorBidi" w:hint="cs"/>
          <w:color w:val="0D0D0D"/>
          <w:sz w:val="30"/>
          <w:szCs w:val="30"/>
          <w:cs/>
        </w:rPr>
        <w:t>ระหว่างก่อสร้าง</w:t>
      </w:r>
      <w:r w:rsidRPr="00795110">
        <w:rPr>
          <w:rFonts w:asciiTheme="majorBidi" w:hAnsiTheme="majorBidi" w:cstheme="majorBidi"/>
          <w:color w:val="0D0D0D"/>
          <w:sz w:val="30"/>
          <w:szCs w:val="30"/>
          <w:cs/>
        </w:rPr>
        <w:t>ได้บันทึกเป็นส่วนหนึ่งของต้นทุนสินทรัพย์จํานวนเงิน</w:t>
      </w:r>
      <w:r w:rsidRPr="00795110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2602EC" w:rsidRPr="00795110">
        <w:rPr>
          <w:rFonts w:asciiTheme="majorBidi" w:hAnsiTheme="majorBidi" w:cstheme="majorBidi"/>
          <w:color w:val="0D0D0D"/>
          <w:sz w:val="30"/>
          <w:szCs w:val="30"/>
        </w:rPr>
        <w:t xml:space="preserve">3.33 </w:t>
      </w:r>
      <w:r w:rsidRPr="00795110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ล้านบาท 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</w:rPr>
        <w:t>256</w:t>
      </w:r>
      <w:r w:rsidR="00390EEE" w:rsidRPr="00795110">
        <w:rPr>
          <w:rFonts w:asciiTheme="majorBidi" w:hAnsiTheme="majorBidi" w:cstheme="majorBidi"/>
          <w:i/>
          <w:iCs/>
          <w:color w:val="0D0D0D"/>
          <w:sz w:val="30"/>
          <w:szCs w:val="30"/>
        </w:rPr>
        <w:t>4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: </w:t>
      </w:r>
      <w:r w:rsidR="00390EEE" w:rsidRPr="00795110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4.67 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ล้านบาท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) </w:t>
      </w:r>
      <w:r w:rsidRPr="00795110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2602EC" w:rsidRPr="00795110">
        <w:rPr>
          <w:rFonts w:asciiTheme="majorBidi" w:hAnsiTheme="majorBidi" w:cstheme="majorBidi"/>
          <w:color w:val="0D0D0D"/>
          <w:sz w:val="30"/>
          <w:szCs w:val="30"/>
        </w:rPr>
        <w:t>2.95</w:t>
      </w:r>
      <w:r w:rsidR="00812F8D" w:rsidRPr="00795110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6B6FC0">
        <w:rPr>
          <w:rFonts w:asciiTheme="majorBidi" w:hAnsiTheme="majorBidi" w:cstheme="majorBidi" w:hint="cs"/>
          <w:color w:val="0D0D0D"/>
          <w:sz w:val="30"/>
          <w:szCs w:val="30"/>
          <w:cs/>
        </w:rPr>
        <w:t xml:space="preserve">ถึง </w:t>
      </w:r>
      <w:r w:rsidR="006B6FC0">
        <w:rPr>
          <w:rFonts w:asciiTheme="majorBidi" w:hAnsiTheme="majorBidi" w:cstheme="majorBidi"/>
          <w:color w:val="0D0D0D"/>
          <w:sz w:val="30"/>
          <w:szCs w:val="30"/>
        </w:rPr>
        <w:t xml:space="preserve">4.59 </w:t>
      </w:r>
      <w:r w:rsidR="006B6FC0">
        <w:rPr>
          <w:rFonts w:asciiTheme="majorBidi" w:hAnsiTheme="majorBidi" w:cstheme="majorBidi"/>
          <w:color w:val="0D0D0D"/>
          <w:sz w:val="30"/>
          <w:szCs w:val="30"/>
          <w:cs/>
        </w:rPr>
        <w:br/>
      </w:r>
      <w:r w:rsidRPr="00795110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ต่อปี 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</w:rPr>
        <w:t>256</w:t>
      </w:r>
      <w:r w:rsidR="00390EEE" w:rsidRPr="00795110">
        <w:rPr>
          <w:rFonts w:asciiTheme="majorBidi" w:hAnsiTheme="majorBidi" w:cstheme="majorBidi"/>
          <w:i/>
          <w:iCs/>
          <w:color w:val="0D0D0D"/>
          <w:sz w:val="30"/>
          <w:szCs w:val="30"/>
        </w:rPr>
        <w:t>4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: 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ร้อยละ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2.95 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ถึง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4.59 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ต่อปี</w:t>
      </w:r>
      <w:r w:rsidRPr="00795110">
        <w:rPr>
          <w:rFonts w:asciiTheme="majorBidi" w:hAnsiTheme="majorBidi" w:cstheme="majorBidi"/>
          <w:i/>
          <w:iCs/>
          <w:color w:val="0D0D0D"/>
          <w:sz w:val="30"/>
          <w:szCs w:val="30"/>
        </w:rPr>
        <w:t>)</w:t>
      </w:r>
      <w:r w:rsidRPr="00795110">
        <w:rPr>
          <w:rFonts w:asciiTheme="majorBidi" w:hAnsiTheme="majorBidi" w:cstheme="majorBidi" w:hint="cs"/>
          <w:i/>
          <w:iCs/>
          <w:color w:val="0D0D0D"/>
          <w:sz w:val="30"/>
          <w:szCs w:val="30"/>
          <w:cs/>
        </w:rPr>
        <w:t xml:space="preserve"> </w:t>
      </w:r>
    </w:p>
    <w:p w14:paraId="325FBF71" w14:textId="2247D724" w:rsidR="002767C0" w:rsidRDefault="002767C0" w:rsidP="006B6FC0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color w:val="0D0D0D"/>
          <w:sz w:val="24"/>
          <w:szCs w:val="24"/>
        </w:rPr>
      </w:pPr>
    </w:p>
    <w:p w14:paraId="3915478F" w14:textId="0A62D1EC" w:rsidR="00A17888" w:rsidRPr="00D67D86" w:rsidRDefault="00A17888" w:rsidP="00A17888">
      <w:pPr>
        <w:tabs>
          <w:tab w:val="clear" w:pos="454"/>
          <w:tab w:val="clear" w:pos="680"/>
          <w:tab w:val="left" w:pos="540"/>
          <w:tab w:val="left" w:pos="990"/>
          <w:tab w:val="left" w:pos="10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7D86">
        <w:rPr>
          <w:rFonts w:ascii="Angsana New" w:hAnsi="Angsana New" w:hint="cs"/>
          <w:i/>
          <w:iCs/>
          <w:sz w:val="30"/>
          <w:szCs w:val="30"/>
          <w:cs/>
        </w:rPr>
        <w:t>การซื้ออสังหาริมทรัพย์เพื่อการลงทุนที่สำคัญในระหว่างปี</w:t>
      </w:r>
      <w:r w:rsidRPr="00D67D8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67D86">
        <w:rPr>
          <w:rFonts w:ascii="Angsana New" w:hAnsi="Angsana New"/>
          <w:i/>
          <w:iCs/>
          <w:sz w:val="30"/>
          <w:szCs w:val="30"/>
        </w:rPr>
        <w:t>2565</w:t>
      </w:r>
    </w:p>
    <w:p w14:paraId="60B2FA8F" w14:textId="77777777" w:rsidR="00A17888" w:rsidRPr="00A17888" w:rsidRDefault="00A17888" w:rsidP="00A17888">
      <w:pPr>
        <w:tabs>
          <w:tab w:val="clear" w:pos="454"/>
          <w:tab w:val="clear" w:pos="680"/>
          <w:tab w:val="left" w:pos="540"/>
          <w:tab w:val="left" w:pos="99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847414" w14:textId="23CE75F3" w:rsidR="002D66E3" w:rsidRDefault="00A17888" w:rsidP="00A17888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17888">
        <w:rPr>
          <w:rFonts w:ascii="Angsana New" w:hAnsi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26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2565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กลุ่มบริษัทได้เข้าทำสัญญาซื้อที่ดิน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และอาคารในโรงแรมดุสิตดีทู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เชียงใหม่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จากบุคคลภายนอก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ผ่านบริษัท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เชียงใหม่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โฮเทลส์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คอลเลกชั่น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จำกัด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เป็นจำนวนเงินประมาณ</w:t>
      </w:r>
      <w:r>
        <w:rPr>
          <w:rFonts w:ascii="Angsana New" w:hAnsi="Angsana New"/>
          <w:sz w:val="30"/>
          <w:szCs w:val="30"/>
        </w:rPr>
        <w:t xml:space="preserve"> 597.38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ล้านบาท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ในวันเดียวกันบริษัทได้ทำสัญญาให้เช่าที่ดิน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และอาคารดังกล่าวแก่บุคคลภายนอก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เป็นระยะเวลา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  <w:t>3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ปี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กลุ่มบริษัทได้จัดประเภทที่ดิน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และอาคารดังกล่าวเป็นอสังหาริมทรัพย์เพื่อการลงทุน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ณ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</w:t>
      </w:r>
      <w:r w:rsidRPr="00A17888">
        <w:rPr>
          <w:rFonts w:ascii="Angsana New" w:hAnsi="Angsana New"/>
          <w:sz w:val="30"/>
          <w:szCs w:val="30"/>
          <w:cs/>
        </w:rPr>
        <w:t xml:space="preserve"> </w:t>
      </w:r>
      <w:r w:rsidRPr="00A17888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2565</w:t>
      </w:r>
      <w:r w:rsidRPr="00A17888">
        <w:rPr>
          <w:rFonts w:ascii="Angsana New" w:hAnsi="Angsana New"/>
          <w:sz w:val="30"/>
          <w:szCs w:val="30"/>
        </w:rPr>
        <w:t> </w:t>
      </w:r>
    </w:p>
    <w:p w14:paraId="26549D1C" w14:textId="77777777" w:rsidR="00A17888" w:rsidRPr="006B6FC0" w:rsidRDefault="00A17888" w:rsidP="006B6FC0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color w:val="0D0D0D"/>
          <w:sz w:val="24"/>
          <w:szCs w:val="24"/>
        </w:rPr>
      </w:pPr>
    </w:p>
    <w:p w14:paraId="508087D8" w14:textId="77777777" w:rsidR="00391BEE" w:rsidRDefault="00391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br w:type="page"/>
      </w:r>
    </w:p>
    <w:p w14:paraId="45E145F7" w14:textId="13E843DF" w:rsidR="00D37ED2" w:rsidRPr="00795110" w:rsidRDefault="00D37ED2" w:rsidP="00D37ED2">
      <w:pPr>
        <w:tabs>
          <w:tab w:val="clear" w:pos="680"/>
          <w:tab w:val="left" w:pos="540"/>
        </w:tabs>
        <w:ind w:left="630" w:hanging="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79511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การโอนไปที่ดิน อาคาร และอุปกรณ์</w:t>
      </w:r>
      <w:r w:rsidRPr="0079511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</w:p>
    <w:p w14:paraId="29AAAE2A" w14:textId="77777777" w:rsidR="00391BEE" w:rsidRDefault="00391BEE" w:rsidP="00A1788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E69CD1" w14:textId="275CAECD" w:rsidR="00D37ED2" w:rsidRPr="00795110" w:rsidRDefault="00D37ED2" w:rsidP="00A1788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Pr="00795110">
        <w:rPr>
          <w:rFonts w:asciiTheme="majorBidi" w:hAnsiTheme="majorBidi" w:cstheme="majorBidi"/>
          <w:sz w:val="30"/>
          <w:szCs w:val="30"/>
        </w:rPr>
        <w:t xml:space="preserve">2564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กลุ่มบริษัทโอนอสังหาริมทรัพย์เพื่อการลงทุนมูลค่าตามบัญชีจำนวนเงิน </w:t>
      </w:r>
      <w:r w:rsidRPr="00795110">
        <w:rPr>
          <w:rFonts w:asciiTheme="majorBidi" w:hAnsiTheme="majorBidi" w:cstheme="majorBidi"/>
          <w:sz w:val="30"/>
          <w:szCs w:val="30"/>
        </w:rPr>
        <w:t>586.50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5E63DF" w:rsidRPr="00795110">
        <w:rPr>
          <w:rFonts w:asciiTheme="majorBidi" w:hAnsiTheme="majorBidi" w:cstheme="majorBidi"/>
          <w:sz w:val="30"/>
          <w:szCs w:val="30"/>
        </w:rPr>
        <w:br/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ไปเป็นที่ดิน อาคาร และอุปกรณ์ เนื่องจากมีการเปลี่ยนแปลงการใช้งานของสินทรัพย์ดังกล่าวเพื่อใช้ประโยชน์ในกลุ่มบริษัท โดยรับรู้เป็นมูลค่าตามบัญชีของที่ดินจำนวนเงิน </w:t>
      </w:r>
      <w:r w:rsidRPr="00795110">
        <w:rPr>
          <w:rFonts w:asciiTheme="majorBidi" w:hAnsiTheme="majorBidi" w:cstheme="majorBidi"/>
          <w:sz w:val="30"/>
          <w:szCs w:val="30"/>
        </w:rPr>
        <w:t xml:space="preserve">519.50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และอาคารและส่วนปรับปรุงอาคารจำนวนเงิน </w:t>
      </w:r>
      <w:r w:rsidRPr="00795110">
        <w:rPr>
          <w:rFonts w:asciiTheme="majorBidi" w:hAnsiTheme="majorBidi" w:cstheme="majorBidi"/>
          <w:sz w:val="30"/>
          <w:szCs w:val="30"/>
        </w:rPr>
        <w:t xml:space="preserve">67.00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0BA6CC9" w14:textId="54C01974" w:rsidR="004B66C1" w:rsidRPr="006B6FC0" w:rsidRDefault="004B66C1" w:rsidP="006B6FC0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color w:val="0D0D0D"/>
          <w:sz w:val="24"/>
          <w:szCs w:val="24"/>
          <w:cs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620"/>
        <w:gridCol w:w="236"/>
        <w:gridCol w:w="1474"/>
      </w:tblGrid>
      <w:tr w:rsidR="00906F18" w:rsidRPr="00795110" w14:paraId="7B68207F" w14:textId="77777777" w:rsidTr="00D67D86">
        <w:trPr>
          <w:trHeight w:val="20"/>
          <w:tblHeader/>
        </w:trPr>
        <w:tc>
          <w:tcPr>
            <w:tcW w:w="6390" w:type="dxa"/>
          </w:tcPr>
          <w:p w14:paraId="008AC2B5" w14:textId="63988B59" w:rsidR="00906F18" w:rsidRPr="00795110" w:rsidRDefault="00906F18" w:rsidP="00906F18">
            <w:pPr>
              <w:spacing w:line="223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665C3B9F" w14:textId="374F3FAB" w:rsidR="00906F18" w:rsidRPr="00795110" w:rsidRDefault="00297ACB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6F18" w:rsidRPr="00795110" w14:paraId="4A9E2672" w14:textId="77777777" w:rsidTr="00D67D86">
        <w:trPr>
          <w:trHeight w:val="20"/>
          <w:tblHeader/>
        </w:trPr>
        <w:tc>
          <w:tcPr>
            <w:tcW w:w="6390" w:type="dxa"/>
          </w:tcPr>
          <w:p w14:paraId="64B3965B" w14:textId="77777777" w:rsidR="00906F18" w:rsidRPr="00795110" w:rsidRDefault="00906F18" w:rsidP="00906F18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center"/>
          </w:tcPr>
          <w:p w14:paraId="589C0264" w14:textId="78DBB4FE" w:rsidR="00906F18" w:rsidRPr="00795110" w:rsidRDefault="00906F18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4044" w:rsidRPr="0079511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74148E4B" w14:textId="77777777" w:rsidR="00906F18" w:rsidRPr="00795110" w:rsidRDefault="00906F18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53A3B686" w14:textId="3BF602B0" w:rsidR="00906F18" w:rsidRPr="00795110" w:rsidRDefault="00564044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B6FC0" w:rsidRPr="00795110" w14:paraId="428742D2" w14:textId="77777777" w:rsidTr="00D67D86">
        <w:trPr>
          <w:trHeight w:val="20"/>
          <w:tblHeader/>
        </w:trPr>
        <w:tc>
          <w:tcPr>
            <w:tcW w:w="6390" w:type="dxa"/>
          </w:tcPr>
          <w:p w14:paraId="47F7567F" w14:textId="77777777" w:rsidR="006B6FC0" w:rsidRPr="00795110" w:rsidRDefault="006B6FC0" w:rsidP="00906F18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76BE28AA" w14:textId="18ABECC7" w:rsidR="006B6FC0" w:rsidRPr="00795110" w:rsidRDefault="006B6FC0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82AFC7D" w14:textId="77777777" w:rsidR="006B6FC0" w:rsidRPr="00795110" w:rsidRDefault="006B6FC0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242535A2" w14:textId="13F77E10" w:rsidR="006B6FC0" w:rsidRPr="00795110" w:rsidRDefault="00DC06E7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6F18" w:rsidRPr="00795110" w14:paraId="369306AD" w14:textId="77777777" w:rsidTr="00D67D86">
        <w:trPr>
          <w:trHeight w:val="20"/>
          <w:tblHeader/>
        </w:trPr>
        <w:tc>
          <w:tcPr>
            <w:tcW w:w="6390" w:type="dxa"/>
          </w:tcPr>
          <w:p w14:paraId="62E91FF3" w14:textId="77777777" w:rsidR="00906F18" w:rsidRPr="00795110" w:rsidRDefault="00906F18" w:rsidP="00906F18">
            <w:pPr>
              <w:tabs>
                <w:tab w:val="left" w:pos="540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47BA5C4" w14:textId="77777777" w:rsidR="00906F18" w:rsidRPr="00795110" w:rsidRDefault="00906F18" w:rsidP="00906F18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6F18" w:rsidRPr="00795110" w14:paraId="7642C61B" w14:textId="77777777" w:rsidTr="00D67D86">
        <w:trPr>
          <w:trHeight w:val="20"/>
          <w:tblHeader/>
        </w:trPr>
        <w:tc>
          <w:tcPr>
            <w:tcW w:w="6390" w:type="dxa"/>
          </w:tcPr>
          <w:p w14:paraId="4173F6B6" w14:textId="04BE387C" w:rsidR="00906F18" w:rsidRPr="00795110" w:rsidRDefault="00906F18" w:rsidP="00906F18">
            <w:pPr>
              <w:tabs>
                <w:tab w:val="left" w:pos="540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3330" w:type="dxa"/>
            <w:gridSpan w:val="3"/>
          </w:tcPr>
          <w:p w14:paraId="18CC721F" w14:textId="77777777" w:rsidR="00906F18" w:rsidRPr="00795110" w:rsidRDefault="00906F18" w:rsidP="00906F18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06F18" w:rsidRPr="00795110" w14:paraId="652F86DC" w14:textId="77777777" w:rsidTr="00D67D86">
        <w:trPr>
          <w:trHeight w:val="20"/>
        </w:trPr>
        <w:tc>
          <w:tcPr>
            <w:tcW w:w="6390" w:type="dxa"/>
          </w:tcPr>
          <w:p w14:paraId="7AB6F882" w14:textId="77777777" w:rsidR="00906F18" w:rsidRPr="00795110" w:rsidRDefault="00906F18" w:rsidP="00906F18">
            <w:pPr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1620" w:type="dxa"/>
          </w:tcPr>
          <w:p w14:paraId="5868996C" w14:textId="2DFB2DF4" w:rsidR="00906F18" w:rsidRPr="00795110" w:rsidRDefault="00FD6530" w:rsidP="00906F18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3,086,187</w:t>
            </w:r>
          </w:p>
        </w:tc>
        <w:tc>
          <w:tcPr>
            <w:tcW w:w="236" w:type="dxa"/>
          </w:tcPr>
          <w:p w14:paraId="3FD2AA5D" w14:textId="77777777" w:rsidR="00906F18" w:rsidRPr="00795110" w:rsidRDefault="00906F18" w:rsidP="00906F18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FDE7B5E" w14:textId="4A77A2ED" w:rsidR="00906F18" w:rsidRPr="006B6FC0" w:rsidRDefault="00FD6530" w:rsidP="00906F18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8E1C81" w:rsidRPr="00795110">
              <w:rPr>
                <w:rFonts w:asciiTheme="majorBidi" w:hAnsiTheme="majorBidi" w:cstheme="majorBidi"/>
                <w:sz w:val="30"/>
                <w:szCs w:val="30"/>
              </w:rPr>
              <w:t>656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6F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</w:tr>
      <w:tr w:rsidR="00906F18" w:rsidRPr="00795110" w14:paraId="2DD0333F" w14:textId="77777777" w:rsidTr="00D67D86">
        <w:trPr>
          <w:trHeight w:val="72"/>
        </w:trPr>
        <w:tc>
          <w:tcPr>
            <w:tcW w:w="6390" w:type="dxa"/>
          </w:tcPr>
          <w:p w14:paraId="6B558B39" w14:textId="77777777" w:rsidR="00906F18" w:rsidRPr="00795110" w:rsidRDefault="00906F18" w:rsidP="00906F18">
            <w:pPr>
              <w:spacing w:line="235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ต้นทุนที่ใช้ในการดำเนินงานทางตรง (รวมทั้งค่าซ่อมแซมและค่าบํารุงรักษา)</w:t>
            </w:r>
          </w:p>
        </w:tc>
        <w:tc>
          <w:tcPr>
            <w:tcW w:w="1620" w:type="dxa"/>
          </w:tcPr>
          <w:p w14:paraId="4BCAF9B9" w14:textId="77777777" w:rsidR="00906F18" w:rsidRPr="00795110" w:rsidRDefault="00906F18" w:rsidP="00906F18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DB1D53" w14:textId="77777777" w:rsidR="00906F18" w:rsidRPr="00795110" w:rsidRDefault="00906F18" w:rsidP="00906F18">
            <w:pPr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500E14E" w14:textId="77777777" w:rsidR="00906F18" w:rsidRPr="00795110" w:rsidRDefault="00906F18" w:rsidP="00FD6530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152" w:rsidRPr="00795110" w14:paraId="4ECD204B" w14:textId="77777777" w:rsidTr="00D67D86">
        <w:trPr>
          <w:trHeight w:val="20"/>
        </w:trPr>
        <w:tc>
          <w:tcPr>
            <w:tcW w:w="6390" w:type="dxa"/>
          </w:tcPr>
          <w:p w14:paraId="274ABD6C" w14:textId="77777777" w:rsidR="00FC6152" w:rsidRPr="00795110" w:rsidRDefault="00FC6152" w:rsidP="00812F8D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0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620" w:type="dxa"/>
            <w:vAlign w:val="center"/>
          </w:tcPr>
          <w:p w14:paraId="7951A149" w14:textId="0B455354" w:rsidR="00FC6152" w:rsidRPr="00795110" w:rsidRDefault="00FD6530" w:rsidP="00812F8D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109,</w:t>
            </w:r>
            <w:r w:rsidR="006B6F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236" w:type="dxa"/>
          </w:tcPr>
          <w:p w14:paraId="4BA5718B" w14:textId="77777777" w:rsidR="00FC6152" w:rsidRPr="00795110" w:rsidRDefault="00FC6152" w:rsidP="00812F8D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501BD6F" w14:textId="775D660B" w:rsidR="00FC6152" w:rsidRPr="00795110" w:rsidRDefault="00FD6530" w:rsidP="00812F8D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E1C81" w:rsidRPr="0079511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1C81" w:rsidRPr="00795110"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</w:tr>
      <w:tr w:rsidR="00FC6152" w:rsidRPr="00795110" w14:paraId="032737F9" w14:textId="77777777" w:rsidTr="00D67D86">
        <w:trPr>
          <w:trHeight w:val="20"/>
        </w:trPr>
        <w:tc>
          <w:tcPr>
            <w:tcW w:w="6390" w:type="dxa"/>
          </w:tcPr>
          <w:p w14:paraId="2E5CB656" w14:textId="77777777" w:rsidR="00FC6152" w:rsidRPr="00795110" w:rsidRDefault="00FC6152" w:rsidP="00812F8D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0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1620" w:type="dxa"/>
            <w:vAlign w:val="center"/>
          </w:tcPr>
          <w:p w14:paraId="35CBD9F5" w14:textId="20166532" w:rsidR="00FC6152" w:rsidRPr="00795110" w:rsidRDefault="00FD6530" w:rsidP="00812F8D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11,948</w:t>
            </w:r>
          </w:p>
        </w:tc>
        <w:tc>
          <w:tcPr>
            <w:tcW w:w="236" w:type="dxa"/>
          </w:tcPr>
          <w:p w14:paraId="6875683D" w14:textId="77777777" w:rsidR="00FC6152" w:rsidRPr="00795110" w:rsidRDefault="00FC6152" w:rsidP="00812F8D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B2CDD00" w14:textId="6B571B79" w:rsidR="00FC6152" w:rsidRPr="00795110" w:rsidRDefault="00FD6530" w:rsidP="00812F8D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9,754</w:t>
            </w:r>
          </w:p>
        </w:tc>
      </w:tr>
    </w:tbl>
    <w:p w14:paraId="06F64017" w14:textId="30057771" w:rsidR="000C014A" w:rsidRPr="006B6FC0" w:rsidRDefault="000C014A" w:rsidP="006B6FC0">
      <w:pPr>
        <w:rPr>
          <w:rFonts w:asciiTheme="majorBidi" w:hAnsiTheme="majorBidi" w:cstheme="majorBidi"/>
          <w:sz w:val="30"/>
          <w:szCs w:val="30"/>
        </w:rPr>
      </w:pPr>
    </w:p>
    <w:p w14:paraId="0263ECE4" w14:textId="2B2C1717" w:rsidR="00906F18" w:rsidRPr="00795110" w:rsidRDefault="00906F18" w:rsidP="00812F8D">
      <w:pPr>
        <w:tabs>
          <w:tab w:val="clear" w:pos="227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การกระทบยอดระหว่างการวัดมูลค่ามูลค่ายุติธรรมของอสังหาริมทรัพย์เพื่อการลงทุนจากการประเมินโดย</w:t>
      </w:r>
      <w:r w:rsidR="005558AC" w:rsidRPr="00795110">
        <w:rPr>
          <w:rFonts w:asciiTheme="majorBidi" w:hAnsiTheme="majorBidi" w:cstheme="majorBidi"/>
          <w:sz w:val="30"/>
          <w:szCs w:val="30"/>
          <w:cs/>
        </w:rPr>
        <w:br/>
      </w:r>
      <w:r w:rsidRPr="00795110">
        <w:rPr>
          <w:rFonts w:asciiTheme="majorBidi" w:hAnsiTheme="majorBidi" w:cstheme="majorBidi"/>
          <w:sz w:val="30"/>
          <w:szCs w:val="30"/>
          <w:cs/>
        </w:rPr>
        <w:t>ผู้ประเมินอิสระที่ได้ กับการวัดมูลค่ามูลค่ายุติธรรมของอสังหาริมทรัพย์เพื่อการลงทุนที่ปรับปรุงแล้วมีดังนี้</w:t>
      </w:r>
    </w:p>
    <w:p w14:paraId="1024C0C3" w14:textId="77777777" w:rsidR="007A0F74" w:rsidRPr="00795110" w:rsidRDefault="007A0F74" w:rsidP="00812F8D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270"/>
        <w:gridCol w:w="1610"/>
        <w:gridCol w:w="240"/>
        <w:gridCol w:w="1480"/>
      </w:tblGrid>
      <w:tr w:rsidR="00CB4797" w:rsidRPr="00795110" w14:paraId="67E2215A" w14:textId="77777777" w:rsidTr="00BC4796">
        <w:trPr>
          <w:trHeight w:val="452"/>
        </w:trPr>
        <w:tc>
          <w:tcPr>
            <w:tcW w:w="6120" w:type="dxa"/>
          </w:tcPr>
          <w:p w14:paraId="2C2D7835" w14:textId="2C2A515B" w:rsidR="00CB4797" w:rsidRPr="00795110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694F9C" w14:textId="77777777" w:rsidR="00CB4797" w:rsidRPr="00795110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4E200304" w14:textId="7318466A" w:rsidR="00CB4797" w:rsidRPr="00795110" w:rsidRDefault="00297ACB" w:rsidP="00812F8D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4797" w:rsidRPr="00795110" w14:paraId="2F18CC25" w14:textId="77777777" w:rsidTr="00D67D86">
        <w:tc>
          <w:tcPr>
            <w:tcW w:w="6120" w:type="dxa"/>
          </w:tcPr>
          <w:p w14:paraId="69265E8C" w14:textId="77777777" w:rsidR="00CB4797" w:rsidRPr="00795110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60D6F" w14:textId="77777777" w:rsidR="00CB4797" w:rsidRPr="00795110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033E165F" w14:textId="64C00B36" w:rsidR="00CB4797" w:rsidRPr="00795110" w:rsidRDefault="00CB4797" w:rsidP="00812F8D">
            <w:pPr>
              <w:ind w:left="72" w:firstLine="45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4044" w:rsidRPr="0079511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7FECF315" w14:textId="77777777" w:rsidR="00CB4797" w:rsidRPr="00795110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</w:tcPr>
          <w:p w14:paraId="40365972" w14:textId="7D80565D" w:rsidR="00CB4797" w:rsidRPr="00795110" w:rsidRDefault="00564044" w:rsidP="00812F8D">
            <w:pPr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B4797" w:rsidRPr="00795110" w14:paraId="70DCEF0E" w14:textId="77777777" w:rsidTr="00D67D86">
        <w:tc>
          <w:tcPr>
            <w:tcW w:w="6120" w:type="dxa"/>
          </w:tcPr>
          <w:p w14:paraId="655C7B5C" w14:textId="77777777" w:rsidR="00CB4797" w:rsidRPr="00795110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5630C" w14:textId="77777777" w:rsidR="00CB4797" w:rsidRPr="00795110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0BE5890C" w14:textId="77777777" w:rsidR="00CB4797" w:rsidRPr="00795110" w:rsidRDefault="00CB4797" w:rsidP="00812F8D">
            <w:pPr>
              <w:ind w:left="72" w:firstLine="4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C741FC" w14:textId="77777777" w:rsidR="00CB4797" w:rsidRPr="00795110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A3B5C55" w14:textId="77777777" w:rsidR="00CB4797" w:rsidRPr="00795110" w:rsidRDefault="00CB4797" w:rsidP="00D67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B4797" w:rsidRPr="00795110" w14:paraId="5D729AAD" w14:textId="77777777" w:rsidTr="00D67D86">
        <w:tc>
          <w:tcPr>
            <w:tcW w:w="6120" w:type="dxa"/>
          </w:tcPr>
          <w:p w14:paraId="232BD0F2" w14:textId="77777777" w:rsidR="00CB4797" w:rsidRPr="00795110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B9F37" w14:textId="77777777" w:rsidR="00CB4797" w:rsidRPr="00795110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714A109" w14:textId="471B27E2" w:rsidR="00CB4797" w:rsidRPr="00795110" w:rsidRDefault="00CB4797" w:rsidP="00812F8D">
            <w:pPr>
              <w:tabs>
                <w:tab w:val="left" w:pos="3007"/>
              </w:tabs>
              <w:ind w:left="72" w:hanging="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797" w:rsidRPr="00795110" w14:paraId="2E5D25C2" w14:textId="77777777" w:rsidTr="00D67D86">
        <w:tc>
          <w:tcPr>
            <w:tcW w:w="6120" w:type="dxa"/>
          </w:tcPr>
          <w:p w14:paraId="3B1E1012" w14:textId="04C86B06" w:rsidR="00CB4797" w:rsidRPr="00795110" w:rsidRDefault="00CB4797" w:rsidP="00812F8D">
            <w:pPr>
              <w:ind w:left="322" w:right="216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มูลค่ายุติธรรมของอสังหาริมทรัพย์เพื่อการลงทุน 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การประเมินโดย</w:t>
            </w:r>
            <w:r w:rsidR="005558AC"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ผู้ประเมินอิสระ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5B5CFB" w14:textId="77777777" w:rsidR="00CB4797" w:rsidRPr="00795110" w:rsidRDefault="00CB4797" w:rsidP="00812F8D">
            <w:pPr>
              <w:ind w:left="72" w:firstLine="1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  <w:shd w:val="clear" w:color="auto" w:fill="auto"/>
          </w:tcPr>
          <w:p w14:paraId="63DAF991" w14:textId="77777777" w:rsidR="004C72F6" w:rsidRPr="00795110" w:rsidRDefault="004C72F6" w:rsidP="004C72F6">
            <w:pPr>
              <w:ind w:left="72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977531E" w14:textId="5C0430AB" w:rsidR="00CB4797" w:rsidRPr="00795110" w:rsidRDefault="00205103" w:rsidP="00812F8D">
            <w:pPr>
              <w:tabs>
                <w:tab w:val="left" w:pos="875"/>
              </w:tabs>
              <w:ind w:left="-25" w:right="7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4C72F6" w:rsidRPr="007951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439,982</w:t>
            </w:r>
          </w:p>
        </w:tc>
        <w:tc>
          <w:tcPr>
            <w:tcW w:w="240" w:type="dxa"/>
            <w:shd w:val="clear" w:color="auto" w:fill="auto"/>
          </w:tcPr>
          <w:p w14:paraId="31BC7BD8" w14:textId="77777777" w:rsidR="00CB4797" w:rsidRPr="00795110" w:rsidRDefault="00CB4797" w:rsidP="00812F8D">
            <w:pPr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731C5F9C" w14:textId="77777777" w:rsidR="00EE0DEB" w:rsidRPr="00795110" w:rsidRDefault="00EE0DEB" w:rsidP="00EE0DEB">
            <w:pPr>
              <w:ind w:left="72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BEE17C0" w14:textId="4E06EA3F" w:rsidR="00C14F20" w:rsidRPr="00795110" w:rsidRDefault="004C72F6" w:rsidP="00812F8D">
            <w:pPr>
              <w:ind w:left="72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66,413</w:t>
            </w:r>
            <w:r w:rsidR="00EE0DEB" w:rsidRPr="00795110">
              <w:rPr>
                <w:rFonts w:ascii="Angsana New" w:hAnsi="Angsana New"/>
                <w:b/>
                <w:bCs/>
                <w:sz w:val="30"/>
                <w:szCs w:val="30"/>
              </w:rPr>
              <w:t>,157</w:t>
            </w:r>
          </w:p>
        </w:tc>
      </w:tr>
      <w:tr w:rsidR="00CB4797" w:rsidRPr="00795110" w14:paraId="5CB2E65D" w14:textId="77777777" w:rsidTr="00D67D86">
        <w:tc>
          <w:tcPr>
            <w:tcW w:w="6120" w:type="dxa"/>
          </w:tcPr>
          <w:p w14:paraId="467E4809" w14:textId="77777777" w:rsidR="00CB4797" w:rsidRPr="00795110" w:rsidRDefault="00CB4797" w:rsidP="00812F8D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หนี้สินจากสัญญาเช่า </w:t>
            </w:r>
          </w:p>
        </w:tc>
        <w:tc>
          <w:tcPr>
            <w:tcW w:w="270" w:type="dxa"/>
          </w:tcPr>
          <w:p w14:paraId="759E62D3" w14:textId="77777777" w:rsidR="00CB4797" w:rsidRPr="00795110" w:rsidRDefault="00CB4797" w:rsidP="00812F8D">
            <w:pPr>
              <w:ind w:left="72"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  <w:shd w:val="clear" w:color="auto" w:fill="auto"/>
          </w:tcPr>
          <w:p w14:paraId="58422586" w14:textId="7E09FDFE" w:rsidR="00CB4797" w:rsidRPr="00795110" w:rsidRDefault="004C72F6" w:rsidP="00812F8D">
            <w:pPr>
              <w:tabs>
                <w:tab w:val="left" w:pos="1284"/>
              </w:tabs>
              <w:ind w:left="72" w:right="72" w:firstLine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05103" w:rsidRPr="00795110">
              <w:rPr>
                <w:rFonts w:asciiTheme="majorBidi" w:hAnsiTheme="majorBidi" w:cstheme="majorBidi"/>
                <w:sz w:val="30"/>
                <w:szCs w:val="30"/>
              </w:rPr>
              <w:t>413,994</w:t>
            </w:r>
          </w:p>
        </w:tc>
        <w:tc>
          <w:tcPr>
            <w:tcW w:w="240" w:type="dxa"/>
            <w:shd w:val="clear" w:color="auto" w:fill="auto"/>
          </w:tcPr>
          <w:p w14:paraId="7CA65CAB" w14:textId="77777777" w:rsidR="00CB4797" w:rsidRPr="00795110" w:rsidRDefault="00CB4797" w:rsidP="00812F8D">
            <w:pPr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153E07E8" w14:textId="49BF8270" w:rsidR="00CB4797" w:rsidRPr="00795110" w:rsidRDefault="004C72F6" w:rsidP="00812F8D">
            <w:pPr>
              <w:ind w:left="72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1,426,117</w:t>
            </w:r>
          </w:p>
        </w:tc>
      </w:tr>
      <w:tr w:rsidR="00CB4797" w:rsidRPr="00795110" w14:paraId="273B31BC" w14:textId="77777777" w:rsidTr="00D67D86">
        <w:tc>
          <w:tcPr>
            <w:tcW w:w="6120" w:type="dxa"/>
          </w:tcPr>
          <w:p w14:paraId="563C633D" w14:textId="77777777" w:rsidR="00CB4797" w:rsidRPr="00795110" w:rsidRDefault="00CB4797" w:rsidP="00812F8D">
            <w:pPr>
              <w:ind w:left="322" w:right="216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รายได้ค่าเช่าจากสัญญาเช่าดําเนินงานค้างรับ</w:t>
            </w:r>
          </w:p>
        </w:tc>
        <w:tc>
          <w:tcPr>
            <w:tcW w:w="270" w:type="dxa"/>
          </w:tcPr>
          <w:p w14:paraId="65B7F2C0" w14:textId="77777777" w:rsidR="00CB4797" w:rsidRPr="00795110" w:rsidRDefault="00CB4797" w:rsidP="00812F8D">
            <w:pPr>
              <w:tabs>
                <w:tab w:val="clear" w:pos="1644"/>
                <w:tab w:val="left" w:pos="1660"/>
              </w:tabs>
              <w:ind w:left="72" w:firstLine="4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61E48127" w14:textId="3C131A43" w:rsidR="00CB4797" w:rsidRPr="00795110" w:rsidRDefault="004C72F6" w:rsidP="00812F8D">
            <w:pPr>
              <w:tabs>
                <w:tab w:val="left" w:pos="1127"/>
              </w:tabs>
              <w:ind w:left="72" w:firstLine="2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1F45" w:rsidRPr="00795110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205CB" w:rsidRPr="0079511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D1F45" w:rsidRPr="00795110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63B9E85" w14:textId="77777777" w:rsidR="00CB4797" w:rsidRPr="00795110" w:rsidRDefault="00CB4797" w:rsidP="00812F8D">
            <w:pPr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2A99EED0" w14:textId="19E47051" w:rsidR="00CB4797" w:rsidRPr="00795110" w:rsidRDefault="00F878A7" w:rsidP="00812F8D">
            <w:pPr>
              <w:ind w:left="72" w:firstLine="3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(72,290)</w:t>
            </w:r>
          </w:p>
        </w:tc>
      </w:tr>
      <w:tr w:rsidR="00CB4797" w:rsidRPr="00795110" w14:paraId="2273BC20" w14:textId="77777777" w:rsidTr="00D67D86">
        <w:tc>
          <w:tcPr>
            <w:tcW w:w="6120" w:type="dxa"/>
          </w:tcPr>
          <w:p w14:paraId="24EFB6E4" w14:textId="77777777" w:rsidR="00CB4797" w:rsidRPr="00795110" w:rsidRDefault="00CB4797" w:rsidP="00812F8D">
            <w:pPr>
              <w:ind w:left="322" w:right="216" w:hanging="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</w:t>
            </w:r>
            <w:r w:rsidRPr="007951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่าตามบัญชี</w:t>
            </w: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</w:t>
            </w:r>
            <w:r w:rsidRPr="007951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อง</w:t>
            </w: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1B480825" w14:textId="77777777" w:rsidR="00CB4797" w:rsidRPr="00795110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4696D7" w14:textId="2B3AA227" w:rsidR="00CB4797" w:rsidRPr="00795110" w:rsidRDefault="00EE0DEB" w:rsidP="00812F8D">
            <w:pPr>
              <w:tabs>
                <w:tab w:val="left" w:pos="785"/>
              </w:tabs>
              <w:ind w:left="72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73,784,379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159929" w14:textId="77777777" w:rsidR="00CB4797" w:rsidRPr="00795110" w:rsidRDefault="00CB4797" w:rsidP="00812F8D">
            <w:pPr>
              <w:ind w:lef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198AD" w14:textId="209232CA" w:rsidR="00CB4797" w:rsidRPr="00795110" w:rsidRDefault="004C72F6" w:rsidP="00812F8D">
            <w:pPr>
              <w:tabs>
                <w:tab w:val="left" w:pos="1096"/>
              </w:tabs>
              <w:ind w:left="72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67,766,984</w:t>
            </w:r>
          </w:p>
        </w:tc>
      </w:tr>
    </w:tbl>
    <w:p w14:paraId="0E7D847C" w14:textId="77777777" w:rsidR="004805FB" w:rsidRPr="00795110" w:rsidRDefault="004805FB" w:rsidP="00906F18">
      <w:pPr>
        <w:tabs>
          <w:tab w:val="left" w:pos="540"/>
        </w:tabs>
        <w:ind w:firstLine="630"/>
        <w:jc w:val="thaiDistribute"/>
        <w:rPr>
          <w:rFonts w:asciiTheme="majorBidi" w:hAnsiTheme="majorBidi"/>
          <w:b/>
          <w:bCs/>
          <w:color w:val="0D0D0D"/>
          <w:sz w:val="30"/>
          <w:szCs w:val="30"/>
        </w:rPr>
      </w:pPr>
    </w:p>
    <w:p w14:paraId="48BCE8B7" w14:textId="77777777" w:rsidR="0066577C" w:rsidRDefault="00665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color w:val="0D0D0D"/>
          <w:sz w:val="30"/>
          <w:szCs w:val="30"/>
          <w:cs/>
        </w:rPr>
      </w:pPr>
      <w:r>
        <w:rPr>
          <w:rFonts w:asciiTheme="majorBidi" w:hAnsiTheme="majorBidi"/>
          <w:b/>
          <w:bCs/>
          <w:color w:val="0D0D0D"/>
          <w:sz w:val="30"/>
          <w:szCs w:val="30"/>
          <w:cs/>
        </w:rPr>
        <w:br w:type="page"/>
      </w:r>
    </w:p>
    <w:p w14:paraId="542EA8BC" w14:textId="7B32037E" w:rsidR="00906F18" w:rsidRPr="00795110" w:rsidRDefault="00906F18" w:rsidP="00906F18">
      <w:pPr>
        <w:tabs>
          <w:tab w:val="left" w:pos="540"/>
        </w:tabs>
        <w:ind w:firstLine="630"/>
        <w:jc w:val="thaiDistribute"/>
        <w:rPr>
          <w:rFonts w:asciiTheme="majorBidi" w:hAnsiTheme="majorBidi"/>
          <w:b/>
          <w:bCs/>
          <w:color w:val="0D0D0D"/>
          <w:sz w:val="30"/>
          <w:szCs w:val="30"/>
        </w:rPr>
      </w:pPr>
      <w:r w:rsidRPr="00795110">
        <w:rPr>
          <w:rFonts w:asciiTheme="majorBidi" w:hAnsiTheme="majorBidi" w:hint="cs"/>
          <w:b/>
          <w:bCs/>
          <w:color w:val="0D0D0D"/>
          <w:sz w:val="30"/>
          <w:szCs w:val="30"/>
          <w:cs/>
        </w:rPr>
        <w:t>การวัดมูลค่ายุติธรรม</w:t>
      </w:r>
      <w:r w:rsidRPr="00795110">
        <w:rPr>
          <w:rFonts w:asciiTheme="majorBidi" w:hAnsiTheme="majorBidi"/>
          <w:b/>
          <w:bCs/>
          <w:color w:val="0D0D0D"/>
          <w:sz w:val="30"/>
          <w:szCs w:val="30"/>
        </w:rPr>
        <w:t xml:space="preserve"> </w:t>
      </w:r>
    </w:p>
    <w:p w14:paraId="1D0C061F" w14:textId="77777777" w:rsidR="00906F18" w:rsidRPr="00795110" w:rsidRDefault="00906F18" w:rsidP="00906F18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</w:p>
    <w:p w14:paraId="71539439" w14:textId="703D63DD" w:rsidR="00906F18" w:rsidRPr="00795110" w:rsidRDefault="00906F18" w:rsidP="00906F18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  <w:r w:rsidRPr="00795110">
        <w:rPr>
          <w:rFonts w:asciiTheme="majorBidi" w:hAnsiTheme="majorBidi" w:hint="cs"/>
          <w:color w:val="0D0D0D"/>
          <w:sz w:val="30"/>
          <w:szCs w:val="30"/>
          <w:cs/>
        </w:rPr>
        <w:t xml:space="preserve">มูลค่ายุติธรรมประเมินโดยผู้ประเมินราคาทรัพย์สินอิสระจากภายนอก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2E6A3B0E" w14:textId="77777777" w:rsidR="00906F18" w:rsidRPr="00795110" w:rsidRDefault="00906F18" w:rsidP="00906F18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</w:p>
    <w:p w14:paraId="3C6854BD" w14:textId="77777777" w:rsidR="00906F18" w:rsidRPr="00795110" w:rsidRDefault="00906F18" w:rsidP="00906F18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  <w:r w:rsidRPr="00795110">
        <w:rPr>
          <w:rFonts w:asciiTheme="majorBidi" w:hAnsiTheme="majorBidi" w:hint="cs"/>
          <w:color w:val="0D0D0D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795110">
        <w:rPr>
          <w:rFonts w:asciiTheme="majorBidi" w:hAnsiTheme="majorBidi"/>
          <w:color w:val="0D0D0D"/>
          <w:sz w:val="30"/>
          <w:szCs w:val="30"/>
        </w:rPr>
        <w:t xml:space="preserve">3 </w:t>
      </w:r>
      <w:r w:rsidRPr="00795110">
        <w:rPr>
          <w:rFonts w:asciiTheme="majorBidi" w:hAnsiTheme="majorBidi"/>
          <w:color w:val="0D0D0D"/>
          <w:sz w:val="30"/>
          <w:szCs w:val="30"/>
        </w:rPr>
        <w:br/>
      </w:r>
      <w:r w:rsidRPr="00795110">
        <w:rPr>
          <w:rFonts w:asciiTheme="majorBidi" w:hAnsiTheme="majorBidi" w:hint="cs"/>
          <w:color w:val="0D0D0D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0987A989" w14:textId="7E51FE26" w:rsidR="00906F18" w:rsidRPr="00795110" w:rsidRDefault="00906F18" w:rsidP="00906F18">
      <w:pPr>
        <w:tabs>
          <w:tab w:val="left" w:pos="540"/>
        </w:tabs>
        <w:jc w:val="thaiDistribute"/>
        <w:rPr>
          <w:rFonts w:asciiTheme="majorBidi" w:hAnsiTheme="majorBidi"/>
          <w:color w:val="0D0D0D"/>
          <w:sz w:val="30"/>
          <w:szCs w:val="30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3312"/>
        <w:gridCol w:w="6228"/>
      </w:tblGrid>
      <w:tr w:rsidR="00906F18" w:rsidRPr="00795110" w14:paraId="7CD7560E" w14:textId="77777777" w:rsidTr="00906F18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7F720D34" w14:textId="6F6D59EE" w:rsidR="00906F18" w:rsidRPr="00795110" w:rsidRDefault="002767C0" w:rsidP="00906F18">
            <w:pPr>
              <w:tabs>
                <w:tab w:val="left" w:pos="540"/>
              </w:tabs>
              <w:spacing w:line="235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6228" w:type="dxa"/>
            <w:shd w:val="clear" w:color="auto" w:fill="auto"/>
            <w:vAlign w:val="bottom"/>
          </w:tcPr>
          <w:p w14:paraId="55717661" w14:textId="312DA28F" w:rsidR="00906F18" w:rsidRPr="00795110" w:rsidRDefault="002767C0" w:rsidP="00906F18">
            <w:pPr>
              <w:tabs>
                <w:tab w:val="left" w:pos="540"/>
              </w:tabs>
              <w:spacing w:line="235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คำอธิบาย</w:t>
            </w:r>
            <w:r w:rsidR="002C4EBD"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906F18" w:rsidRPr="00795110" w14:paraId="78BE1C9E" w14:textId="77777777" w:rsidTr="00906F18">
        <w:tc>
          <w:tcPr>
            <w:tcW w:w="3312" w:type="dxa"/>
            <w:shd w:val="clear" w:color="auto" w:fill="auto"/>
          </w:tcPr>
          <w:p w14:paraId="5AC5166B" w14:textId="6A5CB0CD" w:rsidR="002C4EBD" w:rsidRPr="00795110" w:rsidRDefault="002C4EBD" w:rsidP="002C4EBD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การเปรียบเทียบราคาตลาด</w:t>
            </w:r>
          </w:p>
          <w:p w14:paraId="70C959C8" w14:textId="00F7A6E1" w:rsidR="002C4EBD" w:rsidRPr="00795110" w:rsidRDefault="002C4EBD" w:rsidP="002C4EBD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7C9C9A0" w14:textId="77777777" w:rsidR="002C4EBD" w:rsidRPr="00795110" w:rsidRDefault="002C4EBD" w:rsidP="002C4EBD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FB672FA" w14:textId="5E1C81D8" w:rsidR="002C4EBD" w:rsidRPr="00795110" w:rsidRDefault="002C4EBD" w:rsidP="002C4EBD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การคิดลดกระแสเงินสด รูปแบบ</w:t>
            </w:r>
            <w:r w:rsidRPr="007951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79511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</w:t>
            </w:r>
            <w:r w:rsidRPr="007951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ประเมินมูลค่าพิจารณาถึงมูลค่าปัจจุบันของกระแสเงินสดสุทธิที่ได้จากทรัพย์สิน </w:t>
            </w:r>
          </w:p>
          <w:p w14:paraId="53972CAE" w14:textId="1B49F2CF" w:rsidR="002C4EBD" w:rsidRPr="00795110" w:rsidRDefault="002C4EBD" w:rsidP="002C4EBD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EF4C284" w14:textId="0ED7418F" w:rsidR="002C4EBD" w:rsidRPr="00795110" w:rsidRDefault="002C4EBD" w:rsidP="002C4EBD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2FACB4F" w14:textId="1A569707" w:rsidR="002C4EBD" w:rsidRPr="00795110" w:rsidRDefault="002C4EBD" w:rsidP="002C4EBD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  <w:p w14:paraId="06ECAECE" w14:textId="77777777" w:rsidR="002C4EBD" w:rsidRPr="00795110" w:rsidRDefault="002C4EBD" w:rsidP="002C4EBD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C0D49B9" w14:textId="61E8138F" w:rsidR="00906F18" w:rsidRPr="00795110" w:rsidRDefault="002C4EBD" w:rsidP="002C4EBD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clear" w:pos="4451"/>
                <w:tab w:val="left" w:pos="300"/>
                <w:tab w:val="left" w:pos="540"/>
                <w:tab w:val="left" w:pos="2416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>การประมาณต้นทุนทดแทนหักค่าเสื่อม</w:t>
            </w:r>
          </w:p>
        </w:tc>
        <w:tc>
          <w:tcPr>
            <w:tcW w:w="6228" w:type="dxa"/>
            <w:shd w:val="clear" w:color="auto" w:fill="auto"/>
          </w:tcPr>
          <w:p w14:paraId="54D23B1D" w14:textId="77777777" w:rsidR="00906F18" w:rsidRPr="00795110" w:rsidRDefault="00906F18" w:rsidP="00906F1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วิธีการเปรียบเทียบราคาตลาด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โดยราคาเสนอซื้อขายหรือราคาซื้อขายสำหรับที่ดินที่คล้ายคลึงกันในตลาดที่ปรับปรุงปัจจัยอื่น เช่น สถานที่ตั้ง ขนาด สภาพของที่ดิน และศักยภาพในการพัฒนา</w:t>
            </w:r>
          </w:p>
          <w:p w14:paraId="20329995" w14:textId="77777777" w:rsidR="00906F18" w:rsidRPr="00795110" w:rsidRDefault="00906F18" w:rsidP="00906F1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วิธีการรายได้ โดยการคิดลดกระแสเงินสด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</w:t>
            </w:r>
            <w:r w:rsidRPr="007951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ที่สุด หรือ รองลงมา) คุณภาพเครดิตของผู้เช่าและระยะเวลาการเช่า</w:t>
            </w:r>
          </w:p>
          <w:p w14:paraId="503ABEFF" w14:textId="77777777" w:rsidR="00906F18" w:rsidRPr="00795110" w:rsidRDefault="00906F18" w:rsidP="00906F1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วิธีต้นทุน โดยการประมาณต้นทุนทดแทน หักด้วยค่าเสื่อมราคาตามสภาพ อันประกอบด้วยค่าเสื่อมราคาทางกายภาพ ค่าเสื่อมราคาทางการใช้ประโยชน์ใช้สอย และค่าเสื่อมราคาอันเนื่องมาจากปัจจัยภายนอกหรือทางเศรษฐกิจ</w:t>
            </w:r>
          </w:p>
        </w:tc>
      </w:tr>
    </w:tbl>
    <w:p w14:paraId="305CCD64" w14:textId="634C4043" w:rsidR="0066577C" w:rsidRDefault="0066577C" w:rsidP="00906F18">
      <w:pPr>
        <w:spacing w:line="240" w:lineRule="auto"/>
        <w:ind w:left="72" w:firstLine="706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4A3A21" w14:textId="77777777" w:rsidR="0066577C" w:rsidRDefault="00665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9720" w:type="dxa"/>
        <w:tblInd w:w="270" w:type="dxa"/>
        <w:tblLook w:val="04A0" w:firstRow="1" w:lastRow="0" w:firstColumn="1" w:lastColumn="0" w:noHBand="0" w:noVBand="1"/>
      </w:tblPr>
      <w:tblGrid>
        <w:gridCol w:w="2880"/>
        <w:gridCol w:w="2970"/>
        <w:gridCol w:w="3870"/>
      </w:tblGrid>
      <w:tr w:rsidR="002767C0" w:rsidRPr="00795110" w14:paraId="0441638A" w14:textId="77777777" w:rsidTr="00C03130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44CD7BBA" w14:textId="77777777" w:rsidR="002767C0" w:rsidRPr="00795110" w:rsidRDefault="002767C0" w:rsidP="00906F18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1A106A96" w14:textId="77777777" w:rsidR="002767C0" w:rsidRPr="00795110" w:rsidRDefault="002767C0" w:rsidP="00906F18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</w:p>
          <w:p w14:paraId="02D5B212" w14:textId="77777777" w:rsidR="002767C0" w:rsidRPr="00795110" w:rsidRDefault="002767C0" w:rsidP="00906F18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5B1D0B25" w14:textId="77777777" w:rsidR="002767C0" w:rsidRPr="00795110" w:rsidRDefault="002767C0" w:rsidP="00906F18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767C0" w:rsidRPr="00795110" w14:paraId="6A723E06" w14:textId="77777777" w:rsidTr="00C03130">
        <w:tc>
          <w:tcPr>
            <w:tcW w:w="2880" w:type="dxa"/>
            <w:shd w:val="clear" w:color="auto" w:fill="auto"/>
          </w:tcPr>
          <w:p w14:paraId="629FC6CB" w14:textId="77777777" w:rsidR="002767C0" w:rsidRPr="00795110" w:rsidRDefault="002767C0" w:rsidP="00906F18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การคิดลดกระแสเงินสด  รูปแบบ</w:t>
            </w:r>
            <w:r w:rsidRPr="0079511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</w:t>
            </w:r>
            <w:r w:rsidRPr="007951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ประเมินมูลค่าพิจารณาถึงมูลค่าปัจจุบันของกระแสเงินสดสุทธิที่ได้จากทรัพย์สิน </w:t>
            </w:r>
          </w:p>
          <w:p w14:paraId="269A4B6A" w14:textId="77777777" w:rsidR="002767C0" w:rsidRPr="00795110" w:rsidRDefault="002767C0" w:rsidP="00906F18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84BEA0B" w14:textId="77777777" w:rsidR="002767C0" w:rsidRPr="00795110" w:rsidRDefault="002767C0" w:rsidP="00906F18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35E54E0" w14:textId="77777777" w:rsidR="002767C0" w:rsidRPr="00795110" w:rsidRDefault="002767C0" w:rsidP="00906F18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4EB0E03" w14:textId="77777777" w:rsidR="002767C0" w:rsidRPr="00795110" w:rsidRDefault="002767C0" w:rsidP="00906F18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1E27A7B" w14:textId="77777777" w:rsidR="00157786" w:rsidRPr="00795110" w:rsidRDefault="00157786" w:rsidP="00A021A8">
            <w:pPr>
              <w:tabs>
                <w:tab w:val="clear" w:pos="68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380A302" w14:textId="77777777" w:rsidR="002767C0" w:rsidRPr="00795110" w:rsidRDefault="002767C0" w:rsidP="00906F18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การประมาณต้นทุนทดแทนหักด้วยค่าเสื่อมราคาตามสภาพ</w:t>
            </w:r>
          </w:p>
          <w:p w14:paraId="28FA8056" w14:textId="77777777" w:rsidR="002767C0" w:rsidRPr="00795110" w:rsidRDefault="002767C0" w:rsidP="00906F18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D1A196B" w14:textId="50EA9D0E" w:rsidR="002767C0" w:rsidRPr="00795110" w:rsidRDefault="002767C0" w:rsidP="00CA6BF4">
            <w:pPr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397F721" w14:textId="77777777" w:rsidR="00CA6BF4" w:rsidRPr="00795110" w:rsidRDefault="00CA6BF4" w:rsidP="00CA6BF4">
            <w:pPr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E764966" w14:textId="7AEAAF3C" w:rsidR="00C03130" w:rsidRPr="00795110" w:rsidRDefault="00C03130" w:rsidP="00906F18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D4DDDDC" w14:textId="77777777" w:rsidR="002767C0" w:rsidRPr="00795110" w:rsidRDefault="002767C0" w:rsidP="004B66C1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การเปรียบเทียบราคาตลาด</w:t>
            </w:r>
          </w:p>
        </w:tc>
        <w:tc>
          <w:tcPr>
            <w:tcW w:w="2970" w:type="dxa"/>
            <w:shd w:val="clear" w:color="auto" w:fill="auto"/>
          </w:tcPr>
          <w:p w14:paraId="0F451F69" w14:textId="185A952C" w:rsidR="002767C0" w:rsidRPr="00795110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อัตราการเติบโตระยะยาวของค่าเช่า</w:t>
            </w:r>
            <w:r w:rsidRPr="0079511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ร้อยละ </w:t>
            </w:r>
            <w:r w:rsidR="00F0195E" w:rsidRPr="0079511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2.</w:t>
            </w:r>
            <w:r w:rsidR="006B6FC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</w:t>
            </w:r>
            <w:r w:rsidR="00F0195E" w:rsidRPr="0079511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0</w:t>
            </w:r>
            <w:r w:rsidRPr="00795110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79511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ถึงร้อยละ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66AAD" w:rsidRPr="0079511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(256</w:t>
            </w:r>
            <w:r w:rsidR="00564044" w:rsidRPr="0079511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4</w:t>
            </w:r>
            <w:r w:rsidRPr="0079511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:</w:t>
            </w:r>
            <w:r w:rsidRPr="0079511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</w:rPr>
              <w:t xml:space="preserve">ร้อยละ </w:t>
            </w:r>
            <w:r w:rsidR="00564044" w:rsidRPr="0019749C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0.67</w:t>
            </w:r>
            <w:r w:rsidR="00564044" w:rsidRPr="0079511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 </w:t>
            </w:r>
            <w:r w:rsidRPr="0079511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 xml:space="preserve"> </w:t>
            </w:r>
            <w:r w:rsidRPr="0079511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</w:rPr>
              <w:t xml:space="preserve">ถึงร้อยละ </w:t>
            </w:r>
            <w:r w:rsidR="00564044" w:rsidRPr="0079511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15</w:t>
            </w:r>
            <w:r w:rsidRPr="00795110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)</w:t>
            </w:r>
          </w:p>
          <w:p w14:paraId="69D2B47E" w14:textId="67C7A776" w:rsidR="002767C0" w:rsidRPr="00795110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อัตราคิดลดร้อยละ </w:t>
            </w:r>
            <w:r w:rsidR="0021137E" w:rsidRPr="00795110">
              <w:rPr>
                <w:rFonts w:asciiTheme="majorBidi" w:hAnsiTheme="majorBidi" w:cstheme="majorBidi"/>
                <w:sz w:val="30"/>
                <w:szCs w:val="30"/>
              </w:rPr>
              <w:t>7.50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ถึง ร้อยละ</w:t>
            </w:r>
            <w:r w:rsidR="00371123"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137E" w:rsidRPr="0079511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</w:t>
            </w:r>
            <w:r w:rsidR="00963640"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79511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 xml:space="preserve">ร้อยละ </w:t>
            </w:r>
            <w:r w:rsidR="00963640" w:rsidRPr="0079511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>7.5</w:t>
            </w:r>
            <w:r w:rsidR="00371123" w:rsidRPr="0079511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>0</w:t>
            </w:r>
            <w:r w:rsidR="00963640" w:rsidRPr="0079511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  <w:r w:rsidR="00963640" w:rsidRPr="00795110">
              <w:rPr>
                <w:rFonts w:asciiTheme="majorBidi" w:hAnsiTheme="majorBidi" w:hint="cs"/>
                <w:i/>
                <w:iCs/>
                <w:spacing w:val="-8"/>
                <w:sz w:val="30"/>
                <w:szCs w:val="30"/>
                <w:cs/>
              </w:rPr>
              <w:t>ถึงร้อยละ</w:t>
            </w:r>
            <w:r w:rsidR="00963640" w:rsidRPr="00795110">
              <w:rPr>
                <w:rFonts w:asciiTheme="majorBidi" w:hAnsiTheme="majorBidi"/>
                <w:i/>
                <w:iCs/>
                <w:spacing w:val="-8"/>
                <w:sz w:val="30"/>
                <w:szCs w:val="30"/>
                <w:cs/>
              </w:rPr>
              <w:t xml:space="preserve"> </w:t>
            </w:r>
            <w:r w:rsidR="00963640" w:rsidRPr="00795110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>12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  <w:p w14:paraId="53632C33" w14:textId="44DCF50F" w:rsidR="002767C0" w:rsidRPr="00795110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อัตราผลตอบแทนการลงทุนร้อยละ </w:t>
            </w:r>
            <w:r w:rsidR="00AA11F0" w:rsidRPr="00795110">
              <w:rPr>
                <w:rFonts w:asciiTheme="majorBidi" w:hAnsiTheme="majorBidi" w:cstheme="majorBidi"/>
                <w:sz w:val="30"/>
                <w:szCs w:val="30"/>
              </w:rPr>
              <w:t>6.50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ถึ</w:t>
            </w:r>
            <w:r w:rsidR="00B57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BA7011" w:rsidRPr="00795110">
              <w:rPr>
                <w:rFonts w:asciiTheme="majorBidi" w:hAnsiTheme="majorBidi" w:cstheme="majorBidi"/>
                <w:sz w:val="30"/>
                <w:szCs w:val="30"/>
              </w:rPr>
              <w:t>9.50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11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(256</w:t>
            </w:r>
            <w:r w:rsidR="00963640" w:rsidRPr="0079511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4</w:t>
            </w:r>
            <w:r w:rsidRPr="0079511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:</w:t>
            </w:r>
            <w:r w:rsidRPr="0079511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ร้อยละ </w:t>
            </w:r>
            <w:r w:rsidR="00963640" w:rsidRPr="0079511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6.50 </w:t>
            </w:r>
            <w:r w:rsidR="00963640" w:rsidRPr="00795110">
              <w:rPr>
                <w:rFonts w:asciiTheme="majorBidi" w:hAnsiTheme="majorBidi" w:hint="cs"/>
                <w:i/>
                <w:iCs/>
                <w:spacing w:val="-4"/>
                <w:sz w:val="30"/>
                <w:szCs w:val="30"/>
                <w:cs/>
              </w:rPr>
              <w:t>ถึงร้อยละ</w:t>
            </w:r>
            <w:r w:rsidR="00963640" w:rsidRPr="00795110">
              <w:rPr>
                <w:rFonts w:asciiTheme="majorBidi" w:hAnsi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963640" w:rsidRPr="0079511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9</w:t>
            </w:r>
            <w:r w:rsidRPr="0079511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  <w:p w14:paraId="33DD4121" w14:textId="77777777" w:rsidR="00157786" w:rsidRPr="00795110" w:rsidRDefault="00157786" w:rsidP="00A0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A385FC" w14:textId="30CDB3CB" w:rsidR="002767C0" w:rsidRPr="00795110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ราคาต้นทุนค่าก่อสร้างอาคารใหม่อยู่ระหว่าง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40D2" w:rsidRPr="00795110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ถึง </w:t>
            </w:r>
            <w:r w:rsidR="008F40D2" w:rsidRPr="0079511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CF6F6D"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,469 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บาทต่อตารางเมตร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</w:t>
            </w:r>
            <w:r w:rsidR="00963640"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="00963640"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1,005 </w:t>
            </w:r>
            <w:r w:rsidR="00963640" w:rsidRPr="0079511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บาท</w:t>
            </w:r>
            <w:r w:rsidR="00963640" w:rsidRPr="0079511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963640" w:rsidRPr="0079511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ถึง</w:t>
            </w:r>
            <w:r w:rsidR="00963640" w:rsidRPr="0079511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963640"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26,319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บาทต่อตารางเมตร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F17C101" w14:textId="77777777" w:rsidR="00CA6BF4" w:rsidRPr="00795110" w:rsidRDefault="00CA6BF4" w:rsidP="00CA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4B23BA" w14:textId="796E174D" w:rsidR="002767C0" w:rsidRPr="00795110" w:rsidRDefault="002767C0" w:rsidP="00FE5CE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ราคาตลาดของที่ดินอยู่ระหว่าง </w:t>
            </w:r>
            <w:r w:rsidR="004D5DDF" w:rsidRPr="00795110">
              <w:rPr>
                <w:rFonts w:asciiTheme="majorBidi" w:hAnsiTheme="majorBidi" w:cstheme="majorBidi"/>
                <w:sz w:val="30"/>
                <w:szCs w:val="30"/>
              </w:rPr>
              <w:t>6,446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ถึง </w:t>
            </w:r>
            <w:r w:rsidR="004D5DDF" w:rsidRPr="00795110">
              <w:rPr>
                <w:rFonts w:asciiTheme="majorBidi" w:hAnsiTheme="majorBidi" w:cstheme="majorBidi"/>
                <w:sz w:val="30"/>
                <w:szCs w:val="30"/>
              </w:rPr>
              <w:t>625,000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บาทต่อตารางเมตร 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</w:t>
            </w:r>
            <w:r w:rsidR="00963640"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963640"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6,250 </w:t>
            </w:r>
            <w:r w:rsidR="00963640" w:rsidRPr="0079511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บาท</w:t>
            </w:r>
            <w:r w:rsidR="00963640" w:rsidRPr="0079511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963640" w:rsidRPr="0079511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ถึง</w:t>
            </w:r>
            <w:r w:rsidR="00963640" w:rsidRPr="0079511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963640"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625,000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บาทต่อตารา</w:t>
            </w:r>
            <w:r w:rsidRPr="007951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ง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เมตร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14:paraId="69A69EDD" w14:textId="3791F9E9" w:rsidR="002767C0" w:rsidRPr="00795110" w:rsidRDefault="002767C0" w:rsidP="00906F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382984A3" w14:textId="77777777" w:rsidR="002767C0" w:rsidRPr="00795110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อัตราการเพิ่มขึ้นของค่าเช่าที่ประมาณการไว้สูงขึ้น (ลดลง)</w:t>
            </w:r>
          </w:p>
          <w:p w14:paraId="2BD240D3" w14:textId="400716F8" w:rsidR="002767C0" w:rsidRPr="00795110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ลดลง</w:t>
            </w:r>
            <w:r w:rsidR="00AA11F0"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3C0DAFCD" w14:textId="77777777" w:rsidR="002767C0" w:rsidRPr="00795110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อัตราผลตอบแทนการลงทุนลดลง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741E1A72" w14:textId="77777777" w:rsidR="002767C0" w:rsidRPr="00795110" w:rsidRDefault="002767C0" w:rsidP="00906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E9727D" w14:textId="4F4314BA" w:rsidR="002767C0" w:rsidRPr="00795110" w:rsidRDefault="002767C0" w:rsidP="00906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29B6CD" w14:textId="77777777" w:rsidR="00157786" w:rsidRPr="00795110" w:rsidRDefault="00157786" w:rsidP="00906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36D6DC" w14:textId="7DCD9C03" w:rsidR="002767C0" w:rsidRPr="00795110" w:rsidRDefault="002767C0" w:rsidP="002767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33D9EE9E" w14:textId="77777777" w:rsidR="002767C0" w:rsidRPr="00795110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ราคาต้นทุนค่าก่อสร้าง สูงขึ้น 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4AA3E8A2" w14:textId="77777777" w:rsidR="002767C0" w:rsidRPr="00795110" w:rsidRDefault="002767C0" w:rsidP="00906F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06266" w14:textId="4147891C" w:rsidR="002767C0" w:rsidRPr="00795110" w:rsidRDefault="002767C0" w:rsidP="00906F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3C791" w14:textId="77777777" w:rsidR="00CA6BF4" w:rsidRPr="00795110" w:rsidRDefault="00CA6BF4" w:rsidP="00906F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A366A" w14:textId="77777777" w:rsidR="00C03130" w:rsidRPr="00795110" w:rsidRDefault="00C03130" w:rsidP="00C0313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385AE07" w14:textId="77777777" w:rsidR="002767C0" w:rsidRPr="00795110" w:rsidRDefault="002767C0" w:rsidP="00906F18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09E6C75E" w14:textId="77777777" w:rsidR="0007320C" w:rsidRDefault="0007320C" w:rsidP="00906F18">
      <w:pPr>
        <w:ind w:left="630"/>
        <w:rPr>
          <w:rFonts w:asciiTheme="majorBidi" w:hAnsiTheme="majorBidi"/>
          <w:i/>
          <w:iCs/>
          <w:sz w:val="30"/>
          <w:szCs w:val="30"/>
        </w:rPr>
      </w:pPr>
    </w:p>
    <w:p w14:paraId="1EAA1D08" w14:textId="77777777" w:rsidR="0066577C" w:rsidRDefault="00665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5633048E" w14:textId="5DA5047D" w:rsidR="00906F18" w:rsidRPr="00795110" w:rsidRDefault="00906F18" w:rsidP="00906F18">
      <w:pPr>
        <w:ind w:left="630"/>
        <w:rPr>
          <w:rFonts w:asciiTheme="majorBidi" w:hAnsiTheme="majorBidi" w:cstheme="majorBidi"/>
          <w:i/>
          <w:iCs/>
          <w:sz w:val="30"/>
          <w:szCs w:val="30"/>
        </w:rPr>
      </w:pPr>
      <w:r w:rsidRPr="00795110">
        <w:rPr>
          <w:rFonts w:asciiTheme="majorBidi" w:hAnsiTheme="majorBidi"/>
          <w:i/>
          <w:iCs/>
          <w:sz w:val="30"/>
          <w:szCs w:val="30"/>
          <w:cs/>
        </w:rPr>
        <w:t>ขั้นตอนการประเมินมูลค่ายุติธรรม</w:t>
      </w:r>
      <w:r w:rsidRPr="00795110">
        <w:rPr>
          <w:rFonts w:asciiTheme="majorBidi" w:hAnsiTheme="majorBidi"/>
          <w:i/>
          <w:iCs/>
          <w:sz w:val="30"/>
          <w:szCs w:val="30"/>
        </w:rPr>
        <w:t xml:space="preserve"> </w:t>
      </w:r>
    </w:p>
    <w:p w14:paraId="7E42A562" w14:textId="77777777" w:rsidR="00906F18" w:rsidRPr="00795110" w:rsidRDefault="00906F18" w:rsidP="00906F18">
      <w:pPr>
        <w:ind w:left="630"/>
        <w:rPr>
          <w:rFonts w:asciiTheme="majorBidi" w:hAnsiTheme="majorBidi" w:cstheme="majorBidi"/>
          <w:sz w:val="24"/>
          <w:szCs w:val="24"/>
        </w:rPr>
      </w:pPr>
    </w:p>
    <w:p w14:paraId="558FE9CA" w14:textId="7227ED8A" w:rsidR="00906F18" w:rsidRPr="00795110" w:rsidRDefault="00906F18" w:rsidP="00664786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bookmarkStart w:id="21" w:name="_Hlk95652501"/>
      <w:r w:rsidRPr="00795110">
        <w:rPr>
          <w:rFonts w:asciiTheme="majorBidi" w:hAnsiTheme="majorBidi"/>
          <w:sz w:val="30"/>
          <w:szCs w:val="30"/>
          <w:cs/>
        </w:rPr>
        <w:t>กลุ่ม</w:t>
      </w:r>
      <w:r w:rsidRPr="00795110">
        <w:rPr>
          <w:rFonts w:asciiTheme="majorBidi" w:hAnsiTheme="majorBidi" w:hint="cs"/>
          <w:sz w:val="30"/>
          <w:szCs w:val="30"/>
          <w:cs/>
        </w:rPr>
        <w:t>บริษัท</w:t>
      </w:r>
      <w:r w:rsidRPr="00795110">
        <w:rPr>
          <w:rFonts w:asciiTheme="majorBidi" w:hAnsiTheme="majorBidi"/>
          <w:sz w:val="30"/>
          <w:szCs w:val="30"/>
          <w:cs/>
        </w:rPr>
        <w:t xml:space="preserve">ได้จัดให้มีการประเมินมูลค่าอสังหาริมทรัพย์เพื่อการลงทุนโดยผู้เชี่ยวชาญการประเมินมูลค่าอิสระ </w:t>
      </w:r>
      <w:r w:rsidRPr="00795110">
        <w:rPr>
          <w:rFonts w:asciiTheme="majorBidi" w:hAnsiTheme="majorBidi"/>
          <w:sz w:val="30"/>
          <w:szCs w:val="30"/>
        </w:rPr>
        <w:br/>
      </w:r>
      <w:r w:rsidRPr="00795110">
        <w:rPr>
          <w:rFonts w:asciiTheme="majorBidi" w:hAnsiTheme="majorBidi"/>
          <w:sz w:val="30"/>
          <w:szCs w:val="30"/>
          <w:cs/>
        </w:rPr>
        <w:t xml:space="preserve">(“ผู้ประเมินอิสระ”) ในปี </w:t>
      </w:r>
      <w:r w:rsidRPr="00795110">
        <w:rPr>
          <w:rFonts w:asciiTheme="majorBidi" w:hAnsiTheme="majorBidi" w:cstheme="majorBidi"/>
          <w:sz w:val="30"/>
          <w:szCs w:val="30"/>
        </w:rPr>
        <w:t>256</w:t>
      </w:r>
      <w:r w:rsidR="00963640" w:rsidRPr="00795110">
        <w:rPr>
          <w:rFonts w:asciiTheme="majorBidi" w:hAnsiTheme="majorBidi" w:cstheme="majorBidi"/>
          <w:sz w:val="30"/>
          <w:szCs w:val="30"/>
        </w:rPr>
        <w:t>5</w:t>
      </w:r>
      <w:r w:rsidRPr="00795110">
        <w:rPr>
          <w:rFonts w:asciiTheme="majorBidi" w:hAnsiTheme="majorBidi"/>
          <w:sz w:val="30"/>
          <w:szCs w:val="30"/>
          <w:cs/>
        </w:rPr>
        <w:t xml:space="preserve">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กลุ่ม</w:t>
      </w:r>
      <w:r w:rsidRPr="00795110">
        <w:rPr>
          <w:rFonts w:asciiTheme="majorBidi" w:hAnsiTheme="majorBidi" w:hint="cs"/>
          <w:sz w:val="30"/>
          <w:szCs w:val="30"/>
          <w:cs/>
        </w:rPr>
        <w:t>บริษัท</w:t>
      </w:r>
      <w:r w:rsidRPr="00795110">
        <w:rPr>
          <w:rFonts w:asciiTheme="majorBidi" w:hAnsiTheme="majorBidi"/>
          <w:sz w:val="30"/>
          <w:szCs w:val="30"/>
          <w:cs/>
        </w:rPr>
        <w:t xml:space="preserve"> เพื่อวัตถุประสงค์ในการรายงานทางการเงิน คณะทำงานในฝ่ายบัญชีของกลุ่มกิจการจะทำการสอบทานมูลค่าที่ประเมินโดยผู้ประเมินอิสระ โดยคณะทำงานดังกล่าวจะรายงานโดยตรงไปยัง หัวหน้าคณะผู้บริหารด้านบัญชี และผู้ประเมินอิสระจะมีการประชุมหารือเกี่ยวกับขั้นตอนการประเมินมูลค่าและผลการประเมินมูลค่าทุกปีเป็นอย่างน้อย ซึ่งรอบการประชุมหารือดังกล่าวจะสอดคล้องกับรอบระยะเวลารายงานประจำปีของกลุ่มกิจการ โดยทุกวันสิ้นปีฝ่ายบัญชีจะปฏิบัติดังนี้</w:t>
      </w:r>
    </w:p>
    <w:bookmarkEnd w:id="21"/>
    <w:p w14:paraId="0D08C353" w14:textId="77777777" w:rsidR="00906F18" w:rsidRPr="00795110" w:rsidRDefault="00906F18" w:rsidP="00906F18">
      <w:pPr>
        <w:ind w:left="630"/>
        <w:jc w:val="thaiDistribute"/>
        <w:rPr>
          <w:rFonts w:asciiTheme="majorBidi" w:hAnsiTheme="majorBidi"/>
          <w:sz w:val="30"/>
          <w:szCs w:val="30"/>
        </w:rPr>
      </w:pPr>
      <w:r w:rsidRPr="00795110">
        <w:rPr>
          <w:rFonts w:asciiTheme="majorBidi" w:hAnsiTheme="majorBidi"/>
          <w:sz w:val="30"/>
          <w:szCs w:val="30"/>
          <w:cs/>
        </w:rPr>
        <w:t>-</w:t>
      </w:r>
      <w:r w:rsidRPr="00795110">
        <w:rPr>
          <w:rFonts w:asciiTheme="majorBidi" w:hAnsiTheme="majorBidi"/>
          <w:sz w:val="30"/>
          <w:szCs w:val="30"/>
          <w:cs/>
        </w:rPr>
        <w:tab/>
        <w:t>ตรวจสอบข้อมูลที่สำคัญที่จะนำไปใช้ในรายงานการประเมินมูลค่าของผู้ประเมินอิสระ</w:t>
      </w:r>
    </w:p>
    <w:p w14:paraId="243A11EF" w14:textId="77777777" w:rsidR="00906F18" w:rsidRPr="00795110" w:rsidRDefault="00906F18" w:rsidP="00906F18">
      <w:pPr>
        <w:ind w:left="630"/>
        <w:jc w:val="thaiDistribute"/>
        <w:rPr>
          <w:rFonts w:asciiTheme="majorBidi" w:hAnsiTheme="majorBidi"/>
          <w:sz w:val="30"/>
          <w:szCs w:val="30"/>
        </w:rPr>
      </w:pPr>
      <w:r w:rsidRPr="00795110">
        <w:rPr>
          <w:rFonts w:asciiTheme="majorBidi" w:hAnsiTheme="majorBidi"/>
          <w:sz w:val="30"/>
          <w:szCs w:val="30"/>
          <w:cs/>
        </w:rPr>
        <w:t>-</w:t>
      </w:r>
      <w:r w:rsidRPr="00795110">
        <w:rPr>
          <w:rFonts w:asciiTheme="majorBidi" w:hAnsiTheme="majorBidi"/>
          <w:sz w:val="30"/>
          <w:szCs w:val="30"/>
          <w:cs/>
        </w:rPr>
        <w:tab/>
        <w:t>ประเมินการเปลี่ยนแปลงในมูลค่าอสังหาริมทรัพย์โดยเปรียบเทียบกับรายการการประเมินมูลค่าในปีก่อน</w:t>
      </w:r>
    </w:p>
    <w:p w14:paraId="12FCE070" w14:textId="07172831" w:rsidR="002C62EA" w:rsidRPr="00795110" w:rsidRDefault="00906F18" w:rsidP="004B66C1">
      <w:pPr>
        <w:ind w:left="630"/>
        <w:jc w:val="thaiDistribute"/>
      </w:pPr>
      <w:r w:rsidRPr="00795110">
        <w:rPr>
          <w:rFonts w:asciiTheme="majorBidi" w:hAnsiTheme="majorBidi"/>
          <w:sz w:val="30"/>
          <w:szCs w:val="30"/>
          <w:cs/>
        </w:rPr>
        <w:t>-</w:t>
      </w:r>
      <w:r w:rsidRPr="00795110">
        <w:rPr>
          <w:rFonts w:asciiTheme="majorBidi" w:hAnsiTheme="majorBidi"/>
          <w:sz w:val="30"/>
          <w:szCs w:val="30"/>
          <w:cs/>
        </w:rPr>
        <w:tab/>
        <w:t>จัดประชุมเพื่ออภิปรายกับผู้ประเมินอิสระ</w:t>
      </w:r>
    </w:p>
    <w:p w14:paraId="2824C581" w14:textId="77777777" w:rsidR="00DF589E" w:rsidRPr="00795110" w:rsidRDefault="00DF589E" w:rsidP="00DF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color w:val="0D0D0D"/>
          <w:sz w:val="32"/>
          <w:szCs w:val="32"/>
          <w:cs/>
        </w:rPr>
        <w:sectPr w:rsidR="00DF589E" w:rsidRPr="00795110" w:rsidSect="00EB2AE7">
          <w:headerReference w:type="default" r:id="rId26"/>
          <w:footerReference w:type="default" r:id="rId2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5B9B2D1" w14:textId="3884A258" w:rsidR="007A3D56" w:rsidRPr="00795110" w:rsidRDefault="0039603A" w:rsidP="003F31C6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  <w:tab w:val="left" w:pos="1620"/>
        </w:tabs>
        <w:spacing w:line="270" w:lineRule="exact"/>
        <w:ind w:left="630" w:right="29" w:hanging="90"/>
        <w:jc w:val="both"/>
        <w:rPr>
          <w:rFonts w:ascii="Angsana New" w:hAnsi="Angsana New"/>
          <w:b/>
          <w:bCs/>
          <w:sz w:val="30"/>
          <w:szCs w:val="30"/>
        </w:rPr>
      </w:pPr>
      <w:bookmarkStart w:id="22" w:name="_Hlk94971471"/>
      <w:r w:rsidRPr="00795110">
        <w:rPr>
          <w:rFonts w:ascii="Angsana New" w:hAnsi="Angsana New" w:hint="cs"/>
          <w:b/>
          <w:bCs/>
          <w:sz w:val="30"/>
          <w:szCs w:val="30"/>
          <w:cs/>
        </w:rPr>
        <w:t>ท</w:t>
      </w:r>
      <w:r w:rsidR="00EA217C" w:rsidRPr="00795110">
        <w:rPr>
          <w:rFonts w:ascii="Angsana New" w:hAnsi="Angsana New" w:hint="cs"/>
          <w:b/>
          <w:bCs/>
          <w:sz w:val="30"/>
          <w:szCs w:val="30"/>
          <w:cs/>
        </w:rPr>
        <w:t>ี่</w:t>
      </w:r>
      <w:r w:rsidRPr="00795110">
        <w:rPr>
          <w:rFonts w:ascii="Angsana New" w:hAnsi="Angsana New" w:hint="cs"/>
          <w:b/>
          <w:bCs/>
          <w:sz w:val="30"/>
          <w:szCs w:val="30"/>
          <w:cs/>
        </w:rPr>
        <w:t>ดิน</w:t>
      </w:r>
      <w:r w:rsidR="00F5798A" w:rsidRPr="00795110">
        <w:rPr>
          <w:rFonts w:ascii="Angsana New" w:hAnsi="Angsana New"/>
          <w:b/>
          <w:bCs/>
          <w:sz w:val="30"/>
          <w:szCs w:val="30"/>
        </w:rPr>
        <w:t xml:space="preserve"> </w:t>
      </w:r>
      <w:r w:rsidRPr="00795110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5354DC04" w14:textId="77777777" w:rsidR="00E63D4C" w:rsidRPr="00795110" w:rsidRDefault="00E63D4C" w:rsidP="00E63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  <w:tab w:val="left" w:pos="1620"/>
        </w:tabs>
        <w:spacing w:line="270" w:lineRule="exact"/>
        <w:ind w:left="630" w:right="29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15570" w:type="dxa"/>
        <w:tblInd w:w="90" w:type="dxa"/>
        <w:tblLayout w:type="fixed"/>
        <w:tblLook w:val="0020" w:firstRow="1" w:lastRow="0" w:firstColumn="0" w:lastColumn="0" w:noHBand="0" w:noVBand="0"/>
      </w:tblPr>
      <w:tblGrid>
        <w:gridCol w:w="3150"/>
        <w:gridCol w:w="468"/>
        <w:gridCol w:w="900"/>
        <w:gridCol w:w="270"/>
        <w:gridCol w:w="810"/>
        <w:gridCol w:w="270"/>
        <w:gridCol w:w="900"/>
        <w:gridCol w:w="240"/>
        <w:gridCol w:w="1200"/>
        <w:gridCol w:w="253"/>
        <w:gridCol w:w="1277"/>
        <w:gridCol w:w="256"/>
        <w:gridCol w:w="1112"/>
        <w:gridCol w:w="255"/>
        <w:gridCol w:w="1185"/>
        <w:gridCol w:w="252"/>
        <w:gridCol w:w="1170"/>
        <w:gridCol w:w="270"/>
        <w:gridCol w:w="1332"/>
      </w:tblGrid>
      <w:tr w:rsidR="00EA217C" w:rsidRPr="00795110" w14:paraId="66FBF76B" w14:textId="77777777" w:rsidTr="006B6FC0">
        <w:trPr>
          <w:cantSplit/>
        </w:trPr>
        <w:tc>
          <w:tcPr>
            <w:tcW w:w="3150" w:type="dxa"/>
          </w:tcPr>
          <w:p w14:paraId="1089DB0B" w14:textId="666CC691" w:rsidR="00EA217C" w:rsidRPr="00795110" w:rsidRDefault="00EA217C" w:rsidP="003F31C6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37F30194" w14:textId="5C323FF1" w:rsidR="00EA217C" w:rsidRPr="00795110" w:rsidRDefault="00EA217C" w:rsidP="003F31C6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2" w:type="dxa"/>
            <w:gridSpan w:val="17"/>
          </w:tcPr>
          <w:p w14:paraId="15CCA5A9" w14:textId="6DFA1A6B" w:rsidR="00EA217C" w:rsidRPr="00795110" w:rsidRDefault="00297ACB" w:rsidP="003F31C6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795110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bookmarkEnd w:id="22"/>
      <w:tr w:rsidR="00D867DE" w:rsidRPr="00795110" w14:paraId="2E1667D0" w14:textId="77777777" w:rsidTr="00F2689A">
        <w:trPr>
          <w:cantSplit/>
        </w:trPr>
        <w:tc>
          <w:tcPr>
            <w:tcW w:w="3150" w:type="dxa"/>
          </w:tcPr>
          <w:p w14:paraId="3614C6CD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468" w:type="dxa"/>
          </w:tcPr>
          <w:p w14:paraId="14580E99" w14:textId="77777777" w:rsidR="00D867DE" w:rsidRPr="00795110" w:rsidRDefault="00D867DE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2D68573F" w14:textId="77777777" w:rsidR="00D867DE" w:rsidRPr="00795110" w:rsidRDefault="00D867DE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561B89D4" w14:textId="1134B09E" w:rsidR="00D867DE" w:rsidRPr="00795110" w:rsidRDefault="00D867DE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หมายเหตุ</w:t>
            </w:r>
          </w:p>
        </w:tc>
        <w:tc>
          <w:tcPr>
            <w:tcW w:w="900" w:type="dxa"/>
          </w:tcPr>
          <w:p w14:paraId="57F5842E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0A85A40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C0BFA32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79835E4F" w14:textId="4BC2D256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3FC5E3CD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810" w:type="dxa"/>
          </w:tcPr>
          <w:p w14:paraId="20714BA1" w14:textId="77777777" w:rsidR="00D867DE" w:rsidRPr="00795110" w:rsidRDefault="00D867DE" w:rsidP="00DB12D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ที่ดิน</w:t>
            </w:r>
          </w:p>
          <w:p w14:paraId="25C106EA" w14:textId="4CF3277D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และอาคาร</w:t>
            </w:r>
            <w:r w:rsidR="00DB12D8" w:rsidRPr="00795110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="00DB12D8" w:rsidRPr="00795110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93317DF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14:paraId="518274C2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3827B030" w14:textId="14C622E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  <w:r w:rsidRPr="00795110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Pr="00795110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40" w:type="dxa"/>
          </w:tcPr>
          <w:p w14:paraId="659EE3BF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1B940D13" w14:textId="1035A50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3" w:type="dxa"/>
            <w:vAlign w:val="bottom"/>
          </w:tcPr>
          <w:p w14:paraId="19C660F4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vAlign w:val="bottom"/>
          </w:tcPr>
          <w:p w14:paraId="7508BE5A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อาคารและ</w:t>
            </w:r>
          </w:p>
          <w:p w14:paraId="6A823C51" w14:textId="6B7B8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795110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6" w:type="dxa"/>
            <w:vAlign w:val="bottom"/>
          </w:tcPr>
          <w:p w14:paraId="2150DACD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12" w:type="dxa"/>
            <w:vAlign w:val="bottom"/>
          </w:tcPr>
          <w:p w14:paraId="7D08DB56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เครื่องตกแต่ง </w:t>
            </w:r>
          </w:p>
          <w:p w14:paraId="57D35CDD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ติดตั้งและ</w:t>
            </w:r>
          </w:p>
          <w:p w14:paraId="35E6A91D" w14:textId="629E7668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อุปกรณ์สำนักงาน</w:t>
            </w:r>
          </w:p>
        </w:tc>
        <w:tc>
          <w:tcPr>
            <w:tcW w:w="255" w:type="dxa"/>
            <w:vAlign w:val="bottom"/>
          </w:tcPr>
          <w:p w14:paraId="6CF291AD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30CB9960" w14:textId="743151BD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ยานพาหนะ</w:t>
            </w:r>
          </w:p>
        </w:tc>
        <w:tc>
          <w:tcPr>
            <w:tcW w:w="252" w:type="dxa"/>
            <w:vAlign w:val="bottom"/>
          </w:tcPr>
          <w:p w14:paraId="0DC7D7B6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19B753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สินทรัพย์</w:t>
            </w:r>
          </w:p>
          <w:p w14:paraId="2C9AA1C7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ระหว่างก่อสร้าง</w:t>
            </w:r>
          </w:p>
          <w:p w14:paraId="200BD444" w14:textId="433D12BB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และติดตั้ง</w:t>
            </w:r>
          </w:p>
        </w:tc>
        <w:tc>
          <w:tcPr>
            <w:tcW w:w="270" w:type="dxa"/>
          </w:tcPr>
          <w:p w14:paraId="3C2CF9A9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46AB20CE" w14:textId="7F7EBD31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6B6FC0" w:rsidRPr="00795110" w14:paraId="6971AED5" w14:textId="190455B2" w:rsidTr="006B6FC0">
        <w:trPr>
          <w:cantSplit/>
        </w:trPr>
        <w:tc>
          <w:tcPr>
            <w:tcW w:w="3150" w:type="dxa"/>
          </w:tcPr>
          <w:p w14:paraId="7F607D13" w14:textId="77777777" w:rsidR="006B6FC0" w:rsidRPr="00795110" w:rsidRDefault="006B6FC0" w:rsidP="00D867DE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468" w:type="dxa"/>
          </w:tcPr>
          <w:p w14:paraId="33AB2F39" w14:textId="77777777" w:rsidR="006B6FC0" w:rsidRPr="00795110" w:rsidRDefault="006B6FC0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11952" w:type="dxa"/>
            <w:gridSpan w:val="17"/>
          </w:tcPr>
          <w:p w14:paraId="76926676" w14:textId="17848761" w:rsidR="006B6FC0" w:rsidRPr="00795110" w:rsidRDefault="006B6FC0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  <w:r w:rsidRPr="00795110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</w:t>
            </w:r>
            <w:r w:rsidRPr="00795110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D867DE" w:rsidRPr="00795110" w14:paraId="2C5FCD07" w14:textId="77777777" w:rsidTr="00F2689A">
        <w:trPr>
          <w:cantSplit/>
        </w:trPr>
        <w:tc>
          <w:tcPr>
            <w:tcW w:w="3150" w:type="dxa"/>
          </w:tcPr>
          <w:p w14:paraId="131DEAC8" w14:textId="77777777" w:rsidR="00D867DE" w:rsidRPr="00795110" w:rsidRDefault="00D867DE" w:rsidP="00D867DE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ราคาทุน 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/ 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ราคาประเมินใหม่</w:t>
            </w:r>
          </w:p>
        </w:tc>
        <w:tc>
          <w:tcPr>
            <w:tcW w:w="468" w:type="dxa"/>
          </w:tcPr>
          <w:p w14:paraId="7DC4A630" w14:textId="77777777" w:rsidR="00D867DE" w:rsidRPr="00795110" w:rsidRDefault="00D867DE" w:rsidP="00CE4AB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14:paraId="7C286DBB" w14:textId="77777777" w:rsidR="00D867DE" w:rsidRPr="00795110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6068729" w14:textId="77777777" w:rsidR="00D867DE" w:rsidRPr="00795110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5BBE7319" w14:textId="77777777" w:rsidR="00D867DE" w:rsidRPr="00795110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4525DD3" w14:textId="77777777" w:rsidR="00D867DE" w:rsidRPr="00795110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37BFCD9" w14:textId="748CE1C7" w:rsidR="00D867DE" w:rsidRPr="00795110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369FD937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D5CD84A" w14:textId="77777777" w:rsidR="00D867DE" w:rsidRPr="00795110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5DE26965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51F231B7" w14:textId="77777777" w:rsidR="00D867DE" w:rsidRPr="00795110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536A1425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60" w:lineRule="exact"/>
              <w:ind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2793A10A" w14:textId="77777777" w:rsidR="00D867DE" w:rsidRPr="00795110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color w:val="FF0000"/>
                <w:sz w:val="23"/>
                <w:szCs w:val="23"/>
              </w:rPr>
            </w:pPr>
          </w:p>
        </w:tc>
        <w:tc>
          <w:tcPr>
            <w:tcW w:w="255" w:type="dxa"/>
          </w:tcPr>
          <w:p w14:paraId="6595CF0D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  <w:tab w:val="decimal" w:pos="351"/>
              </w:tabs>
              <w:spacing w:line="260" w:lineRule="exact"/>
              <w:ind w:right="15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F351E6F" w14:textId="77777777" w:rsidR="00D867DE" w:rsidRPr="00795110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73DD53B3" w14:textId="77777777" w:rsidR="00D867DE" w:rsidRPr="00795110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48B3260C" w14:textId="77777777" w:rsidR="00D867DE" w:rsidRPr="00795110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ED3658F" w14:textId="77777777" w:rsidR="00D867DE" w:rsidRPr="00795110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</w:tcPr>
          <w:p w14:paraId="0CE0EFE5" w14:textId="36B9BEA4" w:rsidR="00D867DE" w:rsidRPr="00795110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</w:tr>
      <w:tr w:rsidR="00963640" w:rsidRPr="00795110" w14:paraId="105E039C" w14:textId="77777777" w:rsidTr="00A83E54">
        <w:trPr>
          <w:cantSplit/>
          <w:trHeight w:val="342"/>
        </w:trPr>
        <w:tc>
          <w:tcPr>
            <w:tcW w:w="3150" w:type="dxa"/>
          </w:tcPr>
          <w:p w14:paraId="72495F28" w14:textId="6BDB7E55" w:rsidR="00963640" w:rsidRPr="00795110" w:rsidRDefault="00963640" w:rsidP="00963640">
            <w:pPr>
              <w:tabs>
                <w:tab w:val="left" w:pos="37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795110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  <w:r w:rsidRPr="00795110">
              <w:rPr>
                <w:rFonts w:ascii="Angsana New" w:hAnsi="Angsana New"/>
                <w:sz w:val="23"/>
                <w:szCs w:val="23"/>
              </w:rPr>
              <w:t xml:space="preserve"> 2564</w:t>
            </w:r>
            <w:r w:rsidRPr="0079511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795110">
              <w:rPr>
                <w:rFonts w:ascii="Angsana New" w:hAnsi="Angsana New"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03D464AA" w14:textId="77777777" w:rsidR="00963640" w:rsidRPr="00795110" w:rsidRDefault="00963640" w:rsidP="00CE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6268D3A" w14:textId="49A4F21B" w:rsidR="00963640" w:rsidRPr="006B6FC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6B6FC0">
              <w:rPr>
                <w:rFonts w:ascii="Angsana New" w:eastAsia="MS Mincho" w:hAnsi="Angsana New"/>
                <w:sz w:val="23"/>
                <w:szCs w:val="23"/>
              </w:rPr>
              <w:t>40,470,795</w:t>
            </w:r>
          </w:p>
        </w:tc>
        <w:tc>
          <w:tcPr>
            <w:tcW w:w="270" w:type="dxa"/>
          </w:tcPr>
          <w:p w14:paraId="100497C8" w14:textId="77777777" w:rsidR="00963640" w:rsidRPr="006B6FC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B3843B" w14:textId="1819F480" w:rsidR="00963640" w:rsidRPr="006B6FC0" w:rsidRDefault="00963640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6B6FC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9E4B587" w14:textId="77777777" w:rsidR="00963640" w:rsidRPr="006B6FC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B3F7F7E" w14:textId="51FF6182" w:rsidR="00963640" w:rsidRPr="006B6FC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370" w:firstLine="77"/>
              <w:rPr>
                <w:rFonts w:ascii="Angsana New" w:eastAsia="MS Mincho" w:hAnsi="Angsana New"/>
                <w:sz w:val="23"/>
                <w:szCs w:val="23"/>
              </w:rPr>
            </w:pPr>
            <w:r w:rsidRPr="006B6FC0">
              <w:rPr>
                <w:rFonts w:ascii="Angsana New" w:eastAsia="MS Mincho" w:hAnsi="Angsana New"/>
                <w:sz w:val="23"/>
                <w:szCs w:val="23"/>
              </w:rPr>
              <w:t>2,067,592</w:t>
            </w:r>
          </w:p>
        </w:tc>
        <w:tc>
          <w:tcPr>
            <w:tcW w:w="240" w:type="dxa"/>
          </w:tcPr>
          <w:p w14:paraId="6E0AC236" w14:textId="77777777" w:rsidR="00963640" w:rsidRPr="006B6FC0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2DC98FB9" w14:textId="1146BCEA" w:rsidR="00963640" w:rsidRPr="006B6FC0" w:rsidRDefault="00963640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6B6FC0">
              <w:rPr>
                <w:rFonts w:ascii="Angsana New" w:eastAsia="MS Mincho" w:hAnsi="Angsana New"/>
                <w:sz w:val="23"/>
                <w:szCs w:val="23"/>
              </w:rPr>
              <w:t>6,995</w:t>
            </w:r>
          </w:p>
        </w:tc>
        <w:tc>
          <w:tcPr>
            <w:tcW w:w="253" w:type="dxa"/>
          </w:tcPr>
          <w:p w14:paraId="289B7AA9" w14:textId="77777777" w:rsidR="00963640" w:rsidRPr="006B6FC0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6FBD5FB0" w14:textId="21C46141" w:rsidR="00963640" w:rsidRPr="006B6FC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6B6FC0">
              <w:rPr>
                <w:rFonts w:ascii="Angsana New" w:eastAsia="MS Mincho" w:hAnsi="Angsana New"/>
                <w:sz w:val="23"/>
                <w:szCs w:val="23"/>
              </w:rPr>
              <w:t>29,638,000</w:t>
            </w:r>
          </w:p>
        </w:tc>
        <w:tc>
          <w:tcPr>
            <w:tcW w:w="256" w:type="dxa"/>
          </w:tcPr>
          <w:p w14:paraId="4F0CC8EA" w14:textId="77777777" w:rsidR="00963640" w:rsidRPr="006B6FC0" w:rsidRDefault="00963640" w:rsidP="00963640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38849B17" w14:textId="71019E0F" w:rsidR="00963640" w:rsidRPr="006B6FC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6B6FC0">
              <w:rPr>
                <w:rFonts w:ascii="Angsana New" w:eastAsia="MS Mincho" w:hAnsi="Angsana New"/>
                <w:sz w:val="23"/>
                <w:szCs w:val="23"/>
              </w:rPr>
              <w:t>5,</w:t>
            </w:r>
            <w:r w:rsidR="006B6FC0">
              <w:rPr>
                <w:rFonts w:ascii="Angsana New" w:eastAsia="MS Mincho" w:hAnsi="Angsana New"/>
                <w:sz w:val="23"/>
                <w:szCs w:val="23"/>
              </w:rPr>
              <w:t>079,789</w:t>
            </w:r>
          </w:p>
        </w:tc>
        <w:tc>
          <w:tcPr>
            <w:tcW w:w="255" w:type="dxa"/>
          </w:tcPr>
          <w:p w14:paraId="523E9247" w14:textId="77777777" w:rsidR="00963640" w:rsidRPr="006B6FC0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98"/>
              </w:tabs>
              <w:spacing w:line="260" w:lineRule="exact"/>
              <w:ind w:left="-108" w:right="-126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57E8E3A" w14:textId="6C1FAA45" w:rsidR="00963640" w:rsidRPr="006B6FC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6B6FC0">
              <w:rPr>
                <w:rFonts w:ascii="Angsana New" w:eastAsia="MS Mincho" w:hAnsi="Angsana New"/>
                <w:sz w:val="23"/>
                <w:szCs w:val="23"/>
              </w:rPr>
              <w:t>92,704</w:t>
            </w:r>
          </w:p>
        </w:tc>
        <w:tc>
          <w:tcPr>
            <w:tcW w:w="252" w:type="dxa"/>
          </w:tcPr>
          <w:p w14:paraId="23231825" w14:textId="77777777" w:rsidR="00963640" w:rsidRPr="006B6FC0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4BDBD00E" w14:textId="00C3ECE4" w:rsidR="00963640" w:rsidRPr="006B6FC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6B6FC0">
              <w:rPr>
                <w:rFonts w:asciiTheme="majorBidi" w:hAnsiTheme="majorBidi" w:cstheme="majorBidi"/>
                <w:sz w:val="23"/>
                <w:szCs w:val="23"/>
              </w:rPr>
              <w:t>1,183,981</w:t>
            </w:r>
          </w:p>
        </w:tc>
        <w:tc>
          <w:tcPr>
            <w:tcW w:w="270" w:type="dxa"/>
          </w:tcPr>
          <w:p w14:paraId="1902A51E" w14:textId="77777777" w:rsidR="00963640" w:rsidRPr="006B6FC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14620B73" w14:textId="2BD17961" w:rsidR="00963640" w:rsidRPr="006B6FC0" w:rsidRDefault="006B6FC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78,539,856</w:t>
            </w:r>
          </w:p>
        </w:tc>
      </w:tr>
      <w:tr w:rsidR="00963640" w:rsidRPr="00795110" w14:paraId="246D18AB" w14:textId="77777777" w:rsidTr="00F2689A">
        <w:trPr>
          <w:cantSplit/>
          <w:trHeight w:val="261"/>
        </w:trPr>
        <w:tc>
          <w:tcPr>
            <w:tcW w:w="3150" w:type="dxa"/>
            <w:shd w:val="clear" w:color="auto" w:fill="auto"/>
          </w:tcPr>
          <w:p w14:paraId="01BD406E" w14:textId="085B5A47" w:rsidR="00963640" w:rsidRPr="00795110" w:rsidRDefault="00963640" w:rsidP="00963640">
            <w:pPr>
              <w:tabs>
                <w:tab w:val="left" w:pos="37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468" w:type="dxa"/>
          </w:tcPr>
          <w:p w14:paraId="545D7DBF" w14:textId="77777777" w:rsidR="00963640" w:rsidRPr="00795110" w:rsidRDefault="00963640" w:rsidP="00CE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1ADF4AA" w14:textId="1E234744" w:rsidR="00963640" w:rsidRPr="00795110" w:rsidRDefault="00963640" w:rsidP="007D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515,601</w:t>
            </w:r>
          </w:p>
        </w:tc>
        <w:tc>
          <w:tcPr>
            <w:tcW w:w="270" w:type="dxa"/>
          </w:tcPr>
          <w:p w14:paraId="298FD3EF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48C12E" w14:textId="07A1FAA5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304,156 </w:t>
            </w:r>
          </w:p>
        </w:tc>
        <w:tc>
          <w:tcPr>
            <w:tcW w:w="270" w:type="dxa"/>
          </w:tcPr>
          <w:p w14:paraId="252801D7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DC237D1" w14:textId="1E274E9E" w:rsidR="00963640" w:rsidRPr="00795110" w:rsidRDefault="00963640" w:rsidP="006B6FC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86,396 </w:t>
            </w:r>
          </w:p>
        </w:tc>
        <w:tc>
          <w:tcPr>
            <w:tcW w:w="240" w:type="dxa"/>
          </w:tcPr>
          <w:p w14:paraId="6EE4050B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CA27912" w14:textId="421475AB" w:rsidR="00963640" w:rsidRPr="00795110" w:rsidRDefault="00963640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1,186 </w:t>
            </w:r>
          </w:p>
        </w:tc>
        <w:tc>
          <w:tcPr>
            <w:tcW w:w="253" w:type="dxa"/>
          </w:tcPr>
          <w:p w14:paraId="400B8DF7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16522230" w14:textId="72E65FD1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83,982</w:t>
            </w:r>
          </w:p>
        </w:tc>
        <w:tc>
          <w:tcPr>
            <w:tcW w:w="256" w:type="dxa"/>
          </w:tcPr>
          <w:p w14:paraId="67F63CAA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C822C8F" w14:textId="6907CE01" w:rsidR="00963640" w:rsidRPr="00795110" w:rsidRDefault="006B6FC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193,571</w:t>
            </w:r>
          </w:p>
        </w:tc>
        <w:tc>
          <w:tcPr>
            <w:tcW w:w="255" w:type="dxa"/>
          </w:tcPr>
          <w:p w14:paraId="58F44BE1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2F0FE02A" w14:textId="180328E8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5,921 </w:t>
            </w:r>
          </w:p>
        </w:tc>
        <w:tc>
          <w:tcPr>
            <w:tcW w:w="252" w:type="dxa"/>
          </w:tcPr>
          <w:p w14:paraId="0F17748A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30826654" w14:textId="115EC142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1,885,629 </w:t>
            </w:r>
          </w:p>
        </w:tc>
        <w:tc>
          <w:tcPr>
            <w:tcW w:w="270" w:type="dxa"/>
          </w:tcPr>
          <w:p w14:paraId="2F09F2CA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11DE9E57" w14:textId="2718A8BA" w:rsidR="00963640" w:rsidRPr="00795110" w:rsidRDefault="006B6FC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3,076,442</w:t>
            </w:r>
          </w:p>
        </w:tc>
      </w:tr>
      <w:tr w:rsidR="00963640" w:rsidRPr="00795110" w14:paraId="469088BA" w14:textId="77777777" w:rsidTr="00F2689A">
        <w:trPr>
          <w:cantSplit/>
        </w:trPr>
        <w:tc>
          <w:tcPr>
            <w:tcW w:w="3150" w:type="dxa"/>
            <w:shd w:val="clear" w:color="auto" w:fill="auto"/>
          </w:tcPr>
          <w:p w14:paraId="08582048" w14:textId="120BDDB4" w:rsidR="00963640" w:rsidRPr="00795110" w:rsidRDefault="00963640" w:rsidP="00963640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ส่วนเกินทุนจากการตีราคา</w:t>
            </w:r>
          </w:p>
        </w:tc>
        <w:tc>
          <w:tcPr>
            <w:tcW w:w="468" w:type="dxa"/>
          </w:tcPr>
          <w:p w14:paraId="37DB1A90" w14:textId="77777777" w:rsidR="00963640" w:rsidRPr="00795110" w:rsidRDefault="00963640" w:rsidP="00CE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 w:hanging="29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B96C6D3" w14:textId="19F8A711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24,504</w:t>
            </w:r>
          </w:p>
        </w:tc>
        <w:tc>
          <w:tcPr>
            <w:tcW w:w="270" w:type="dxa"/>
          </w:tcPr>
          <w:p w14:paraId="1256758E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1CFD2574" w14:textId="45C340FE" w:rsidR="00963640" w:rsidRPr="00795110" w:rsidRDefault="00963640" w:rsidP="0083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69298C0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9E88774" w14:textId="377D7059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08A12FD5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AB4A4D2" w14:textId="109C6F6C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6F23C6BB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4A8BE7D9" w14:textId="1A038141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56" w:type="dxa"/>
          </w:tcPr>
          <w:p w14:paraId="744A49AB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0F91D28" w14:textId="0B7E7D10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5" w:type="dxa"/>
          </w:tcPr>
          <w:p w14:paraId="4FE06112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6DF8CBB3" w14:textId="5875E778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52" w:type="dxa"/>
          </w:tcPr>
          <w:p w14:paraId="7CAB7BE6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307FD108" w14:textId="6273AF5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34D8611F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59BD19B8" w14:textId="11F0FD12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24,504</w:t>
            </w:r>
          </w:p>
        </w:tc>
      </w:tr>
      <w:tr w:rsidR="00963640" w:rsidRPr="00795110" w14:paraId="1CEE3756" w14:textId="77777777" w:rsidTr="00F2689A">
        <w:trPr>
          <w:cantSplit/>
          <w:trHeight w:val="279"/>
        </w:trPr>
        <w:tc>
          <w:tcPr>
            <w:tcW w:w="3150" w:type="dxa"/>
          </w:tcPr>
          <w:p w14:paraId="31DA1C17" w14:textId="30702B18" w:rsidR="00963640" w:rsidRPr="00795110" w:rsidRDefault="00963640" w:rsidP="00963640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468" w:type="dxa"/>
          </w:tcPr>
          <w:p w14:paraId="17747400" w14:textId="77777777" w:rsidR="00963640" w:rsidRPr="00795110" w:rsidRDefault="00963640" w:rsidP="00CE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992EF13" w14:textId="7EAC0865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44EAAC41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0B4FE79" w14:textId="101788D2" w:rsidR="00963640" w:rsidRPr="00795110" w:rsidRDefault="00963640" w:rsidP="0083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5A931DC1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9DF1938" w14:textId="04BB5DE2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7ED770DA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A11509C" w14:textId="54A3170E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754E3C6C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5570ED93" w14:textId="2CFF89DB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535,399</w:t>
            </w:r>
          </w:p>
        </w:tc>
        <w:tc>
          <w:tcPr>
            <w:tcW w:w="256" w:type="dxa"/>
          </w:tcPr>
          <w:p w14:paraId="6857016F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CDEE1C7" w14:textId="7552D0EE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24,006 </w:t>
            </w:r>
          </w:p>
        </w:tc>
        <w:tc>
          <w:tcPr>
            <w:tcW w:w="255" w:type="dxa"/>
          </w:tcPr>
          <w:p w14:paraId="3D88830F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918A25A" w14:textId="277A13F0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52" w:type="dxa"/>
          </w:tcPr>
          <w:p w14:paraId="0119309D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54F4A95" w14:textId="0234C9D2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(559,405)</w:t>
            </w:r>
          </w:p>
        </w:tc>
        <w:tc>
          <w:tcPr>
            <w:tcW w:w="270" w:type="dxa"/>
          </w:tcPr>
          <w:p w14:paraId="2479921F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3E6AA950" w14:textId="32914AD6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963640" w:rsidRPr="00795110" w14:paraId="788A0802" w14:textId="77777777" w:rsidTr="00F2689A">
        <w:trPr>
          <w:cantSplit/>
          <w:trHeight w:val="297"/>
        </w:trPr>
        <w:tc>
          <w:tcPr>
            <w:tcW w:w="3150" w:type="dxa"/>
          </w:tcPr>
          <w:p w14:paraId="538CC1F9" w14:textId="5A31F4C9" w:rsidR="00963640" w:rsidRPr="00795110" w:rsidRDefault="00963640" w:rsidP="00963640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468" w:type="dxa"/>
          </w:tcPr>
          <w:p w14:paraId="59FA42CD" w14:textId="5EEE7CAA" w:rsidR="00963640" w:rsidRPr="00391BEE" w:rsidRDefault="00DC06E7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391BEE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11</w:t>
            </w:r>
          </w:p>
        </w:tc>
        <w:tc>
          <w:tcPr>
            <w:tcW w:w="900" w:type="dxa"/>
          </w:tcPr>
          <w:p w14:paraId="70E1880A" w14:textId="523CA81D" w:rsidR="00963640" w:rsidRPr="00795110" w:rsidRDefault="00963640" w:rsidP="007D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519,500</w:t>
            </w:r>
          </w:p>
        </w:tc>
        <w:tc>
          <w:tcPr>
            <w:tcW w:w="270" w:type="dxa"/>
          </w:tcPr>
          <w:p w14:paraId="172CD21C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D8533FF" w14:textId="2DD618EA" w:rsidR="00963640" w:rsidRPr="00795110" w:rsidRDefault="00963640" w:rsidP="0083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A287D79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E6281DF" w14:textId="08C6E2B0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141D059B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86CCAA0" w14:textId="1A39632B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40A62242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</w:tcPr>
          <w:p w14:paraId="407D186A" w14:textId="1C18AC34" w:rsidR="00963640" w:rsidRPr="00795110" w:rsidRDefault="00963640" w:rsidP="0042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67,000</w:t>
            </w:r>
          </w:p>
        </w:tc>
        <w:tc>
          <w:tcPr>
            <w:tcW w:w="256" w:type="dxa"/>
          </w:tcPr>
          <w:p w14:paraId="1A1E7D91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</w:tcPr>
          <w:p w14:paraId="1EC3DC19" w14:textId="17FA6A0C" w:rsidR="00963640" w:rsidRPr="00795110" w:rsidRDefault="00963640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55" w:type="dxa"/>
          </w:tcPr>
          <w:p w14:paraId="5ADF7C4E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4AB09247" w14:textId="5F7DC82C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72E894BE" w14:textId="77777777" w:rsidR="00963640" w:rsidRPr="00795110" w:rsidRDefault="00963640" w:rsidP="00963640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7ED75D3B" w14:textId="64F0685A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585EA054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5F9F2CE4" w14:textId="375881E2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586,500 </w:t>
            </w:r>
          </w:p>
        </w:tc>
      </w:tr>
      <w:tr w:rsidR="00963640" w:rsidRPr="00795110" w14:paraId="21005EB8" w14:textId="77777777" w:rsidTr="00F2689A">
        <w:trPr>
          <w:cantSplit/>
          <w:trHeight w:val="252"/>
        </w:trPr>
        <w:tc>
          <w:tcPr>
            <w:tcW w:w="3150" w:type="dxa"/>
          </w:tcPr>
          <w:p w14:paraId="013A4036" w14:textId="192D1324" w:rsidR="00963640" w:rsidRPr="00795110" w:rsidRDefault="00963640" w:rsidP="00963640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32BE0EB1" w14:textId="77777777" w:rsidR="00963640" w:rsidRPr="00795110" w:rsidRDefault="00963640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4046632F" w14:textId="743EBC88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6757E0F8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15E78FD" w14:textId="431FDDC8" w:rsidR="00963640" w:rsidRPr="00795110" w:rsidRDefault="00963640" w:rsidP="0083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0545529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E53B1CE" w14:textId="74776CBE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3BD8F03F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0C857483" w14:textId="4FC1F93B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76D36DF9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</w:tcPr>
          <w:p w14:paraId="282EE5FD" w14:textId="45D0380F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(246)</w:t>
            </w:r>
          </w:p>
        </w:tc>
        <w:tc>
          <w:tcPr>
            <w:tcW w:w="256" w:type="dxa"/>
          </w:tcPr>
          <w:p w14:paraId="2A39F08E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</w:tcPr>
          <w:p w14:paraId="0BCE42AB" w14:textId="7DF5E2DF" w:rsidR="00963640" w:rsidRPr="00795110" w:rsidRDefault="00963640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(12,210)</w:t>
            </w:r>
          </w:p>
        </w:tc>
        <w:tc>
          <w:tcPr>
            <w:tcW w:w="255" w:type="dxa"/>
          </w:tcPr>
          <w:p w14:paraId="02E04DC0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721377FE" w14:textId="6B09FD4F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(1,967)</w:t>
            </w:r>
          </w:p>
        </w:tc>
        <w:tc>
          <w:tcPr>
            <w:tcW w:w="252" w:type="dxa"/>
          </w:tcPr>
          <w:p w14:paraId="6FEF42C9" w14:textId="77777777" w:rsidR="00963640" w:rsidRPr="00795110" w:rsidRDefault="00963640" w:rsidP="00963640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1D1BF6C5" w14:textId="4D721714" w:rsidR="00963640" w:rsidRPr="00795110" w:rsidRDefault="00963640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4437CC46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48E1FEFF" w14:textId="7FB11DC8" w:rsidR="00963640" w:rsidRPr="00795110" w:rsidRDefault="00963640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(14,423)</w:t>
            </w:r>
          </w:p>
        </w:tc>
      </w:tr>
      <w:tr w:rsidR="00963640" w:rsidRPr="00795110" w14:paraId="4938DC7A" w14:textId="77777777" w:rsidTr="00F2689A">
        <w:trPr>
          <w:cantSplit/>
          <w:trHeight w:val="252"/>
        </w:trPr>
        <w:tc>
          <w:tcPr>
            <w:tcW w:w="3150" w:type="dxa"/>
          </w:tcPr>
          <w:p w14:paraId="79CD91F1" w14:textId="58621FC0" w:rsidR="00963640" w:rsidRPr="00795110" w:rsidRDefault="00963640" w:rsidP="00963640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5E64B120" w14:textId="3789CEA1" w:rsidR="00963640" w:rsidRPr="00795110" w:rsidRDefault="00963640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57EC0C17" w14:textId="0406D02C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1598A4AD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BEDDCA4" w14:textId="2C2C9212" w:rsidR="00963640" w:rsidRPr="00795110" w:rsidRDefault="00963640" w:rsidP="0083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F36330E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BF23DEB" w14:textId="416C0EC4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373E1545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63C2DB0B" w14:textId="54DA013A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455A332D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</w:tcPr>
          <w:p w14:paraId="306A1AB1" w14:textId="763E3D9D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(1,676)</w:t>
            </w:r>
          </w:p>
        </w:tc>
        <w:tc>
          <w:tcPr>
            <w:tcW w:w="256" w:type="dxa"/>
          </w:tcPr>
          <w:p w14:paraId="718ECDDE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</w:tcPr>
          <w:p w14:paraId="0E7CA820" w14:textId="2FE74A5C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(507)</w:t>
            </w:r>
          </w:p>
        </w:tc>
        <w:tc>
          <w:tcPr>
            <w:tcW w:w="255" w:type="dxa"/>
          </w:tcPr>
          <w:p w14:paraId="5F4A8B72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49D47A9E" w14:textId="7ABE5DB1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7770CFF1" w14:textId="77777777" w:rsidR="00963640" w:rsidRPr="00795110" w:rsidRDefault="00963640" w:rsidP="00963640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46C3BA4C" w14:textId="229CC3C1" w:rsidR="00963640" w:rsidRPr="00795110" w:rsidRDefault="00963640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5C185011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3DE65ADE" w14:textId="0FA5B0FA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(2,183)</w:t>
            </w:r>
          </w:p>
        </w:tc>
      </w:tr>
      <w:tr w:rsidR="00963640" w:rsidRPr="00795110" w14:paraId="06C2A410" w14:textId="77777777" w:rsidTr="00F2689A">
        <w:trPr>
          <w:cantSplit/>
        </w:trPr>
        <w:tc>
          <w:tcPr>
            <w:tcW w:w="3150" w:type="dxa"/>
          </w:tcPr>
          <w:p w14:paraId="256F0864" w14:textId="1D2893C6" w:rsidR="00963640" w:rsidRPr="00795110" w:rsidRDefault="00963640" w:rsidP="00963640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2FA1B687" w14:textId="77777777" w:rsidR="00963640" w:rsidRPr="00795110" w:rsidRDefault="00963640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69E4167B" w14:textId="5952B5C4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6E3F6AC9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85F8DD" w14:textId="7A89085F" w:rsidR="00963640" w:rsidRPr="00795110" w:rsidRDefault="00963640" w:rsidP="0083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6A92AE0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1F095C3" w14:textId="56F5D7EB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55AE0D51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1141AE1A" w14:textId="4D3C6C03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1FC0CE79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42BDC62F" w14:textId="3FC6FE1C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  -</w:t>
            </w:r>
          </w:p>
        </w:tc>
        <w:tc>
          <w:tcPr>
            <w:tcW w:w="256" w:type="dxa"/>
          </w:tcPr>
          <w:p w14:paraId="0568C4D5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1F53C4FF" w14:textId="34844B68" w:rsidR="00963640" w:rsidRPr="00795110" w:rsidRDefault="00963640" w:rsidP="0098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- </w:t>
            </w:r>
          </w:p>
        </w:tc>
        <w:tc>
          <w:tcPr>
            <w:tcW w:w="255" w:type="dxa"/>
          </w:tcPr>
          <w:p w14:paraId="6BB92527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8D3440D" w14:textId="490657E9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(2,649)</w:t>
            </w:r>
          </w:p>
        </w:tc>
        <w:tc>
          <w:tcPr>
            <w:tcW w:w="252" w:type="dxa"/>
          </w:tcPr>
          <w:p w14:paraId="1BE67C5E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D94ADA" w14:textId="7E2BDC35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2FCA1142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743DED39" w14:textId="255E2C2E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(2,649)</w:t>
            </w:r>
          </w:p>
        </w:tc>
      </w:tr>
      <w:tr w:rsidR="00963640" w:rsidRPr="00795110" w14:paraId="36FA0604" w14:textId="77777777" w:rsidTr="00F2689A">
        <w:trPr>
          <w:cantSplit/>
        </w:trPr>
        <w:tc>
          <w:tcPr>
            <w:tcW w:w="3150" w:type="dxa"/>
          </w:tcPr>
          <w:p w14:paraId="5BDA3716" w14:textId="189A4B86" w:rsidR="00963640" w:rsidRPr="00795110" w:rsidRDefault="00963640" w:rsidP="00ED3386">
            <w:pPr>
              <w:tabs>
                <w:tab w:val="left" w:pos="372"/>
              </w:tabs>
              <w:spacing w:line="260" w:lineRule="exact"/>
              <w:ind w:left="160" w:right="-108" w:hanging="16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</w:rPr>
              <w:t>2564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="00ED3386"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br/>
            </w:r>
            <w:r w:rsidRPr="00795110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และ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1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</w:rPr>
              <w:t>2565</w:t>
            </w:r>
            <w:r w:rsidR="00ED3386" w:rsidRPr="00795110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- </w:t>
            </w:r>
            <w:r w:rsidR="00ED3386" w:rsidRPr="00795110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5D80306A" w14:textId="77777777" w:rsidR="00963640" w:rsidRPr="00795110" w:rsidRDefault="00963640" w:rsidP="00CE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AF37A1" w14:textId="77777777" w:rsidR="00ED3386" w:rsidRPr="00795110" w:rsidRDefault="00ED3386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19CE4227" w14:textId="2F2CB883" w:rsidR="00963640" w:rsidRPr="00795110" w:rsidRDefault="00963640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41,530,400</w:t>
            </w:r>
          </w:p>
        </w:tc>
        <w:tc>
          <w:tcPr>
            <w:tcW w:w="270" w:type="dxa"/>
          </w:tcPr>
          <w:p w14:paraId="18CC9E5F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E1BCECF" w14:textId="77777777" w:rsidR="00ED3386" w:rsidRPr="00795110" w:rsidRDefault="00ED3386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5C159019" w14:textId="19F6049E" w:rsidR="00963640" w:rsidRPr="00795110" w:rsidRDefault="00963640" w:rsidP="0083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304,156 </w:t>
            </w:r>
          </w:p>
        </w:tc>
        <w:tc>
          <w:tcPr>
            <w:tcW w:w="270" w:type="dxa"/>
          </w:tcPr>
          <w:p w14:paraId="4245FC67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B08F9B" w14:textId="77777777" w:rsidR="00ED3386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550" w:firstLine="7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  <w:p w14:paraId="7CE471EF" w14:textId="5BD99185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550" w:firstLine="77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2,153,988 </w:t>
            </w:r>
          </w:p>
        </w:tc>
        <w:tc>
          <w:tcPr>
            <w:tcW w:w="240" w:type="dxa"/>
          </w:tcPr>
          <w:p w14:paraId="62F3CC57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1F3C0E9E" w14:textId="77777777" w:rsidR="00ED3386" w:rsidRPr="00795110" w:rsidRDefault="00ED3386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3DF322D0" w14:textId="71B09B20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8,181 </w:t>
            </w:r>
          </w:p>
        </w:tc>
        <w:tc>
          <w:tcPr>
            <w:tcW w:w="253" w:type="dxa"/>
          </w:tcPr>
          <w:p w14:paraId="338B4D0C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D2AB526" w14:textId="77777777" w:rsidR="00ED3386" w:rsidRPr="00795110" w:rsidRDefault="00ED3386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021783C7" w14:textId="5E097DC4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30,322,459</w:t>
            </w:r>
          </w:p>
        </w:tc>
        <w:tc>
          <w:tcPr>
            <w:tcW w:w="256" w:type="dxa"/>
          </w:tcPr>
          <w:p w14:paraId="5B272888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3B4860A1" w14:textId="77777777" w:rsidR="00ED3386" w:rsidRPr="00795110" w:rsidRDefault="00ED3386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084ACEF1" w14:textId="4B0C4B8B" w:rsidR="00963640" w:rsidRPr="00795110" w:rsidRDefault="004A406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5,284,6</w:t>
            </w:r>
            <w:r w:rsidR="006B6FC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49</w:t>
            </w:r>
            <w:r w:rsidR="00963640"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5" w:type="dxa"/>
          </w:tcPr>
          <w:p w14:paraId="38F19C63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06B8DC7" w14:textId="77777777" w:rsidR="00ED3386" w:rsidRPr="00795110" w:rsidRDefault="00ED3386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28095B95" w14:textId="60EB710D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94,009</w:t>
            </w:r>
          </w:p>
        </w:tc>
        <w:tc>
          <w:tcPr>
            <w:tcW w:w="252" w:type="dxa"/>
          </w:tcPr>
          <w:p w14:paraId="0A0B1FE6" w14:textId="77777777" w:rsidR="00963640" w:rsidRPr="00795110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0832B5" w14:textId="77777777" w:rsidR="00ED3386" w:rsidRPr="00795110" w:rsidRDefault="00ED3386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43DA72B5" w14:textId="092AB256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2,510,205 </w:t>
            </w:r>
          </w:p>
        </w:tc>
        <w:tc>
          <w:tcPr>
            <w:tcW w:w="270" w:type="dxa"/>
          </w:tcPr>
          <w:p w14:paraId="334A0146" w14:textId="77777777" w:rsidR="00963640" w:rsidRPr="00795110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DEFDBCA" w14:textId="77777777" w:rsidR="00ED3386" w:rsidRPr="00795110" w:rsidRDefault="00ED3386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67D379F1" w14:textId="420F72D6" w:rsidR="00963640" w:rsidRPr="00795110" w:rsidRDefault="001B35A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82,208,04</w:t>
            </w:r>
            <w:r w:rsidR="006B6FC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</w:p>
        </w:tc>
      </w:tr>
      <w:tr w:rsidR="00394A25" w:rsidRPr="00795110" w14:paraId="2BF3AD3D" w14:textId="77777777" w:rsidTr="00F2689A">
        <w:trPr>
          <w:cantSplit/>
          <w:trHeight w:val="252"/>
        </w:trPr>
        <w:tc>
          <w:tcPr>
            <w:tcW w:w="3150" w:type="dxa"/>
            <w:shd w:val="clear" w:color="auto" w:fill="auto"/>
          </w:tcPr>
          <w:p w14:paraId="1431E175" w14:textId="52ADF406" w:rsidR="00394A25" w:rsidRPr="00795110" w:rsidRDefault="00394A25" w:rsidP="00394A25">
            <w:pPr>
              <w:tabs>
                <w:tab w:val="left" w:pos="37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468" w:type="dxa"/>
            <w:shd w:val="clear" w:color="auto" w:fill="auto"/>
          </w:tcPr>
          <w:p w14:paraId="58A301D2" w14:textId="77777777" w:rsidR="00394A25" w:rsidRPr="00795110" w:rsidRDefault="00394A25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0089B799" w14:textId="06F2739C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4,583,988 </w:t>
            </w:r>
          </w:p>
        </w:tc>
        <w:tc>
          <w:tcPr>
            <w:tcW w:w="270" w:type="dxa"/>
          </w:tcPr>
          <w:p w14:paraId="3E55280C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64EEC448" w14:textId="70FD880C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6ECDB85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63EE286E" w14:textId="59966E61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189 </w:t>
            </w:r>
          </w:p>
        </w:tc>
        <w:tc>
          <w:tcPr>
            <w:tcW w:w="240" w:type="dxa"/>
            <w:shd w:val="clear" w:color="auto" w:fill="auto"/>
          </w:tcPr>
          <w:p w14:paraId="4291E19F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71896C8C" w14:textId="1A74471C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40162441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14:paraId="2C79B2F2" w14:textId="32CB56D9" w:rsidR="00394A25" w:rsidRPr="00795110" w:rsidRDefault="009822A2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993,650</w:t>
            </w:r>
            <w:r w:rsidR="00394A25"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53D2C5E1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57FE2C04" w14:textId="1C4109AB" w:rsidR="00394A25" w:rsidRPr="00795110" w:rsidRDefault="009822A2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168,741</w:t>
            </w:r>
          </w:p>
        </w:tc>
        <w:tc>
          <w:tcPr>
            <w:tcW w:w="255" w:type="dxa"/>
            <w:shd w:val="clear" w:color="auto" w:fill="auto"/>
          </w:tcPr>
          <w:p w14:paraId="4CEB8924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02F9154E" w14:textId="357A8854" w:rsidR="00394A25" w:rsidRPr="00795110" w:rsidRDefault="003A2FEB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5,943</w:t>
            </w:r>
          </w:p>
        </w:tc>
        <w:tc>
          <w:tcPr>
            <w:tcW w:w="252" w:type="dxa"/>
            <w:shd w:val="clear" w:color="auto" w:fill="auto"/>
          </w:tcPr>
          <w:p w14:paraId="28B3020B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46D94B5F" w14:textId="50DE4259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1,947,925 </w:t>
            </w:r>
          </w:p>
        </w:tc>
        <w:tc>
          <w:tcPr>
            <w:tcW w:w="270" w:type="dxa"/>
          </w:tcPr>
          <w:p w14:paraId="2F336202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shd w:val="clear" w:color="auto" w:fill="auto"/>
          </w:tcPr>
          <w:p w14:paraId="76621605" w14:textId="4F986BAA" w:rsidR="00394A25" w:rsidRPr="00795110" w:rsidRDefault="0074796C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7,700</w:t>
            </w:r>
            <w:r w:rsidR="006106E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436</w:t>
            </w:r>
          </w:p>
        </w:tc>
      </w:tr>
      <w:tr w:rsidR="00394A25" w:rsidRPr="00795110" w14:paraId="0A8ADB08" w14:textId="77777777" w:rsidTr="00F2689A">
        <w:trPr>
          <w:cantSplit/>
        </w:trPr>
        <w:tc>
          <w:tcPr>
            <w:tcW w:w="3150" w:type="dxa"/>
            <w:shd w:val="clear" w:color="auto" w:fill="auto"/>
          </w:tcPr>
          <w:p w14:paraId="3E49B488" w14:textId="43DC4D3A" w:rsidR="00394A25" w:rsidRPr="00795110" w:rsidRDefault="00EB51C5" w:rsidP="00394A25">
            <w:pPr>
              <w:tabs>
                <w:tab w:val="left" w:pos="37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กลับรายการส่วนเกิน</w:t>
            </w:r>
            <w:r w:rsidR="00394A25" w:rsidRPr="00795110">
              <w:rPr>
                <w:rFonts w:ascii="Angsana New" w:hAnsi="Angsana New"/>
                <w:sz w:val="23"/>
                <w:szCs w:val="23"/>
                <w:cs/>
              </w:rPr>
              <w:t>ทุนจากการตีราคา</w:t>
            </w:r>
          </w:p>
        </w:tc>
        <w:tc>
          <w:tcPr>
            <w:tcW w:w="468" w:type="dxa"/>
            <w:shd w:val="clear" w:color="auto" w:fill="auto"/>
          </w:tcPr>
          <w:p w14:paraId="2C9FA82A" w14:textId="77777777" w:rsidR="00394A25" w:rsidRPr="00795110" w:rsidRDefault="00394A25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0403162C" w14:textId="1E49D515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(66,400)</w:t>
            </w:r>
          </w:p>
        </w:tc>
        <w:tc>
          <w:tcPr>
            <w:tcW w:w="270" w:type="dxa"/>
          </w:tcPr>
          <w:p w14:paraId="05765155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326FD7F3" w14:textId="49591CE2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07BC651D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271AD7F6" w14:textId="72ECE2C6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DBC70B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96FC032" w14:textId="4B32E2D1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F2D17C7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14:paraId="5FF6106C" w14:textId="377B4C29" w:rsidR="00394A25" w:rsidRPr="00795110" w:rsidRDefault="003F16B5" w:rsidP="003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DE0E4FC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7BD8B03" w14:textId="725AAB8D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5" w:type="dxa"/>
            <w:shd w:val="clear" w:color="auto" w:fill="auto"/>
          </w:tcPr>
          <w:p w14:paraId="7D8AC87B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503A0115" w14:textId="66E6059F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52" w:type="dxa"/>
            <w:shd w:val="clear" w:color="auto" w:fill="auto"/>
          </w:tcPr>
          <w:p w14:paraId="5C4859C5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7BD9C7BC" w14:textId="79A424A0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7CEF26FC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shd w:val="clear" w:color="auto" w:fill="auto"/>
          </w:tcPr>
          <w:p w14:paraId="5EA8BDEB" w14:textId="68911EA0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(66,400)</w:t>
            </w:r>
          </w:p>
        </w:tc>
      </w:tr>
      <w:tr w:rsidR="00394A25" w:rsidRPr="00795110" w14:paraId="78B4ED63" w14:textId="77777777" w:rsidTr="00F2689A">
        <w:trPr>
          <w:cantSplit/>
          <w:trHeight w:val="87"/>
        </w:trPr>
        <w:tc>
          <w:tcPr>
            <w:tcW w:w="3150" w:type="dxa"/>
          </w:tcPr>
          <w:p w14:paraId="0C0182A6" w14:textId="2E4747D9" w:rsidR="00394A25" w:rsidRPr="00795110" w:rsidRDefault="00394A25" w:rsidP="00394A25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468" w:type="dxa"/>
          </w:tcPr>
          <w:p w14:paraId="30FDCB62" w14:textId="77777777" w:rsidR="00394A25" w:rsidRPr="00795110" w:rsidRDefault="00394A25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13704778" w14:textId="0C619B59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5728A67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5778AE" w14:textId="7AB5F2EC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CBD9767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26347A05" w14:textId="5C6850F9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4639DB2C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499FA28" w14:textId="7A3453C6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121E9BD6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3B4D2946" w14:textId="55464959" w:rsidR="00394A25" w:rsidRPr="00795110" w:rsidRDefault="009822A2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875,706</w:t>
            </w:r>
            <w:r w:rsidR="00394A25"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6" w:type="dxa"/>
          </w:tcPr>
          <w:p w14:paraId="1A3535AD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659001F" w14:textId="384A1EEC" w:rsidR="00394A25" w:rsidRPr="00795110" w:rsidRDefault="00394A25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eastAsia="zh-CN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9822A2">
              <w:rPr>
                <w:rFonts w:asciiTheme="majorBidi" w:hAnsiTheme="majorBidi" w:cstheme="majorBidi"/>
                <w:sz w:val="23"/>
                <w:szCs w:val="23"/>
              </w:rPr>
              <w:t>60,122</w:t>
            </w:r>
          </w:p>
        </w:tc>
        <w:tc>
          <w:tcPr>
            <w:tcW w:w="255" w:type="dxa"/>
          </w:tcPr>
          <w:p w14:paraId="1F6669AC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6F0BF1B" w14:textId="1DABDA7A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52" w:type="dxa"/>
          </w:tcPr>
          <w:p w14:paraId="4CE03D8F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1282B253" w14:textId="291DF53A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(935,828)</w:t>
            </w:r>
          </w:p>
        </w:tc>
        <w:tc>
          <w:tcPr>
            <w:tcW w:w="270" w:type="dxa"/>
          </w:tcPr>
          <w:p w14:paraId="070BBCBE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32" w:type="dxa"/>
          </w:tcPr>
          <w:p w14:paraId="51A66D1E" w14:textId="2DDA30EA" w:rsidR="00394A25" w:rsidRPr="00795110" w:rsidRDefault="00746DD5" w:rsidP="0074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94A25" w:rsidRPr="00795110" w14:paraId="71E10602" w14:textId="77777777" w:rsidTr="00F2689A">
        <w:trPr>
          <w:cantSplit/>
          <w:trHeight w:val="87"/>
        </w:trPr>
        <w:tc>
          <w:tcPr>
            <w:tcW w:w="3150" w:type="dxa"/>
          </w:tcPr>
          <w:p w14:paraId="5003F8D5" w14:textId="25B9EB83" w:rsidR="00394A25" w:rsidRPr="00795110" w:rsidRDefault="00394A25" w:rsidP="00394A25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  <w:r w:rsidRPr="00795110">
              <w:rPr>
                <w:rFonts w:ascii="Angsana New" w:hAnsi="Angsana New" w:hint="cs"/>
                <w:sz w:val="23"/>
                <w:szCs w:val="23"/>
                <w:cs/>
              </w:rPr>
              <w:t>ไปสินทรัพย์ไม่มีตัวตน</w:t>
            </w:r>
          </w:p>
        </w:tc>
        <w:tc>
          <w:tcPr>
            <w:tcW w:w="468" w:type="dxa"/>
          </w:tcPr>
          <w:p w14:paraId="436DE59C" w14:textId="2C460198" w:rsidR="00394A25" w:rsidRPr="00795110" w:rsidRDefault="00394A25" w:rsidP="00CE4AB1">
            <w:pPr>
              <w:pStyle w:val="30"/>
              <w:tabs>
                <w:tab w:val="clear" w:pos="360"/>
                <w:tab w:val="clear" w:pos="720"/>
                <w:tab w:val="left" w:pos="288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 w:eastAsia="zh-CN"/>
              </w:rPr>
            </w:pPr>
            <w:r w:rsidRPr="00795110">
              <w:rPr>
                <w:rFonts w:ascii="Angsana New" w:hAnsi="Angsana New"/>
                <w:i/>
                <w:iCs/>
                <w:sz w:val="23"/>
                <w:szCs w:val="23"/>
                <w:lang w:val="en-US" w:eastAsia="zh-CN"/>
              </w:rPr>
              <w:t>14</w:t>
            </w:r>
          </w:p>
        </w:tc>
        <w:tc>
          <w:tcPr>
            <w:tcW w:w="900" w:type="dxa"/>
          </w:tcPr>
          <w:p w14:paraId="6A0E7087" w14:textId="27C48569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6FFE999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40F2F45E" w14:textId="31354C5C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3959E67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62B16467" w14:textId="1655E9E4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4A65AABE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954275F" w14:textId="447EC9B1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6C773403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34134263" w14:textId="3374AA07" w:rsidR="00394A25" w:rsidRPr="00795110" w:rsidRDefault="00394A25" w:rsidP="003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-  </w:t>
            </w:r>
          </w:p>
        </w:tc>
        <w:tc>
          <w:tcPr>
            <w:tcW w:w="256" w:type="dxa"/>
          </w:tcPr>
          <w:p w14:paraId="61E6AE00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9AE0E43" w14:textId="7126AE7C" w:rsidR="00394A25" w:rsidRPr="00795110" w:rsidRDefault="00394A25" w:rsidP="003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(6,553)</w:t>
            </w:r>
          </w:p>
        </w:tc>
        <w:tc>
          <w:tcPr>
            <w:tcW w:w="255" w:type="dxa"/>
          </w:tcPr>
          <w:p w14:paraId="55661F7E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49D307FA" w14:textId="11168DBC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52" w:type="dxa"/>
          </w:tcPr>
          <w:p w14:paraId="3FE5EE8B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03C25CAE" w14:textId="7D558982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0A0D2A48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</w:tcPr>
          <w:p w14:paraId="72FD1379" w14:textId="125C17F8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(6,553)</w:t>
            </w:r>
          </w:p>
        </w:tc>
      </w:tr>
      <w:tr w:rsidR="00394A25" w:rsidRPr="00795110" w14:paraId="66759CA8" w14:textId="77777777" w:rsidTr="00F2689A">
        <w:trPr>
          <w:cantSplit/>
          <w:trHeight w:val="87"/>
        </w:trPr>
        <w:tc>
          <w:tcPr>
            <w:tcW w:w="3150" w:type="dxa"/>
          </w:tcPr>
          <w:p w14:paraId="60B08112" w14:textId="73E85058" w:rsidR="00394A25" w:rsidRPr="00795110" w:rsidRDefault="00394A25" w:rsidP="00394A25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6E54839A" w14:textId="3C8F4386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3B4992A6" w14:textId="24875EAE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108BACC5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0F860653" w14:textId="64BF2C61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3AD53BA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596FB976" w14:textId="771A4EE0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2E2AD10A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BA2390F" w14:textId="4F0C6165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5973D8C7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4C502C73" w14:textId="4C4E8B56" w:rsidR="00394A25" w:rsidRPr="00795110" w:rsidRDefault="00394A25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(1,907)</w:t>
            </w:r>
          </w:p>
        </w:tc>
        <w:tc>
          <w:tcPr>
            <w:tcW w:w="256" w:type="dxa"/>
          </w:tcPr>
          <w:p w14:paraId="3AC60FAB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5B53EF6E" w14:textId="13A5C82B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(8,373)</w:t>
            </w:r>
          </w:p>
        </w:tc>
        <w:tc>
          <w:tcPr>
            <w:tcW w:w="255" w:type="dxa"/>
          </w:tcPr>
          <w:p w14:paraId="3E1546C6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5148DE6A" w14:textId="3FD1401D" w:rsidR="00394A25" w:rsidRPr="00795110" w:rsidRDefault="00394A25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(2,503)</w:t>
            </w:r>
          </w:p>
        </w:tc>
        <w:tc>
          <w:tcPr>
            <w:tcW w:w="252" w:type="dxa"/>
          </w:tcPr>
          <w:p w14:paraId="73896318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4EE81E74" w14:textId="55893F74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61BBB9B6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</w:tcPr>
          <w:p w14:paraId="78AB80B5" w14:textId="72103C2A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(12,783)</w:t>
            </w:r>
          </w:p>
        </w:tc>
      </w:tr>
      <w:tr w:rsidR="00394A25" w:rsidRPr="00795110" w14:paraId="39C05D2A" w14:textId="77777777" w:rsidTr="00F2689A">
        <w:trPr>
          <w:cantSplit/>
          <w:trHeight w:val="87"/>
        </w:trPr>
        <w:tc>
          <w:tcPr>
            <w:tcW w:w="3150" w:type="dxa"/>
          </w:tcPr>
          <w:p w14:paraId="4907D171" w14:textId="090002D3" w:rsidR="00394A25" w:rsidRPr="00795110" w:rsidRDefault="00394A25" w:rsidP="00394A25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4BFAB1EB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B88645A" w14:textId="1A059FCB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6A7EC4AF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001638" w14:textId="15165F9B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061616D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1C4C4E4F" w14:textId="625CFAB9" w:rsidR="00394A25" w:rsidRPr="00795110" w:rsidRDefault="00394A25" w:rsidP="006B6FC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(2,465)</w:t>
            </w:r>
          </w:p>
        </w:tc>
        <w:tc>
          <w:tcPr>
            <w:tcW w:w="240" w:type="dxa"/>
          </w:tcPr>
          <w:p w14:paraId="3664F348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59D5EF0A" w14:textId="75A4A11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7F404352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5F63A82F" w14:textId="7C444332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(713)</w:t>
            </w:r>
          </w:p>
        </w:tc>
        <w:tc>
          <w:tcPr>
            <w:tcW w:w="256" w:type="dxa"/>
          </w:tcPr>
          <w:p w14:paraId="0D37F59C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36D60FAE" w14:textId="59FCD064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(3,317)</w:t>
            </w:r>
          </w:p>
        </w:tc>
        <w:tc>
          <w:tcPr>
            <w:tcW w:w="255" w:type="dxa"/>
          </w:tcPr>
          <w:p w14:paraId="4D244DEB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04CE03B2" w14:textId="45D4EC59" w:rsidR="00394A25" w:rsidRPr="00795110" w:rsidRDefault="00394A25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74796C">
              <w:rPr>
                <w:rFonts w:asciiTheme="majorBidi" w:hAnsiTheme="majorBidi" w:cstheme="majorBidi"/>
                <w:sz w:val="23"/>
                <w:szCs w:val="23"/>
              </w:rPr>
              <w:t>14,534</w:t>
            </w:r>
            <w:r w:rsidRPr="0079511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6E70768A" w14:textId="77777777" w:rsidR="00394A25" w:rsidRPr="00795110" w:rsidRDefault="00394A25" w:rsidP="00394A2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285AD494" w14:textId="0D542F78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4B20EC9A" w14:textId="77777777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</w:tcPr>
          <w:p w14:paraId="6B8072C8" w14:textId="4FEFF9A6" w:rsidR="00394A25" w:rsidRPr="00795110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(21,</w:t>
            </w:r>
            <w:r w:rsidR="0074796C">
              <w:rPr>
                <w:rFonts w:asciiTheme="majorBidi" w:hAnsiTheme="majorBidi" w:cstheme="majorBidi"/>
                <w:sz w:val="23"/>
                <w:szCs w:val="23"/>
              </w:rPr>
              <w:t>029</w:t>
            </w:r>
            <w:r w:rsidRPr="0079511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74796C" w:rsidRPr="00795110" w14:paraId="1D1379F9" w14:textId="77777777" w:rsidTr="00F2689A">
        <w:trPr>
          <w:cantSplit/>
          <w:trHeight w:val="87"/>
        </w:trPr>
        <w:tc>
          <w:tcPr>
            <w:tcW w:w="3150" w:type="dxa"/>
          </w:tcPr>
          <w:p w14:paraId="1BAD96EC" w14:textId="46A42321" w:rsidR="0074796C" w:rsidRPr="00795110" w:rsidRDefault="0074796C" w:rsidP="0074796C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6D83A6F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EA9134A" w14:textId="2B44B513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6755FBAF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A567E0" w14:textId="05E35ADE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C8EED85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023AC570" w14:textId="7E21BCA1" w:rsidR="0074796C" w:rsidRPr="00795110" w:rsidRDefault="0074796C" w:rsidP="0098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23B4FD0E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715CD1BC" w14:textId="6F4E5F5A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10E70D5D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0AF86A33" w14:textId="1C06B3A9" w:rsidR="0074796C" w:rsidRPr="00795110" w:rsidRDefault="0074796C" w:rsidP="0098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-  </w:t>
            </w:r>
          </w:p>
        </w:tc>
        <w:tc>
          <w:tcPr>
            <w:tcW w:w="256" w:type="dxa"/>
          </w:tcPr>
          <w:p w14:paraId="770EEFF4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13186425" w14:textId="7D95DEF3" w:rsidR="0074796C" w:rsidRPr="00795110" w:rsidRDefault="0074796C" w:rsidP="0098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5" w:type="dxa"/>
          </w:tcPr>
          <w:p w14:paraId="29C6A6B3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44F5F0E7" w14:textId="6444DAF3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(512)</w:t>
            </w:r>
          </w:p>
        </w:tc>
        <w:tc>
          <w:tcPr>
            <w:tcW w:w="252" w:type="dxa"/>
          </w:tcPr>
          <w:p w14:paraId="2A279986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4C3967B8" w14:textId="508B2522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514CE6F8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</w:tcPr>
          <w:p w14:paraId="0E458BDE" w14:textId="36A9DA8B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(512)</w:t>
            </w:r>
          </w:p>
        </w:tc>
      </w:tr>
      <w:tr w:rsidR="0074796C" w:rsidRPr="00795110" w14:paraId="2B1AA406" w14:textId="77777777" w:rsidTr="00F2689A">
        <w:trPr>
          <w:cantSplit/>
          <w:trHeight w:val="332"/>
        </w:trPr>
        <w:tc>
          <w:tcPr>
            <w:tcW w:w="3150" w:type="dxa"/>
            <w:vAlign w:val="bottom"/>
          </w:tcPr>
          <w:p w14:paraId="7DD4237D" w14:textId="7871000C" w:rsidR="0074796C" w:rsidRPr="00795110" w:rsidRDefault="0074796C" w:rsidP="0074796C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468" w:type="dxa"/>
          </w:tcPr>
          <w:p w14:paraId="4E627C81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34F31B6" w14:textId="732CE48F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46,047,988</w:t>
            </w:r>
          </w:p>
        </w:tc>
        <w:tc>
          <w:tcPr>
            <w:tcW w:w="270" w:type="dxa"/>
          </w:tcPr>
          <w:p w14:paraId="0032EC9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64B3F06" w14:textId="4ABE14BF" w:rsidR="0074796C" w:rsidRPr="00CE4AB1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E4AB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304,156</w:t>
            </w:r>
          </w:p>
        </w:tc>
        <w:tc>
          <w:tcPr>
            <w:tcW w:w="270" w:type="dxa"/>
          </w:tcPr>
          <w:p w14:paraId="4FBD9A8D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CAAE553" w14:textId="65ADA00E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60" w:lineRule="exact"/>
              <w:ind w:right="-1370" w:firstLine="77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2,151,712</w:t>
            </w:r>
          </w:p>
        </w:tc>
        <w:tc>
          <w:tcPr>
            <w:tcW w:w="240" w:type="dxa"/>
          </w:tcPr>
          <w:p w14:paraId="032C68CA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59BCC1C2" w14:textId="10A67C8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8,181</w:t>
            </w:r>
          </w:p>
        </w:tc>
        <w:tc>
          <w:tcPr>
            <w:tcW w:w="253" w:type="dxa"/>
          </w:tcPr>
          <w:p w14:paraId="3962080B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0DB734E" w14:textId="0FDA0A6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32,189,195</w:t>
            </w:r>
          </w:p>
        </w:tc>
        <w:tc>
          <w:tcPr>
            <w:tcW w:w="256" w:type="dxa"/>
          </w:tcPr>
          <w:p w14:paraId="7DE31AA0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0C815B2C" w14:textId="7F9D9FA6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5,495,269</w:t>
            </w:r>
          </w:p>
        </w:tc>
        <w:tc>
          <w:tcPr>
            <w:tcW w:w="255" w:type="dxa"/>
          </w:tcPr>
          <w:p w14:paraId="59936D57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07D691F4" w14:textId="75F40510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82,403</w:t>
            </w:r>
          </w:p>
        </w:tc>
        <w:tc>
          <w:tcPr>
            <w:tcW w:w="252" w:type="dxa"/>
          </w:tcPr>
          <w:p w14:paraId="4DA9EDF8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BE1928" w14:textId="199775F2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3,522,302 </w:t>
            </w:r>
          </w:p>
        </w:tc>
        <w:tc>
          <w:tcPr>
            <w:tcW w:w="270" w:type="dxa"/>
          </w:tcPr>
          <w:p w14:paraId="21BACB40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B1B2301" w14:textId="6B61ECFB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89,801,206</w:t>
            </w:r>
          </w:p>
        </w:tc>
      </w:tr>
      <w:tr w:rsidR="0074796C" w:rsidRPr="00795110" w14:paraId="6D550169" w14:textId="77777777" w:rsidTr="00F2689A">
        <w:trPr>
          <w:cantSplit/>
          <w:trHeight w:val="224"/>
        </w:trPr>
        <w:tc>
          <w:tcPr>
            <w:tcW w:w="3150" w:type="dxa"/>
            <w:vAlign w:val="bottom"/>
          </w:tcPr>
          <w:p w14:paraId="0F6E1AF6" w14:textId="77777777" w:rsidR="0074796C" w:rsidRPr="00795110" w:rsidRDefault="0074796C" w:rsidP="0074796C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0E0D00C0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3E26DC4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099AB88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2564424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280FAB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91EE598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415ACB04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32B2747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398EABEE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1669AD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484EC142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058DFB0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3C8A2D31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BF48ADE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0F8026DE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32B63E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19A377CC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25FB950" w14:textId="161408D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74796C" w:rsidRPr="00795110" w14:paraId="4842CEF0" w14:textId="77777777" w:rsidTr="00F2689A">
        <w:trPr>
          <w:cantSplit/>
          <w:trHeight w:val="224"/>
        </w:trPr>
        <w:tc>
          <w:tcPr>
            <w:tcW w:w="3150" w:type="dxa"/>
            <w:vAlign w:val="bottom"/>
          </w:tcPr>
          <w:p w14:paraId="1DF0C74B" w14:textId="77777777" w:rsidR="0074796C" w:rsidRPr="00795110" w:rsidRDefault="0074796C" w:rsidP="0074796C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391A41B8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F57EF88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B8D1D62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5FACFE6F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AA9CD42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2F3403CA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798239AA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13EB346F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41473B99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64C63C0A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23FA3535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50D80978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0AF02AEC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3AAB498C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583140F9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74966460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4895A17F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332" w:type="dxa"/>
          </w:tcPr>
          <w:p w14:paraId="2F617142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74796C" w:rsidRPr="00795110" w14:paraId="575AB556" w14:textId="77777777" w:rsidTr="00F2689A">
        <w:trPr>
          <w:cantSplit/>
          <w:trHeight w:val="224"/>
        </w:trPr>
        <w:tc>
          <w:tcPr>
            <w:tcW w:w="3150" w:type="dxa"/>
            <w:vAlign w:val="bottom"/>
          </w:tcPr>
          <w:p w14:paraId="3E3B40E9" w14:textId="77777777" w:rsidR="0074796C" w:rsidRPr="00795110" w:rsidRDefault="0074796C" w:rsidP="0074796C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0236057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6D7C3909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1A4FED0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41D05BBC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15C23E5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76D9F7E8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230878E4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1712952D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3EF1AABA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582F7111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2F118EAA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4F9AE267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03EC70AC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20AB3580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6330401F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4D18D02F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4BF77CA1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332" w:type="dxa"/>
          </w:tcPr>
          <w:p w14:paraId="7075195B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74796C" w:rsidRPr="00795110" w14:paraId="528D11BA" w14:textId="77777777" w:rsidTr="006B6FC0">
        <w:trPr>
          <w:cantSplit/>
        </w:trPr>
        <w:tc>
          <w:tcPr>
            <w:tcW w:w="3150" w:type="dxa"/>
          </w:tcPr>
          <w:p w14:paraId="22915ADC" w14:textId="77777777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3D57748D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52" w:type="dxa"/>
            <w:gridSpan w:val="17"/>
          </w:tcPr>
          <w:p w14:paraId="4A419F67" w14:textId="52DA8932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74796C" w:rsidRPr="00795110" w14:paraId="16C78C87" w14:textId="77777777" w:rsidTr="00F2689A">
        <w:trPr>
          <w:cantSplit/>
        </w:trPr>
        <w:tc>
          <w:tcPr>
            <w:tcW w:w="3150" w:type="dxa"/>
          </w:tcPr>
          <w:p w14:paraId="07C79DDF" w14:textId="77777777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79E6215E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0C9B1274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1000301C" w14:textId="64E88E37" w:rsidR="0074796C" w:rsidRPr="0027193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92" w:right="-130" w:hanging="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หมายเหตุ</w:t>
            </w:r>
          </w:p>
        </w:tc>
        <w:tc>
          <w:tcPr>
            <w:tcW w:w="900" w:type="dxa"/>
          </w:tcPr>
          <w:p w14:paraId="3FBC19B9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2E3393D1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BBA88F4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72424935" w14:textId="0E24ABD2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73FF6871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2FE04D17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ที่ดิน</w:t>
            </w:r>
          </w:p>
          <w:p w14:paraId="2856B05D" w14:textId="4AFA2EDE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795110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และอาคาร</w:t>
            </w:r>
            <w:r w:rsidRPr="00795110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Pr="00795110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0B89643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7AE4C75F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64693DD6" w14:textId="35C187B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  <w:r w:rsidRPr="00795110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Pr="00795110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40" w:type="dxa"/>
          </w:tcPr>
          <w:p w14:paraId="34762F1B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34F9FC05" w14:textId="5C80493A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3" w:type="dxa"/>
            <w:vAlign w:val="bottom"/>
          </w:tcPr>
          <w:p w14:paraId="75462427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086166E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อาคารและ</w:t>
            </w:r>
          </w:p>
          <w:p w14:paraId="1EE5F24B" w14:textId="73174410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795110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6" w:type="dxa"/>
            <w:vAlign w:val="bottom"/>
          </w:tcPr>
          <w:p w14:paraId="768CE01D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bottom"/>
          </w:tcPr>
          <w:p w14:paraId="5E9B0C4D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เครื่องตกแต่ง </w:t>
            </w:r>
          </w:p>
          <w:p w14:paraId="7D33D4CA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ติดตั้งและ</w:t>
            </w:r>
          </w:p>
          <w:p w14:paraId="29798783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อุปกรณ์</w:t>
            </w:r>
          </w:p>
          <w:p w14:paraId="157EB392" w14:textId="19032A46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สำนักงาน</w:t>
            </w:r>
          </w:p>
        </w:tc>
        <w:tc>
          <w:tcPr>
            <w:tcW w:w="255" w:type="dxa"/>
            <w:vAlign w:val="bottom"/>
          </w:tcPr>
          <w:p w14:paraId="38BBA568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11C5578F" w14:textId="214688B9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ยานพาหนะ</w:t>
            </w:r>
          </w:p>
        </w:tc>
        <w:tc>
          <w:tcPr>
            <w:tcW w:w="252" w:type="dxa"/>
            <w:vAlign w:val="bottom"/>
          </w:tcPr>
          <w:p w14:paraId="5ABCB515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9F7F32E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สินทรัพย์</w:t>
            </w:r>
          </w:p>
          <w:p w14:paraId="2838FA9D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ระหว่างก่อสร้าง</w:t>
            </w:r>
          </w:p>
          <w:p w14:paraId="147BBFF2" w14:textId="2CF316C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และติดตั้ง</w:t>
            </w:r>
          </w:p>
        </w:tc>
        <w:tc>
          <w:tcPr>
            <w:tcW w:w="270" w:type="dxa"/>
          </w:tcPr>
          <w:p w14:paraId="6A7F6E2B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35B25DDC" w14:textId="04BD9D8C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74796C" w:rsidRPr="00795110" w14:paraId="1F696D16" w14:textId="77777777" w:rsidTr="006B6FC0">
        <w:trPr>
          <w:cantSplit/>
        </w:trPr>
        <w:tc>
          <w:tcPr>
            <w:tcW w:w="3150" w:type="dxa"/>
          </w:tcPr>
          <w:p w14:paraId="48675B95" w14:textId="77777777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40314F2D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52" w:type="dxa"/>
            <w:gridSpan w:val="17"/>
          </w:tcPr>
          <w:p w14:paraId="05C63199" w14:textId="75EC7BE4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795110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</w:t>
            </w:r>
            <w:r w:rsidRPr="00795110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74796C" w:rsidRPr="00795110" w14:paraId="4BF0BAD5" w14:textId="77777777" w:rsidTr="00F2689A">
        <w:trPr>
          <w:cantSplit/>
        </w:trPr>
        <w:tc>
          <w:tcPr>
            <w:tcW w:w="3150" w:type="dxa"/>
          </w:tcPr>
          <w:p w14:paraId="564FF9DC" w14:textId="77777777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468" w:type="dxa"/>
          </w:tcPr>
          <w:p w14:paraId="553150F3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5FFB66EC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AA8541C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7FBA7F27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0ACEBC9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6AF90FC" w14:textId="37DEF71A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0859F316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7DCF36CE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1176764C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08A5060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3DE4C170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BDDB471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255" w:type="dxa"/>
          </w:tcPr>
          <w:p w14:paraId="536002DB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255A610E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16"/>
              </w:tabs>
              <w:spacing w:line="200" w:lineRule="atLeast"/>
              <w:ind w:right="-18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52" w:type="dxa"/>
          </w:tcPr>
          <w:p w14:paraId="174A133B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E312104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70" w:type="dxa"/>
          </w:tcPr>
          <w:p w14:paraId="00E4F9CE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32" w:type="dxa"/>
          </w:tcPr>
          <w:p w14:paraId="0FD07A4E" w14:textId="2F378B3A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</w:tr>
      <w:tr w:rsidR="0074796C" w:rsidRPr="00795110" w14:paraId="5EADE153" w14:textId="77777777" w:rsidTr="00F2689A">
        <w:trPr>
          <w:cantSplit/>
        </w:trPr>
        <w:tc>
          <w:tcPr>
            <w:tcW w:w="3150" w:type="dxa"/>
          </w:tcPr>
          <w:p w14:paraId="6D3C5591" w14:textId="04055583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795110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  <w:r w:rsidRPr="00795110">
              <w:rPr>
                <w:rFonts w:ascii="Angsana New" w:hAnsi="Angsana New"/>
                <w:sz w:val="23"/>
                <w:szCs w:val="23"/>
              </w:rPr>
              <w:t xml:space="preserve"> 2564</w:t>
            </w:r>
            <w:r w:rsidRPr="0079511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795110">
              <w:rPr>
                <w:rFonts w:ascii="Angsana New" w:hAnsi="Angsana New"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3EAB93DC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754463F" w14:textId="7360D98A" w:rsidR="0074796C" w:rsidRPr="004E34E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E34E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717CB3B" w14:textId="77777777" w:rsidR="0074796C" w:rsidRPr="004E34E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0E8E414" w14:textId="721926A1" w:rsidR="0074796C" w:rsidRPr="004E34E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E34E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1829C52" w14:textId="77777777" w:rsidR="0074796C" w:rsidRPr="004E34E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6DC894C" w14:textId="7728DC66" w:rsidR="0074796C" w:rsidRPr="004E34E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40"/>
              <w:rPr>
                <w:rFonts w:ascii="Angsana New" w:eastAsia="MS Mincho" w:hAnsi="Angsana New"/>
                <w:sz w:val="23"/>
                <w:szCs w:val="23"/>
              </w:rPr>
            </w:pPr>
            <w:r w:rsidRPr="004E34EF">
              <w:rPr>
                <w:rFonts w:asciiTheme="majorBidi" w:eastAsia="MS Mincho" w:hAnsiTheme="majorBidi" w:cstheme="majorBidi"/>
                <w:sz w:val="23"/>
                <w:szCs w:val="23"/>
              </w:rPr>
              <w:t>270,871</w:t>
            </w:r>
          </w:p>
        </w:tc>
        <w:tc>
          <w:tcPr>
            <w:tcW w:w="240" w:type="dxa"/>
          </w:tcPr>
          <w:p w14:paraId="158C13E9" w14:textId="77777777" w:rsidR="0074796C" w:rsidRPr="004E34EF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9E48951" w14:textId="0221B46B" w:rsidR="0074796C" w:rsidRPr="004E34E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E34EF">
              <w:rPr>
                <w:rFonts w:asciiTheme="majorBidi" w:eastAsia="MS Mincho" w:hAnsiTheme="majorBidi" w:cstheme="majorBidi"/>
                <w:sz w:val="23"/>
                <w:szCs w:val="23"/>
              </w:rPr>
              <w:t>1,272</w:t>
            </w:r>
          </w:p>
        </w:tc>
        <w:tc>
          <w:tcPr>
            <w:tcW w:w="253" w:type="dxa"/>
          </w:tcPr>
          <w:p w14:paraId="0F74C0B2" w14:textId="77777777" w:rsidR="0074796C" w:rsidRPr="004E34EF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  <w:tab w:val="decimal" w:pos="1152"/>
              </w:tabs>
              <w:ind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0D111F18" w14:textId="1287CB1D" w:rsidR="0074796C" w:rsidRPr="004E34E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E34EF">
              <w:rPr>
                <w:rFonts w:asciiTheme="majorBidi" w:eastAsia="MS Mincho" w:hAnsiTheme="majorBidi" w:cstheme="majorBidi"/>
                <w:sz w:val="23"/>
                <w:szCs w:val="23"/>
              </w:rPr>
              <w:t>5,187,631</w:t>
            </w:r>
          </w:p>
        </w:tc>
        <w:tc>
          <w:tcPr>
            <w:tcW w:w="256" w:type="dxa"/>
          </w:tcPr>
          <w:p w14:paraId="64E2988F" w14:textId="77777777" w:rsidR="0074796C" w:rsidRPr="004E34EF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40392AB" w14:textId="798AC712" w:rsidR="0074796C" w:rsidRPr="004E34E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2,349,662</w:t>
            </w:r>
          </w:p>
        </w:tc>
        <w:tc>
          <w:tcPr>
            <w:tcW w:w="255" w:type="dxa"/>
          </w:tcPr>
          <w:p w14:paraId="781E9976" w14:textId="77777777" w:rsidR="0074796C" w:rsidRPr="004E34EF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8F240EC" w14:textId="75410BC3" w:rsidR="0074796C" w:rsidRPr="004E34E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E34EF">
              <w:rPr>
                <w:rFonts w:asciiTheme="majorBidi" w:eastAsia="MS Mincho" w:hAnsiTheme="majorBidi" w:cstheme="majorBidi"/>
                <w:sz w:val="23"/>
                <w:szCs w:val="23"/>
              </w:rPr>
              <w:t>48,</w:t>
            </w:r>
            <w:r w:rsidRPr="004E34EF">
              <w:rPr>
                <w:rFonts w:ascii="Angsana New" w:eastAsia="MS Mincho" w:hAnsi="Angsana New"/>
                <w:sz w:val="23"/>
                <w:szCs w:val="23"/>
              </w:rPr>
              <w:t>059</w:t>
            </w:r>
          </w:p>
        </w:tc>
        <w:tc>
          <w:tcPr>
            <w:tcW w:w="252" w:type="dxa"/>
          </w:tcPr>
          <w:p w14:paraId="10B17DB9" w14:textId="77777777" w:rsidR="0074796C" w:rsidRPr="004E34EF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5A7AB6D9" w14:textId="0673A21C" w:rsidR="0074796C" w:rsidRPr="004E34E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E34E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6AE6B52" w14:textId="77777777" w:rsidR="0074796C" w:rsidRPr="004E34E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0430C979" w14:textId="1D4D7517" w:rsidR="0074796C" w:rsidRPr="004E34E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7,857,495</w:t>
            </w:r>
          </w:p>
        </w:tc>
      </w:tr>
      <w:tr w:rsidR="0074796C" w:rsidRPr="00795110" w14:paraId="5B074374" w14:textId="77777777" w:rsidTr="00F2689A">
        <w:trPr>
          <w:cantSplit/>
        </w:trPr>
        <w:tc>
          <w:tcPr>
            <w:tcW w:w="3150" w:type="dxa"/>
          </w:tcPr>
          <w:p w14:paraId="5A3885B3" w14:textId="45562CCC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468" w:type="dxa"/>
          </w:tcPr>
          <w:p w14:paraId="456DFB2B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74983FA" w14:textId="7702A5D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A58E21D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EE759A3" w14:textId="2F140062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48</w:t>
            </w:r>
          </w:p>
        </w:tc>
        <w:tc>
          <w:tcPr>
            <w:tcW w:w="270" w:type="dxa"/>
          </w:tcPr>
          <w:p w14:paraId="1C6699A9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7219AE6" w14:textId="43E3B456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40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68,534 </w:t>
            </w:r>
          </w:p>
        </w:tc>
        <w:tc>
          <w:tcPr>
            <w:tcW w:w="240" w:type="dxa"/>
          </w:tcPr>
          <w:p w14:paraId="4F402D5D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6C193162" w14:textId="7BDECBE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453 </w:t>
            </w:r>
          </w:p>
        </w:tc>
        <w:tc>
          <w:tcPr>
            <w:tcW w:w="253" w:type="dxa"/>
          </w:tcPr>
          <w:p w14:paraId="1D886C52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15B0590A" w14:textId="1E51F08C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986,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577</w:t>
            </w: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6" w:type="dxa"/>
          </w:tcPr>
          <w:p w14:paraId="2954808B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29D418E8" w14:textId="37F1B84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502,232</w:t>
            </w:r>
          </w:p>
        </w:tc>
        <w:tc>
          <w:tcPr>
            <w:tcW w:w="255" w:type="dxa"/>
          </w:tcPr>
          <w:p w14:paraId="48CC4FE7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61221FAA" w14:textId="6E36F5DE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16,759 </w:t>
            </w:r>
          </w:p>
        </w:tc>
        <w:tc>
          <w:tcPr>
            <w:tcW w:w="252" w:type="dxa"/>
          </w:tcPr>
          <w:p w14:paraId="7525B949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22FC27C8" w14:textId="3BD45F4A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C93F0BE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43422160" w14:textId="27DFEB66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1,574,603</w:t>
            </w: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74796C" w:rsidRPr="00795110" w14:paraId="79CC9A97" w14:textId="77777777" w:rsidTr="00F2689A">
        <w:trPr>
          <w:cantSplit/>
        </w:trPr>
        <w:tc>
          <w:tcPr>
            <w:tcW w:w="3150" w:type="dxa"/>
          </w:tcPr>
          <w:p w14:paraId="3E5FED4E" w14:textId="16016315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468" w:type="dxa"/>
          </w:tcPr>
          <w:p w14:paraId="011FA607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631021B" w14:textId="286BD336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12A9C0E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AB186A6" w14:textId="4F1B32C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78765AB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0544962" w14:textId="41055B76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C8FFC9B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1ADAB581" w14:textId="61C11F1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53" w:type="dxa"/>
          </w:tcPr>
          <w:p w14:paraId="5371DE9E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52763B8C" w14:textId="5E149161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</w:tcPr>
          <w:p w14:paraId="1CD75622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C101BE3" w14:textId="44A1F600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6,950</w:t>
            </w:r>
          </w:p>
        </w:tc>
        <w:tc>
          <w:tcPr>
            <w:tcW w:w="255" w:type="dxa"/>
          </w:tcPr>
          <w:p w14:paraId="610A9C85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6F2377F9" w14:textId="58B32F4F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3EBE8D9C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08DA4549" w14:textId="1D824C76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80C980F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2F4B60C8" w14:textId="0B63AD43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6,950</w:t>
            </w:r>
          </w:p>
        </w:tc>
      </w:tr>
      <w:tr w:rsidR="0074796C" w:rsidRPr="00795110" w14:paraId="185CEB0F" w14:textId="77777777" w:rsidTr="00F2689A">
        <w:trPr>
          <w:cantSplit/>
        </w:trPr>
        <w:tc>
          <w:tcPr>
            <w:tcW w:w="3150" w:type="dxa"/>
          </w:tcPr>
          <w:p w14:paraId="4FAA1A19" w14:textId="1852BE2B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4BB80EF7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F230A6C" w14:textId="6DE5DCAE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E53B245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C3BE90" w14:textId="657C5D76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37287B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BEABD3C" w14:textId="64992380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76A7B2A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B03E854" w14:textId="1A231523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53" w:type="dxa"/>
          </w:tcPr>
          <w:p w14:paraId="4FF4B1D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795737FB" w14:textId="15E84F3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(49) </w:t>
            </w:r>
          </w:p>
        </w:tc>
        <w:tc>
          <w:tcPr>
            <w:tcW w:w="256" w:type="dxa"/>
          </w:tcPr>
          <w:p w14:paraId="220B7ED6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2E0DABE3" w14:textId="2D6FCD52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rtl/>
                <w:cs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(8,343)</w:t>
            </w:r>
          </w:p>
        </w:tc>
        <w:tc>
          <w:tcPr>
            <w:tcW w:w="255" w:type="dxa"/>
          </w:tcPr>
          <w:p w14:paraId="5D87FCA1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4F38C2C" w14:textId="5574C25F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(1,960)</w:t>
            </w:r>
          </w:p>
        </w:tc>
        <w:tc>
          <w:tcPr>
            <w:tcW w:w="252" w:type="dxa"/>
          </w:tcPr>
          <w:p w14:paraId="4E554C19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77E591AA" w14:textId="037D59F9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7F93B22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39554C4D" w14:textId="19DC0441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(10,352)</w:t>
            </w:r>
          </w:p>
        </w:tc>
      </w:tr>
      <w:tr w:rsidR="0074796C" w:rsidRPr="00795110" w14:paraId="77D9D4C7" w14:textId="77777777" w:rsidTr="00F2689A">
        <w:trPr>
          <w:cantSplit/>
        </w:trPr>
        <w:tc>
          <w:tcPr>
            <w:tcW w:w="3150" w:type="dxa"/>
          </w:tcPr>
          <w:p w14:paraId="3FB2640F" w14:textId="3D3587EC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39B56379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EB5F27E" w14:textId="02A752E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524CE4D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557FF5" w14:textId="38DA6295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F1ABD4A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00B23A3" w14:textId="62503820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1662D885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6919118C" w14:textId="2C7A7E8A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53" w:type="dxa"/>
          </w:tcPr>
          <w:p w14:paraId="01C320A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35C82C4A" w14:textId="56299FE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(299)</w:t>
            </w:r>
          </w:p>
        </w:tc>
        <w:tc>
          <w:tcPr>
            <w:tcW w:w="256" w:type="dxa"/>
          </w:tcPr>
          <w:p w14:paraId="5B57DE43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54F696D7" w14:textId="6DFA86D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rtl/>
                <w:cs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(477)</w:t>
            </w:r>
          </w:p>
        </w:tc>
        <w:tc>
          <w:tcPr>
            <w:tcW w:w="255" w:type="dxa"/>
          </w:tcPr>
          <w:p w14:paraId="1305A288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5A38E883" w14:textId="6472288B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543CD0C4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7CEBF76C" w14:textId="74D7617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2CC061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3C21CD9D" w14:textId="1373C6A8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(776)</w:t>
            </w:r>
          </w:p>
        </w:tc>
      </w:tr>
      <w:tr w:rsidR="0074796C" w:rsidRPr="00795110" w14:paraId="02AB3012" w14:textId="77777777" w:rsidTr="00F2689A">
        <w:trPr>
          <w:cantSplit/>
        </w:trPr>
        <w:tc>
          <w:tcPr>
            <w:tcW w:w="3150" w:type="dxa"/>
          </w:tcPr>
          <w:p w14:paraId="7AC4C0D6" w14:textId="6FF3198A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6926DD55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305EF02" w14:textId="1198B2FF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5AECD22" w14:textId="3BCB955E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653791" w14:textId="644F5D1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7116242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E006E09" w14:textId="43115C1E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718A438E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604E9B31" w14:textId="1233B55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53" w:type="dxa"/>
          </w:tcPr>
          <w:p w14:paraId="42A4835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3C4F6098" w14:textId="4F375DE0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</w:tcPr>
          <w:p w14:paraId="4C3985B4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55CB261A" w14:textId="4885F3B1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6D8199DF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1FF8E578" w14:textId="2E414B0F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 (1,549) </w:t>
            </w:r>
          </w:p>
        </w:tc>
        <w:tc>
          <w:tcPr>
            <w:tcW w:w="252" w:type="dxa"/>
          </w:tcPr>
          <w:p w14:paraId="2A87DDF9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1E615E" w14:textId="246EE8C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03B5A2A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</w:tcPr>
          <w:p w14:paraId="395B67D5" w14:textId="5FFE55FC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eastAsia="MS Mincho" w:hAnsi="Angsana New"/>
                <w:sz w:val="23"/>
                <w:szCs w:val="23"/>
              </w:rPr>
              <w:t xml:space="preserve">  (1,549)</w:t>
            </w:r>
          </w:p>
        </w:tc>
      </w:tr>
      <w:tr w:rsidR="0074796C" w:rsidRPr="00795110" w14:paraId="3265F0A1" w14:textId="77777777" w:rsidTr="00F2689A">
        <w:trPr>
          <w:cantSplit/>
        </w:trPr>
        <w:tc>
          <w:tcPr>
            <w:tcW w:w="3150" w:type="dxa"/>
          </w:tcPr>
          <w:p w14:paraId="7C5FE645" w14:textId="5372A566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left="160" w:right="-108" w:hanging="16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</w:rPr>
              <w:t>2564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br/>
            </w:r>
            <w:r w:rsidRPr="00795110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และ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1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2565 - </w:t>
            </w:r>
            <w:r w:rsidRPr="00795110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0611ED11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B40F05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78C0634A" w14:textId="19A16BDF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7ADFDFB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2EBA770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32ECD98E" w14:textId="76B117D1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</w:t>
            </w:r>
          </w:p>
        </w:tc>
        <w:tc>
          <w:tcPr>
            <w:tcW w:w="270" w:type="dxa"/>
          </w:tcPr>
          <w:p w14:paraId="4362EEB5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36B48F8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38F52F78" w14:textId="25832691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40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339,405 </w:t>
            </w:r>
          </w:p>
        </w:tc>
        <w:tc>
          <w:tcPr>
            <w:tcW w:w="240" w:type="dxa"/>
          </w:tcPr>
          <w:p w14:paraId="312AEBA8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103C619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569F566F" w14:textId="35DB16BB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1,725</w:t>
            </w:r>
          </w:p>
        </w:tc>
        <w:tc>
          <w:tcPr>
            <w:tcW w:w="253" w:type="dxa"/>
          </w:tcPr>
          <w:p w14:paraId="39C3C853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26825E2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26E8F67D" w14:textId="78D36F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6,173,860 </w:t>
            </w:r>
          </w:p>
        </w:tc>
        <w:tc>
          <w:tcPr>
            <w:tcW w:w="256" w:type="dxa"/>
          </w:tcPr>
          <w:p w14:paraId="5244E72F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2FF00E9E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3865E4BE" w14:textId="2CC5A815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2,850,02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55" w:type="dxa"/>
          </w:tcPr>
          <w:p w14:paraId="380531BA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sz w:val="23"/>
                <w:szCs w:val="23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2EF1AFFA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3A518B35" w14:textId="276D80C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61,309 </w:t>
            </w:r>
          </w:p>
        </w:tc>
        <w:tc>
          <w:tcPr>
            <w:tcW w:w="252" w:type="dxa"/>
          </w:tcPr>
          <w:p w14:paraId="6556338A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28E8BD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01BBD9C9" w14:textId="08F8DC52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09CB41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1FA0208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37041352" w14:textId="3F92411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9,426,37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</w:p>
        </w:tc>
      </w:tr>
      <w:tr w:rsidR="0074796C" w:rsidRPr="00795110" w14:paraId="56EAAF0C" w14:textId="77777777" w:rsidTr="00F2689A">
        <w:trPr>
          <w:cantSplit/>
        </w:trPr>
        <w:tc>
          <w:tcPr>
            <w:tcW w:w="3150" w:type="dxa"/>
          </w:tcPr>
          <w:p w14:paraId="69CD3005" w14:textId="77777777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468" w:type="dxa"/>
          </w:tcPr>
          <w:p w14:paraId="7FB81710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459CC8E" w14:textId="4C9A9E6A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4093449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675BF91C" w14:textId="0499F48F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4,808</w:t>
            </w:r>
          </w:p>
        </w:tc>
        <w:tc>
          <w:tcPr>
            <w:tcW w:w="270" w:type="dxa"/>
          </w:tcPr>
          <w:p w14:paraId="4E70A799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4027A00C" w14:textId="3AA9E69E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40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69,697</w:t>
            </w: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40" w:type="dxa"/>
          </w:tcPr>
          <w:p w14:paraId="4B33C9CB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1CD15DFE" w14:textId="6135AE3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545 </w:t>
            </w:r>
          </w:p>
        </w:tc>
        <w:tc>
          <w:tcPr>
            <w:tcW w:w="253" w:type="dxa"/>
          </w:tcPr>
          <w:p w14:paraId="270FACAC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77" w:type="dxa"/>
          </w:tcPr>
          <w:p w14:paraId="1F5FFC55" w14:textId="271C85BF" w:rsidR="0074796C" w:rsidRPr="00795110" w:rsidRDefault="009822A2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1,071,143</w:t>
            </w:r>
            <w:r w:rsidR="0074796C"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6" w:type="dxa"/>
          </w:tcPr>
          <w:p w14:paraId="4060050C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3EAE71BB" w14:textId="697D75B9" w:rsidR="0074796C" w:rsidRPr="00795110" w:rsidRDefault="009822A2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446,738</w:t>
            </w:r>
          </w:p>
        </w:tc>
        <w:tc>
          <w:tcPr>
            <w:tcW w:w="255" w:type="dxa"/>
          </w:tcPr>
          <w:p w14:paraId="454DDAA4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56C998E6" w14:textId="6A452972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13,594</w:t>
            </w:r>
          </w:p>
        </w:tc>
        <w:tc>
          <w:tcPr>
            <w:tcW w:w="252" w:type="dxa"/>
          </w:tcPr>
          <w:p w14:paraId="0EFB88CC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721A3B7" w14:textId="4F936293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03ED2663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32" w:type="dxa"/>
          </w:tcPr>
          <w:p w14:paraId="62BBBA65" w14:textId="5FA03EAE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1,606,525</w:t>
            </w: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74796C" w:rsidRPr="00795110" w14:paraId="3412379F" w14:textId="77777777" w:rsidTr="00F2689A">
        <w:trPr>
          <w:cantSplit/>
        </w:trPr>
        <w:tc>
          <w:tcPr>
            <w:tcW w:w="3150" w:type="dxa"/>
          </w:tcPr>
          <w:p w14:paraId="044A50F4" w14:textId="77777777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468" w:type="dxa"/>
          </w:tcPr>
          <w:p w14:paraId="32106234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9943C42" w14:textId="62BC1B2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6D881E1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4D14EC" w14:textId="5525E800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F287115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3AFB364F" w14:textId="6BB430BF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84" w:firstLine="318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25F368F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9BCFF31" w14:textId="04B53631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5296BC36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990"/>
              </w:tabs>
              <w:spacing w:line="200" w:lineRule="atLeast"/>
              <w:ind w:left="-108"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7BBF5368" w14:textId="60BB23B0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112</w:t>
            </w: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6" w:type="dxa"/>
          </w:tcPr>
          <w:p w14:paraId="75EFBD48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93D60C8" w14:textId="6F1E8EBC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2,3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0 </w:t>
            </w:r>
          </w:p>
        </w:tc>
        <w:tc>
          <w:tcPr>
            <w:tcW w:w="255" w:type="dxa"/>
          </w:tcPr>
          <w:p w14:paraId="12B6823F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7EAF5717" w14:textId="7B18D5AC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27AD1401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0F52C68" w14:textId="23EF47D2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1393EC2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</w:tcPr>
          <w:p w14:paraId="35E52D93" w14:textId="6EFFDF9F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2,452</w:t>
            </w: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74796C" w:rsidRPr="00795110" w14:paraId="1E7F954A" w14:textId="77777777" w:rsidTr="00F2689A">
        <w:trPr>
          <w:cantSplit/>
        </w:trPr>
        <w:tc>
          <w:tcPr>
            <w:tcW w:w="3150" w:type="dxa"/>
          </w:tcPr>
          <w:p w14:paraId="24717DA4" w14:textId="5FAFC217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 w:hint="cs"/>
                <w:sz w:val="23"/>
                <w:szCs w:val="23"/>
                <w:cs/>
              </w:rPr>
              <w:t>โอนไปสินทรัพย์ไม่มีตัวตน</w:t>
            </w:r>
          </w:p>
        </w:tc>
        <w:tc>
          <w:tcPr>
            <w:tcW w:w="468" w:type="dxa"/>
          </w:tcPr>
          <w:p w14:paraId="30EDC110" w14:textId="7E9505E8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  <w:r w:rsidRPr="00795110">
              <w:rPr>
                <w:rFonts w:ascii="Angsana New" w:hAnsi="Angsana New"/>
                <w:i/>
                <w:iCs/>
                <w:sz w:val="23"/>
                <w:szCs w:val="23"/>
                <w:lang w:eastAsia="zh-CN"/>
              </w:rPr>
              <w:t>14</w:t>
            </w:r>
          </w:p>
        </w:tc>
        <w:tc>
          <w:tcPr>
            <w:tcW w:w="900" w:type="dxa"/>
          </w:tcPr>
          <w:p w14:paraId="2C145D67" w14:textId="236D78EA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450030C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91B9E7" w14:textId="48384E56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D95A4E3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20E38DBB" w14:textId="41612193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84" w:firstLine="318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4C0FCC0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0AAD25F9" w14:textId="2E6C2E62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2F967B3A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990"/>
              </w:tabs>
              <w:spacing w:line="200" w:lineRule="atLeast"/>
              <w:ind w:left="-108"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3B023BA2" w14:textId="66D9CE4D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</w:tcPr>
          <w:p w14:paraId="5FB68E57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797F8D4C" w14:textId="7BF27579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(1,293)</w:t>
            </w:r>
          </w:p>
        </w:tc>
        <w:tc>
          <w:tcPr>
            <w:tcW w:w="255" w:type="dxa"/>
          </w:tcPr>
          <w:p w14:paraId="2D5C99D1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5485AE7B" w14:textId="28AAFF0E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2783906F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7D48AD70" w14:textId="631FD5E2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832ADF3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</w:tcPr>
          <w:p w14:paraId="7B4844AD" w14:textId="76CD4B81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(1,293)</w:t>
            </w:r>
          </w:p>
        </w:tc>
      </w:tr>
      <w:tr w:rsidR="0074796C" w:rsidRPr="00795110" w14:paraId="42E999DB" w14:textId="77777777" w:rsidTr="00F2689A">
        <w:trPr>
          <w:cantSplit/>
        </w:trPr>
        <w:tc>
          <w:tcPr>
            <w:tcW w:w="3150" w:type="dxa"/>
          </w:tcPr>
          <w:p w14:paraId="5F9559E1" w14:textId="77777777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7FA60931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FBB91B1" w14:textId="0F19642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9D0F48F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93B931" w14:textId="33220705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3347420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60431A2B" w14:textId="4592A995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08"/>
              </w:tabs>
              <w:ind w:right="-1184" w:firstLine="318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094FC628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54719A89" w14:textId="073C2D76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254267D7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990"/>
              </w:tabs>
              <w:spacing w:line="200" w:lineRule="atLeast"/>
              <w:ind w:left="-108"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7F96766C" w14:textId="03CFC7C2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</w:tcPr>
          <w:p w14:paraId="4A4A0CD6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15DB5479" w14:textId="1075E972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 xml:space="preserve"> (7,738)</w:t>
            </w:r>
          </w:p>
        </w:tc>
        <w:tc>
          <w:tcPr>
            <w:tcW w:w="255" w:type="dxa"/>
          </w:tcPr>
          <w:p w14:paraId="1A445A8F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B52E70E" w14:textId="562C5238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(2,488)</w:t>
            </w:r>
          </w:p>
        </w:tc>
        <w:tc>
          <w:tcPr>
            <w:tcW w:w="252" w:type="dxa"/>
          </w:tcPr>
          <w:p w14:paraId="4676EC63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30ACE84" w14:textId="2DA30C1F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31A6FA8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</w:tcPr>
          <w:p w14:paraId="5B5765CF" w14:textId="30D3BACE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(10,226)</w:t>
            </w:r>
          </w:p>
        </w:tc>
      </w:tr>
      <w:tr w:rsidR="0074796C" w:rsidRPr="00795110" w14:paraId="0731F0A1" w14:textId="77777777" w:rsidTr="00F2689A">
        <w:trPr>
          <w:cantSplit/>
        </w:trPr>
        <w:tc>
          <w:tcPr>
            <w:tcW w:w="3150" w:type="dxa"/>
          </w:tcPr>
          <w:p w14:paraId="16C0305E" w14:textId="77777777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660C366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D8FE65B" w14:textId="43E68440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4852234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9EABF6" w14:textId="3B74131F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137C160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527DE328" w14:textId="50F92DD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84" w:firstLine="235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(2,465)</w:t>
            </w:r>
          </w:p>
        </w:tc>
        <w:tc>
          <w:tcPr>
            <w:tcW w:w="240" w:type="dxa"/>
          </w:tcPr>
          <w:p w14:paraId="42804D33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4F1E64EF" w14:textId="2AA8C2C3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5C1302A2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6058EA93" w14:textId="01BDDDB3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(628)</w:t>
            </w:r>
          </w:p>
        </w:tc>
        <w:tc>
          <w:tcPr>
            <w:tcW w:w="256" w:type="dxa"/>
          </w:tcPr>
          <w:p w14:paraId="4E2BEE8E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66B9FAC" w14:textId="6E1AA5C6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(3,116)</w:t>
            </w:r>
          </w:p>
        </w:tc>
        <w:tc>
          <w:tcPr>
            <w:tcW w:w="255" w:type="dxa"/>
          </w:tcPr>
          <w:p w14:paraId="69D9340B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CAE6A6E" w14:textId="357C564C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(14,</w:t>
            </w:r>
            <w:r w:rsidR="00A30D44">
              <w:rPr>
                <w:rFonts w:asciiTheme="majorBidi" w:hAnsiTheme="majorBidi" w:cstheme="majorBidi"/>
                <w:sz w:val="23"/>
                <w:szCs w:val="23"/>
              </w:rPr>
              <w:t>533</w:t>
            </w:r>
            <w:r w:rsidRPr="0079511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5A35CF08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3F0466D4" w14:textId="6314CA0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8088786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</w:tcPr>
          <w:p w14:paraId="5D545446" w14:textId="02351283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20,742</w:t>
            </w:r>
            <w:r w:rsidRPr="0079511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74796C" w:rsidRPr="00795110" w14:paraId="555BC4B9" w14:textId="77777777" w:rsidTr="00F2689A">
        <w:trPr>
          <w:cantSplit/>
        </w:trPr>
        <w:tc>
          <w:tcPr>
            <w:tcW w:w="3150" w:type="dxa"/>
          </w:tcPr>
          <w:p w14:paraId="78C59CC7" w14:textId="0019C0A1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795110">
              <w:rPr>
                <w:rFonts w:ascii="Angsana New" w:hAnsi="Angsana New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501C804B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0729CC7" w14:textId="2A825113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7F56ED5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A9DAFD" w14:textId="646D1AA5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842EE42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5ABB255A" w14:textId="48A4167D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08"/>
              </w:tabs>
              <w:ind w:right="-1184" w:firstLine="318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894E38E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62EAB412" w14:textId="59FF9E7D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610B0F8C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0060551D" w14:textId="3E6FFC86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</w:tcPr>
          <w:p w14:paraId="0AADF88E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4F2509D9" w14:textId="0149A0C9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5AF79CC4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6845FF0A" w14:textId="319CC559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(413)</w:t>
            </w:r>
          </w:p>
        </w:tc>
        <w:tc>
          <w:tcPr>
            <w:tcW w:w="252" w:type="dxa"/>
          </w:tcPr>
          <w:p w14:paraId="60561BCA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2750992" w14:textId="7D443E38" w:rsidR="0074796C" w:rsidRPr="00795110" w:rsidRDefault="00A30D44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EFD032D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</w:tcPr>
          <w:p w14:paraId="0B6FA6B9" w14:textId="1BFD72C0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(413)</w:t>
            </w:r>
          </w:p>
        </w:tc>
      </w:tr>
      <w:tr w:rsidR="0074796C" w:rsidRPr="00795110" w14:paraId="550FD823" w14:textId="77777777" w:rsidTr="00F2689A">
        <w:trPr>
          <w:cantSplit/>
        </w:trPr>
        <w:tc>
          <w:tcPr>
            <w:tcW w:w="3150" w:type="dxa"/>
          </w:tcPr>
          <w:p w14:paraId="21E8F2E2" w14:textId="79CF9557" w:rsidR="0074796C" w:rsidRPr="00795110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468" w:type="dxa"/>
          </w:tcPr>
          <w:p w14:paraId="00BA89E5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F48B5BD" w14:textId="410D64EF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370D931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D5B47D2" w14:textId="3DDD2C05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23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4,856</w:t>
            </w:r>
          </w:p>
        </w:tc>
        <w:tc>
          <w:tcPr>
            <w:tcW w:w="270" w:type="dxa"/>
          </w:tcPr>
          <w:p w14:paraId="31DF37C4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4927B8" w14:textId="03B6D0FF" w:rsidR="0074796C" w:rsidRPr="00936E37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84" w:firstLine="1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36E3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406,637</w:t>
            </w:r>
          </w:p>
        </w:tc>
        <w:tc>
          <w:tcPr>
            <w:tcW w:w="240" w:type="dxa"/>
          </w:tcPr>
          <w:p w14:paraId="5085AA44" w14:textId="77777777" w:rsidR="0074796C" w:rsidRPr="006A0057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66"/>
                <w:tab w:val="decimal" w:pos="1060"/>
              </w:tabs>
              <w:spacing w:line="200" w:lineRule="atLeast"/>
              <w:ind w:left="-108" w:right="4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32E1C62D" w14:textId="317E9CB6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2,270</w:t>
            </w:r>
          </w:p>
        </w:tc>
        <w:tc>
          <w:tcPr>
            <w:tcW w:w="253" w:type="dxa"/>
          </w:tcPr>
          <w:p w14:paraId="1A7C6D2A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2749C4E" w14:textId="0D6041B4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7,244,487</w:t>
            </w:r>
          </w:p>
        </w:tc>
        <w:tc>
          <w:tcPr>
            <w:tcW w:w="256" w:type="dxa"/>
          </w:tcPr>
          <w:p w14:paraId="3E9D3115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2F70B6D1" w14:textId="04FD6D8A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3,286,955</w:t>
            </w:r>
          </w:p>
        </w:tc>
        <w:tc>
          <w:tcPr>
            <w:tcW w:w="255" w:type="dxa"/>
          </w:tcPr>
          <w:p w14:paraId="12222EA5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446424B1" w14:textId="61B48C8D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57,469</w:t>
            </w:r>
          </w:p>
        </w:tc>
        <w:tc>
          <w:tcPr>
            <w:tcW w:w="252" w:type="dxa"/>
          </w:tcPr>
          <w:p w14:paraId="50E06F58" w14:textId="77777777" w:rsidR="0074796C" w:rsidRPr="00795110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1E7B4A" w14:textId="4D211FF6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5DDC844" w14:textId="7777777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D1C6307" w14:textId="609FA0B7" w:rsidR="0074796C" w:rsidRPr="00795110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11,002,674</w:t>
            </w:r>
          </w:p>
        </w:tc>
      </w:tr>
    </w:tbl>
    <w:p w14:paraId="21588AE2" w14:textId="186D1DBD" w:rsidR="0034288F" w:rsidRPr="00795110" w:rsidRDefault="0034288F" w:rsidP="006F1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3F73BAA8" w14:textId="0C43C728" w:rsidR="00F40EDC" w:rsidRDefault="00F40EDC" w:rsidP="006F1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F3C0A0C" w14:textId="77777777" w:rsidR="009822A2" w:rsidRPr="00795110" w:rsidRDefault="009822A2" w:rsidP="006F1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00DC44E" w14:textId="29569AA9" w:rsidR="00271A41" w:rsidRPr="00795110" w:rsidRDefault="00271A41" w:rsidP="004C1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both"/>
        <w:rPr>
          <w:sz w:val="2"/>
          <w:szCs w:val="2"/>
        </w:rPr>
      </w:pPr>
    </w:p>
    <w:tbl>
      <w:tblPr>
        <w:tblW w:w="16085" w:type="dxa"/>
        <w:tblLayout w:type="fixed"/>
        <w:tblLook w:val="0020" w:firstRow="1" w:lastRow="0" w:firstColumn="0" w:lastColumn="0" w:noHBand="0" w:noVBand="0"/>
      </w:tblPr>
      <w:tblGrid>
        <w:gridCol w:w="2772"/>
        <w:gridCol w:w="252"/>
        <w:gridCol w:w="1242"/>
        <w:gridCol w:w="288"/>
        <w:gridCol w:w="1260"/>
        <w:gridCol w:w="270"/>
        <w:gridCol w:w="1260"/>
        <w:gridCol w:w="236"/>
        <w:gridCol w:w="1204"/>
        <w:gridCol w:w="253"/>
        <w:gridCol w:w="1277"/>
        <w:gridCol w:w="256"/>
        <w:gridCol w:w="1184"/>
        <w:gridCol w:w="255"/>
        <w:gridCol w:w="1185"/>
        <w:gridCol w:w="242"/>
        <w:gridCol w:w="1144"/>
        <w:gridCol w:w="236"/>
        <w:gridCol w:w="1258"/>
        <w:gridCol w:w="11"/>
      </w:tblGrid>
      <w:tr w:rsidR="0033069B" w:rsidRPr="00795110" w14:paraId="23F75643" w14:textId="77777777" w:rsidTr="007D2C24">
        <w:trPr>
          <w:cantSplit/>
        </w:trPr>
        <w:tc>
          <w:tcPr>
            <w:tcW w:w="2772" w:type="dxa"/>
          </w:tcPr>
          <w:p w14:paraId="1AFA6532" w14:textId="7CD0DA2B" w:rsidR="0033069B" w:rsidRPr="00795110" w:rsidRDefault="0033069B" w:rsidP="001A230B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520D5338" w14:textId="77777777" w:rsidR="0033069B" w:rsidRPr="00795110" w:rsidRDefault="0033069B" w:rsidP="001A230B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3061" w:type="dxa"/>
            <w:gridSpan w:val="18"/>
          </w:tcPr>
          <w:p w14:paraId="1F51E628" w14:textId="6BD5CFAC" w:rsidR="0033069B" w:rsidRPr="00795110" w:rsidRDefault="00297ACB" w:rsidP="001A230B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F70099" w:rsidRPr="00795110" w14:paraId="087254E0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74726B3B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488A2EE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</w:tcPr>
          <w:p w14:paraId="7C6968D9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2E85726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8DF5EE6" w14:textId="566432A2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288" w:type="dxa"/>
          </w:tcPr>
          <w:p w14:paraId="5C48809C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57A377E" w14:textId="77777777" w:rsidR="00DB12D8" w:rsidRPr="00795110" w:rsidRDefault="00F70099" w:rsidP="00DB12D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ที่ดินและอาคาร</w:t>
            </w:r>
            <w:r w:rsidR="00DB12D8" w:rsidRPr="0079511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DB12D8"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  <w:p w14:paraId="647ABF74" w14:textId="3CAF7F3E" w:rsidR="00F70099" w:rsidRPr="00795110" w:rsidRDefault="00DB12D8" w:rsidP="00DB12D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540FBCBA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BF76D46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E2803D3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  <w:r w:rsidRPr="0079511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  <w:p w14:paraId="7AC80183" w14:textId="402796FC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</w:tcPr>
          <w:p w14:paraId="65EEE58A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8E8CF27" w14:textId="49D81983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3" w:type="dxa"/>
            <w:vAlign w:val="bottom"/>
          </w:tcPr>
          <w:p w14:paraId="365FD3D9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vAlign w:val="bottom"/>
          </w:tcPr>
          <w:p w14:paraId="025799E0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อาคารและ</w:t>
            </w:r>
          </w:p>
          <w:p w14:paraId="154F0D04" w14:textId="75B6CD56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95110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6" w:type="dxa"/>
            <w:vAlign w:val="bottom"/>
          </w:tcPr>
          <w:p w14:paraId="14B31C7C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4" w:type="dxa"/>
            <w:vAlign w:val="bottom"/>
          </w:tcPr>
          <w:p w14:paraId="00F04779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เครื่องตกแต่ง </w:t>
            </w:r>
          </w:p>
          <w:p w14:paraId="1CF28E4D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ติดตั้งและ</w:t>
            </w:r>
          </w:p>
          <w:p w14:paraId="36588635" w14:textId="2049F34C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255" w:type="dxa"/>
            <w:vAlign w:val="bottom"/>
          </w:tcPr>
          <w:p w14:paraId="7D216BD4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06329649" w14:textId="500768FD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42" w:type="dxa"/>
            <w:vAlign w:val="bottom"/>
          </w:tcPr>
          <w:p w14:paraId="5DBC2225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6982D933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  <w:p w14:paraId="5BD36798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ระหว่างก่อสร้าง</w:t>
            </w:r>
          </w:p>
          <w:p w14:paraId="1C9D2F71" w14:textId="583A2BE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และติดตั้ง</w:t>
            </w:r>
          </w:p>
        </w:tc>
        <w:tc>
          <w:tcPr>
            <w:tcW w:w="236" w:type="dxa"/>
          </w:tcPr>
          <w:p w14:paraId="3FA1BEA3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576C50E" w14:textId="7A1CD845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70099" w:rsidRPr="00795110" w14:paraId="752E4AE3" w14:textId="77777777" w:rsidTr="007D2C24">
        <w:trPr>
          <w:cantSplit/>
        </w:trPr>
        <w:tc>
          <w:tcPr>
            <w:tcW w:w="2772" w:type="dxa"/>
          </w:tcPr>
          <w:p w14:paraId="3229ABDF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03B34D00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61" w:type="dxa"/>
            <w:gridSpan w:val="18"/>
          </w:tcPr>
          <w:p w14:paraId="5701A546" w14:textId="3B1B3886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95110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(พันบาท</w:t>
            </w:r>
            <w:r w:rsidRPr="00795110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)</w:t>
            </w:r>
          </w:p>
        </w:tc>
      </w:tr>
      <w:tr w:rsidR="00F70099" w:rsidRPr="00795110" w14:paraId="09015B2D" w14:textId="77777777" w:rsidTr="00375CE1">
        <w:trPr>
          <w:gridAfter w:val="1"/>
          <w:wAfter w:w="11" w:type="dxa"/>
          <w:cantSplit/>
        </w:trPr>
        <w:tc>
          <w:tcPr>
            <w:tcW w:w="2772" w:type="dxa"/>
          </w:tcPr>
          <w:p w14:paraId="3716D651" w14:textId="77777777" w:rsidR="00F70099" w:rsidRPr="00795110" w:rsidRDefault="00F70099" w:rsidP="00F70099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52" w:type="dxa"/>
          </w:tcPr>
          <w:p w14:paraId="0228A9BC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</w:tcPr>
          <w:p w14:paraId="596FFEDA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8" w:type="dxa"/>
          </w:tcPr>
          <w:p w14:paraId="3890CB7C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D5DE67A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00" w:lineRule="atLeast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C75E0A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5DB292B" w14:textId="4B5674B0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3C71748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67D51BFE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3" w:type="dxa"/>
          </w:tcPr>
          <w:p w14:paraId="759FBC42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0C0619C7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</w:tcPr>
          <w:p w14:paraId="6117AD0D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6456A9AE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</w:tcPr>
          <w:p w14:paraId="6BB86FDE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1DA89AED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</w:tcPr>
          <w:p w14:paraId="684C3290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</w:tcPr>
          <w:p w14:paraId="69D79952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4C4D550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58" w:type="dxa"/>
          </w:tcPr>
          <w:p w14:paraId="4E3CAE8E" w14:textId="223C0CD4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70099" w:rsidRPr="00795110" w14:paraId="7FABFE45" w14:textId="77777777" w:rsidTr="00375CE1">
        <w:trPr>
          <w:gridAfter w:val="1"/>
          <w:wAfter w:w="11" w:type="dxa"/>
          <w:cantSplit/>
        </w:trPr>
        <w:tc>
          <w:tcPr>
            <w:tcW w:w="3024" w:type="dxa"/>
            <w:gridSpan w:val="2"/>
          </w:tcPr>
          <w:p w14:paraId="23630294" w14:textId="3C4896D3" w:rsidR="00F70099" w:rsidRPr="00795110" w:rsidRDefault="00ED3386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576" w:right="-126" w:firstLine="576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95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795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2564 - </w:t>
            </w:r>
            <w:r w:rsidRPr="00795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242" w:type="dxa"/>
          </w:tcPr>
          <w:p w14:paraId="0757FD6B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</w:tcPr>
          <w:p w14:paraId="55A1A3D9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09C974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4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48FE50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179B97" w14:textId="68EB4F2A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B8CEF0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7DE7BA48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3" w:type="dxa"/>
          </w:tcPr>
          <w:p w14:paraId="3DE247FB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2CF02A59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</w:tcPr>
          <w:p w14:paraId="14955AB9" w14:textId="77777777" w:rsidR="00F70099" w:rsidRPr="00795110" w:rsidRDefault="00F70099" w:rsidP="00F70099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0C61C23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" w:type="dxa"/>
          </w:tcPr>
          <w:p w14:paraId="0B3235A6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2040C6FF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701EE61F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1E91C92F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48F6AE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6C6F2A05" w14:textId="3E385606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ED3386" w:rsidRPr="00795110" w14:paraId="6B07AC21" w14:textId="77777777">
        <w:trPr>
          <w:gridAfter w:val="1"/>
          <w:wAfter w:w="11" w:type="dxa"/>
          <w:cantSplit/>
        </w:trPr>
        <w:tc>
          <w:tcPr>
            <w:tcW w:w="2772" w:type="dxa"/>
          </w:tcPr>
          <w:p w14:paraId="04469209" w14:textId="34147266" w:rsidR="00ED3386" w:rsidRPr="00795110" w:rsidRDefault="00ED3386" w:rsidP="00ED3386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</w:t>
            </w: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งกลุ่มบริษัท</w:t>
            </w:r>
          </w:p>
        </w:tc>
        <w:tc>
          <w:tcPr>
            <w:tcW w:w="252" w:type="dxa"/>
          </w:tcPr>
          <w:p w14:paraId="225D0537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1DAA16C" w14:textId="0E8EF51A" w:rsidR="00ED3386" w:rsidRPr="00795110" w:rsidRDefault="006A0057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41,530,400</w:t>
            </w:r>
            <w:r w:rsidR="00ED3386"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8" w:type="dxa"/>
          </w:tcPr>
          <w:p w14:paraId="6B6F95E2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C82D735" w14:textId="613D1041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7EA1BE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D5DD70" w14:textId="2B14181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9CDF8A" w14:textId="77777777" w:rsidR="00ED3386" w:rsidRPr="00795110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0A388069" w14:textId="685CEB26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6,456 </w:t>
            </w:r>
          </w:p>
        </w:tc>
        <w:tc>
          <w:tcPr>
            <w:tcW w:w="253" w:type="dxa"/>
          </w:tcPr>
          <w:p w14:paraId="34A2F65D" w14:textId="77777777" w:rsidR="00ED3386" w:rsidRPr="00795110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6AD22CCB" w14:textId="14AC22F0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19,730,520 </w:t>
            </w:r>
          </w:p>
        </w:tc>
        <w:tc>
          <w:tcPr>
            <w:tcW w:w="256" w:type="dxa"/>
          </w:tcPr>
          <w:p w14:paraId="1C0D4DE0" w14:textId="77777777" w:rsidR="00ED3386" w:rsidRPr="00795110" w:rsidRDefault="00ED3386" w:rsidP="00ED3386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45715408" w14:textId="4C7A627D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F6CCF"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2,261,559 </w:t>
            </w: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55" w:type="dxa"/>
          </w:tcPr>
          <w:p w14:paraId="27B17F97" w14:textId="77777777" w:rsidR="00ED3386" w:rsidRPr="00795110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5F787EAC" w14:textId="760F9AE2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19,563 </w:t>
            </w:r>
          </w:p>
        </w:tc>
        <w:tc>
          <w:tcPr>
            <w:tcW w:w="242" w:type="dxa"/>
          </w:tcPr>
          <w:p w14:paraId="2CA07CE1" w14:textId="77777777" w:rsidR="00ED3386" w:rsidRPr="00795110" w:rsidRDefault="00ED3386" w:rsidP="00ED3386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</w:tcPr>
          <w:p w14:paraId="7BCA8272" w14:textId="08FA40A5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2,510,205 </w:t>
            </w:r>
          </w:p>
        </w:tc>
        <w:tc>
          <w:tcPr>
            <w:tcW w:w="236" w:type="dxa"/>
          </w:tcPr>
          <w:p w14:paraId="7C742683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23E388E6" w14:textId="25682549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 w:rsidR="00B332F2"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66,058,703</w:t>
            </w:r>
          </w:p>
        </w:tc>
      </w:tr>
      <w:tr w:rsidR="00ED3386" w:rsidRPr="00795110" w14:paraId="52EC6CDA" w14:textId="77777777">
        <w:trPr>
          <w:gridAfter w:val="1"/>
          <w:wAfter w:w="11" w:type="dxa"/>
          <w:cantSplit/>
        </w:trPr>
        <w:tc>
          <w:tcPr>
            <w:tcW w:w="2772" w:type="dxa"/>
          </w:tcPr>
          <w:p w14:paraId="20636042" w14:textId="75421815" w:rsidR="00ED3386" w:rsidRPr="00795110" w:rsidRDefault="0019749C" w:rsidP="00ED3386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1F70779B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6BCEBC" w14:textId="477DD644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3BE6D146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5BD93D" w14:textId="112BE9A5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304,108</w:t>
            </w:r>
          </w:p>
        </w:tc>
        <w:tc>
          <w:tcPr>
            <w:tcW w:w="270" w:type="dxa"/>
          </w:tcPr>
          <w:p w14:paraId="4CCBD84C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72F24" w14:textId="44B2B569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eastAsia="MS Mincho" w:hAnsiTheme="majorBidi" w:cstheme="majorBidi"/>
                <w:sz w:val="24"/>
                <w:szCs w:val="24"/>
              </w:rPr>
              <w:t>1,814,583</w:t>
            </w:r>
          </w:p>
        </w:tc>
        <w:tc>
          <w:tcPr>
            <w:tcW w:w="236" w:type="dxa"/>
          </w:tcPr>
          <w:p w14:paraId="45D84135" w14:textId="77777777" w:rsidR="00ED3386" w:rsidRPr="00795110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4A72E3" w14:textId="200DD76A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53" w:type="dxa"/>
          </w:tcPr>
          <w:p w14:paraId="07261FC5" w14:textId="77777777" w:rsidR="00ED3386" w:rsidRPr="00795110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C9D8FF9" w14:textId="036D2A1F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4,418,079 </w:t>
            </w:r>
          </w:p>
        </w:tc>
        <w:tc>
          <w:tcPr>
            <w:tcW w:w="256" w:type="dxa"/>
          </w:tcPr>
          <w:p w14:paraId="23A92145" w14:textId="77777777" w:rsidR="00ED3386" w:rsidRPr="00795110" w:rsidRDefault="00ED3386" w:rsidP="00ED3386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A6E176E" w14:textId="21A5BD30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173,066 </w:t>
            </w:r>
          </w:p>
        </w:tc>
        <w:tc>
          <w:tcPr>
            <w:tcW w:w="255" w:type="dxa"/>
          </w:tcPr>
          <w:p w14:paraId="5C8595C0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BCEC8D6" w14:textId="33D74E8C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13,137 </w:t>
            </w:r>
          </w:p>
        </w:tc>
        <w:tc>
          <w:tcPr>
            <w:tcW w:w="242" w:type="dxa"/>
          </w:tcPr>
          <w:p w14:paraId="16FB644E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F74C35A" w14:textId="30308435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AD41C5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543BE68" w14:textId="6663B530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6,722,973 </w:t>
            </w:r>
          </w:p>
        </w:tc>
      </w:tr>
      <w:tr w:rsidR="00ED3386" w:rsidRPr="00795110" w14:paraId="43298477" w14:textId="77777777">
        <w:trPr>
          <w:gridAfter w:val="1"/>
          <w:wAfter w:w="11" w:type="dxa"/>
          <w:cantSplit/>
        </w:trPr>
        <w:tc>
          <w:tcPr>
            <w:tcW w:w="2772" w:type="dxa"/>
          </w:tcPr>
          <w:p w14:paraId="5318D590" w14:textId="77777777" w:rsidR="00ED3386" w:rsidRPr="00795110" w:rsidRDefault="00ED3386" w:rsidP="00ED3386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AC5E481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A90E068" w14:textId="77AF08AB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22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41,530,400</w:t>
            </w:r>
          </w:p>
        </w:tc>
        <w:tc>
          <w:tcPr>
            <w:tcW w:w="288" w:type="dxa"/>
          </w:tcPr>
          <w:p w14:paraId="02FDE906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2E692" w14:textId="5B64FED9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304,108</w:t>
            </w:r>
          </w:p>
        </w:tc>
        <w:tc>
          <w:tcPr>
            <w:tcW w:w="270" w:type="dxa"/>
          </w:tcPr>
          <w:p w14:paraId="7CD84175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E14C97" w14:textId="0DB16644" w:rsidR="00ED3386" w:rsidRPr="00795110" w:rsidRDefault="00ED3386" w:rsidP="00CE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1,814,583</w:t>
            </w:r>
          </w:p>
        </w:tc>
        <w:tc>
          <w:tcPr>
            <w:tcW w:w="236" w:type="dxa"/>
          </w:tcPr>
          <w:p w14:paraId="1B442CA7" w14:textId="77777777" w:rsidR="00ED3386" w:rsidRPr="00795110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171CD73" w14:textId="2DC79E5F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6,456 </w:t>
            </w:r>
          </w:p>
        </w:tc>
        <w:tc>
          <w:tcPr>
            <w:tcW w:w="253" w:type="dxa"/>
          </w:tcPr>
          <w:p w14:paraId="25E372E5" w14:textId="77777777" w:rsidR="00ED3386" w:rsidRPr="00795110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21BB84EC" w14:textId="2B124BD4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24,148,599 </w:t>
            </w:r>
          </w:p>
        </w:tc>
        <w:tc>
          <w:tcPr>
            <w:tcW w:w="256" w:type="dxa"/>
          </w:tcPr>
          <w:p w14:paraId="31E72162" w14:textId="77777777" w:rsidR="00ED3386" w:rsidRPr="00795110" w:rsidRDefault="00ED3386" w:rsidP="00ED3386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0AF889AB" w14:textId="38E2D41F" w:rsidR="00ED3386" w:rsidRPr="00795110" w:rsidRDefault="001F27D0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2,434,625</w:t>
            </w:r>
          </w:p>
        </w:tc>
        <w:tc>
          <w:tcPr>
            <w:tcW w:w="255" w:type="dxa"/>
          </w:tcPr>
          <w:p w14:paraId="7BC60929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775A51E4" w14:textId="75F9C3D3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32,700</w:t>
            </w:r>
          </w:p>
        </w:tc>
        <w:tc>
          <w:tcPr>
            <w:tcW w:w="242" w:type="dxa"/>
          </w:tcPr>
          <w:p w14:paraId="5F049C86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3A5814C9" w14:textId="19F14673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2,510,205 </w:t>
            </w:r>
          </w:p>
        </w:tc>
        <w:tc>
          <w:tcPr>
            <w:tcW w:w="236" w:type="dxa"/>
          </w:tcPr>
          <w:p w14:paraId="768C2B60" w14:textId="77777777" w:rsidR="00ED3386" w:rsidRPr="00795110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4EF5B4E5" w14:textId="429C24D8" w:rsidR="00ED3386" w:rsidRPr="00795110" w:rsidRDefault="00B332F2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72,781,676</w:t>
            </w:r>
          </w:p>
        </w:tc>
      </w:tr>
      <w:tr w:rsidR="00F70099" w:rsidRPr="00795110" w14:paraId="670C0F45" w14:textId="77777777" w:rsidTr="008854F3">
        <w:trPr>
          <w:gridAfter w:val="1"/>
          <w:wAfter w:w="11" w:type="dxa"/>
          <w:cantSplit/>
        </w:trPr>
        <w:tc>
          <w:tcPr>
            <w:tcW w:w="2772" w:type="dxa"/>
          </w:tcPr>
          <w:p w14:paraId="74AB846B" w14:textId="14103AEC" w:rsidR="00F70099" w:rsidRPr="00795110" w:rsidRDefault="00F70099" w:rsidP="00F70099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95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795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D3386" w:rsidRPr="00795110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2" w:type="dxa"/>
          </w:tcPr>
          <w:p w14:paraId="7304046A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CF1B105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</w:tcPr>
          <w:p w14:paraId="5F2102AD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8D3A31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4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3A02D5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709C6A" w14:textId="7472F550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2D41C2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2240929C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3" w:type="dxa"/>
          </w:tcPr>
          <w:p w14:paraId="22452A10" w14:textId="77777777" w:rsidR="00F70099" w:rsidRPr="00795110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526B74EA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</w:tcPr>
          <w:p w14:paraId="7F710B52" w14:textId="77777777" w:rsidR="00F70099" w:rsidRPr="00795110" w:rsidRDefault="00F70099" w:rsidP="00F70099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2ECC5295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55" w:type="dxa"/>
          </w:tcPr>
          <w:p w14:paraId="6F88F977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74D7342D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7EF99C8D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</w:tcPr>
          <w:p w14:paraId="1D126F42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B5741F" w14:textId="77777777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8F7D751" w14:textId="7A68FCC1" w:rsidR="00F70099" w:rsidRPr="00795110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4B07B2" w:rsidRPr="00795110" w14:paraId="13DE3482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54B2C9E5" w14:textId="0A57928E" w:rsidR="004B07B2" w:rsidRPr="00795110" w:rsidRDefault="004B07B2" w:rsidP="004B07B2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</w:t>
            </w: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252" w:type="dxa"/>
          </w:tcPr>
          <w:p w14:paraId="69F82B62" w14:textId="77777777" w:rsidR="004B07B2" w:rsidRPr="00795110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E1285F0" w14:textId="58F65E28" w:rsidR="004B07B2" w:rsidRPr="00795110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F4EF0"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46,047,988</w:t>
            </w:r>
          </w:p>
        </w:tc>
        <w:tc>
          <w:tcPr>
            <w:tcW w:w="288" w:type="dxa"/>
          </w:tcPr>
          <w:p w14:paraId="77A8FF42" w14:textId="77777777" w:rsidR="004B07B2" w:rsidRPr="00795110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75A2E1E" w14:textId="175F9FD0" w:rsidR="004B07B2" w:rsidRPr="00795110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989FAC" w14:textId="77777777" w:rsidR="004B07B2" w:rsidRPr="00795110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9557439" w14:textId="11EDDB88" w:rsidR="004B07B2" w:rsidRPr="00795110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588240" w14:textId="77777777" w:rsidR="004B07B2" w:rsidRPr="00795110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4" w:type="dxa"/>
          </w:tcPr>
          <w:p w14:paraId="3489BF65" w14:textId="60E23C7C" w:rsidR="004B07B2" w:rsidRPr="00795110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06B9"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5,911 </w:t>
            </w: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53" w:type="dxa"/>
          </w:tcPr>
          <w:p w14:paraId="23805FFB" w14:textId="77777777" w:rsidR="004B07B2" w:rsidRPr="00795110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0EEEF54E" w14:textId="34A4207E" w:rsidR="004B07B2" w:rsidRPr="00795110" w:rsidRDefault="00DB6F91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20,641,</w:t>
            </w:r>
            <w:r w:rsidR="006A0057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56" w:type="dxa"/>
          </w:tcPr>
          <w:p w14:paraId="00457201" w14:textId="77777777" w:rsidR="004B07B2" w:rsidRPr="00795110" w:rsidRDefault="004B07B2" w:rsidP="004B07B2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</w:p>
        </w:tc>
        <w:tc>
          <w:tcPr>
            <w:tcW w:w="1184" w:type="dxa"/>
          </w:tcPr>
          <w:p w14:paraId="03333A7A" w14:textId="4062C7BE" w:rsidR="004B07B2" w:rsidRPr="00795110" w:rsidRDefault="00CE4AB1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2,068,585</w:t>
            </w:r>
          </w:p>
        </w:tc>
        <w:tc>
          <w:tcPr>
            <w:tcW w:w="255" w:type="dxa"/>
          </w:tcPr>
          <w:p w14:paraId="5F5710F1" w14:textId="77777777" w:rsidR="004B07B2" w:rsidRPr="00795110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2A31E5BA" w14:textId="2301379B" w:rsidR="004B07B2" w:rsidRPr="00795110" w:rsidRDefault="00B20A2D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15,409</w:t>
            </w:r>
            <w:r w:rsidR="00895F49"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B07B2"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42" w:type="dxa"/>
          </w:tcPr>
          <w:p w14:paraId="5746D19B" w14:textId="77777777" w:rsidR="004B07B2" w:rsidRPr="00795110" w:rsidRDefault="004B07B2" w:rsidP="004B07B2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44" w:type="dxa"/>
          </w:tcPr>
          <w:p w14:paraId="1153A5D6" w14:textId="1A4F153F" w:rsidR="004B07B2" w:rsidRPr="00795110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95F49"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3,522,30</w:t>
            </w:r>
            <w:r w:rsidR="00857572" w:rsidRPr="0079511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95F49"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002E8778" w14:textId="77777777" w:rsidR="004B07B2" w:rsidRPr="00795110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vAlign w:val="bottom"/>
          </w:tcPr>
          <w:p w14:paraId="52E41A9F" w14:textId="6B83ED32" w:rsidR="004B07B2" w:rsidRPr="00795110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 w:rsidR="005E7D22"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72,301,89</w:t>
            </w:r>
            <w:r w:rsidR="00936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4E3E7E" w:rsidRPr="00795110" w14:paraId="7045D554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4E912489" w14:textId="77777777" w:rsidR="004E3E7E" w:rsidRPr="00795110" w:rsidRDefault="004E3E7E" w:rsidP="004E3E7E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31337649" w14:textId="77777777" w:rsidR="004E3E7E" w:rsidRPr="00795110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0EDC960" w14:textId="04DF17B4" w:rsidR="004E3E7E" w:rsidRPr="00795110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5D533978" w14:textId="77777777" w:rsidR="004E3E7E" w:rsidRPr="00795110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793D53" w14:textId="18F29D29" w:rsidR="004E3E7E" w:rsidRPr="00795110" w:rsidRDefault="00EF4EF0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299,</w:t>
            </w:r>
            <w:r w:rsidR="00492E4C"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70" w:type="dxa"/>
          </w:tcPr>
          <w:p w14:paraId="3B13FB9D" w14:textId="77777777" w:rsidR="004E3E7E" w:rsidRPr="00795110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D0A960" w14:textId="4F0CFEE3" w:rsidR="004E3E7E" w:rsidRPr="00795110" w:rsidRDefault="003406B9" w:rsidP="006A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eastAsia="MS Mincho" w:hAnsiTheme="majorBidi" w:cstheme="majorBidi"/>
                <w:sz w:val="24"/>
                <w:szCs w:val="24"/>
              </w:rPr>
              <w:t>1,745,07</w:t>
            </w:r>
            <w:r w:rsidR="00C4196B" w:rsidRPr="00795110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4BFEC096" w14:textId="77777777" w:rsidR="004E3E7E" w:rsidRPr="00795110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72F05E0" w14:textId="20D8D4C7" w:rsidR="004E3E7E" w:rsidRPr="00795110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53" w:type="dxa"/>
          </w:tcPr>
          <w:p w14:paraId="32010B83" w14:textId="77777777" w:rsidR="004E3E7E" w:rsidRPr="00795110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D236FB6" w14:textId="46BD6B2B" w:rsidR="004E3E7E" w:rsidRPr="00795110" w:rsidRDefault="00DB6F91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4,303,0</w:t>
            </w:r>
            <w:r w:rsidR="006A0057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  <w:tc>
          <w:tcPr>
            <w:tcW w:w="256" w:type="dxa"/>
          </w:tcPr>
          <w:p w14:paraId="03819221" w14:textId="77777777" w:rsidR="004E3E7E" w:rsidRPr="00795110" w:rsidRDefault="004E3E7E" w:rsidP="004E3E7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CCFBCF4" w14:textId="42F82C95" w:rsidR="004E3E7E" w:rsidRPr="00795110" w:rsidRDefault="00DB6F91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139,729</w:t>
            </w:r>
          </w:p>
        </w:tc>
        <w:tc>
          <w:tcPr>
            <w:tcW w:w="255" w:type="dxa"/>
          </w:tcPr>
          <w:p w14:paraId="6890A29F" w14:textId="77777777" w:rsidR="004E3E7E" w:rsidRPr="00795110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FBBA0A1" w14:textId="52793889" w:rsidR="004E3E7E" w:rsidRPr="00795110" w:rsidRDefault="00895F49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>9,525</w:t>
            </w:r>
          </w:p>
        </w:tc>
        <w:tc>
          <w:tcPr>
            <w:tcW w:w="242" w:type="dxa"/>
          </w:tcPr>
          <w:p w14:paraId="2C0E056D" w14:textId="77777777" w:rsidR="004E3E7E" w:rsidRPr="00795110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6DAAB18" w14:textId="25A026EF" w:rsidR="004E3E7E" w:rsidRPr="00795110" w:rsidRDefault="004E3E7E" w:rsidP="006A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36" w:type="dxa"/>
          </w:tcPr>
          <w:p w14:paraId="3AA1535E" w14:textId="77777777" w:rsidR="004E3E7E" w:rsidRPr="00795110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0F2DE45" w14:textId="1B9E9336" w:rsidR="004E3E7E" w:rsidRPr="00795110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 w:rsidR="005E7D22"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6,496,63</w:t>
            </w:r>
            <w:r w:rsidR="00936E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E7D22"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79511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4E3E7E" w:rsidRPr="00795110" w14:paraId="0982787E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4215F6AB" w14:textId="77777777" w:rsidR="004E3E7E" w:rsidRPr="00795110" w:rsidRDefault="004E3E7E" w:rsidP="004E3E7E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FA4E166" w14:textId="77777777" w:rsidR="004E3E7E" w:rsidRPr="00795110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6E4D93F" w14:textId="7558948B" w:rsidR="004E3E7E" w:rsidRPr="00795110" w:rsidRDefault="00936E37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936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46,047,988</w:t>
            </w:r>
          </w:p>
        </w:tc>
        <w:tc>
          <w:tcPr>
            <w:tcW w:w="288" w:type="dxa"/>
          </w:tcPr>
          <w:p w14:paraId="246F1CF5" w14:textId="77777777" w:rsidR="004E3E7E" w:rsidRPr="00795110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5E442" w14:textId="5F8E379F" w:rsidR="004E3E7E" w:rsidRPr="00795110" w:rsidRDefault="005E7D22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9511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299,</w:t>
            </w:r>
            <w:r w:rsidR="00492E4C" w:rsidRPr="0079511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70" w:type="dxa"/>
          </w:tcPr>
          <w:p w14:paraId="44FABDAD" w14:textId="77777777" w:rsidR="004E3E7E" w:rsidRPr="00795110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B69907" w14:textId="18EC8B9C" w:rsidR="004E3E7E" w:rsidRPr="00795110" w:rsidRDefault="005E7D22" w:rsidP="006A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1,745,07</w:t>
            </w:r>
            <w:r w:rsidR="00C4196B" w:rsidRPr="0079511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591979F5" w14:textId="77777777" w:rsidR="004E3E7E" w:rsidRPr="00795110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16892BB" w14:textId="20A79733" w:rsidR="004E3E7E" w:rsidRPr="00795110" w:rsidRDefault="005E7D22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5,911  </w:t>
            </w:r>
          </w:p>
        </w:tc>
        <w:tc>
          <w:tcPr>
            <w:tcW w:w="253" w:type="dxa"/>
          </w:tcPr>
          <w:p w14:paraId="63D1EAE5" w14:textId="77777777" w:rsidR="004E3E7E" w:rsidRPr="00795110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72D40AA" w14:textId="39690754" w:rsidR="004E3E7E" w:rsidRPr="00795110" w:rsidRDefault="00DB6F91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24,944,70</w:t>
            </w:r>
            <w:r w:rsidR="004B6B03"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E3E7E"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6" w:type="dxa"/>
          </w:tcPr>
          <w:p w14:paraId="6E167BB1" w14:textId="77777777" w:rsidR="004E3E7E" w:rsidRPr="00795110" w:rsidRDefault="004E3E7E" w:rsidP="004E3E7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F942F82" w14:textId="1C9F4CA3" w:rsidR="004E3E7E" w:rsidRPr="00795110" w:rsidRDefault="00CE4AB1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2,208</w:t>
            </w:r>
            <w:r w:rsidR="00B20A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255" w:type="dxa"/>
          </w:tcPr>
          <w:p w14:paraId="22EF71F5" w14:textId="77777777" w:rsidR="004E3E7E" w:rsidRPr="00795110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6F394DA" w14:textId="552E10FC" w:rsidR="004E3E7E" w:rsidRPr="00795110" w:rsidRDefault="00895F49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75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756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42" w:type="dxa"/>
          </w:tcPr>
          <w:p w14:paraId="59A248A9" w14:textId="77777777" w:rsidR="004E3E7E" w:rsidRPr="00795110" w:rsidRDefault="004E3E7E" w:rsidP="004E3E7E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58728AF" w14:textId="7529C382" w:rsidR="004E3E7E" w:rsidRPr="00795110" w:rsidRDefault="00895F49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3,522,30</w:t>
            </w:r>
            <w:r w:rsidR="00857572" w:rsidRPr="007951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36601A3" w14:textId="77777777" w:rsidR="004E3E7E" w:rsidRPr="00795110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5097" w14:textId="2F80F52E" w:rsidR="004E3E7E" w:rsidRPr="00795110" w:rsidRDefault="005E7D22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79511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78,798,532 </w:t>
            </w:r>
            <w:r w:rsidR="004E3E7E" w:rsidRPr="0079511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019C9ECB" w14:textId="471D2253" w:rsidR="00286960" w:rsidRPr="00795110" w:rsidRDefault="00286960"/>
    <w:p w14:paraId="7C655F63" w14:textId="69C062C6" w:rsidR="00DD253E" w:rsidRPr="00795110" w:rsidRDefault="00DD253E" w:rsidP="00774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  <w:cs/>
        </w:rPr>
        <w:sectPr w:rsidR="00DD253E" w:rsidRPr="00795110" w:rsidSect="00EB2AE7">
          <w:headerReference w:type="default" r:id="rId28"/>
          <w:footerReference w:type="default" r:id="rId29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18884FF8" w14:textId="73C1BBC2" w:rsidR="009873B9" w:rsidRPr="009873B9" w:rsidRDefault="009873B9" w:rsidP="0068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873B9">
        <w:rPr>
          <w:rFonts w:ascii="Angsana New" w:hAnsi="Angsana New" w:hint="cs"/>
          <w:i/>
          <w:iCs/>
          <w:sz w:val="30"/>
          <w:szCs w:val="30"/>
          <w:cs/>
        </w:rPr>
        <w:t>การซื้อที่ดิน</w:t>
      </w:r>
      <w:r w:rsidRPr="009873B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i/>
          <w:iCs/>
          <w:sz w:val="30"/>
          <w:szCs w:val="30"/>
          <w:cs/>
        </w:rPr>
        <w:t xml:space="preserve">อาคารและอุปกรณ์ที่สำคัญในระหว่างปี </w:t>
      </w:r>
      <w:r w:rsidRPr="009873B9">
        <w:rPr>
          <w:rFonts w:ascii="Angsana New" w:hAnsi="Angsana New"/>
          <w:i/>
          <w:iCs/>
          <w:sz w:val="30"/>
          <w:szCs w:val="30"/>
        </w:rPr>
        <w:t>2565</w:t>
      </w:r>
    </w:p>
    <w:p w14:paraId="3C5DE092" w14:textId="77777777" w:rsidR="009873B9" w:rsidRPr="00A30D44" w:rsidRDefault="009873B9" w:rsidP="0068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12F131A" w14:textId="3C281B73" w:rsidR="009873B9" w:rsidRDefault="009873B9" w:rsidP="0068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73B9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9 </w:t>
      </w:r>
      <w:r w:rsidRPr="009873B9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2565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กลุ่มบริษัทได้เข้าซื้อที่ดิน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และอาคารของโรงแรมวินด์เซอร์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สวีท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กรุงเทพ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ผ่านการซื้อ</w:t>
      </w:r>
      <w:r>
        <w:rPr>
          <w:rFonts w:ascii="Angsana New" w:hAnsi="Angsana New"/>
          <w:sz w:val="30"/>
          <w:szCs w:val="30"/>
        </w:rPr>
        <w:br/>
      </w:r>
      <w:r w:rsidRPr="009873B9">
        <w:rPr>
          <w:rFonts w:ascii="Angsana New" w:hAnsi="Angsana New" w:hint="cs"/>
          <w:sz w:val="30"/>
          <w:szCs w:val="30"/>
          <w:cs/>
        </w:rPr>
        <w:t>หุ้นสามัญของบริษัท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วินเซอร์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โฮเต็ล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จำกัด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จากบุคคลภายนอก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มูลค่ารวม</w:t>
      </w:r>
      <w:r>
        <w:rPr>
          <w:rFonts w:ascii="Angsana New" w:hAnsi="Angsana New"/>
          <w:sz w:val="30"/>
          <w:szCs w:val="30"/>
        </w:rPr>
        <w:t xml:space="preserve"> 3,816.32 </w:t>
      </w:r>
      <w:r w:rsidRPr="009873B9">
        <w:rPr>
          <w:rFonts w:ascii="Angsana New" w:hAnsi="Angsana New" w:hint="cs"/>
          <w:sz w:val="30"/>
          <w:szCs w:val="30"/>
          <w:cs/>
        </w:rPr>
        <w:t>ล้านบาท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ประกอบด้วยที่ดินมูลค่า</w:t>
      </w:r>
      <w:r>
        <w:rPr>
          <w:rFonts w:ascii="Angsana New" w:hAnsi="Angsana New"/>
          <w:sz w:val="30"/>
          <w:szCs w:val="30"/>
        </w:rPr>
        <w:t xml:space="preserve"> 2,820.00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ล้านบาท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และสินทรัพย์ระหว่างก่อสร้างมูลค่า</w:t>
      </w:r>
      <w:r>
        <w:rPr>
          <w:rFonts w:ascii="Angsana New" w:hAnsi="Angsana New"/>
          <w:sz w:val="30"/>
          <w:szCs w:val="30"/>
        </w:rPr>
        <w:t xml:space="preserve"> </w:t>
      </w:r>
      <w:r w:rsidRPr="005330CF">
        <w:rPr>
          <w:rFonts w:ascii="Angsana New" w:hAnsi="Angsana New"/>
          <w:sz w:val="30"/>
          <w:szCs w:val="30"/>
        </w:rPr>
        <w:t>36</w:t>
      </w:r>
      <w:r w:rsidR="005330CF" w:rsidRPr="005330CF">
        <w:rPr>
          <w:rFonts w:ascii="Angsana New" w:hAnsi="Angsana New"/>
          <w:sz w:val="30"/>
          <w:szCs w:val="30"/>
        </w:rPr>
        <w:t>2.16</w:t>
      </w:r>
      <w:r>
        <w:rPr>
          <w:rFonts w:ascii="Angsana New" w:hAnsi="Angsana New"/>
          <w:sz w:val="30"/>
          <w:szCs w:val="30"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ล้านบาท</w:t>
      </w:r>
    </w:p>
    <w:p w14:paraId="088F8FAE" w14:textId="77777777" w:rsidR="009873B9" w:rsidRPr="00A30D44" w:rsidRDefault="009873B9" w:rsidP="0068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AF7D30" w14:textId="0F8601A4" w:rsidR="00856868" w:rsidRPr="00795110" w:rsidRDefault="009873B9" w:rsidP="0068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73B9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19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2565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บริษัท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ภูเก็ต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คอลเล็กชั่นส์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พรอพเพอร์ตี้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จำกัด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ซึ่งเป็นบริษัทย่อยทางอ้อมของบริษัท</w:t>
      </w:r>
      <w:r>
        <w:rPr>
          <w:rFonts w:ascii="Angsana New" w:hAnsi="Angsana New"/>
          <w:sz w:val="30"/>
          <w:szCs w:val="30"/>
        </w:rPr>
        <w:br/>
      </w:r>
      <w:r w:rsidRPr="009873B9">
        <w:rPr>
          <w:rFonts w:ascii="Angsana New" w:hAnsi="Angsana New" w:hint="cs"/>
          <w:sz w:val="30"/>
          <w:szCs w:val="30"/>
          <w:cs/>
        </w:rPr>
        <w:t>เข้าทำสัญญาเพื่อซื้อที่ดิน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และอาคารของโครงการ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เดอะ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เวสทิน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สิเหร่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เบย์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รีสอร์ท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แอนด์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สปา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ภูเก็ต</w:t>
      </w:r>
      <w:r w:rsidR="000E3CC5">
        <w:rPr>
          <w:rFonts w:ascii="Angsana New" w:hAnsi="Angsana New"/>
          <w:sz w:val="30"/>
          <w:szCs w:val="30"/>
        </w:rPr>
        <w:br/>
      </w:r>
      <w:r w:rsidRPr="009873B9">
        <w:rPr>
          <w:rFonts w:ascii="Angsana New" w:hAnsi="Angsana New" w:hint="cs"/>
          <w:sz w:val="30"/>
          <w:szCs w:val="30"/>
          <w:cs/>
        </w:rPr>
        <w:t>จากบุคคภายนอก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มูลค่ารวม</w:t>
      </w:r>
      <w:r w:rsidR="000E3CC5">
        <w:rPr>
          <w:rFonts w:ascii="Angsana New" w:hAnsi="Angsana New"/>
          <w:sz w:val="30"/>
          <w:szCs w:val="30"/>
        </w:rPr>
        <w:t xml:space="preserve"> 2,458.90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ล้านบาท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โดยประกอบด้วยที่ดินมูลค่า</w:t>
      </w:r>
      <w:r w:rsidR="000E3CC5">
        <w:rPr>
          <w:rFonts w:ascii="Angsana New" w:hAnsi="Angsana New"/>
          <w:sz w:val="30"/>
          <w:szCs w:val="30"/>
        </w:rPr>
        <w:t xml:space="preserve"> 1,763.99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ล้านบาท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อาคารและส่วนปรับปรุงอาคารมูลค่า</w:t>
      </w:r>
      <w:r w:rsidR="000E3CC5">
        <w:rPr>
          <w:rFonts w:ascii="Angsana New" w:hAnsi="Angsana New"/>
          <w:sz w:val="30"/>
          <w:szCs w:val="30"/>
        </w:rPr>
        <w:t xml:space="preserve"> 665.49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ล้านบาท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และเครื่องตกแต่ง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ติดตั้งและอุปกรณ์สำนักงานมูลค่า</w:t>
      </w:r>
      <w:r w:rsidR="000E3CC5">
        <w:rPr>
          <w:rFonts w:ascii="Angsana New" w:hAnsi="Angsana New"/>
          <w:sz w:val="30"/>
          <w:szCs w:val="30"/>
        </w:rPr>
        <w:t xml:space="preserve"> 29.41</w:t>
      </w:r>
      <w:r w:rsidRPr="009873B9">
        <w:rPr>
          <w:rFonts w:ascii="Angsana New" w:hAnsi="Angsana New"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sz w:val="30"/>
          <w:szCs w:val="30"/>
          <w:cs/>
        </w:rPr>
        <w:t>ล้านบาท</w:t>
      </w:r>
    </w:p>
    <w:p w14:paraId="07E59B8A" w14:textId="036D3EAB" w:rsidR="00856868" w:rsidRPr="00A30D44" w:rsidRDefault="00856868" w:rsidP="003D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0CE2130" w14:textId="18A9AF51" w:rsidR="000E3CC5" w:rsidRPr="009873B9" w:rsidRDefault="000E3CC5" w:rsidP="000E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873B9">
        <w:rPr>
          <w:rFonts w:ascii="Angsana New" w:hAnsi="Angsana New" w:hint="cs"/>
          <w:i/>
          <w:iCs/>
          <w:sz w:val="30"/>
          <w:szCs w:val="30"/>
          <w:cs/>
        </w:rPr>
        <w:t>การซื้อที่ดิน</w:t>
      </w:r>
      <w:r w:rsidRPr="009873B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873B9">
        <w:rPr>
          <w:rFonts w:ascii="Angsana New" w:hAnsi="Angsana New" w:hint="cs"/>
          <w:i/>
          <w:iCs/>
          <w:sz w:val="30"/>
          <w:szCs w:val="30"/>
          <w:cs/>
        </w:rPr>
        <w:t xml:space="preserve">อาคารและอุปกรณ์ที่สำคัญในระหว่างปี </w:t>
      </w:r>
      <w:r w:rsidRPr="009873B9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4</w:t>
      </w:r>
    </w:p>
    <w:p w14:paraId="1109D21B" w14:textId="77777777" w:rsidR="000E3CC5" w:rsidRPr="00A30D44" w:rsidRDefault="000E3CC5" w:rsidP="003D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4F45C04" w14:textId="0D1A2FEC" w:rsidR="006A3DE3" w:rsidRPr="00795110" w:rsidRDefault="006A3DE3" w:rsidP="003D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ในระหว่างปีสิ้นสุดวันที่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31 </w:t>
      </w:r>
      <w:r w:rsidRPr="00795110">
        <w:rPr>
          <w:rFonts w:ascii="Angsana New" w:hAnsi="Angsana New" w:hint="cs"/>
          <w:sz w:val="30"/>
          <w:szCs w:val="30"/>
          <w:cs/>
        </w:rPr>
        <w:t>ธันวาคม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2564 </w:t>
      </w:r>
      <w:r w:rsidRPr="00795110">
        <w:rPr>
          <w:rFonts w:ascii="Angsana New" w:hAnsi="Angsana New" w:hint="cs"/>
          <w:sz w:val="30"/>
          <w:szCs w:val="30"/>
          <w:cs/>
        </w:rPr>
        <w:t>บริษัท</w:t>
      </w:r>
      <w:r w:rsidR="009822A2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บาย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ริเวอร์ฟรอนท์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จำกัด</w:t>
      </w:r>
      <w:r w:rsidRPr="00795110">
        <w:rPr>
          <w:rFonts w:ascii="Angsana New" w:hAnsi="Angsana New"/>
          <w:sz w:val="30"/>
          <w:szCs w:val="30"/>
          <w:cs/>
        </w:rPr>
        <w:t xml:space="preserve"> (</w:t>
      </w:r>
      <w:r w:rsidRPr="00795110">
        <w:rPr>
          <w:rFonts w:ascii="Angsana New" w:hAnsi="Angsana New" w:hint="cs"/>
          <w:sz w:val="30"/>
          <w:szCs w:val="30"/>
          <w:cs/>
        </w:rPr>
        <w:t>เดิมชื่อบริษัท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เอเชียทีค</w:t>
      </w:r>
      <w:r w:rsidRPr="00795110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>โฮเทล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จำกัด</w:t>
      </w:r>
      <w:r w:rsidRPr="00795110">
        <w:rPr>
          <w:rFonts w:ascii="Angsana New" w:hAnsi="Angsana New"/>
          <w:sz w:val="30"/>
          <w:szCs w:val="30"/>
          <w:cs/>
        </w:rPr>
        <w:t xml:space="preserve">) </w:t>
      </w:r>
      <w:r w:rsidRPr="00795110">
        <w:rPr>
          <w:rFonts w:ascii="Angsana New" w:hAnsi="Angsana New" w:hint="cs"/>
          <w:sz w:val="30"/>
          <w:szCs w:val="30"/>
          <w:cs/>
        </w:rPr>
        <w:t>เข้าทำสัญญาเช่าที่ดินและสิ่งปลูกสร้างกับบุคคลภายนอก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กลุ่มบริษัทรับรู้สินทรัพย์สิทธิการใช้ตามสัญญาเป็นส่วนหนึ่งของสินทรัพย์สิทธิการใช้ภายใต้ที่ดิน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ED4B99" w:rsidRPr="00795110">
        <w:rPr>
          <w:rFonts w:ascii="Angsana New" w:hAnsi="Angsana New"/>
          <w:sz w:val="30"/>
          <w:szCs w:val="30"/>
        </w:rPr>
        <w:t>385.74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</w:p>
    <w:p w14:paraId="6ABBB59C" w14:textId="4599B495" w:rsidR="006A3DE3" w:rsidRPr="00A30D44" w:rsidRDefault="006A3DE3" w:rsidP="003D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4B1A3A7" w14:textId="42A939C0" w:rsidR="006A3DE3" w:rsidRPr="00795110" w:rsidRDefault="006A3DE3" w:rsidP="003D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ในระหว่างปีสิ้นสุดวันที่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31 </w:t>
      </w:r>
      <w:r w:rsidRPr="00795110">
        <w:rPr>
          <w:rFonts w:ascii="Angsana New" w:hAnsi="Angsana New" w:hint="cs"/>
          <w:sz w:val="30"/>
          <w:szCs w:val="30"/>
          <w:cs/>
        </w:rPr>
        <w:t>ธันวาคม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2564 </w:t>
      </w:r>
      <w:r w:rsidRPr="00795110">
        <w:rPr>
          <w:rFonts w:ascii="Angsana New" w:hAnsi="Angsana New" w:hint="cs"/>
          <w:sz w:val="30"/>
          <w:szCs w:val="30"/>
          <w:cs/>
        </w:rPr>
        <w:t>บริษัท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พัทยา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พัฒนา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แอสแสท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จำกัด</w:t>
      </w:r>
      <w:r w:rsidRPr="00795110">
        <w:rPr>
          <w:rFonts w:ascii="Angsana New" w:hAnsi="Angsana New"/>
          <w:sz w:val="30"/>
          <w:szCs w:val="30"/>
          <w:cs/>
        </w:rPr>
        <w:t xml:space="preserve"> (</w:t>
      </w:r>
      <w:r w:rsidRPr="00795110">
        <w:rPr>
          <w:rFonts w:ascii="Angsana New" w:hAnsi="Angsana New" w:hint="cs"/>
          <w:sz w:val="30"/>
          <w:szCs w:val="30"/>
          <w:cs/>
        </w:rPr>
        <w:t>เดิมชื่อ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พัทยา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รีสอร์ท</w:t>
      </w:r>
      <w:r w:rsidRPr="00795110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>แอสเสท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จำกัด</w:t>
      </w:r>
      <w:r w:rsidRPr="00795110">
        <w:rPr>
          <w:rFonts w:ascii="Angsana New" w:hAnsi="Angsana New"/>
          <w:sz w:val="30"/>
          <w:szCs w:val="30"/>
          <w:cs/>
        </w:rPr>
        <w:t xml:space="preserve">) </w:t>
      </w:r>
      <w:r w:rsidRPr="00795110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ซึ่งเป็นบริษัทย่อยของบริษัทเข้าทำสัญญาเพื่อซื้อที่ดินและอาคาร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ในเมืองพัทยา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จังหวัดชลบุรี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เพื่อปรับปรุงอาคารสำหรับประกอบกิจการโรงแรม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มูลค่ารวม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549.90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โดยประกอบด้วยที่ดินมูลค่า</w:t>
      </w:r>
      <w:r w:rsidR="00BC4796">
        <w:rPr>
          <w:rFonts w:ascii="Angsana New" w:hAnsi="Angsana New"/>
          <w:sz w:val="30"/>
          <w:szCs w:val="30"/>
          <w:cs/>
        </w:rPr>
        <w:br/>
      </w:r>
      <w:r w:rsidRPr="00795110">
        <w:rPr>
          <w:rFonts w:ascii="Angsana New" w:hAnsi="Angsana New"/>
          <w:sz w:val="30"/>
          <w:szCs w:val="30"/>
        </w:rPr>
        <w:t xml:space="preserve">514.21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อาคารและส่วนปรับปรุงอาคารระหว่างก่อสร้างและติดตั้งมูลค่า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35.69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</w:p>
    <w:p w14:paraId="29B0389A" w14:textId="77777777" w:rsidR="006A3DE3" w:rsidRPr="00A30D44" w:rsidRDefault="006A3DE3" w:rsidP="000E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80" w:type="dxa"/>
        <w:tblLayout w:type="fixed"/>
        <w:tblLook w:val="0020" w:firstRow="1" w:lastRow="0" w:firstColumn="0" w:lastColumn="0" w:noHBand="0" w:noVBand="0"/>
      </w:tblPr>
      <w:tblGrid>
        <w:gridCol w:w="333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F19B3" w:rsidRPr="00795110" w14:paraId="5B4C89BE" w14:textId="77777777" w:rsidTr="004F19B3">
        <w:trPr>
          <w:cantSplit/>
          <w:tblHeader/>
        </w:trPr>
        <w:tc>
          <w:tcPr>
            <w:tcW w:w="3330" w:type="dxa"/>
          </w:tcPr>
          <w:p w14:paraId="6CDF469C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50" w:type="dxa"/>
            <w:gridSpan w:val="10"/>
          </w:tcPr>
          <w:p w14:paraId="69B83816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F19B3" w:rsidRPr="00795110" w14:paraId="78B5C256" w14:textId="77777777" w:rsidTr="004F19B3">
        <w:trPr>
          <w:cantSplit/>
          <w:tblHeader/>
        </w:trPr>
        <w:tc>
          <w:tcPr>
            <w:tcW w:w="3330" w:type="dxa"/>
          </w:tcPr>
          <w:p w14:paraId="224D317D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0" w:type="dxa"/>
            <w:vAlign w:val="bottom"/>
          </w:tcPr>
          <w:p w14:paraId="2B6D8044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DE6D52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lang w:val="en-US"/>
              </w:rPr>
            </w:pPr>
            <w:r w:rsidRPr="00795110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US"/>
              </w:rPr>
              <w:t>อาคารและ</w:t>
            </w:r>
          </w:p>
          <w:p w14:paraId="4A14BA9B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795110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US"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847A1A8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6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0F11593D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เครื่องตกแต่ง ติดตั้ง</w:t>
            </w:r>
          </w:p>
          <w:p w14:paraId="27993D46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270" w:type="dxa"/>
            <w:vAlign w:val="bottom"/>
          </w:tcPr>
          <w:p w14:paraId="3CD05E2D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6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20B9C395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190FFCD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B218B1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สินทรัพย์ระหว่าง</w:t>
            </w:r>
          </w:p>
          <w:p w14:paraId="056A0124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ก่อสร้างและติดตั้ง</w:t>
            </w:r>
          </w:p>
        </w:tc>
        <w:tc>
          <w:tcPr>
            <w:tcW w:w="270" w:type="dxa"/>
            <w:vAlign w:val="bottom"/>
          </w:tcPr>
          <w:p w14:paraId="4EBA7674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25F2FB3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รวม</w:t>
            </w:r>
          </w:p>
        </w:tc>
      </w:tr>
      <w:tr w:rsidR="004F19B3" w:rsidRPr="00795110" w14:paraId="50AD51F4" w14:textId="77777777" w:rsidTr="004F19B3">
        <w:trPr>
          <w:cantSplit/>
          <w:tblHeader/>
        </w:trPr>
        <w:tc>
          <w:tcPr>
            <w:tcW w:w="3330" w:type="dxa"/>
          </w:tcPr>
          <w:p w14:paraId="6FED550D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50" w:type="dxa"/>
            <w:gridSpan w:val="10"/>
          </w:tcPr>
          <w:p w14:paraId="2872A193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</w:pPr>
            <w:r w:rsidRPr="00795110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  <w:t>(พันบาท)</w:t>
            </w:r>
          </w:p>
        </w:tc>
      </w:tr>
      <w:tr w:rsidR="004F19B3" w:rsidRPr="00795110" w14:paraId="7E89E69C" w14:textId="77777777" w:rsidTr="004F19B3">
        <w:trPr>
          <w:cantSplit/>
          <w:trHeight w:val="162"/>
        </w:trPr>
        <w:tc>
          <w:tcPr>
            <w:tcW w:w="3330" w:type="dxa"/>
          </w:tcPr>
          <w:p w14:paraId="242DD768" w14:textId="77777777" w:rsidR="004F19B3" w:rsidRPr="00795110" w:rsidRDefault="004F19B3" w:rsidP="003F31C6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ราคาทุน </w:t>
            </w:r>
          </w:p>
        </w:tc>
        <w:tc>
          <w:tcPr>
            <w:tcW w:w="270" w:type="dxa"/>
          </w:tcPr>
          <w:p w14:paraId="5367218E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67F38CD" w14:textId="77777777" w:rsidR="004F19B3" w:rsidRPr="00795110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9B2DFBF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E3E82F7" w14:textId="77777777" w:rsidR="004F19B3" w:rsidRPr="00795110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F33431A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CA22293" w14:textId="77777777" w:rsidR="004F19B3" w:rsidRPr="00795110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color w:val="FF0000"/>
                <w:sz w:val="25"/>
                <w:szCs w:val="25"/>
              </w:rPr>
            </w:pPr>
          </w:p>
        </w:tc>
        <w:tc>
          <w:tcPr>
            <w:tcW w:w="270" w:type="dxa"/>
          </w:tcPr>
          <w:p w14:paraId="13152B0F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152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E21A722" w14:textId="77777777" w:rsidR="004F19B3" w:rsidRPr="00795110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C157E2B" w14:textId="77777777" w:rsidR="004F19B3" w:rsidRPr="00795110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F962804" w14:textId="77777777" w:rsidR="004F19B3" w:rsidRPr="00795110" w:rsidRDefault="004F19B3" w:rsidP="0037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E36905" w:rsidRPr="00795110" w14:paraId="6B8A1216" w14:textId="77777777" w:rsidTr="004F19B3">
        <w:trPr>
          <w:cantSplit/>
        </w:trPr>
        <w:tc>
          <w:tcPr>
            <w:tcW w:w="3330" w:type="dxa"/>
          </w:tcPr>
          <w:p w14:paraId="0B60E19E" w14:textId="02B48DAB" w:rsidR="00E36905" w:rsidRPr="00795110" w:rsidRDefault="00E36905" w:rsidP="00E36905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795110">
              <w:rPr>
                <w:rFonts w:asciiTheme="majorBidi" w:hAnsiTheme="majorBidi" w:cstheme="majorBidi"/>
                <w:sz w:val="25"/>
                <w:szCs w:val="25"/>
                <w:cs/>
              </w:rPr>
              <w:t>มกราคม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256</w:t>
            </w:r>
            <w:r w:rsidR="001D7680" w:rsidRPr="00795110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270" w:type="dxa"/>
            <w:vAlign w:val="bottom"/>
          </w:tcPr>
          <w:p w14:paraId="2FC203D8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11A45DE" w14:textId="730F9C18" w:rsidR="00E36905" w:rsidRPr="00795110" w:rsidRDefault="00E36905" w:rsidP="00FD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125,779</w:t>
            </w:r>
          </w:p>
        </w:tc>
        <w:tc>
          <w:tcPr>
            <w:tcW w:w="270" w:type="dxa"/>
          </w:tcPr>
          <w:p w14:paraId="27F72BAB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05306AD" w14:textId="24CDEA98" w:rsidR="00E36905" w:rsidRPr="00795110" w:rsidRDefault="00E36905" w:rsidP="00FD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5,521</w:t>
            </w:r>
          </w:p>
        </w:tc>
        <w:tc>
          <w:tcPr>
            <w:tcW w:w="270" w:type="dxa"/>
          </w:tcPr>
          <w:p w14:paraId="1C340699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2EDD6B4" w14:textId="3FAC06C6" w:rsidR="00E36905" w:rsidRPr="00795110" w:rsidRDefault="00E36905" w:rsidP="0076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18,366</w:t>
            </w:r>
          </w:p>
        </w:tc>
        <w:tc>
          <w:tcPr>
            <w:tcW w:w="270" w:type="dxa"/>
          </w:tcPr>
          <w:p w14:paraId="495276EE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BA9637F" w14:textId="3EABE2D6" w:rsidR="00E36905" w:rsidRPr="00795110" w:rsidRDefault="00E36905" w:rsidP="0076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2,460</w:t>
            </w:r>
          </w:p>
        </w:tc>
        <w:tc>
          <w:tcPr>
            <w:tcW w:w="270" w:type="dxa"/>
          </w:tcPr>
          <w:p w14:paraId="2C5AF394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83F32BB" w14:textId="6060FD10" w:rsidR="00E36905" w:rsidRPr="00795110" w:rsidRDefault="00E36905" w:rsidP="0076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152,126</w:t>
            </w:r>
          </w:p>
        </w:tc>
      </w:tr>
      <w:tr w:rsidR="00E36905" w:rsidRPr="00795110" w14:paraId="5E9AECDD" w14:textId="77777777" w:rsidTr="004F19B3">
        <w:trPr>
          <w:cantSplit/>
        </w:trPr>
        <w:tc>
          <w:tcPr>
            <w:tcW w:w="3330" w:type="dxa"/>
            <w:shd w:val="clear" w:color="auto" w:fill="auto"/>
          </w:tcPr>
          <w:p w14:paraId="742D58ED" w14:textId="76A00D4E" w:rsidR="00E36905" w:rsidRPr="00795110" w:rsidRDefault="00E36905" w:rsidP="00E36905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95E023D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688875E" w14:textId="3EE29F85" w:rsidR="00E36905" w:rsidRPr="00795110" w:rsidRDefault="00E36905" w:rsidP="00FD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1,633</w:t>
            </w:r>
          </w:p>
        </w:tc>
        <w:tc>
          <w:tcPr>
            <w:tcW w:w="270" w:type="dxa"/>
          </w:tcPr>
          <w:p w14:paraId="6EBE1D9A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E8291E9" w14:textId="247BE085" w:rsidR="00E36905" w:rsidRPr="00795110" w:rsidRDefault="00E36905" w:rsidP="00FD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20,435</w:t>
            </w:r>
          </w:p>
        </w:tc>
        <w:tc>
          <w:tcPr>
            <w:tcW w:w="270" w:type="dxa"/>
          </w:tcPr>
          <w:p w14:paraId="42245FF3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881D1FC" w14:textId="07B3F8BE" w:rsidR="00E36905" w:rsidRPr="00795110" w:rsidRDefault="00E36905" w:rsidP="0076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2,910</w:t>
            </w:r>
          </w:p>
        </w:tc>
        <w:tc>
          <w:tcPr>
            <w:tcW w:w="270" w:type="dxa"/>
          </w:tcPr>
          <w:p w14:paraId="776168D1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EFF0392" w14:textId="1E5A34D7" w:rsidR="00E36905" w:rsidRPr="00795110" w:rsidRDefault="00E36905" w:rsidP="003C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3,915</w:t>
            </w:r>
          </w:p>
        </w:tc>
        <w:tc>
          <w:tcPr>
            <w:tcW w:w="270" w:type="dxa"/>
          </w:tcPr>
          <w:p w14:paraId="4838FCBD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D44AC83" w14:textId="1F012ACE" w:rsidR="00E36905" w:rsidRPr="00795110" w:rsidRDefault="00E36905" w:rsidP="0076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28,893 </w:t>
            </w:r>
          </w:p>
        </w:tc>
      </w:tr>
      <w:tr w:rsidR="00E36905" w:rsidRPr="00795110" w14:paraId="16F3C3FA" w14:textId="77777777" w:rsidTr="004F19B3">
        <w:trPr>
          <w:cantSplit/>
        </w:trPr>
        <w:tc>
          <w:tcPr>
            <w:tcW w:w="3330" w:type="dxa"/>
          </w:tcPr>
          <w:p w14:paraId="36F16078" w14:textId="752B59F3" w:rsidR="00E36905" w:rsidRPr="00795110" w:rsidRDefault="00E36905" w:rsidP="00E36905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F985D66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3441123" w14:textId="634A6239" w:rsidR="00E36905" w:rsidRPr="00795110" w:rsidRDefault="00E36905" w:rsidP="0076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5522197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ADF6856" w14:textId="37A717B9" w:rsidR="00E36905" w:rsidRPr="00795110" w:rsidRDefault="00E36905" w:rsidP="00FD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(82)</w:t>
            </w:r>
          </w:p>
        </w:tc>
        <w:tc>
          <w:tcPr>
            <w:tcW w:w="270" w:type="dxa"/>
          </w:tcPr>
          <w:p w14:paraId="57B273D9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413260B" w14:textId="2045E714" w:rsidR="00E36905" w:rsidRPr="00795110" w:rsidRDefault="00E36905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DA76883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A612E73" w14:textId="14DAD878" w:rsidR="00E36905" w:rsidRPr="00795110" w:rsidRDefault="00E36905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D3FC8D8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308E2DB" w14:textId="4E9FA3D9" w:rsidR="00E36905" w:rsidRPr="00795110" w:rsidRDefault="00E36905" w:rsidP="0076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(82)</w:t>
            </w:r>
          </w:p>
        </w:tc>
      </w:tr>
      <w:tr w:rsidR="00E36905" w:rsidRPr="00795110" w14:paraId="7E9C025B" w14:textId="77777777" w:rsidTr="004F19B3">
        <w:trPr>
          <w:cantSplit/>
        </w:trPr>
        <w:tc>
          <w:tcPr>
            <w:tcW w:w="3330" w:type="dxa"/>
          </w:tcPr>
          <w:p w14:paraId="3C53D6AC" w14:textId="355FBBB5" w:rsidR="00E36905" w:rsidRPr="00795110" w:rsidRDefault="00E36905" w:rsidP="00E36905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2133C202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9A68032" w14:textId="2AAF1EFB" w:rsidR="00E36905" w:rsidRPr="00795110" w:rsidRDefault="00E36905" w:rsidP="0076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(10,601)</w:t>
            </w:r>
          </w:p>
        </w:tc>
        <w:tc>
          <w:tcPr>
            <w:tcW w:w="270" w:type="dxa"/>
          </w:tcPr>
          <w:p w14:paraId="6390E437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88FFAF4" w14:textId="23EBD7D1" w:rsidR="00E36905" w:rsidRPr="00795110" w:rsidRDefault="00E36905" w:rsidP="00FD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69B4ED6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F2C4CAC" w14:textId="5BD82C73" w:rsidR="00E36905" w:rsidRPr="00795110" w:rsidRDefault="00E36905" w:rsidP="0076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(1,321)</w:t>
            </w:r>
          </w:p>
        </w:tc>
        <w:tc>
          <w:tcPr>
            <w:tcW w:w="270" w:type="dxa"/>
          </w:tcPr>
          <w:p w14:paraId="01862FAA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3DF43AF" w14:textId="7288D4BB" w:rsidR="00E36905" w:rsidRPr="00795110" w:rsidRDefault="00B76B3A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7344985" w14:textId="77777777" w:rsidR="00E36905" w:rsidRPr="00795110" w:rsidRDefault="00E36905" w:rsidP="00FD126C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BF55A75" w14:textId="1901D4C2" w:rsidR="00E36905" w:rsidRPr="00795110" w:rsidRDefault="00E36905" w:rsidP="0076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(11,922)</w:t>
            </w:r>
          </w:p>
        </w:tc>
      </w:tr>
      <w:tr w:rsidR="00E36905" w:rsidRPr="00795110" w14:paraId="3B5B8B45" w14:textId="77777777" w:rsidTr="004F19B3">
        <w:trPr>
          <w:cantSplit/>
        </w:trPr>
        <w:tc>
          <w:tcPr>
            <w:tcW w:w="3330" w:type="dxa"/>
          </w:tcPr>
          <w:p w14:paraId="421364AE" w14:textId="7AC6F50E" w:rsidR="00E36905" w:rsidRPr="00795110" w:rsidRDefault="00E36905" w:rsidP="00E36905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2564</w:t>
            </w:r>
            <w:r w:rsidRPr="00795110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และ 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795110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270" w:type="dxa"/>
          </w:tcPr>
          <w:p w14:paraId="0C20F066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B33DE9" w14:textId="580D5F17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116,811</w:t>
            </w:r>
          </w:p>
        </w:tc>
        <w:tc>
          <w:tcPr>
            <w:tcW w:w="270" w:type="dxa"/>
          </w:tcPr>
          <w:p w14:paraId="055B1114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AAE24B" w14:textId="41431C4C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25,874</w:t>
            </w:r>
          </w:p>
        </w:tc>
        <w:tc>
          <w:tcPr>
            <w:tcW w:w="270" w:type="dxa"/>
          </w:tcPr>
          <w:p w14:paraId="63B8094C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498F57" w14:textId="3934B400" w:rsidR="00E36905" w:rsidRPr="00795110" w:rsidRDefault="00E36905" w:rsidP="0076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19,955</w:t>
            </w:r>
          </w:p>
        </w:tc>
        <w:tc>
          <w:tcPr>
            <w:tcW w:w="270" w:type="dxa"/>
          </w:tcPr>
          <w:p w14:paraId="6F0CB134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F7055C" w14:textId="77EB6069" w:rsidR="00E36905" w:rsidRPr="003C5503" w:rsidRDefault="00E36905" w:rsidP="003C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3C550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6,375</w:t>
            </w:r>
          </w:p>
        </w:tc>
        <w:tc>
          <w:tcPr>
            <w:tcW w:w="270" w:type="dxa"/>
          </w:tcPr>
          <w:p w14:paraId="239582CD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C7A6EC" w14:textId="4499E5AB" w:rsidR="00E36905" w:rsidRPr="00795110" w:rsidRDefault="00E36905" w:rsidP="0076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169,015</w:t>
            </w:r>
          </w:p>
        </w:tc>
      </w:tr>
      <w:tr w:rsidR="00B76B3A" w:rsidRPr="00795110" w14:paraId="450D46C5" w14:textId="77777777" w:rsidTr="004F19B3">
        <w:trPr>
          <w:cantSplit/>
        </w:trPr>
        <w:tc>
          <w:tcPr>
            <w:tcW w:w="3330" w:type="dxa"/>
            <w:shd w:val="clear" w:color="auto" w:fill="auto"/>
          </w:tcPr>
          <w:p w14:paraId="4FD9B9D6" w14:textId="77777777" w:rsidR="00B76B3A" w:rsidRPr="00795110" w:rsidRDefault="00B76B3A" w:rsidP="00B76B3A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1CFA5900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35161D" w14:textId="488969B8" w:rsidR="00B76B3A" w:rsidRPr="00795110" w:rsidRDefault="00B76B3A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16,191 </w:t>
            </w:r>
          </w:p>
        </w:tc>
        <w:tc>
          <w:tcPr>
            <w:tcW w:w="270" w:type="dxa"/>
            <w:shd w:val="clear" w:color="auto" w:fill="auto"/>
          </w:tcPr>
          <w:p w14:paraId="4E9E2A74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CF8EC4" w14:textId="1F31E50C" w:rsidR="00B76B3A" w:rsidRPr="00795110" w:rsidRDefault="00B76B3A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9,071 </w:t>
            </w:r>
          </w:p>
        </w:tc>
        <w:tc>
          <w:tcPr>
            <w:tcW w:w="270" w:type="dxa"/>
            <w:shd w:val="clear" w:color="auto" w:fill="auto"/>
          </w:tcPr>
          <w:p w14:paraId="49A4BAE3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A26D75" w14:textId="50777202" w:rsidR="00B76B3A" w:rsidRPr="00795110" w:rsidRDefault="00B76B3A" w:rsidP="0092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657 </w:t>
            </w:r>
          </w:p>
        </w:tc>
        <w:tc>
          <w:tcPr>
            <w:tcW w:w="270" w:type="dxa"/>
            <w:shd w:val="clear" w:color="auto" w:fill="auto"/>
          </w:tcPr>
          <w:p w14:paraId="254DF6ED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069845" w14:textId="56E4B74A" w:rsidR="00B76B3A" w:rsidRPr="00936E37" w:rsidRDefault="00B76B3A" w:rsidP="003C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936E37">
              <w:rPr>
                <w:rFonts w:asciiTheme="majorBidi" w:hAnsiTheme="majorBidi" w:cstheme="majorBidi"/>
                <w:sz w:val="25"/>
                <w:szCs w:val="25"/>
              </w:rPr>
              <w:t>58,684</w:t>
            </w:r>
          </w:p>
        </w:tc>
        <w:tc>
          <w:tcPr>
            <w:tcW w:w="270" w:type="dxa"/>
            <w:shd w:val="clear" w:color="auto" w:fill="auto"/>
          </w:tcPr>
          <w:p w14:paraId="070C756C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01685C" w14:textId="4DEF26BA" w:rsidR="00B76B3A" w:rsidRPr="00795110" w:rsidRDefault="00B76B3A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>84,60</w:t>
            </w:r>
            <w:r w:rsidR="00113A72" w:rsidRPr="0079511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B76B3A" w:rsidRPr="00795110" w14:paraId="75FAA596" w14:textId="77777777" w:rsidTr="004F19B3">
        <w:trPr>
          <w:cantSplit/>
          <w:trHeight w:val="87"/>
        </w:trPr>
        <w:tc>
          <w:tcPr>
            <w:tcW w:w="3330" w:type="dxa"/>
          </w:tcPr>
          <w:p w14:paraId="2960D9FF" w14:textId="77777777" w:rsidR="00B76B3A" w:rsidRPr="00795110" w:rsidRDefault="00B76B3A" w:rsidP="00B76B3A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1491929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C5720B3" w14:textId="5AA999B3" w:rsidR="00B76B3A" w:rsidRPr="00795110" w:rsidRDefault="00B76B3A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(46,380)</w:t>
            </w:r>
          </w:p>
        </w:tc>
        <w:tc>
          <w:tcPr>
            <w:tcW w:w="270" w:type="dxa"/>
          </w:tcPr>
          <w:p w14:paraId="558E2E98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A9E6691" w14:textId="79084DA3" w:rsidR="00B76B3A" w:rsidRPr="00795110" w:rsidRDefault="00B76B3A" w:rsidP="0093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9D1B15A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C8D9A05" w14:textId="582EFCE4" w:rsidR="00B76B3A" w:rsidRPr="00795110" w:rsidRDefault="00B76B3A" w:rsidP="0092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30D44">
              <w:rPr>
                <w:rFonts w:asciiTheme="majorBidi" w:hAnsiTheme="majorBidi" w:cstheme="majorBidi"/>
                <w:sz w:val="25"/>
                <w:szCs w:val="25"/>
              </w:rPr>
              <w:t>11,030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1F5A80DE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E0E9053" w14:textId="2FDA793B" w:rsidR="00B76B3A" w:rsidRPr="00795110" w:rsidRDefault="00B76B3A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FC3AB86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09818C2" w14:textId="4C0B3D17" w:rsidR="00B76B3A" w:rsidRPr="00795110" w:rsidRDefault="00B76B3A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A30D44">
              <w:rPr>
                <w:rFonts w:asciiTheme="majorBidi" w:hAnsiTheme="majorBidi" w:cstheme="majorBidi"/>
                <w:sz w:val="25"/>
                <w:szCs w:val="25"/>
              </w:rPr>
              <w:t>57,410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A30D44" w:rsidRPr="00795110" w14:paraId="1A07FA59" w14:textId="77777777" w:rsidTr="004F19B3">
        <w:trPr>
          <w:cantSplit/>
          <w:trHeight w:val="87"/>
        </w:trPr>
        <w:tc>
          <w:tcPr>
            <w:tcW w:w="3330" w:type="dxa"/>
          </w:tcPr>
          <w:p w14:paraId="5CE2FE35" w14:textId="02181DAC" w:rsidR="00A30D44" w:rsidRPr="00795110" w:rsidRDefault="00A30D44" w:rsidP="00B76B3A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5110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0B3F319E" w14:textId="77777777" w:rsidR="00A30D44" w:rsidRPr="00795110" w:rsidRDefault="00A30D44" w:rsidP="00B76B3A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25F1F44" w14:textId="3F8A16E0" w:rsidR="00A30D44" w:rsidRPr="00795110" w:rsidRDefault="00A30D44" w:rsidP="00A3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63F3543" w14:textId="77777777" w:rsidR="00A30D44" w:rsidRPr="00795110" w:rsidRDefault="00A30D44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1EB4912" w14:textId="09B1D8BA" w:rsidR="00A30D44" w:rsidRPr="00795110" w:rsidRDefault="00A30D44" w:rsidP="0093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A5F096F" w14:textId="77777777" w:rsidR="00A30D44" w:rsidRPr="00795110" w:rsidRDefault="00A30D44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AF9D59F" w14:textId="01370373" w:rsidR="00A30D44" w:rsidRPr="00795110" w:rsidRDefault="00A30D44" w:rsidP="0092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(512)</w:t>
            </w:r>
          </w:p>
        </w:tc>
        <w:tc>
          <w:tcPr>
            <w:tcW w:w="270" w:type="dxa"/>
          </w:tcPr>
          <w:p w14:paraId="2D84F6A0" w14:textId="77777777" w:rsidR="00A30D44" w:rsidRPr="00795110" w:rsidRDefault="00A30D44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0F62500" w14:textId="2594AADD" w:rsidR="00A30D44" w:rsidRPr="00795110" w:rsidRDefault="00A30D44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DF658C6" w14:textId="77777777" w:rsidR="00A30D44" w:rsidRPr="00795110" w:rsidRDefault="00A30D44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EB893B9" w14:textId="7208B3E7" w:rsidR="00A30D44" w:rsidRPr="00795110" w:rsidRDefault="00A30D44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(512)</w:t>
            </w:r>
          </w:p>
        </w:tc>
      </w:tr>
      <w:tr w:rsidR="00B76B3A" w:rsidRPr="00795110" w14:paraId="54748E3F" w14:textId="77777777" w:rsidTr="007C337A">
        <w:trPr>
          <w:cantSplit/>
          <w:trHeight w:val="224"/>
        </w:trPr>
        <w:tc>
          <w:tcPr>
            <w:tcW w:w="3330" w:type="dxa"/>
            <w:vAlign w:val="bottom"/>
          </w:tcPr>
          <w:p w14:paraId="67795980" w14:textId="3DD5037F" w:rsidR="00B76B3A" w:rsidRPr="00795110" w:rsidRDefault="00B76B3A" w:rsidP="00B76B3A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270" w:type="dxa"/>
          </w:tcPr>
          <w:p w14:paraId="77581131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987400" w14:textId="2EE024B2" w:rsidR="00B76B3A" w:rsidRPr="00795110" w:rsidRDefault="00B76B3A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86,62</w:t>
            </w:r>
            <w:r w:rsidR="00936E3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70" w:type="dxa"/>
          </w:tcPr>
          <w:p w14:paraId="5BA6C664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15D27B" w14:textId="47017D54" w:rsidR="00B76B3A" w:rsidRPr="00795110" w:rsidRDefault="00B76B3A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 xml:space="preserve">34,945 </w:t>
            </w:r>
          </w:p>
        </w:tc>
        <w:tc>
          <w:tcPr>
            <w:tcW w:w="270" w:type="dxa"/>
          </w:tcPr>
          <w:p w14:paraId="68387E97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5D52C0" w14:textId="29374A3B" w:rsidR="00B76B3A" w:rsidRPr="00795110" w:rsidRDefault="00B76B3A" w:rsidP="00926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9,070 </w:t>
            </w:r>
          </w:p>
        </w:tc>
        <w:tc>
          <w:tcPr>
            <w:tcW w:w="270" w:type="dxa"/>
          </w:tcPr>
          <w:p w14:paraId="493C7F2B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E77248" w14:textId="77B90F1E" w:rsidR="00B76B3A" w:rsidRPr="00795110" w:rsidRDefault="00B76B3A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65,059 </w:t>
            </w:r>
          </w:p>
        </w:tc>
        <w:tc>
          <w:tcPr>
            <w:tcW w:w="270" w:type="dxa"/>
          </w:tcPr>
          <w:p w14:paraId="3A180FF2" w14:textId="77777777" w:rsidR="00B76B3A" w:rsidRPr="00795110" w:rsidRDefault="00B76B3A" w:rsidP="00B76B3A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287DF2" w14:textId="3B5A6F8E" w:rsidR="00B76B3A" w:rsidRPr="00795110" w:rsidRDefault="00B76B3A" w:rsidP="00B7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195,69</w:t>
            </w:r>
            <w:r w:rsidR="005D67EB"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</w:p>
        </w:tc>
      </w:tr>
      <w:tr w:rsidR="00E36905" w:rsidRPr="00795110" w14:paraId="4BCBEE88" w14:textId="77777777" w:rsidTr="006A0057">
        <w:trPr>
          <w:cantSplit/>
          <w:trHeight w:val="224"/>
        </w:trPr>
        <w:tc>
          <w:tcPr>
            <w:tcW w:w="3330" w:type="dxa"/>
            <w:vAlign w:val="bottom"/>
          </w:tcPr>
          <w:p w14:paraId="10A68326" w14:textId="77777777" w:rsidR="00E36905" w:rsidRPr="00795110" w:rsidRDefault="00E36905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5F01F2FD" w14:textId="77777777" w:rsidR="00E36905" w:rsidRPr="00795110" w:rsidRDefault="00E36905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D3B7DD" w14:textId="77777777" w:rsidR="00E36905" w:rsidRPr="00795110" w:rsidRDefault="00E36905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D417EF7" w14:textId="77777777" w:rsidR="00E36905" w:rsidRPr="00795110" w:rsidRDefault="00E36905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B08FDC" w14:textId="77777777" w:rsidR="00E36905" w:rsidRPr="00795110" w:rsidRDefault="00E36905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48BEBBA" w14:textId="77777777" w:rsidR="00E36905" w:rsidRPr="00795110" w:rsidRDefault="00E36905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DEFB56" w14:textId="77777777" w:rsidR="00E36905" w:rsidRPr="00795110" w:rsidRDefault="00E36905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35CF7FE" w14:textId="77777777" w:rsidR="00E36905" w:rsidRPr="00795110" w:rsidRDefault="00E36905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A2BEE4" w14:textId="77777777" w:rsidR="00E36905" w:rsidRPr="00795110" w:rsidRDefault="00E36905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E81EEB7" w14:textId="77777777" w:rsidR="00E36905" w:rsidRPr="00795110" w:rsidRDefault="00E36905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AFE408" w14:textId="77777777" w:rsidR="00E36905" w:rsidRPr="00795110" w:rsidRDefault="00E36905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8877F3" w:rsidRPr="00795110" w14:paraId="76E337D2" w14:textId="77777777" w:rsidTr="004F19B3">
        <w:trPr>
          <w:cantSplit/>
          <w:trHeight w:val="224"/>
        </w:trPr>
        <w:tc>
          <w:tcPr>
            <w:tcW w:w="3330" w:type="dxa"/>
          </w:tcPr>
          <w:p w14:paraId="050460C9" w14:textId="508E1FD6" w:rsidR="008877F3" w:rsidRPr="00795110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270" w:type="dxa"/>
            <w:vAlign w:val="bottom"/>
          </w:tcPr>
          <w:p w14:paraId="1FD9076F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3FEE0A6" w14:textId="77777777" w:rsidR="008877F3" w:rsidRPr="0079511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3FD2A67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250930C" w14:textId="77777777" w:rsidR="008877F3" w:rsidRPr="0079511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8262733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ABAA252" w14:textId="77777777" w:rsidR="008877F3" w:rsidRPr="0079511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4F218FA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6B50BF5" w14:textId="77777777" w:rsidR="008877F3" w:rsidRPr="0079511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A988760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88E51C2" w14:textId="77777777" w:rsidR="008877F3" w:rsidRPr="0079511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8877F3" w:rsidRPr="00795110" w14:paraId="7DCA95E5" w14:textId="77777777" w:rsidTr="004F19B3">
        <w:trPr>
          <w:cantSplit/>
          <w:trHeight w:val="224"/>
        </w:trPr>
        <w:tc>
          <w:tcPr>
            <w:tcW w:w="3330" w:type="dxa"/>
          </w:tcPr>
          <w:p w14:paraId="05E163E9" w14:textId="0C2B8562" w:rsidR="008877F3" w:rsidRPr="00795110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5110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795110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795110">
              <w:rPr>
                <w:rFonts w:ascii="Angsana New" w:hAnsi="Angsana New"/>
                <w:sz w:val="25"/>
                <w:szCs w:val="25"/>
              </w:rPr>
              <w:t>256</w:t>
            </w:r>
            <w:r w:rsidR="00E36905" w:rsidRPr="00795110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6DEB176A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EEE2CC6" w14:textId="29047CA4" w:rsidR="008877F3" w:rsidRPr="00795110" w:rsidRDefault="00E36905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30,500</w:t>
            </w:r>
          </w:p>
        </w:tc>
        <w:tc>
          <w:tcPr>
            <w:tcW w:w="270" w:type="dxa"/>
          </w:tcPr>
          <w:p w14:paraId="42389E18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115C36E" w14:textId="1A923009" w:rsidR="008877F3" w:rsidRPr="00795110" w:rsidRDefault="00E36905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1,860</w:t>
            </w:r>
          </w:p>
        </w:tc>
        <w:tc>
          <w:tcPr>
            <w:tcW w:w="270" w:type="dxa"/>
          </w:tcPr>
          <w:p w14:paraId="0AF71C18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4FD82FC" w14:textId="292B90B7" w:rsidR="008877F3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6,816</w:t>
            </w:r>
          </w:p>
        </w:tc>
        <w:tc>
          <w:tcPr>
            <w:tcW w:w="270" w:type="dxa"/>
            <w:vAlign w:val="bottom"/>
          </w:tcPr>
          <w:p w14:paraId="4C96D536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17E6663" w14:textId="57E28540" w:rsidR="008877F3" w:rsidRPr="0079511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92AC1C6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858B2A7" w14:textId="20A195DB" w:rsidR="008877F3" w:rsidRPr="00795110" w:rsidRDefault="00E36905" w:rsidP="0046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39,176</w:t>
            </w:r>
          </w:p>
        </w:tc>
      </w:tr>
      <w:tr w:rsidR="00E36905" w:rsidRPr="00795110" w14:paraId="1AC3F617" w14:textId="77777777" w:rsidTr="004F19B3">
        <w:trPr>
          <w:cantSplit/>
          <w:trHeight w:val="224"/>
        </w:trPr>
        <w:tc>
          <w:tcPr>
            <w:tcW w:w="3330" w:type="dxa"/>
          </w:tcPr>
          <w:p w14:paraId="57B7113E" w14:textId="0E77019C" w:rsidR="00E36905" w:rsidRPr="00795110" w:rsidRDefault="00E36905" w:rsidP="00E36905">
            <w:pPr>
              <w:tabs>
                <w:tab w:val="left" w:pos="372"/>
              </w:tabs>
              <w:spacing w:line="320" w:lineRule="exact"/>
              <w:ind w:right="63"/>
              <w:rPr>
                <w:rFonts w:ascii="Angsana New" w:hAnsi="Angsana New"/>
                <w:sz w:val="25"/>
                <w:szCs w:val="25"/>
                <w:cs/>
              </w:rPr>
            </w:pPr>
            <w:r w:rsidRPr="00795110">
              <w:rPr>
                <w:rFonts w:ascii="Angsana New" w:hAnsi="Angsana New" w:hint="cs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73DDAAE4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9F1D7D4" w14:textId="0B686547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34,025 </w:t>
            </w:r>
          </w:p>
        </w:tc>
        <w:tc>
          <w:tcPr>
            <w:tcW w:w="270" w:type="dxa"/>
          </w:tcPr>
          <w:p w14:paraId="6DF1A22D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9E78118" w14:textId="4DBBDCF3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3,029 </w:t>
            </w:r>
          </w:p>
        </w:tc>
        <w:tc>
          <w:tcPr>
            <w:tcW w:w="270" w:type="dxa"/>
          </w:tcPr>
          <w:p w14:paraId="71507385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66CB48C" w14:textId="2D283BF9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6,619 </w:t>
            </w:r>
          </w:p>
        </w:tc>
        <w:tc>
          <w:tcPr>
            <w:tcW w:w="270" w:type="dxa"/>
          </w:tcPr>
          <w:p w14:paraId="035722D3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0DFA276" w14:textId="19544592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E687057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7AAB3E3" w14:textId="31895F2C" w:rsidR="00E36905" w:rsidRPr="00795110" w:rsidRDefault="00E36905" w:rsidP="0046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43,673 </w:t>
            </w:r>
          </w:p>
        </w:tc>
      </w:tr>
      <w:tr w:rsidR="00E36905" w:rsidRPr="00795110" w14:paraId="7827C266" w14:textId="77777777" w:rsidTr="004F19B3">
        <w:trPr>
          <w:cantSplit/>
          <w:trHeight w:val="224"/>
        </w:trPr>
        <w:tc>
          <w:tcPr>
            <w:tcW w:w="3330" w:type="dxa"/>
          </w:tcPr>
          <w:p w14:paraId="2EE7AE9E" w14:textId="4B8E6B3B" w:rsidR="00E36905" w:rsidRPr="00795110" w:rsidRDefault="00E36905" w:rsidP="00E36905">
            <w:pPr>
              <w:tabs>
                <w:tab w:val="left" w:pos="372"/>
              </w:tabs>
              <w:spacing w:line="320" w:lineRule="exact"/>
              <w:ind w:right="63"/>
              <w:rPr>
                <w:rFonts w:ascii="Angsana New" w:hAnsi="Angsana New"/>
                <w:sz w:val="25"/>
                <w:szCs w:val="25"/>
                <w:cs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155E648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770021E" w14:textId="270C11F1" w:rsidR="00E36905" w:rsidRPr="00795110" w:rsidRDefault="00E36905" w:rsidP="002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F0E07F3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853C0F5" w14:textId="27AAF0C6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(52)</w:t>
            </w:r>
          </w:p>
        </w:tc>
        <w:tc>
          <w:tcPr>
            <w:tcW w:w="270" w:type="dxa"/>
          </w:tcPr>
          <w:p w14:paraId="301E3C04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2F12419" w14:textId="2F657366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480280DD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167774" w14:textId="0866E5DF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FF15676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88EC4FB" w14:textId="3DAB0608" w:rsidR="00E36905" w:rsidRPr="00795110" w:rsidRDefault="00E36905" w:rsidP="0046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(52)</w:t>
            </w:r>
          </w:p>
        </w:tc>
      </w:tr>
      <w:tr w:rsidR="00E36905" w:rsidRPr="00795110" w14:paraId="5A3A97DA" w14:textId="77777777">
        <w:trPr>
          <w:cantSplit/>
          <w:trHeight w:val="224"/>
        </w:trPr>
        <w:tc>
          <w:tcPr>
            <w:tcW w:w="3330" w:type="dxa"/>
          </w:tcPr>
          <w:p w14:paraId="4F5348EA" w14:textId="775A5BBC" w:rsidR="00E36905" w:rsidRPr="00795110" w:rsidRDefault="00E36905" w:rsidP="00E36905">
            <w:pPr>
              <w:tabs>
                <w:tab w:val="left" w:pos="372"/>
              </w:tabs>
              <w:spacing w:line="320" w:lineRule="exact"/>
              <w:ind w:right="63"/>
              <w:rPr>
                <w:rFonts w:ascii="Angsana New" w:hAnsi="Angsana New"/>
                <w:sz w:val="25"/>
                <w:szCs w:val="25"/>
                <w:cs/>
              </w:rPr>
            </w:pPr>
            <w:r w:rsidRPr="00795110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12F4367E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B3CD7" w14:textId="2D5A07B7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-   </w:t>
            </w:r>
          </w:p>
        </w:tc>
        <w:tc>
          <w:tcPr>
            <w:tcW w:w="270" w:type="dxa"/>
          </w:tcPr>
          <w:p w14:paraId="1EB9DF5F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BAFC21" w14:textId="3E245208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F6755CE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53952E" w14:textId="4DBE3332" w:rsidR="00E36905" w:rsidRPr="00795110" w:rsidRDefault="00E36905" w:rsidP="00822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(916)</w:t>
            </w:r>
          </w:p>
        </w:tc>
        <w:tc>
          <w:tcPr>
            <w:tcW w:w="270" w:type="dxa"/>
            <w:vAlign w:val="bottom"/>
          </w:tcPr>
          <w:p w14:paraId="638EDB47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7F1D43" w14:textId="7BF09ED7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99297CF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D6E5CD" w14:textId="04EFAAE7" w:rsidR="00E36905" w:rsidRPr="00795110" w:rsidRDefault="00E36905" w:rsidP="0046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(916)</w:t>
            </w:r>
          </w:p>
        </w:tc>
      </w:tr>
      <w:tr w:rsidR="00E36905" w:rsidRPr="00795110" w14:paraId="1A97D4F5" w14:textId="77777777" w:rsidTr="004F19B3">
        <w:trPr>
          <w:cantSplit/>
          <w:trHeight w:val="224"/>
        </w:trPr>
        <w:tc>
          <w:tcPr>
            <w:tcW w:w="3330" w:type="dxa"/>
          </w:tcPr>
          <w:p w14:paraId="5E644079" w14:textId="6FA0EE78" w:rsidR="00E36905" w:rsidRPr="00795110" w:rsidRDefault="00E36905" w:rsidP="00E36905">
            <w:pPr>
              <w:tabs>
                <w:tab w:val="left" w:pos="372"/>
              </w:tabs>
              <w:spacing w:line="320" w:lineRule="exact"/>
              <w:ind w:left="247" w:right="63" w:hanging="247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9511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ธันวาคม</w:t>
            </w:r>
            <w:r w:rsidRPr="00795110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2564 </w:t>
            </w:r>
            <w:r w:rsidRPr="0079511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และ</w:t>
            </w:r>
          </w:p>
          <w:p w14:paraId="13A51D0E" w14:textId="138C0A35" w:rsidR="00E36905" w:rsidRPr="00795110" w:rsidRDefault="00E36905" w:rsidP="00E36905">
            <w:pPr>
              <w:tabs>
                <w:tab w:val="clear" w:pos="227"/>
                <w:tab w:val="clear" w:pos="680"/>
                <w:tab w:val="left" w:pos="372"/>
              </w:tabs>
              <w:spacing w:line="320" w:lineRule="exact"/>
              <w:ind w:left="70" w:right="63" w:firstLine="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795110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79511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795110">
              <w:rPr>
                <w:rFonts w:ascii="Angsana New" w:hAnsi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270" w:type="dxa"/>
          </w:tcPr>
          <w:p w14:paraId="19ABD1E8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0E13B3" w14:textId="77777777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  <w:p w14:paraId="6FA0771D" w14:textId="2C65878E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64,525</w:t>
            </w:r>
          </w:p>
        </w:tc>
        <w:tc>
          <w:tcPr>
            <w:tcW w:w="270" w:type="dxa"/>
          </w:tcPr>
          <w:p w14:paraId="7A067876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50678A" w14:textId="77777777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  <w:p w14:paraId="65483A7B" w14:textId="0D168DF3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4,837</w:t>
            </w:r>
          </w:p>
        </w:tc>
        <w:tc>
          <w:tcPr>
            <w:tcW w:w="270" w:type="dxa"/>
          </w:tcPr>
          <w:p w14:paraId="1EF86504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90CEEA" w14:textId="77777777" w:rsidR="00E36905" w:rsidRPr="00795110" w:rsidRDefault="00E36905" w:rsidP="00822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  <w:p w14:paraId="3A48063F" w14:textId="68A0DED0" w:rsidR="00E36905" w:rsidRPr="00795110" w:rsidRDefault="00E36905" w:rsidP="00822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12,519</w:t>
            </w:r>
          </w:p>
        </w:tc>
        <w:tc>
          <w:tcPr>
            <w:tcW w:w="270" w:type="dxa"/>
          </w:tcPr>
          <w:p w14:paraId="782476C6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2F3BEC" w14:textId="77777777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  <w:p w14:paraId="29ED8C9B" w14:textId="145EE2CB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937E7C2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9573B1" w14:textId="77777777" w:rsidR="00E36905" w:rsidRPr="00795110" w:rsidRDefault="00E36905" w:rsidP="0046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  <w:p w14:paraId="10C2C1F7" w14:textId="0A1A8CBA" w:rsidR="00E36905" w:rsidRPr="00795110" w:rsidRDefault="00E36905" w:rsidP="0046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81,881</w:t>
            </w:r>
          </w:p>
        </w:tc>
      </w:tr>
      <w:tr w:rsidR="00A27709" w:rsidRPr="00795110" w14:paraId="0F37AC61" w14:textId="77777777" w:rsidTr="004F19B3">
        <w:trPr>
          <w:cantSplit/>
          <w:trHeight w:val="224"/>
        </w:trPr>
        <w:tc>
          <w:tcPr>
            <w:tcW w:w="3330" w:type="dxa"/>
          </w:tcPr>
          <w:p w14:paraId="0830E878" w14:textId="77777777" w:rsidR="00A27709" w:rsidRPr="00795110" w:rsidRDefault="00A27709" w:rsidP="00A27709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5110">
              <w:rPr>
                <w:rFonts w:ascii="Angsana New" w:hAnsi="Angsana New" w:hint="cs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25A67629" w14:textId="77777777" w:rsidR="00A27709" w:rsidRPr="00795110" w:rsidRDefault="00A27709" w:rsidP="00A2770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E0FC859" w14:textId="4238C892" w:rsidR="00A27709" w:rsidRPr="00795110" w:rsidRDefault="00A27709" w:rsidP="00A27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32,</w:t>
            </w:r>
            <w:r w:rsidR="005C2B75">
              <w:rPr>
                <w:rFonts w:asciiTheme="majorBidi" w:hAnsiTheme="majorBidi" w:cstheme="majorBidi"/>
                <w:sz w:val="25"/>
                <w:szCs w:val="25"/>
              </w:rPr>
              <w:t>913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70" w:type="dxa"/>
          </w:tcPr>
          <w:p w14:paraId="3E860D25" w14:textId="77777777" w:rsidR="00A27709" w:rsidRPr="00795110" w:rsidRDefault="00A27709" w:rsidP="00A27709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7B32660" w14:textId="4FCDB411" w:rsidR="00A27709" w:rsidRPr="00795110" w:rsidRDefault="00A27709" w:rsidP="00A27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>5,76</w:t>
            </w:r>
            <w:r w:rsidR="00770B64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270" w:type="dxa"/>
          </w:tcPr>
          <w:p w14:paraId="6ED3F3DC" w14:textId="77777777" w:rsidR="00A27709" w:rsidRPr="00795110" w:rsidRDefault="00A27709" w:rsidP="00A27709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43F2799" w14:textId="3AE4313F" w:rsidR="00A27709" w:rsidRPr="00795110" w:rsidRDefault="00A27709" w:rsidP="00822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4,626 </w:t>
            </w:r>
          </w:p>
        </w:tc>
        <w:tc>
          <w:tcPr>
            <w:tcW w:w="270" w:type="dxa"/>
          </w:tcPr>
          <w:p w14:paraId="15DEE8FC" w14:textId="77777777" w:rsidR="00A27709" w:rsidRPr="00795110" w:rsidRDefault="00A27709" w:rsidP="00A27709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9CBB34" w14:textId="09A9B168" w:rsidR="00A27709" w:rsidRPr="00936E37" w:rsidRDefault="00A27709" w:rsidP="00A27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36E37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EC68172" w14:textId="77777777" w:rsidR="00A27709" w:rsidRPr="00795110" w:rsidRDefault="00A27709" w:rsidP="00A27709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60DE2A" w14:textId="137B1482" w:rsidR="00A27709" w:rsidRPr="00795110" w:rsidRDefault="00A27709" w:rsidP="0046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43,3</w:t>
            </w:r>
            <w:r w:rsidR="005C2B75">
              <w:rPr>
                <w:rFonts w:asciiTheme="majorBidi" w:hAnsiTheme="majorBidi" w:cstheme="majorBidi"/>
                <w:sz w:val="25"/>
                <w:szCs w:val="25"/>
              </w:rPr>
              <w:t>08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A27709" w:rsidRPr="00795110" w14:paraId="7387FB37" w14:textId="77777777" w:rsidTr="004F19B3">
        <w:trPr>
          <w:cantSplit/>
          <w:trHeight w:val="224"/>
        </w:trPr>
        <w:tc>
          <w:tcPr>
            <w:tcW w:w="3330" w:type="dxa"/>
          </w:tcPr>
          <w:p w14:paraId="1C726170" w14:textId="77777777" w:rsidR="00A27709" w:rsidRPr="00795110" w:rsidRDefault="00A27709" w:rsidP="00A27709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EB2CE5D" w14:textId="77777777" w:rsidR="00A27709" w:rsidRPr="00795110" w:rsidRDefault="00A27709" w:rsidP="00A2770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CA3B0DC" w14:textId="30F5ED8A" w:rsidR="00A27709" w:rsidRPr="00795110" w:rsidRDefault="005C2B75" w:rsidP="00A27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C2B75">
              <w:rPr>
                <w:rFonts w:asciiTheme="majorBidi" w:hAnsiTheme="majorBidi" w:cstheme="majorBidi"/>
                <w:sz w:val="25"/>
                <w:szCs w:val="25"/>
              </w:rPr>
              <w:t>(46,380)</w:t>
            </w:r>
          </w:p>
        </w:tc>
        <w:tc>
          <w:tcPr>
            <w:tcW w:w="270" w:type="dxa"/>
          </w:tcPr>
          <w:p w14:paraId="1EC4B121" w14:textId="77777777" w:rsidR="00A27709" w:rsidRPr="00795110" w:rsidRDefault="00A27709" w:rsidP="00A27709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ACC0438" w14:textId="18FF4BA2" w:rsidR="00A27709" w:rsidRPr="00795110" w:rsidRDefault="00A27709" w:rsidP="00A27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FCAD240" w14:textId="77777777" w:rsidR="00A27709" w:rsidRPr="00795110" w:rsidRDefault="00A27709" w:rsidP="00A27709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2F0CF79" w14:textId="62A9F283" w:rsidR="00A27709" w:rsidRPr="00795110" w:rsidRDefault="00A27709" w:rsidP="00822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342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>(11</w:t>
            </w:r>
            <w:r w:rsidR="00A30D44">
              <w:rPr>
                <w:rFonts w:asciiTheme="majorBidi" w:hAnsiTheme="majorBidi" w:cstheme="majorBidi"/>
                <w:sz w:val="25"/>
                <w:szCs w:val="25"/>
              </w:rPr>
              <w:t>,030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vAlign w:val="bottom"/>
          </w:tcPr>
          <w:p w14:paraId="0B540FEE" w14:textId="77777777" w:rsidR="00A27709" w:rsidRPr="00795110" w:rsidRDefault="00A27709" w:rsidP="00A27709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2F3CF11" w14:textId="4E079821" w:rsidR="00A27709" w:rsidRPr="00936E37" w:rsidRDefault="00A27709" w:rsidP="00A27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36E37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E5B7C18" w14:textId="77777777" w:rsidR="00A27709" w:rsidRPr="00795110" w:rsidRDefault="00A27709" w:rsidP="00A27709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6B4720C" w14:textId="3C45EEDA" w:rsidR="00A27709" w:rsidRPr="00795110" w:rsidRDefault="00A27709" w:rsidP="0046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(57,</w:t>
            </w:r>
            <w:r w:rsidR="00A30D44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5C2B75">
              <w:rPr>
                <w:rFonts w:asciiTheme="majorBidi" w:hAnsiTheme="majorBidi" w:cstheme="majorBidi"/>
                <w:sz w:val="25"/>
                <w:szCs w:val="25"/>
              </w:rPr>
              <w:t>10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A30D44" w:rsidRPr="00795110" w14:paraId="45F1A4D2" w14:textId="77777777" w:rsidTr="004F19B3">
        <w:trPr>
          <w:cantSplit/>
          <w:trHeight w:val="224"/>
        </w:trPr>
        <w:tc>
          <w:tcPr>
            <w:tcW w:w="3330" w:type="dxa"/>
          </w:tcPr>
          <w:p w14:paraId="15F4DD4C" w14:textId="76ABDD4F" w:rsidR="00A30D44" w:rsidRPr="00795110" w:rsidRDefault="00A30D44" w:rsidP="00A27709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5110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6DDA7B35" w14:textId="77777777" w:rsidR="00A30D44" w:rsidRPr="00795110" w:rsidRDefault="00A30D44" w:rsidP="00A2770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1B58ED8" w14:textId="323F3FA1" w:rsidR="00A30D44" w:rsidRPr="00795110" w:rsidRDefault="00A30D44" w:rsidP="00A3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D35F891" w14:textId="77777777" w:rsidR="00A30D44" w:rsidRPr="00795110" w:rsidRDefault="00A30D44" w:rsidP="00A27709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A8DB581" w14:textId="6F474765" w:rsidR="00A30D44" w:rsidRPr="00795110" w:rsidRDefault="00A30D44" w:rsidP="00A27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20" w:lineRule="exact"/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979061C" w14:textId="77777777" w:rsidR="00A30D44" w:rsidRPr="00795110" w:rsidRDefault="00A30D44" w:rsidP="00A27709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2EC178C" w14:textId="0F552B27" w:rsidR="00A30D44" w:rsidRPr="00795110" w:rsidRDefault="00A30D44" w:rsidP="00A30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(413)</w:t>
            </w:r>
          </w:p>
        </w:tc>
        <w:tc>
          <w:tcPr>
            <w:tcW w:w="270" w:type="dxa"/>
            <w:vAlign w:val="bottom"/>
          </w:tcPr>
          <w:p w14:paraId="56501240" w14:textId="77777777" w:rsidR="00A30D44" w:rsidRPr="00795110" w:rsidRDefault="00A30D44" w:rsidP="00A27709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8D90A86" w14:textId="7B219D60" w:rsidR="00A30D44" w:rsidRPr="00936E37" w:rsidRDefault="00A30D44" w:rsidP="00A27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36E37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9759864" w14:textId="77777777" w:rsidR="00A30D44" w:rsidRPr="00795110" w:rsidRDefault="00A30D44" w:rsidP="00A27709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F63E269" w14:textId="3724C184" w:rsidR="00A30D44" w:rsidRPr="00795110" w:rsidRDefault="00A30D44" w:rsidP="0046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(413)</w:t>
            </w:r>
          </w:p>
        </w:tc>
      </w:tr>
      <w:tr w:rsidR="008877F3" w:rsidRPr="00795110" w14:paraId="45824528" w14:textId="77777777" w:rsidTr="004F19B3">
        <w:trPr>
          <w:cantSplit/>
          <w:trHeight w:val="73"/>
        </w:trPr>
        <w:tc>
          <w:tcPr>
            <w:tcW w:w="3330" w:type="dxa"/>
          </w:tcPr>
          <w:p w14:paraId="2C1D8932" w14:textId="35A0D6BC" w:rsidR="008877F3" w:rsidRPr="00795110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79511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 w:rsidR="00E36905" w:rsidRPr="00795110">
              <w:rPr>
                <w:rFonts w:ascii="Angsana New" w:hAnsi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1E0D4A17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E01B4F" w14:textId="019BCE58" w:rsidR="008877F3" w:rsidRPr="00795110" w:rsidRDefault="007D3002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51,058</w:t>
            </w:r>
          </w:p>
        </w:tc>
        <w:tc>
          <w:tcPr>
            <w:tcW w:w="270" w:type="dxa"/>
          </w:tcPr>
          <w:p w14:paraId="7684A66C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F17FD5" w14:textId="0BD685A1" w:rsidR="008877F3" w:rsidRPr="00795110" w:rsidRDefault="007D3002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10,60</w:t>
            </w:r>
            <w:r w:rsidR="00770B64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20C1FF4C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6BD62F" w14:textId="1942B3BB" w:rsidR="008877F3" w:rsidRPr="00795110" w:rsidRDefault="007D3002" w:rsidP="005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5,702</w:t>
            </w:r>
          </w:p>
        </w:tc>
        <w:tc>
          <w:tcPr>
            <w:tcW w:w="270" w:type="dxa"/>
          </w:tcPr>
          <w:p w14:paraId="3D049F2B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5B0325" w14:textId="175D3077" w:rsidR="008877F3" w:rsidRPr="00936E37" w:rsidRDefault="007D3002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936E37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F948A11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81901B" w14:textId="6CC21347" w:rsidR="008877F3" w:rsidRPr="00795110" w:rsidRDefault="007D3002" w:rsidP="00464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67,36</w:t>
            </w:r>
            <w:r w:rsidR="00770B64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</w:t>
            </w:r>
          </w:p>
        </w:tc>
      </w:tr>
      <w:tr w:rsidR="00E24EE0" w:rsidRPr="00795110" w14:paraId="68E2BE6B" w14:textId="77777777" w:rsidTr="004F19B3">
        <w:trPr>
          <w:cantSplit/>
          <w:trHeight w:val="224"/>
        </w:trPr>
        <w:tc>
          <w:tcPr>
            <w:tcW w:w="3330" w:type="dxa"/>
          </w:tcPr>
          <w:p w14:paraId="3C9A1CD0" w14:textId="77777777" w:rsidR="00E24EE0" w:rsidRPr="00795110" w:rsidRDefault="00E24EE0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7F5034EB" w14:textId="77777777" w:rsidR="00E24EE0" w:rsidRPr="00795110" w:rsidRDefault="00E24EE0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30B2803" w14:textId="77777777" w:rsidR="00E24EE0" w:rsidRPr="00795110" w:rsidRDefault="00E24EE0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E0AD2AF" w14:textId="77777777" w:rsidR="00E24EE0" w:rsidRPr="00795110" w:rsidRDefault="00E24EE0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0414404" w14:textId="77777777" w:rsidR="00E24EE0" w:rsidRPr="00795110" w:rsidRDefault="00E24EE0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2DB0906" w14:textId="77777777" w:rsidR="00E24EE0" w:rsidRPr="00795110" w:rsidRDefault="00E24EE0" w:rsidP="008877F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7F5EE2B" w14:textId="77777777" w:rsidR="00E24EE0" w:rsidRPr="00795110" w:rsidRDefault="00E24EE0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0BEA9F0" w14:textId="77777777" w:rsidR="00E24EE0" w:rsidRPr="00795110" w:rsidRDefault="00E24EE0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D8A1D26" w14:textId="77777777" w:rsidR="00E24EE0" w:rsidRPr="00795110" w:rsidRDefault="00E24EE0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68D2727" w14:textId="77777777" w:rsidR="00E24EE0" w:rsidRPr="00795110" w:rsidRDefault="00E24EE0" w:rsidP="008877F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23CFAC" w14:textId="77777777" w:rsidR="00E24EE0" w:rsidRPr="00795110" w:rsidRDefault="00E24EE0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E24EE0" w:rsidRPr="00795110" w14:paraId="094AD634" w14:textId="77777777" w:rsidTr="004F19B3">
        <w:trPr>
          <w:cantSplit/>
          <w:trHeight w:val="224"/>
        </w:trPr>
        <w:tc>
          <w:tcPr>
            <w:tcW w:w="3330" w:type="dxa"/>
          </w:tcPr>
          <w:p w14:paraId="417F44BD" w14:textId="58945F09" w:rsidR="00E24EE0" w:rsidRPr="00795110" w:rsidRDefault="00E24EE0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4A7CECC9" w14:textId="77777777" w:rsidR="00E24EE0" w:rsidRPr="00795110" w:rsidRDefault="00E24EE0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594CAF7" w14:textId="77777777" w:rsidR="00E24EE0" w:rsidRPr="00795110" w:rsidRDefault="00E24EE0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83B2772" w14:textId="77777777" w:rsidR="00E24EE0" w:rsidRPr="00795110" w:rsidRDefault="00E24EE0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064FF5C" w14:textId="77777777" w:rsidR="00E24EE0" w:rsidRPr="00795110" w:rsidRDefault="00E24EE0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DA50FB7" w14:textId="77777777" w:rsidR="00E24EE0" w:rsidRPr="00795110" w:rsidRDefault="00E24EE0" w:rsidP="008877F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058A82B" w14:textId="77777777" w:rsidR="00E24EE0" w:rsidRPr="00795110" w:rsidRDefault="00E24EE0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4381C76" w14:textId="77777777" w:rsidR="00E24EE0" w:rsidRPr="00795110" w:rsidRDefault="00E24EE0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7A8C677" w14:textId="77777777" w:rsidR="00E24EE0" w:rsidRPr="00795110" w:rsidRDefault="00E24EE0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0D2A52A" w14:textId="77777777" w:rsidR="00E24EE0" w:rsidRPr="00795110" w:rsidRDefault="00E24EE0" w:rsidP="008877F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C16FF3F" w14:textId="77777777" w:rsidR="00E24EE0" w:rsidRPr="00795110" w:rsidRDefault="00E24EE0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E36905" w:rsidRPr="00795110" w14:paraId="2912F89B" w14:textId="77777777" w:rsidTr="004F19B3">
        <w:trPr>
          <w:cantSplit/>
          <w:trHeight w:val="224"/>
        </w:trPr>
        <w:tc>
          <w:tcPr>
            <w:tcW w:w="3330" w:type="dxa"/>
          </w:tcPr>
          <w:p w14:paraId="1D8D6A6C" w14:textId="4F695F37" w:rsidR="00E36905" w:rsidRPr="00795110" w:rsidRDefault="00E36905" w:rsidP="00E36905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79511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270" w:type="dxa"/>
          </w:tcPr>
          <w:p w14:paraId="72762984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A239ACC" w14:textId="38F07321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2F6690B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22871CF" w14:textId="61FCC3CD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4A2EF7D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9CA5E5C" w14:textId="5B1C2679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392C1FF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290D8F" w14:textId="5FEE7C1C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1F9EA16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B961E3D" w14:textId="2E2516F5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E36905" w:rsidRPr="00795110" w14:paraId="32118C93" w14:textId="77777777" w:rsidTr="004F19B3">
        <w:trPr>
          <w:cantSplit/>
          <w:trHeight w:val="224"/>
        </w:trPr>
        <w:tc>
          <w:tcPr>
            <w:tcW w:w="3330" w:type="dxa"/>
          </w:tcPr>
          <w:p w14:paraId="41C9EA06" w14:textId="180A4861" w:rsidR="00E36905" w:rsidRPr="00795110" w:rsidRDefault="00E36905" w:rsidP="00E36905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795110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47729B86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2C54983" w14:textId="2FEA3E3D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545 </w:t>
            </w:r>
          </w:p>
        </w:tc>
        <w:tc>
          <w:tcPr>
            <w:tcW w:w="270" w:type="dxa"/>
          </w:tcPr>
          <w:p w14:paraId="35A1D44C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C5A39CF" w14:textId="033E6A68" w:rsidR="00E36905" w:rsidRPr="00795110" w:rsidRDefault="00E36905" w:rsidP="00AB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6"/>
              </w:tabs>
              <w:spacing w:line="330" w:lineRule="exact"/>
              <w:ind w:right="-1097" w:firstLine="4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21,037 </w:t>
            </w:r>
          </w:p>
        </w:tc>
        <w:tc>
          <w:tcPr>
            <w:tcW w:w="270" w:type="dxa"/>
          </w:tcPr>
          <w:p w14:paraId="4C6877A4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EC2A651" w14:textId="5A90D604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-</w:t>
            </w:r>
          </w:p>
        </w:tc>
        <w:tc>
          <w:tcPr>
            <w:tcW w:w="270" w:type="dxa"/>
          </w:tcPr>
          <w:p w14:paraId="6C736629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22332F3" w14:textId="23800BDD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6,375 </w:t>
            </w:r>
          </w:p>
        </w:tc>
        <w:tc>
          <w:tcPr>
            <w:tcW w:w="270" w:type="dxa"/>
          </w:tcPr>
          <w:p w14:paraId="3B665817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04E2C97" w14:textId="661D7342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27,957 </w:t>
            </w:r>
          </w:p>
        </w:tc>
      </w:tr>
      <w:tr w:rsidR="00E36905" w:rsidRPr="00795110" w14:paraId="70BA4BA1" w14:textId="77777777" w:rsidTr="004F19B3">
        <w:trPr>
          <w:cantSplit/>
          <w:trHeight w:val="224"/>
        </w:trPr>
        <w:tc>
          <w:tcPr>
            <w:tcW w:w="3330" w:type="dxa"/>
          </w:tcPr>
          <w:p w14:paraId="664AB692" w14:textId="0F13A9FF" w:rsidR="00E36905" w:rsidRPr="00795110" w:rsidRDefault="00E36905" w:rsidP="00E36905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795110">
              <w:rPr>
                <w:rFonts w:ascii="Angsana New" w:hAnsi="Angsana New" w:hint="cs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5011848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0D7BC3" w14:textId="7C783D97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51,741 </w:t>
            </w:r>
          </w:p>
        </w:tc>
        <w:tc>
          <w:tcPr>
            <w:tcW w:w="270" w:type="dxa"/>
          </w:tcPr>
          <w:p w14:paraId="7E51E079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1D6CE2" w14:textId="2894B34F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1E6D55E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946AFD" w14:textId="2886694C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7,436 </w:t>
            </w:r>
          </w:p>
        </w:tc>
        <w:tc>
          <w:tcPr>
            <w:tcW w:w="270" w:type="dxa"/>
          </w:tcPr>
          <w:p w14:paraId="1BD93EB5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477493" w14:textId="6D6425D7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23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-   </w:t>
            </w:r>
          </w:p>
        </w:tc>
        <w:tc>
          <w:tcPr>
            <w:tcW w:w="270" w:type="dxa"/>
          </w:tcPr>
          <w:p w14:paraId="68502EE6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24255D" w14:textId="1A5E6059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59,177 </w:t>
            </w:r>
          </w:p>
        </w:tc>
      </w:tr>
      <w:tr w:rsidR="00E36905" w:rsidRPr="00795110" w14:paraId="27BBA81C" w14:textId="77777777" w:rsidTr="004F19B3">
        <w:trPr>
          <w:cantSplit/>
          <w:trHeight w:val="127"/>
        </w:trPr>
        <w:tc>
          <w:tcPr>
            <w:tcW w:w="3330" w:type="dxa"/>
          </w:tcPr>
          <w:p w14:paraId="35F46071" w14:textId="77777777" w:rsidR="00E36905" w:rsidRPr="00795110" w:rsidRDefault="00E36905" w:rsidP="00E36905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462B5EA0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D9EDFB" w14:textId="5534F63C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 xml:space="preserve"> 52,286 </w:t>
            </w:r>
          </w:p>
        </w:tc>
        <w:tc>
          <w:tcPr>
            <w:tcW w:w="270" w:type="dxa"/>
          </w:tcPr>
          <w:p w14:paraId="2B8B5F19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CBFC4E" w14:textId="3E61AFA6" w:rsidR="00E36905" w:rsidRPr="00795110" w:rsidRDefault="00E36905" w:rsidP="00AB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1"/>
              </w:tabs>
              <w:spacing w:line="330" w:lineRule="exact"/>
              <w:ind w:right="-1637" w:firstLine="4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 xml:space="preserve"> 21,037 </w:t>
            </w:r>
          </w:p>
        </w:tc>
        <w:tc>
          <w:tcPr>
            <w:tcW w:w="270" w:type="dxa"/>
          </w:tcPr>
          <w:p w14:paraId="589AF4FB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B5274F" w14:textId="3AD55B49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7,436 </w:t>
            </w:r>
          </w:p>
        </w:tc>
        <w:tc>
          <w:tcPr>
            <w:tcW w:w="270" w:type="dxa"/>
          </w:tcPr>
          <w:p w14:paraId="7FB1F1A3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9008A7" w14:textId="17121D37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6,375 </w:t>
            </w:r>
          </w:p>
        </w:tc>
        <w:tc>
          <w:tcPr>
            <w:tcW w:w="270" w:type="dxa"/>
          </w:tcPr>
          <w:p w14:paraId="78A8D40B" w14:textId="77777777" w:rsidR="00E36905" w:rsidRPr="00795110" w:rsidRDefault="00E36905" w:rsidP="00E3690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DBA0FB" w14:textId="2EE21801" w:rsidR="00E36905" w:rsidRPr="00795110" w:rsidRDefault="00E36905" w:rsidP="00E3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87,134 </w:t>
            </w:r>
          </w:p>
        </w:tc>
      </w:tr>
      <w:tr w:rsidR="008877F3" w:rsidRPr="00795110" w14:paraId="2B11C49B" w14:textId="77777777" w:rsidTr="004F19B3">
        <w:trPr>
          <w:cantSplit/>
          <w:trHeight w:val="224"/>
        </w:trPr>
        <w:tc>
          <w:tcPr>
            <w:tcW w:w="3330" w:type="dxa"/>
          </w:tcPr>
          <w:p w14:paraId="62A8668F" w14:textId="67B88065" w:rsidR="008877F3" w:rsidRPr="00795110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79511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 w:rsidR="00E36905" w:rsidRPr="00795110">
              <w:rPr>
                <w:rFonts w:ascii="Angsana New" w:hAnsi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73807797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278DD1C" w14:textId="77777777" w:rsidR="008877F3" w:rsidRPr="0079511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1C73B63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3E11FE" w14:textId="77777777" w:rsidR="008877F3" w:rsidRPr="0079511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F450CA0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7021750" w14:textId="77777777" w:rsidR="008877F3" w:rsidRPr="0079511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64532F3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7C07AC8" w14:textId="77777777" w:rsidR="008877F3" w:rsidRPr="0079511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E3310B6" w14:textId="77777777" w:rsidR="008877F3" w:rsidRPr="00795110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8150FF4" w14:textId="77777777" w:rsidR="008877F3" w:rsidRPr="0079511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8C45A5" w:rsidRPr="00795110" w14:paraId="61C82C6D" w14:textId="77777777" w:rsidTr="004F19B3">
        <w:trPr>
          <w:cantSplit/>
          <w:trHeight w:val="224"/>
        </w:trPr>
        <w:tc>
          <w:tcPr>
            <w:tcW w:w="3330" w:type="dxa"/>
          </w:tcPr>
          <w:p w14:paraId="63B0344A" w14:textId="1CD08FD0" w:rsidR="008C45A5" w:rsidRPr="00795110" w:rsidRDefault="008C45A5" w:rsidP="008C45A5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795110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2BF7A3B0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64F4E9C" w14:textId="4E7A2959" w:rsidR="008C45A5" w:rsidRPr="00795110" w:rsidRDefault="008C45A5" w:rsidP="008C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51</w:t>
            </w:r>
            <w:r w:rsidR="00770B64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70" w:type="dxa"/>
          </w:tcPr>
          <w:p w14:paraId="3B878EF0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A8365FA" w14:textId="47777BF9" w:rsidR="008C45A5" w:rsidRPr="00316081" w:rsidRDefault="008C45A5" w:rsidP="0031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6"/>
              </w:tabs>
              <w:spacing w:line="330" w:lineRule="exact"/>
              <w:ind w:right="-1097" w:firstLine="426"/>
              <w:rPr>
                <w:rFonts w:asciiTheme="majorBidi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24,</w:t>
            </w:r>
            <w:r w:rsidR="002D7A48" w:rsidRPr="00795110">
              <w:rPr>
                <w:rFonts w:asciiTheme="majorBidi" w:hAnsiTheme="majorBidi" w:cstheme="majorBidi"/>
                <w:sz w:val="25"/>
                <w:szCs w:val="25"/>
              </w:rPr>
              <w:t>33</w:t>
            </w:r>
            <w:r w:rsidR="00316081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270" w:type="dxa"/>
          </w:tcPr>
          <w:p w14:paraId="7DEC0B06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36FD1E6" w14:textId="4ACD5632" w:rsidR="008C45A5" w:rsidRPr="00795110" w:rsidRDefault="008C45A5" w:rsidP="008C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3D453F9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3A6551F" w14:textId="190D0DA0" w:rsidR="008C45A5" w:rsidRPr="00795110" w:rsidRDefault="008C45A5" w:rsidP="008C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65,059 </w:t>
            </w:r>
          </w:p>
        </w:tc>
        <w:tc>
          <w:tcPr>
            <w:tcW w:w="270" w:type="dxa"/>
          </w:tcPr>
          <w:p w14:paraId="6F1C3BAF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92A95F9" w14:textId="7F8325E6" w:rsidR="008C45A5" w:rsidRPr="00795110" w:rsidRDefault="008C45A5" w:rsidP="008C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89,91</w:t>
            </w:r>
            <w:r w:rsidR="00770B64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8C45A5" w:rsidRPr="00795110" w14:paraId="1A10931F" w14:textId="77777777" w:rsidTr="004F19B3">
        <w:trPr>
          <w:cantSplit/>
          <w:trHeight w:val="224"/>
        </w:trPr>
        <w:tc>
          <w:tcPr>
            <w:tcW w:w="3330" w:type="dxa"/>
          </w:tcPr>
          <w:p w14:paraId="575D2990" w14:textId="77777777" w:rsidR="008C45A5" w:rsidRPr="00795110" w:rsidRDefault="008C45A5" w:rsidP="008C45A5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795110">
              <w:rPr>
                <w:rFonts w:ascii="Angsana New" w:hAnsi="Angsana New" w:hint="cs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0ABD008C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CABFB9" w14:textId="038493A7" w:rsidR="008C45A5" w:rsidRPr="00795110" w:rsidRDefault="008C45A5" w:rsidP="008C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35,04</w:t>
            </w:r>
            <w:r w:rsidR="00316081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70" w:type="dxa"/>
          </w:tcPr>
          <w:p w14:paraId="7029CCE8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A6E309" w14:textId="4E87CCEC" w:rsidR="008C45A5" w:rsidRPr="00795110" w:rsidRDefault="008C45A5" w:rsidP="008C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3608266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774A64" w14:textId="1EAE83A0" w:rsidR="008C45A5" w:rsidRPr="00795110" w:rsidRDefault="008C45A5" w:rsidP="008C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3,36</w:t>
            </w:r>
            <w:r w:rsidR="007407FF" w:rsidRPr="00795110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70" w:type="dxa"/>
          </w:tcPr>
          <w:p w14:paraId="336D8ECF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0C62AF" w14:textId="49630785" w:rsidR="008C45A5" w:rsidRPr="00795110" w:rsidRDefault="008C45A5" w:rsidP="00936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936E37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F3291FE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177C83" w14:textId="6DA8D203" w:rsidR="008C45A5" w:rsidRPr="00795110" w:rsidRDefault="008C45A5" w:rsidP="008C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38,41</w:t>
            </w:r>
            <w:r w:rsidR="007407FF" w:rsidRPr="00795110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79511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8C45A5" w:rsidRPr="00795110" w14:paraId="3663FB66" w14:textId="77777777" w:rsidTr="004F19B3">
        <w:trPr>
          <w:cantSplit/>
          <w:trHeight w:val="224"/>
        </w:trPr>
        <w:tc>
          <w:tcPr>
            <w:tcW w:w="3330" w:type="dxa"/>
          </w:tcPr>
          <w:p w14:paraId="08E8C476" w14:textId="77777777" w:rsidR="008C45A5" w:rsidRPr="00795110" w:rsidRDefault="008C45A5" w:rsidP="008C45A5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C78B062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35F12" w14:textId="3DB1F5F7" w:rsidR="008C45A5" w:rsidRPr="00795110" w:rsidRDefault="008C45A5" w:rsidP="008C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35,56</w:t>
            </w:r>
            <w:r w:rsidR="00770B6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70" w:type="dxa"/>
          </w:tcPr>
          <w:p w14:paraId="3B32E33F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4BA16" w14:textId="078C3870" w:rsidR="008C45A5" w:rsidRPr="00795110" w:rsidRDefault="008C45A5" w:rsidP="008C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9"/>
              </w:tabs>
              <w:spacing w:line="320" w:lineRule="exact"/>
              <w:ind w:right="-1640" w:firstLine="429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24,3</w:t>
            </w:r>
            <w:r w:rsidR="0031608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39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70" w:type="dxa"/>
          </w:tcPr>
          <w:p w14:paraId="29A39B6F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8EC912" w14:textId="15DD62BB" w:rsidR="008C45A5" w:rsidRPr="00795110" w:rsidRDefault="008C45A5" w:rsidP="008C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3,36</w:t>
            </w:r>
            <w:r w:rsidR="007407FF"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70" w:type="dxa"/>
          </w:tcPr>
          <w:p w14:paraId="74C45F8C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927DEA" w14:textId="6E1064AB" w:rsidR="008C45A5" w:rsidRPr="00795110" w:rsidRDefault="008C45A5" w:rsidP="008C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65,059 </w:t>
            </w:r>
          </w:p>
        </w:tc>
        <w:tc>
          <w:tcPr>
            <w:tcW w:w="270" w:type="dxa"/>
          </w:tcPr>
          <w:p w14:paraId="0AF53DD2" w14:textId="77777777" w:rsidR="008C45A5" w:rsidRPr="00795110" w:rsidRDefault="008C45A5" w:rsidP="008C45A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516386" w14:textId="3F08D220" w:rsidR="008C45A5" w:rsidRPr="00795110" w:rsidRDefault="008C45A5" w:rsidP="008C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128,3</w:t>
            </w:r>
            <w:r w:rsidR="00770B6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</w:t>
            </w:r>
            <w:r w:rsidRPr="0079511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</w:p>
        </w:tc>
      </w:tr>
    </w:tbl>
    <w:p w14:paraId="7537D2E6" w14:textId="77777777" w:rsidR="001C6165" w:rsidRDefault="001C6165" w:rsidP="000E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</w:pPr>
    </w:p>
    <w:p w14:paraId="5E107C25" w14:textId="2A4BAD49" w:rsidR="008C5A2A" w:rsidRDefault="008C5A2A" w:rsidP="000E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795110">
        <w:rPr>
          <w:rFonts w:asciiTheme="majorBidi" w:hAnsiTheme="majorBidi" w:cstheme="majorBidi"/>
          <w:sz w:val="30"/>
          <w:szCs w:val="30"/>
        </w:rPr>
        <w:t xml:space="preserve">31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95110">
        <w:rPr>
          <w:rFonts w:asciiTheme="majorBidi" w:hAnsiTheme="majorBidi" w:cstheme="majorBidi"/>
          <w:sz w:val="30"/>
          <w:szCs w:val="30"/>
        </w:rPr>
        <w:t xml:space="preserve">2565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บริษัทบันทึกค่าใช้จ่าย</w:t>
      </w:r>
      <w:r w:rsidRPr="00795110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Pr="00795110">
        <w:rPr>
          <w:rFonts w:asciiTheme="majorBidi" w:hAnsiTheme="majorBidi" w:cstheme="majorBidi"/>
          <w:sz w:val="30"/>
          <w:szCs w:val="30"/>
        </w:rPr>
        <w:br/>
      </w:r>
      <w:r w:rsidRPr="00795110">
        <w:rPr>
          <w:rFonts w:asciiTheme="majorBidi" w:hAnsiTheme="majorBidi" w:cstheme="majorBidi"/>
          <w:sz w:val="30"/>
          <w:szCs w:val="30"/>
          <w:cs/>
        </w:rPr>
        <w:t>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>
        <w:rPr>
          <w:rFonts w:asciiTheme="majorBidi" w:hAnsiTheme="majorBidi" w:cstheme="majorBidi"/>
          <w:sz w:val="30"/>
          <w:szCs w:val="30"/>
        </w:rPr>
        <w:t>38.</w:t>
      </w:r>
      <w:r w:rsidR="00CC0D00">
        <w:rPr>
          <w:rFonts w:asciiTheme="majorBidi" w:hAnsiTheme="majorBidi" w:cstheme="majorBidi"/>
          <w:sz w:val="30"/>
          <w:szCs w:val="30"/>
        </w:rPr>
        <w:t>35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 xml:space="preserve"> (2564:</w:t>
      </w:r>
      <w:r w:rsidRPr="00795110"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7109F84" w14:textId="77777777" w:rsidR="008C5A2A" w:rsidRDefault="008C5A2A" w:rsidP="000E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</w:pPr>
    </w:p>
    <w:p w14:paraId="3F61919A" w14:textId="397776AD" w:rsidR="008C5A2A" w:rsidRPr="00795110" w:rsidRDefault="008C5A2A" w:rsidP="000E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  <w:sectPr w:rsidR="008C5A2A" w:rsidRPr="00795110" w:rsidSect="006A3DE3">
          <w:headerReference w:type="default" r:id="rId30"/>
          <w:footerReference w:type="default" r:id="rId3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38B6E5F" w14:textId="3B4A4CDB" w:rsidR="00210339" w:rsidRPr="00795110" w:rsidRDefault="00210339" w:rsidP="00210339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5110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795110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4F19B3" w:rsidRPr="00795110">
        <w:rPr>
          <w:rFonts w:ascii="Angsana New" w:hAnsi="Angsana New"/>
          <w:spacing w:val="-4"/>
          <w:sz w:val="30"/>
          <w:szCs w:val="30"/>
        </w:rPr>
        <w:t xml:space="preserve">                      </w:t>
      </w:r>
      <w:r w:rsidRPr="00795110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="007C253F">
        <w:rPr>
          <w:rFonts w:ascii="Angsana New" w:hAnsi="Angsana New" w:hint="cs"/>
          <w:spacing w:val="-4"/>
          <w:sz w:val="30"/>
          <w:szCs w:val="30"/>
          <w:cs/>
        </w:rPr>
        <w:t>และงบการเฉพาะกิจการ</w:t>
      </w:r>
      <w:r w:rsidRPr="00795110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795110">
        <w:rPr>
          <w:rFonts w:ascii="Angsana New" w:hAnsi="Angsana New"/>
          <w:spacing w:val="-4"/>
          <w:sz w:val="30"/>
          <w:szCs w:val="30"/>
        </w:rPr>
        <w:t xml:space="preserve"> </w:t>
      </w:r>
      <w:r w:rsidR="00936E37">
        <w:rPr>
          <w:rFonts w:ascii="Angsana New" w:hAnsi="Angsana New"/>
          <w:spacing w:val="-4"/>
          <w:sz w:val="30"/>
          <w:szCs w:val="30"/>
        </w:rPr>
        <w:t>214.03</w:t>
      </w:r>
      <w:r w:rsidRPr="00795110">
        <w:rPr>
          <w:rFonts w:ascii="Angsana New" w:hAnsi="Angsana New"/>
          <w:spacing w:val="-4"/>
          <w:sz w:val="30"/>
          <w:szCs w:val="30"/>
        </w:rPr>
        <w:t xml:space="preserve"> </w:t>
      </w:r>
      <w:r w:rsidR="007C253F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 </w:t>
      </w:r>
      <w:r w:rsidR="007C253F">
        <w:rPr>
          <w:rFonts w:ascii="Angsana New" w:hAnsi="Angsana New"/>
          <w:spacing w:val="-4"/>
          <w:sz w:val="30"/>
          <w:szCs w:val="30"/>
        </w:rPr>
        <w:t xml:space="preserve">1.25 </w:t>
      </w:r>
      <w:r w:rsidRPr="00795110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7C253F">
        <w:rPr>
          <w:rFonts w:ascii="Angsana New" w:hAnsi="Angsana New" w:hint="cs"/>
          <w:spacing w:val="-4"/>
          <w:sz w:val="30"/>
          <w:szCs w:val="30"/>
          <w:cs/>
        </w:rPr>
        <w:t xml:space="preserve"> ตามลำดับ</w:t>
      </w:r>
      <w:r w:rsidRPr="00795110">
        <w:rPr>
          <w:rFonts w:ascii="Angsana New" w:hAnsi="Angsana New"/>
          <w:spacing w:val="-4"/>
          <w:sz w:val="30"/>
          <w:szCs w:val="30"/>
        </w:rPr>
        <w:t xml:space="preserve"> </w:t>
      </w:r>
      <w:r w:rsidRPr="00795110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795110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9F3080" w:rsidRPr="00795110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Pr="00795110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9F3080" w:rsidRPr="00795110">
        <w:rPr>
          <w:rFonts w:ascii="Angsana New" w:hAnsi="Angsana New"/>
          <w:i/>
          <w:iCs/>
          <w:spacing w:val="-4"/>
          <w:sz w:val="30"/>
          <w:szCs w:val="30"/>
        </w:rPr>
        <w:t>153.68</w:t>
      </w:r>
      <w:r w:rsidR="00291A1D" w:rsidRPr="0079511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795110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7C253F">
        <w:rPr>
          <w:rFonts w:ascii="Angsana New" w:hAnsi="Angsana New" w:hint="cs"/>
          <w:i/>
          <w:iCs/>
          <w:spacing w:val="-4"/>
          <w:sz w:val="30"/>
          <w:szCs w:val="30"/>
          <w:cs/>
        </w:rPr>
        <w:t>และ ไม่มี ตามลำดับ</w:t>
      </w:r>
      <w:r w:rsidRPr="00795110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795110">
        <w:rPr>
          <w:rFonts w:ascii="Angsana New" w:hAnsi="Angsana New"/>
          <w:spacing w:val="-4"/>
          <w:sz w:val="30"/>
          <w:szCs w:val="30"/>
        </w:rPr>
        <w:t xml:space="preserve"> </w:t>
      </w:r>
      <w:r w:rsidRPr="00795110">
        <w:rPr>
          <w:rFonts w:ascii="Angsana New" w:hAnsi="Angsana New"/>
          <w:spacing w:val="-4"/>
          <w:sz w:val="30"/>
          <w:szCs w:val="30"/>
          <w:cs/>
        </w:rPr>
        <w:t>มีอัตราดอกเบี้ยที่</w:t>
      </w:r>
      <w:r w:rsidRPr="00795110">
        <w:rPr>
          <w:rFonts w:asciiTheme="majorBidi" w:hAnsiTheme="majorBidi" w:cstheme="majorBidi"/>
          <w:spacing w:val="-4"/>
          <w:sz w:val="30"/>
          <w:szCs w:val="30"/>
          <w:cs/>
        </w:rPr>
        <w:t>รับรู้ร้อยละ</w:t>
      </w:r>
      <w:r w:rsidRPr="0079511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839CF" w:rsidRPr="00795110">
        <w:rPr>
          <w:rFonts w:asciiTheme="majorBidi" w:hAnsiTheme="majorBidi" w:cstheme="majorBidi"/>
          <w:spacing w:val="-4"/>
          <w:sz w:val="30"/>
          <w:szCs w:val="30"/>
        </w:rPr>
        <w:t xml:space="preserve">2.95 </w:t>
      </w:r>
      <w:r w:rsidR="006A005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ถึง </w:t>
      </w:r>
      <w:r w:rsidR="006A0057">
        <w:rPr>
          <w:rFonts w:asciiTheme="majorBidi" w:hAnsiTheme="majorBidi" w:cstheme="majorBidi"/>
          <w:spacing w:val="-4"/>
          <w:sz w:val="30"/>
          <w:szCs w:val="30"/>
        </w:rPr>
        <w:t xml:space="preserve">5.77 </w:t>
      </w:r>
      <w:r w:rsidRPr="00795110">
        <w:rPr>
          <w:rFonts w:asciiTheme="majorBidi" w:hAnsiTheme="majorBidi" w:cstheme="majorBidi"/>
          <w:spacing w:val="-4"/>
          <w:sz w:val="30"/>
          <w:szCs w:val="30"/>
          <w:cs/>
        </w:rPr>
        <w:t>ต่อ</w:t>
      </w:r>
      <w:r w:rsidRPr="00795110">
        <w:rPr>
          <w:rFonts w:ascii="Angsana New" w:hAnsi="Angsana New"/>
          <w:spacing w:val="-4"/>
          <w:sz w:val="30"/>
          <w:szCs w:val="30"/>
          <w:cs/>
        </w:rPr>
        <w:t>ปี</w:t>
      </w:r>
      <w:r w:rsidRPr="0079511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E839CF" w:rsidRPr="00795110">
        <w:rPr>
          <w:rFonts w:ascii="Angsana New" w:hAnsi="Angsana New"/>
          <w:i/>
          <w:iCs/>
          <w:spacing w:val="-4"/>
          <w:sz w:val="30"/>
          <w:szCs w:val="30"/>
        </w:rPr>
        <w:t xml:space="preserve">2564: </w:t>
      </w:r>
      <w:r w:rsidR="00E839CF" w:rsidRPr="00795110">
        <w:rPr>
          <w:rFonts w:ascii="Angsana New" w:hAnsi="Angsana New" w:hint="cs"/>
          <w:i/>
          <w:iCs/>
          <w:spacing w:val="-4"/>
          <w:sz w:val="30"/>
          <w:szCs w:val="30"/>
          <w:cs/>
        </w:rPr>
        <w:t>ร้อยละ</w:t>
      </w:r>
      <w:r w:rsidR="00E839CF" w:rsidRPr="0079511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E839CF" w:rsidRPr="00795110">
        <w:rPr>
          <w:rFonts w:ascii="Angsana New" w:hAnsi="Angsana New"/>
          <w:i/>
          <w:iCs/>
          <w:spacing w:val="-4"/>
          <w:sz w:val="30"/>
          <w:szCs w:val="30"/>
        </w:rPr>
        <w:t>2.95</w:t>
      </w:r>
      <w:r w:rsidR="006A0057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6A0057" w:rsidRPr="006A0057">
        <w:rPr>
          <w:rFonts w:ascii="Angsana New" w:hAnsi="Angsana New" w:hint="cs"/>
          <w:i/>
          <w:iCs/>
          <w:spacing w:val="-4"/>
          <w:sz w:val="30"/>
          <w:szCs w:val="30"/>
          <w:cs/>
        </w:rPr>
        <w:t>ถึง</w:t>
      </w:r>
      <w:r w:rsidR="006A0057" w:rsidRPr="006A0057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6A0057" w:rsidRPr="006A0057">
        <w:rPr>
          <w:rFonts w:ascii="Angsana New" w:hAnsi="Angsana New"/>
          <w:i/>
          <w:iCs/>
          <w:spacing w:val="-4"/>
          <w:sz w:val="30"/>
          <w:szCs w:val="30"/>
        </w:rPr>
        <w:t xml:space="preserve">5.77 </w:t>
      </w:r>
      <w:r w:rsidR="00E839CF" w:rsidRPr="00795110">
        <w:rPr>
          <w:rFonts w:ascii="Angsana New" w:hAnsi="Angsana New" w:hint="cs"/>
          <w:i/>
          <w:iCs/>
          <w:spacing w:val="-4"/>
          <w:sz w:val="30"/>
          <w:szCs w:val="30"/>
          <w:cs/>
        </w:rPr>
        <w:t>ต่อปี</w:t>
      </w:r>
      <w:r w:rsidRPr="00795110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14:paraId="79F15369" w14:textId="77777777" w:rsidR="00210339" w:rsidRPr="00795110" w:rsidRDefault="00210339" w:rsidP="00210339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4A265" w14:textId="596617D3" w:rsidR="00210339" w:rsidRPr="00795110" w:rsidRDefault="00210339" w:rsidP="00210339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795110">
        <w:rPr>
          <w:rFonts w:asciiTheme="majorBidi" w:hAnsiTheme="majorBidi" w:cstheme="majorBidi"/>
          <w:sz w:val="30"/>
          <w:szCs w:val="30"/>
        </w:rPr>
        <w:t xml:space="preserve">31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95110">
        <w:rPr>
          <w:rFonts w:asciiTheme="majorBidi" w:hAnsiTheme="majorBidi" w:cstheme="majorBidi"/>
          <w:sz w:val="30"/>
          <w:szCs w:val="30"/>
        </w:rPr>
        <w:t>256</w:t>
      </w:r>
      <w:r w:rsidR="009F3080" w:rsidRPr="00795110">
        <w:rPr>
          <w:rFonts w:asciiTheme="majorBidi" w:hAnsiTheme="majorBidi" w:cstheme="majorBidi"/>
          <w:sz w:val="30"/>
          <w:szCs w:val="30"/>
        </w:rPr>
        <w:t>5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 ที่ดิน</w:t>
      </w:r>
      <w:r w:rsidRPr="00795110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ได้ถูกวัดมูลค่า</w:t>
      </w:r>
      <w:r w:rsidRPr="00795110">
        <w:rPr>
          <w:rFonts w:asciiTheme="majorBidi" w:hAnsiTheme="majorBidi" w:cstheme="majorBidi"/>
          <w:sz w:val="30"/>
          <w:szCs w:val="30"/>
          <w:cs/>
        </w:rPr>
        <w:t>ใหม่โดยผู้ประเมินราคาอิสระ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795110">
        <w:rPr>
          <w:rFonts w:asciiTheme="majorBidi" w:hAnsiTheme="majorBidi" w:cstheme="majorBidi"/>
          <w:sz w:val="30"/>
          <w:szCs w:val="30"/>
          <w:cs/>
        </w:rPr>
        <w:t>วิธีมูลค่าตลาดสำหรับการใช้ประโยชน์ปัจจุบัน ซึ่งจัดลำดับมูลค่ายุติธรรมเป็นระดับ 3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79511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A5DDC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Pr="00795110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สำรองการตีราคาสินทรัพย์ใหม่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C0013E" w:rsidRPr="00795110">
        <w:rPr>
          <w:rFonts w:asciiTheme="majorBidi" w:hAnsiTheme="majorBidi" w:cstheme="majorBidi"/>
          <w:sz w:val="30"/>
          <w:szCs w:val="30"/>
        </w:rPr>
        <w:t xml:space="preserve"> 66.40</w:t>
      </w:r>
      <w:r w:rsidR="006B74DA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95110">
        <w:rPr>
          <w:rFonts w:asciiTheme="majorBidi" w:hAnsiTheme="majorBidi" w:cstheme="majorBidi"/>
          <w:sz w:val="30"/>
          <w:szCs w:val="30"/>
          <w:cs/>
        </w:rPr>
        <w:t>ใน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กำไรขาดทุนเบ็ดเสร็จอื่น ทั้งนี้ที่ดิน</w:t>
      </w:r>
      <w:r w:rsidRPr="00795110">
        <w:rPr>
          <w:rFonts w:asciiTheme="majorBidi" w:hAnsiTheme="majorBidi" w:cstheme="majorBidi"/>
          <w:sz w:val="30"/>
          <w:szCs w:val="30"/>
          <w:cs/>
        </w:rPr>
        <w:t>ของกลุ่มบริษัทจะมีมูลค่า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="006B74DA">
        <w:rPr>
          <w:rFonts w:asciiTheme="majorBidi" w:hAnsiTheme="majorBidi" w:cstheme="majorBidi"/>
          <w:sz w:val="30"/>
          <w:szCs w:val="30"/>
        </w:rPr>
        <w:br/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ทางบัญชี ณ วันที่ </w:t>
      </w:r>
      <w:r w:rsidRPr="00795110">
        <w:rPr>
          <w:rFonts w:asciiTheme="majorBidi" w:hAnsiTheme="majorBidi" w:cstheme="majorBidi"/>
          <w:sz w:val="30"/>
          <w:szCs w:val="30"/>
        </w:rPr>
        <w:t xml:space="preserve">31 </w:t>
      </w:r>
      <w:r w:rsidRPr="0079511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</w:rPr>
        <w:t>256</w:t>
      </w:r>
      <w:r w:rsidR="009F3080" w:rsidRPr="00795110">
        <w:rPr>
          <w:rFonts w:asciiTheme="majorBidi" w:hAnsiTheme="majorBidi" w:cstheme="majorBidi"/>
          <w:sz w:val="30"/>
          <w:szCs w:val="30"/>
        </w:rPr>
        <w:t>5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="00C0013E" w:rsidRPr="007951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013E" w:rsidRPr="00795110">
        <w:rPr>
          <w:rFonts w:asciiTheme="majorBidi" w:hAnsiTheme="majorBidi" w:cstheme="majorBidi"/>
          <w:sz w:val="30"/>
          <w:szCs w:val="30"/>
          <w:lang w:eastAsia="zh-CN"/>
        </w:rPr>
        <w:t>22,421.22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หากวัดมูลค่าด้วยวิธีราคาทุน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9F3080" w:rsidRPr="00795110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F3080" w:rsidRPr="00795110">
        <w:rPr>
          <w:rFonts w:asciiTheme="majorBidi" w:hAnsiTheme="majorBidi" w:cstheme="majorBidi"/>
          <w:i/>
          <w:iCs/>
          <w:sz w:val="30"/>
          <w:szCs w:val="30"/>
        </w:rPr>
        <w:t>17,837.23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9511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</w:t>
      </w:r>
    </w:p>
    <w:p w14:paraId="45401365" w14:textId="77777777" w:rsidR="00BD6D3A" w:rsidRPr="00795110" w:rsidRDefault="00BD6D3A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B4E3EC4" w14:textId="77777777" w:rsidR="008D47E6" w:rsidRPr="00795110" w:rsidRDefault="008D47E6" w:rsidP="008D47E6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63CAD538" w14:textId="77777777" w:rsidR="008D47E6" w:rsidRPr="00795110" w:rsidRDefault="008D47E6" w:rsidP="008D47E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1390"/>
        <w:gridCol w:w="1508"/>
        <w:gridCol w:w="3873"/>
        <w:gridCol w:w="2517"/>
      </w:tblGrid>
      <w:tr w:rsidR="008D47E6" w:rsidRPr="00795110" w14:paraId="6D58AC62" w14:textId="77777777" w:rsidTr="00A311F0">
        <w:trPr>
          <w:trHeight w:val="1568"/>
          <w:tblHeader/>
        </w:trPr>
        <w:tc>
          <w:tcPr>
            <w:tcW w:w="1368" w:type="dxa"/>
            <w:vAlign w:val="bottom"/>
          </w:tcPr>
          <w:p w14:paraId="7762B462" w14:textId="77777777" w:rsidR="008D47E6" w:rsidRPr="00795110" w:rsidRDefault="008D47E6" w:rsidP="00A311F0">
            <w:pPr>
              <w:spacing w:line="230" w:lineRule="auto"/>
              <w:jc w:val="center"/>
              <w:rPr>
                <w:b/>
                <w:bCs/>
                <w:sz w:val="30"/>
                <w:szCs w:val="30"/>
              </w:rPr>
            </w:pPr>
            <w:r w:rsidRPr="00795110">
              <w:rPr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AF1B26" w14:textId="77777777" w:rsidR="008D47E6" w:rsidRPr="00795110" w:rsidRDefault="008D47E6" w:rsidP="00A311F0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95110">
              <w:rPr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78B14AE8" w14:textId="77777777" w:rsidR="008D47E6" w:rsidRPr="00795110" w:rsidRDefault="008D47E6" w:rsidP="00A311F0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95110">
              <w:rPr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538" w:type="dxa"/>
            <w:shd w:val="clear" w:color="auto" w:fill="auto"/>
            <w:vAlign w:val="bottom"/>
          </w:tcPr>
          <w:p w14:paraId="449398C6" w14:textId="77777777" w:rsidR="008D47E6" w:rsidRPr="00795110" w:rsidRDefault="008D47E6" w:rsidP="00A311F0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95110">
              <w:rPr>
                <w:b/>
                <w:bCs/>
                <w:sz w:val="30"/>
                <w:szCs w:val="30"/>
                <w:cs/>
              </w:rPr>
              <w:t>ความสัมพันธ์ระหว่างข้อมูล</w:t>
            </w:r>
            <w:r w:rsidRPr="00795110">
              <w:rPr>
                <w:rFonts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795110">
              <w:rPr>
                <w:b/>
                <w:bCs/>
                <w:sz w:val="30"/>
                <w:szCs w:val="30"/>
                <w:cs/>
              </w:rPr>
              <w:t>ที่ไม่สามารถสังเกตได้ที่มีนัยสำคัญและการวัดมูลค่ายุติธรรม</w:t>
            </w:r>
          </w:p>
        </w:tc>
      </w:tr>
      <w:tr w:rsidR="008D47E6" w:rsidRPr="00795110" w14:paraId="120D045F" w14:textId="77777777" w:rsidTr="00A311F0">
        <w:tc>
          <w:tcPr>
            <w:tcW w:w="1368" w:type="dxa"/>
          </w:tcPr>
          <w:p w14:paraId="7DDA1E3D" w14:textId="77777777" w:rsidR="008D47E6" w:rsidRPr="00795110" w:rsidRDefault="008D47E6" w:rsidP="00743233">
            <w:pPr>
              <w:spacing w:line="23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22" w:type="dxa"/>
            <w:shd w:val="clear" w:color="auto" w:fill="auto"/>
          </w:tcPr>
          <w:p w14:paraId="33C70711" w14:textId="77777777" w:rsidR="008D47E6" w:rsidRPr="00795110" w:rsidRDefault="008D47E6" w:rsidP="00A311F0">
            <w:pPr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การเปรียบเทียบราคาตลาด</w:t>
            </w:r>
          </w:p>
        </w:tc>
        <w:tc>
          <w:tcPr>
            <w:tcW w:w="3960" w:type="dxa"/>
            <w:shd w:val="clear" w:color="auto" w:fill="auto"/>
          </w:tcPr>
          <w:p w14:paraId="7566E938" w14:textId="77777777" w:rsidR="008D47E6" w:rsidRPr="00795110" w:rsidRDefault="008D47E6" w:rsidP="00A311F0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เช่น สถานที่ตั้ง ขนาด สภาพของที่ดิน และศักยภาพในการพัฒนา</w:t>
            </w:r>
          </w:p>
          <w:p w14:paraId="080E0594" w14:textId="77777777" w:rsidR="008D47E6" w:rsidRPr="00795110" w:rsidRDefault="008D47E6" w:rsidP="00A311F0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1CF8B88A" w14:textId="75B9F94E" w:rsidR="008D47E6" w:rsidRPr="00795110" w:rsidRDefault="008D47E6" w:rsidP="00A311F0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ราคาตลาดของที่ดินที่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ล้ายคลึงกันอยู่ระหว่</w:t>
            </w:r>
            <w:r w:rsidR="00951EDC"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าง </w:t>
            </w:r>
            <w:r w:rsidR="00951EDC" w:rsidRPr="00795110">
              <w:rPr>
                <w:rFonts w:ascii="Angsana New" w:hAnsi="Angsana New"/>
                <w:sz w:val="30"/>
                <w:szCs w:val="30"/>
                <w:lang w:eastAsia="zh-CN"/>
              </w:rPr>
              <w:t>8,</w:t>
            </w:r>
            <w:r w:rsidR="00862AB2">
              <w:rPr>
                <w:rFonts w:ascii="Angsana New" w:hAnsi="Angsana New"/>
                <w:sz w:val="30"/>
                <w:szCs w:val="30"/>
                <w:lang w:eastAsia="zh-CN"/>
              </w:rPr>
              <w:t>0</w:t>
            </w:r>
            <w:r w:rsidR="00951EDC" w:rsidRPr="00795110">
              <w:rPr>
                <w:rFonts w:ascii="Angsana New" w:hAnsi="Angsana New"/>
                <w:sz w:val="30"/>
                <w:szCs w:val="30"/>
                <w:lang w:eastAsia="zh-CN"/>
              </w:rPr>
              <w:t>00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862AB2">
              <w:rPr>
                <w:rFonts w:ascii="Angsana New" w:hAnsi="Angsana New"/>
                <w:sz w:val="30"/>
                <w:szCs w:val="30"/>
              </w:rPr>
              <w:t>59</w:t>
            </w:r>
            <w:r w:rsidR="006613AB" w:rsidRPr="00795110">
              <w:rPr>
                <w:rFonts w:ascii="Angsana New" w:hAnsi="Angsana New"/>
                <w:sz w:val="30"/>
                <w:szCs w:val="30"/>
              </w:rPr>
              <w:t>0,000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บาทต่อตาราง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เมตร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</w:rPr>
              <w:br/>
            </w:r>
            <w:r w:rsidRPr="00795110">
              <w:rPr>
                <w:rFonts w:ascii="Angsana New" w:hAnsi="Angsana New"/>
                <w:i/>
                <w:iCs/>
                <w:sz w:val="30"/>
                <w:szCs w:val="30"/>
              </w:rPr>
              <w:t>(256</w:t>
            </w:r>
            <w:r w:rsidR="006E1B32" w:rsidRPr="0079511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79511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="006E1B32" w:rsidRPr="0079511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8,500 </w:t>
            </w:r>
            <w:r w:rsidR="006E1B32"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="006E1B32"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6E1B32"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ถึง</w:t>
            </w:r>
            <w:r w:rsidR="006E1B32"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6E1B32" w:rsidRPr="0079511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650,000 </w:t>
            </w: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บาทต่อตารางเมตร</w:t>
            </w:r>
            <w:r w:rsidRPr="0079511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38" w:type="dxa"/>
            <w:shd w:val="clear" w:color="auto" w:fill="auto"/>
          </w:tcPr>
          <w:p w14:paraId="0CCC3B56" w14:textId="3A033533" w:rsidR="008D47E6" w:rsidRPr="00795110" w:rsidRDefault="008D47E6" w:rsidP="00A311F0">
            <w:pPr>
              <w:spacing w:line="23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</w:t>
            </w:r>
            <w:r w:rsidR="00743233"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การไว้จะเพิ่มขึ้น (ลดลง) หากราคาต่อพื้นที่สูงขึ้น (ลดลง)</w:t>
            </w:r>
          </w:p>
        </w:tc>
      </w:tr>
    </w:tbl>
    <w:p w14:paraId="408084C9" w14:textId="1D72F208" w:rsidR="008D47E6" w:rsidRPr="00795110" w:rsidRDefault="008D47E6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81B67FB" w14:textId="0BDD80BE" w:rsidR="00271930" w:rsidRDefault="00271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1A2DC42" w14:textId="42B36554" w:rsidR="002B3AA9" w:rsidRPr="00795110" w:rsidRDefault="002B3AA9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bookmarkStart w:id="23" w:name="_Hlk93560759"/>
      <w:r w:rsidRPr="00795110">
        <w:rPr>
          <w:rFonts w:ascii="Angsana New" w:hAnsi="Angsana New" w:hint="cs"/>
          <w:b/>
          <w:bCs/>
          <w:sz w:val="30"/>
          <w:szCs w:val="30"/>
          <w:cs/>
        </w:rPr>
        <w:t>ส</w:t>
      </w:r>
      <w:r w:rsidR="00B22B00" w:rsidRPr="00795110">
        <w:rPr>
          <w:rFonts w:ascii="Angsana New" w:hAnsi="Angsana New" w:hint="cs"/>
          <w:b/>
          <w:bCs/>
          <w:sz w:val="30"/>
          <w:szCs w:val="30"/>
          <w:cs/>
        </w:rPr>
        <w:t xml:space="preserve">ัญญาเช่า </w:t>
      </w:r>
    </w:p>
    <w:p w14:paraId="77431B48" w14:textId="647A9C34" w:rsidR="00867CAB" w:rsidRPr="00795110" w:rsidRDefault="00867CAB" w:rsidP="00867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EC76B41" w14:textId="6FC4A03C" w:rsidR="00867CAB" w:rsidRPr="00795110" w:rsidRDefault="00867CAB" w:rsidP="00867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795110">
        <w:rPr>
          <w:rFonts w:ascii="Angsana New" w:hAnsi="Angsana New"/>
          <w:b/>
          <w:bCs/>
          <w:sz w:val="30"/>
          <w:szCs w:val="30"/>
        </w:rPr>
        <w:tab/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31C24124" w14:textId="77777777" w:rsidR="00F727D9" w:rsidRPr="00795110" w:rsidRDefault="00F727D9" w:rsidP="00F727D9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0449DE52" w14:textId="77777777" w:rsidR="00F727D9" w:rsidRPr="00795110" w:rsidRDefault="00F727D9" w:rsidP="00F727D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5110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6270D9" w14:textId="798FFC4F" w:rsidR="008D47E6" w:rsidRPr="00795110" w:rsidRDefault="008D47E6" w:rsidP="00F727D9">
      <w:pPr>
        <w:pStyle w:val="block"/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B5B6C8" w14:textId="6D857F67" w:rsidR="008D47E6" w:rsidRPr="00795110" w:rsidRDefault="008D47E6" w:rsidP="008D47E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795110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795110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09ACA81" w14:textId="77777777" w:rsidR="007C3186" w:rsidRPr="00795110" w:rsidRDefault="007C3186" w:rsidP="00B22B0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tbl>
      <w:tblPr>
        <w:tblW w:w="94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440"/>
        <w:gridCol w:w="180"/>
        <w:gridCol w:w="1443"/>
        <w:gridCol w:w="180"/>
        <w:gridCol w:w="1259"/>
        <w:gridCol w:w="180"/>
        <w:gridCol w:w="1259"/>
      </w:tblGrid>
      <w:tr w:rsidR="00203E94" w:rsidRPr="00795110" w14:paraId="254A64D3" w14:textId="77777777" w:rsidTr="00343A2E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2CB802DA" w14:textId="77777777" w:rsidR="00203E94" w:rsidRPr="00795110" w:rsidRDefault="00203E94" w:rsidP="00343A2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  <w:bookmarkStart w:id="24" w:name="_Hlk62826449"/>
          </w:p>
        </w:tc>
        <w:tc>
          <w:tcPr>
            <w:tcW w:w="3063" w:type="dxa"/>
            <w:gridSpan w:val="3"/>
          </w:tcPr>
          <w:p w14:paraId="2A523572" w14:textId="6D06A7AE" w:rsidR="00203E94" w:rsidRPr="00795110" w:rsidRDefault="00740CE7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ED91E7F" w14:textId="77777777" w:rsidR="00203E94" w:rsidRPr="00795110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5A73BDEF" w14:textId="77777777" w:rsidR="00203E94" w:rsidRPr="00795110" w:rsidRDefault="00203E94" w:rsidP="00343A2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63D4C" w:rsidRPr="00795110" w14:paraId="3F0635CD" w14:textId="77777777" w:rsidTr="00343A2E">
        <w:trPr>
          <w:cantSplit/>
          <w:tblHeader/>
        </w:trPr>
        <w:tc>
          <w:tcPr>
            <w:tcW w:w="3510" w:type="dxa"/>
          </w:tcPr>
          <w:p w14:paraId="320AB4D1" w14:textId="77777777" w:rsidR="00E63D4C" w:rsidRPr="00795110" w:rsidRDefault="00E63D4C" w:rsidP="00E63D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</w:tcPr>
          <w:p w14:paraId="5FC77850" w14:textId="7B4AB3D2" w:rsidR="00E63D4C" w:rsidRPr="00795110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25F6C5C" w14:textId="77777777" w:rsidR="00E63D4C" w:rsidRPr="00795110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21CCA9FD" w14:textId="2551E5CA" w:rsidR="00E63D4C" w:rsidRPr="00795110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3A21AF7" w14:textId="77777777" w:rsidR="00E63D4C" w:rsidRPr="00795110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CF14E39" w14:textId="0D3CC998" w:rsidR="00E63D4C" w:rsidRPr="00795110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052A80B" w14:textId="77777777" w:rsidR="00E63D4C" w:rsidRPr="00795110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E055E79" w14:textId="77B89C29" w:rsidR="00E63D4C" w:rsidRPr="00795110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E63D4C" w:rsidRPr="00795110" w14:paraId="50A97F8A" w14:textId="77777777" w:rsidTr="00343A2E">
        <w:trPr>
          <w:cantSplit/>
          <w:tblHeader/>
        </w:trPr>
        <w:tc>
          <w:tcPr>
            <w:tcW w:w="3510" w:type="dxa"/>
          </w:tcPr>
          <w:p w14:paraId="04D77AAE" w14:textId="77777777" w:rsidR="00E63D4C" w:rsidRPr="00795110" w:rsidRDefault="00E63D4C" w:rsidP="003C680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598A298B" w14:textId="77777777" w:rsidR="00E63D4C" w:rsidRPr="00795110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68AC83" w14:textId="77777777" w:rsidR="00E63D4C" w:rsidRPr="00795110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5EAEF076" w14:textId="24FC35B9" w:rsidR="00E63D4C" w:rsidRPr="00795110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8138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795110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  <w:r w:rsidRPr="0079511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84BB4A8" w14:textId="77777777" w:rsidR="00E63D4C" w:rsidRPr="00795110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B5E906A" w14:textId="77777777" w:rsidR="00E63D4C" w:rsidRPr="00795110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5D6DDE4" w14:textId="77777777" w:rsidR="00E63D4C" w:rsidRPr="00795110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F0B542F" w14:textId="77777777" w:rsidR="00E63D4C" w:rsidRPr="00795110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3C6801" w:rsidRPr="00795110" w14:paraId="4AC22E3C" w14:textId="77777777" w:rsidTr="00343A2E">
        <w:trPr>
          <w:cantSplit/>
          <w:tblHeader/>
        </w:trPr>
        <w:tc>
          <w:tcPr>
            <w:tcW w:w="3510" w:type="dxa"/>
          </w:tcPr>
          <w:p w14:paraId="4FE9A026" w14:textId="77777777" w:rsidR="003C6801" w:rsidRPr="00795110" w:rsidRDefault="003C6801" w:rsidP="003C680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1" w:type="dxa"/>
            <w:gridSpan w:val="7"/>
          </w:tcPr>
          <w:p w14:paraId="50B1A98C" w14:textId="77777777" w:rsidR="003C6801" w:rsidRPr="00795110" w:rsidRDefault="003C6801" w:rsidP="003C680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51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951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06F6" w:rsidRPr="00795110" w14:paraId="234EC297" w14:textId="77777777" w:rsidTr="00343A2E">
        <w:trPr>
          <w:cantSplit/>
        </w:trPr>
        <w:tc>
          <w:tcPr>
            <w:tcW w:w="3510" w:type="dxa"/>
          </w:tcPr>
          <w:p w14:paraId="16748D7D" w14:textId="77777777" w:rsidR="008D06F6" w:rsidRPr="00795110" w:rsidRDefault="008D06F6" w:rsidP="008D06F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1064B826" w14:textId="77777777" w:rsidR="008D06F6" w:rsidRPr="00795110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F94514" w14:textId="77777777" w:rsidR="008D06F6" w:rsidRPr="00795110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FDBB761" w14:textId="77777777" w:rsidR="008D06F6" w:rsidRPr="00795110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16D70A" w14:textId="77777777" w:rsidR="008D06F6" w:rsidRPr="00795110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445A19" w14:textId="77777777" w:rsidR="008D06F6" w:rsidRPr="00795110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414528" w14:textId="77777777" w:rsidR="008D06F6" w:rsidRPr="00795110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06BB5D" w14:textId="77777777" w:rsidR="008D06F6" w:rsidRPr="00795110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D4C" w:rsidRPr="00795110" w14:paraId="16FED568" w14:textId="77777777" w:rsidTr="00E15529">
        <w:trPr>
          <w:cantSplit/>
        </w:trPr>
        <w:tc>
          <w:tcPr>
            <w:tcW w:w="3510" w:type="dxa"/>
          </w:tcPr>
          <w:p w14:paraId="1BB4741E" w14:textId="44023237" w:rsidR="00E63D4C" w:rsidRPr="00795110" w:rsidRDefault="00E63D4C" w:rsidP="00E63D4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COVID-</w:t>
            </w:r>
            <w:r w:rsidRPr="00795110">
              <w:rPr>
                <w:rFonts w:asciiTheme="majorBidi" w:hAnsiTheme="majorBidi"/>
                <w:sz w:val="30"/>
                <w:szCs w:val="30"/>
                <w:cs/>
              </w:rPr>
              <w:t>19</w:t>
            </w:r>
          </w:p>
        </w:tc>
        <w:tc>
          <w:tcPr>
            <w:tcW w:w="1440" w:type="dxa"/>
          </w:tcPr>
          <w:p w14:paraId="74D759F8" w14:textId="4FC8E71F" w:rsidR="00E63D4C" w:rsidRPr="00795110" w:rsidRDefault="00FD440A" w:rsidP="006C095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4A36C58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C801927" w14:textId="6FFBF254" w:rsidR="00E63D4C" w:rsidRPr="00795110" w:rsidRDefault="00E63D4C" w:rsidP="0027193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,167)</w:t>
            </w:r>
          </w:p>
        </w:tc>
        <w:tc>
          <w:tcPr>
            <w:tcW w:w="180" w:type="dxa"/>
          </w:tcPr>
          <w:p w14:paraId="2951B4F3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97A891" w14:textId="1CD492FA" w:rsidR="00E63D4C" w:rsidRPr="00795110" w:rsidRDefault="00E63D4C" w:rsidP="00E63D4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2A97CB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C0E2DC7" w14:textId="7193FE61" w:rsidR="00E63D4C" w:rsidRPr="00795110" w:rsidRDefault="00E63D4C" w:rsidP="006C095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63D4C" w:rsidRPr="00795110" w14:paraId="5490C60C" w14:textId="77777777">
        <w:trPr>
          <w:cantSplit/>
        </w:trPr>
        <w:tc>
          <w:tcPr>
            <w:tcW w:w="3510" w:type="dxa"/>
          </w:tcPr>
          <w:p w14:paraId="1F8BF299" w14:textId="77777777" w:rsidR="00E63D4C" w:rsidRPr="00795110" w:rsidRDefault="00E63D4C" w:rsidP="00E63D4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56E6A5F5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7981B1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5714D65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B323B0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16CE47C" w14:textId="77777777" w:rsidR="00E63D4C" w:rsidRPr="00795110" w:rsidRDefault="00E63D4C" w:rsidP="001D2F60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86692C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47DAE34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63D4C" w:rsidRPr="00795110" w14:paraId="653CF732" w14:textId="77777777">
        <w:trPr>
          <w:cantSplit/>
        </w:trPr>
        <w:tc>
          <w:tcPr>
            <w:tcW w:w="3510" w:type="dxa"/>
          </w:tcPr>
          <w:p w14:paraId="35CAFF29" w14:textId="458CA29B" w:rsidR="00E63D4C" w:rsidRPr="00795110" w:rsidRDefault="00E63D4C" w:rsidP="00E63D4C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</w:tcPr>
          <w:p w14:paraId="47AB8F00" w14:textId="5C4A9F90" w:rsidR="00E63D4C" w:rsidRPr="00795110" w:rsidRDefault="001E0703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41,630</w:t>
            </w:r>
          </w:p>
        </w:tc>
        <w:tc>
          <w:tcPr>
            <w:tcW w:w="180" w:type="dxa"/>
            <w:vAlign w:val="bottom"/>
          </w:tcPr>
          <w:p w14:paraId="1B99DB4D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87EECD0" w14:textId="3C978024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41,666</w:t>
            </w:r>
          </w:p>
        </w:tc>
        <w:tc>
          <w:tcPr>
            <w:tcW w:w="180" w:type="dxa"/>
            <w:vAlign w:val="bottom"/>
          </w:tcPr>
          <w:p w14:paraId="384FF195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F3AB15" w14:textId="6ADBFE01" w:rsidR="00E63D4C" w:rsidRPr="00795110" w:rsidRDefault="002369EB" w:rsidP="00E63D4C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F7292F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FF3C0ED" w14:textId="5F6A8E27" w:rsidR="00E63D4C" w:rsidRPr="00795110" w:rsidRDefault="00E63D4C" w:rsidP="00E63D4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63D4C" w:rsidRPr="00795110" w14:paraId="28568524" w14:textId="77777777">
        <w:trPr>
          <w:cantSplit/>
        </w:trPr>
        <w:tc>
          <w:tcPr>
            <w:tcW w:w="3510" w:type="dxa"/>
          </w:tcPr>
          <w:p w14:paraId="292B60F3" w14:textId="7B16554F" w:rsidR="00E63D4C" w:rsidRPr="00795110" w:rsidRDefault="00E63D4C" w:rsidP="00E63D4C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</w:tcPr>
          <w:p w14:paraId="00330C25" w14:textId="45FFC6EB" w:rsidR="00E63D4C" w:rsidRPr="00795110" w:rsidRDefault="00393EB2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190,076</w:t>
            </w:r>
          </w:p>
        </w:tc>
        <w:tc>
          <w:tcPr>
            <w:tcW w:w="180" w:type="dxa"/>
            <w:vAlign w:val="bottom"/>
          </w:tcPr>
          <w:p w14:paraId="41658DF4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003B16A" w14:textId="101F4A13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188,837</w:t>
            </w:r>
          </w:p>
        </w:tc>
        <w:tc>
          <w:tcPr>
            <w:tcW w:w="180" w:type="dxa"/>
            <w:vAlign w:val="bottom"/>
          </w:tcPr>
          <w:p w14:paraId="58BA2DB0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778E47" w14:textId="6FC2C263" w:rsidR="00E63D4C" w:rsidRPr="00795110" w:rsidRDefault="001D2F60" w:rsidP="001D2F6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15,604</w:t>
            </w:r>
          </w:p>
        </w:tc>
        <w:tc>
          <w:tcPr>
            <w:tcW w:w="180" w:type="dxa"/>
            <w:vAlign w:val="bottom"/>
          </w:tcPr>
          <w:p w14:paraId="7A9A35B9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0BE4D5" w14:textId="4121CB1C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33,961</w:t>
            </w:r>
          </w:p>
        </w:tc>
      </w:tr>
      <w:tr w:rsidR="00E63D4C" w:rsidRPr="00795110" w14:paraId="6708B6C5" w14:textId="77777777">
        <w:trPr>
          <w:cantSplit/>
        </w:trPr>
        <w:tc>
          <w:tcPr>
            <w:tcW w:w="3510" w:type="dxa"/>
          </w:tcPr>
          <w:p w14:paraId="510AAD4C" w14:textId="77777777" w:rsidR="00E63D4C" w:rsidRPr="00795110" w:rsidRDefault="00E63D4C" w:rsidP="00E63D4C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40" w:type="dxa"/>
          </w:tcPr>
          <w:p w14:paraId="21A72EE1" w14:textId="76E4A3BE" w:rsidR="00E63D4C" w:rsidRPr="00795110" w:rsidRDefault="00393EB2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33,337</w:t>
            </w:r>
          </w:p>
        </w:tc>
        <w:tc>
          <w:tcPr>
            <w:tcW w:w="180" w:type="dxa"/>
            <w:vAlign w:val="bottom"/>
          </w:tcPr>
          <w:p w14:paraId="25BE214A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0A0FEC87" w14:textId="394313D0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34,950</w:t>
            </w:r>
          </w:p>
        </w:tc>
        <w:tc>
          <w:tcPr>
            <w:tcW w:w="180" w:type="dxa"/>
            <w:vAlign w:val="bottom"/>
          </w:tcPr>
          <w:p w14:paraId="1FF1A5F3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47829E1" w14:textId="29AF8BD8" w:rsidR="00E63D4C" w:rsidRPr="00795110" w:rsidRDefault="00393EB2" w:rsidP="001D2F6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60EB64F8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18D5BD4" w14:textId="05484E6D" w:rsidR="00E63D4C" w:rsidRPr="00795110" w:rsidRDefault="00E63D4C" w:rsidP="00E63D4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63D4C" w:rsidRPr="00795110" w14:paraId="2DDB499E" w14:textId="77777777">
        <w:trPr>
          <w:cantSplit/>
        </w:trPr>
        <w:tc>
          <w:tcPr>
            <w:tcW w:w="3510" w:type="dxa"/>
          </w:tcPr>
          <w:p w14:paraId="54588CD7" w14:textId="77777777" w:rsidR="00E63D4C" w:rsidRPr="00795110" w:rsidRDefault="00E63D4C" w:rsidP="00E63D4C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14:paraId="641FF5CF" w14:textId="21CD3F81" w:rsidR="00E63D4C" w:rsidRPr="00795110" w:rsidRDefault="00393EB2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7,709</w:t>
            </w:r>
          </w:p>
        </w:tc>
        <w:tc>
          <w:tcPr>
            <w:tcW w:w="180" w:type="dxa"/>
            <w:vAlign w:val="bottom"/>
          </w:tcPr>
          <w:p w14:paraId="39260102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02017868" w14:textId="297DA91E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9,841</w:t>
            </w:r>
          </w:p>
        </w:tc>
        <w:tc>
          <w:tcPr>
            <w:tcW w:w="180" w:type="dxa"/>
            <w:vAlign w:val="bottom"/>
          </w:tcPr>
          <w:p w14:paraId="0D74D69F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5A4504" w14:textId="448FF39A" w:rsidR="00E63D4C" w:rsidRPr="00795110" w:rsidRDefault="001D2F60" w:rsidP="001D2F6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4,626</w:t>
            </w:r>
            <w:r w:rsidR="00393EB2"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0167E39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9F52D64" w14:textId="7ED13C1D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,619</w:t>
            </w:r>
          </w:p>
        </w:tc>
      </w:tr>
      <w:tr w:rsidR="00E63D4C" w:rsidRPr="00795110" w14:paraId="4E76F63F" w14:textId="77777777">
        <w:trPr>
          <w:cantSplit/>
        </w:trPr>
        <w:tc>
          <w:tcPr>
            <w:tcW w:w="3510" w:type="dxa"/>
          </w:tcPr>
          <w:p w14:paraId="05A52FA5" w14:textId="77777777" w:rsidR="00E63D4C" w:rsidRPr="00795110" w:rsidRDefault="00E63D4C" w:rsidP="00E63D4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440" w:type="dxa"/>
          </w:tcPr>
          <w:p w14:paraId="2D218690" w14:textId="2B72A9C9" w:rsidR="00E63D4C" w:rsidRPr="00795110" w:rsidRDefault="001D2F60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</w:t>
            </w:r>
            <w:r w:rsidR="00372481"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180" w:type="dxa"/>
          </w:tcPr>
          <w:p w14:paraId="7A340FEF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</w:tcPr>
          <w:p w14:paraId="3A544AEC" w14:textId="32E76F4E" w:rsidR="00E63D4C" w:rsidRPr="00795110" w:rsidRDefault="00804219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  <w:r w:rsidR="001D2F60"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180" w:type="dxa"/>
          </w:tcPr>
          <w:p w14:paraId="4ECB0664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9" w:type="dxa"/>
          </w:tcPr>
          <w:p w14:paraId="5DC10F2E" w14:textId="3C3163E2" w:rsidR="00E63D4C" w:rsidRPr="00795110" w:rsidRDefault="001D2F60" w:rsidP="001D2F6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80" w:type="dxa"/>
          </w:tcPr>
          <w:p w14:paraId="52704448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37F85F90" w14:textId="00482431" w:rsidR="00E63D4C" w:rsidRPr="00795110" w:rsidRDefault="00372481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63D4C"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2,217</w:t>
            </w:r>
          </w:p>
        </w:tc>
      </w:tr>
      <w:tr w:rsidR="00E63D4C" w:rsidRPr="00795110" w14:paraId="0CB08D0D" w14:textId="77777777" w:rsidTr="00343A2E">
        <w:trPr>
          <w:cantSplit/>
        </w:trPr>
        <w:tc>
          <w:tcPr>
            <w:tcW w:w="3510" w:type="dxa"/>
          </w:tcPr>
          <w:p w14:paraId="44D1AE0C" w14:textId="77777777" w:rsidR="00E63D4C" w:rsidRPr="00795110" w:rsidRDefault="00E63D4C" w:rsidP="00E63D4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bookmarkStart w:id="25" w:name="_Hlk94280879"/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bookmarkEnd w:id="25"/>
          </w:p>
        </w:tc>
        <w:tc>
          <w:tcPr>
            <w:tcW w:w="1440" w:type="dxa"/>
          </w:tcPr>
          <w:p w14:paraId="3B0ED010" w14:textId="4AE6B5C0" w:rsidR="00E63D4C" w:rsidRPr="00795110" w:rsidRDefault="00271930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6,558</w:t>
            </w:r>
            <w:r w:rsidR="001D2F60"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250B726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D8F15A1" w14:textId="08CFA1A3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A77F51"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180" w:type="dxa"/>
            <w:vAlign w:val="bottom"/>
          </w:tcPr>
          <w:p w14:paraId="653D9FBF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8264F90" w14:textId="6CD8C3AA" w:rsidR="00E63D4C" w:rsidRPr="00795110" w:rsidRDefault="001D2F60" w:rsidP="001D2F6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2,102 </w:t>
            </w:r>
          </w:p>
        </w:tc>
        <w:tc>
          <w:tcPr>
            <w:tcW w:w="180" w:type="dxa"/>
            <w:vAlign w:val="bottom"/>
          </w:tcPr>
          <w:p w14:paraId="40C6ED60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A8D6035" w14:textId="3F2E35F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1,548</w:t>
            </w:r>
          </w:p>
        </w:tc>
      </w:tr>
      <w:tr w:rsidR="00E63D4C" w:rsidRPr="00795110" w14:paraId="76A43598" w14:textId="77777777">
        <w:trPr>
          <w:cantSplit/>
        </w:trPr>
        <w:tc>
          <w:tcPr>
            <w:tcW w:w="3510" w:type="dxa"/>
          </w:tcPr>
          <w:p w14:paraId="6C1FDD3F" w14:textId="77777777" w:rsidR="00E63D4C" w:rsidRPr="00795110" w:rsidRDefault="00E63D4C" w:rsidP="00E63D4C">
            <w:pPr>
              <w:tabs>
                <w:tab w:val="clear" w:pos="680"/>
                <w:tab w:val="clear" w:pos="907"/>
              </w:tabs>
              <w:ind w:left="18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1C62EEFF" w14:textId="77777777" w:rsidR="001D2F60" w:rsidRPr="00795110" w:rsidRDefault="001D2F60" w:rsidP="001D2F60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D77BC90" w14:textId="5EF29C4C" w:rsidR="00E63D4C" w:rsidRPr="00795110" w:rsidRDefault="001D2F60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13,699 </w:t>
            </w:r>
          </w:p>
        </w:tc>
        <w:tc>
          <w:tcPr>
            <w:tcW w:w="180" w:type="dxa"/>
            <w:vAlign w:val="bottom"/>
          </w:tcPr>
          <w:p w14:paraId="1589B1C3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4B12CBD" w14:textId="276E5CE6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</w:t>
            </w:r>
            <w:r w:rsidR="00A77F51"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180" w:type="dxa"/>
            <w:vAlign w:val="bottom"/>
          </w:tcPr>
          <w:p w14:paraId="2C0E3FA7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D98C7FE" w14:textId="77777777" w:rsidR="001D2F60" w:rsidRPr="00795110" w:rsidRDefault="001D2F60" w:rsidP="001D2F6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9ACC036" w14:textId="393D0289" w:rsidR="00E63D4C" w:rsidRPr="00795110" w:rsidRDefault="001D2F60" w:rsidP="001D2F6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2,561 </w:t>
            </w:r>
          </w:p>
        </w:tc>
        <w:tc>
          <w:tcPr>
            <w:tcW w:w="180" w:type="dxa"/>
            <w:vAlign w:val="bottom"/>
          </w:tcPr>
          <w:p w14:paraId="3356A997" w14:textId="77777777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A52D438" w14:textId="252C0796" w:rsidR="00E63D4C" w:rsidRPr="00795110" w:rsidRDefault="00E63D4C" w:rsidP="00E63D4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6,296</w:t>
            </w:r>
          </w:p>
        </w:tc>
      </w:tr>
      <w:bookmarkEnd w:id="24"/>
    </w:tbl>
    <w:p w14:paraId="01925B6F" w14:textId="77777777" w:rsidR="00203E94" w:rsidRPr="00795110" w:rsidRDefault="00203E94" w:rsidP="00B2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EF3D6D" w14:textId="0EA503AF" w:rsidR="008D47E6" w:rsidRPr="00795110" w:rsidRDefault="008D47E6" w:rsidP="0086158B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 xml:space="preserve">ในปี </w:t>
      </w:r>
      <w:r w:rsidRPr="00795110">
        <w:rPr>
          <w:rFonts w:ascii="Angsana New" w:hAnsi="Angsana New"/>
          <w:sz w:val="30"/>
          <w:szCs w:val="30"/>
        </w:rPr>
        <w:t>256</w:t>
      </w:r>
      <w:r w:rsidR="00E63D4C" w:rsidRPr="00795110">
        <w:rPr>
          <w:rFonts w:ascii="Angsana New" w:hAnsi="Angsana New"/>
          <w:sz w:val="30"/>
          <w:szCs w:val="30"/>
        </w:rPr>
        <w:t>5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202D23" w:rsidRPr="00795110">
        <w:rPr>
          <w:rFonts w:ascii="Angsana New" w:hAnsi="Angsana New"/>
          <w:sz w:val="30"/>
          <w:szCs w:val="30"/>
        </w:rPr>
        <w:t>153.13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/>
          <w:sz w:val="30"/>
          <w:szCs w:val="30"/>
          <w:cs/>
        </w:rPr>
        <w:t>และ</w:t>
      </w:r>
      <w:r w:rsidR="00447D01" w:rsidRPr="00795110">
        <w:rPr>
          <w:rFonts w:ascii="Angsana New" w:hAnsi="Angsana New"/>
          <w:sz w:val="30"/>
          <w:szCs w:val="30"/>
        </w:rPr>
        <w:t xml:space="preserve"> </w:t>
      </w:r>
      <w:r w:rsidR="00602B0A" w:rsidRPr="00795110">
        <w:rPr>
          <w:rFonts w:ascii="Angsana New" w:hAnsi="Angsana New"/>
          <w:sz w:val="30"/>
          <w:szCs w:val="30"/>
        </w:rPr>
        <w:t>39.64</w:t>
      </w:r>
      <w:r w:rsidRPr="00795110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447D01"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/>
          <w:i/>
          <w:iCs/>
          <w:sz w:val="30"/>
          <w:szCs w:val="30"/>
        </w:rPr>
        <w:t>(256</w:t>
      </w:r>
      <w:r w:rsidR="00E63D4C" w:rsidRPr="00795110">
        <w:rPr>
          <w:rFonts w:ascii="Angsana New" w:hAnsi="Angsana New"/>
          <w:i/>
          <w:iCs/>
          <w:sz w:val="30"/>
          <w:szCs w:val="30"/>
        </w:rPr>
        <w:t>4</w:t>
      </w:r>
      <w:r w:rsidRPr="00795110">
        <w:rPr>
          <w:rFonts w:ascii="Angsana New" w:hAnsi="Angsana New"/>
          <w:i/>
          <w:iCs/>
          <w:sz w:val="30"/>
          <w:szCs w:val="30"/>
        </w:rPr>
        <w:t xml:space="preserve">: </w:t>
      </w:r>
      <w:r w:rsidR="002369EB">
        <w:rPr>
          <w:rFonts w:ascii="Angsana New" w:hAnsi="Angsana New"/>
          <w:i/>
          <w:iCs/>
          <w:sz w:val="30"/>
          <w:szCs w:val="30"/>
        </w:rPr>
        <w:t>126.95</w:t>
      </w:r>
      <w:r w:rsidR="00E63D4C" w:rsidRPr="00795110">
        <w:rPr>
          <w:rFonts w:ascii="Angsana New" w:hAnsi="Angsana New"/>
          <w:i/>
          <w:iCs/>
          <w:sz w:val="30"/>
          <w:szCs w:val="30"/>
        </w:rPr>
        <w:t xml:space="preserve"> </w:t>
      </w:r>
      <w:r w:rsidR="00E63D4C" w:rsidRPr="0079511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63D4C" w:rsidRPr="0079511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63D4C" w:rsidRPr="00795110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E63D4C" w:rsidRPr="0079511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63D4C" w:rsidRPr="00795110">
        <w:rPr>
          <w:rFonts w:ascii="Angsana New" w:hAnsi="Angsana New"/>
          <w:i/>
          <w:iCs/>
          <w:sz w:val="30"/>
          <w:szCs w:val="30"/>
        </w:rPr>
        <w:t xml:space="preserve">42.22 </w:t>
      </w:r>
      <w:r w:rsidRPr="00795110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027F2791" w14:textId="77777777" w:rsidR="00867CAB" w:rsidRPr="00795110" w:rsidRDefault="00867CAB" w:rsidP="0086158B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0A43E0" w14:textId="77777777" w:rsidR="00BD6D3A" w:rsidRPr="00795110" w:rsidRDefault="00BD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79511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3DF19C8" w14:textId="1DB3427C" w:rsidR="00867CAB" w:rsidRPr="00795110" w:rsidRDefault="00867CAB" w:rsidP="00867CAB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70ECCB05" w14:textId="77777777" w:rsidR="00867CAB" w:rsidRPr="00795110" w:rsidRDefault="00867CAB" w:rsidP="00867CAB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05314" w14:textId="5B202A0C" w:rsidR="00331405" w:rsidRPr="00795110" w:rsidRDefault="00867CAB" w:rsidP="00331405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และอาคารห้างสรรพสินค้าหลายแห่งที่ให้เช่าแก่บุคคลที่สามตามสัญญาเช่าดำเนินงา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สัญญาเช่าแต่ละฉบับกำหนดระยะเวลาเช่าที่ยกเลิกไม่ได้เป็นเวลา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3 </w:t>
      </w:r>
      <w:r w:rsidRPr="00795110">
        <w:rPr>
          <w:rFonts w:ascii="Angsana New" w:hAnsi="Angsana New" w:hint="cs"/>
          <w:sz w:val="30"/>
          <w:szCs w:val="30"/>
          <w:cs/>
        </w:rPr>
        <w:t>เดือน</w:t>
      </w:r>
      <w:r w:rsidRPr="00795110">
        <w:rPr>
          <w:rFonts w:ascii="Angsana New" w:hAnsi="Angsana New"/>
          <w:sz w:val="30"/>
          <w:szCs w:val="30"/>
          <w:cs/>
        </w:rPr>
        <w:t xml:space="preserve">  </w:t>
      </w:r>
      <w:r w:rsidRPr="00795110">
        <w:rPr>
          <w:rFonts w:ascii="Angsana New" w:hAnsi="Angsana New" w:hint="cs"/>
          <w:sz w:val="30"/>
          <w:szCs w:val="30"/>
          <w:cs/>
        </w:rPr>
        <w:t>ถึง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15 </w:t>
      </w:r>
      <w:r w:rsidRPr="00795110">
        <w:rPr>
          <w:rFonts w:ascii="Angsana New" w:hAnsi="Angsana New" w:hint="cs"/>
          <w:sz w:val="30"/>
          <w:szCs w:val="30"/>
          <w:cs/>
        </w:rPr>
        <w:t>ปี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โดยการต่ออายุสัญญาเช่าในภายหลังจะมีการตกลงกับผู้เช่า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สัญญาเช่าอสังหาริมทรัพย์เพื่อการลงทุนกำหนดรายได้ค่าเช่าเป็นจำนวนคงที่และค่าเช่าผันแปร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bookmarkEnd w:id="23"/>
    </w:p>
    <w:p w14:paraId="1AB4920F" w14:textId="3DEFF431" w:rsidR="00A70F03" w:rsidRPr="00795110" w:rsidRDefault="00A70F03" w:rsidP="00331405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1"/>
        <w:gridCol w:w="1587"/>
        <w:gridCol w:w="265"/>
        <w:gridCol w:w="1587"/>
      </w:tblGrid>
      <w:tr w:rsidR="00C50C8C" w:rsidRPr="00795110" w14:paraId="5D4CA6BF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6D0540" w14:textId="77777777" w:rsidR="00C50C8C" w:rsidRPr="00795110" w:rsidRDefault="00C50C8C" w:rsidP="00E15529">
            <w:pPr>
              <w:spacing w:line="240" w:lineRule="auto"/>
              <w:ind w:left="160" w:right="-108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29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F4F94" w14:textId="0FD75CFF" w:rsidR="00C50C8C" w:rsidRPr="00795110" w:rsidRDefault="00740CE7" w:rsidP="00E15529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0C8C" w:rsidRPr="00795110" w14:paraId="54ED484B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5E040" w14:textId="77777777" w:rsidR="00C50C8C" w:rsidRPr="00795110" w:rsidRDefault="00C50C8C" w:rsidP="00E155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8E28C" w14:textId="27A6FD26" w:rsidR="00C50C8C" w:rsidRPr="00795110" w:rsidRDefault="00C50C8C" w:rsidP="00E63D4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3D4C" w:rsidRPr="0079511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7F2E5" w14:textId="77777777" w:rsidR="00C50C8C" w:rsidRPr="00795110" w:rsidRDefault="00C50C8C" w:rsidP="00E15529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E1374" w14:textId="7122FAB8" w:rsidR="00C50C8C" w:rsidRPr="00795110" w:rsidRDefault="00E63D4C" w:rsidP="00E15529">
            <w:pPr>
              <w:pStyle w:val="acctfourfigures"/>
              <w:spacing w:line="240" w:lineRule="auto"/>
              <w:ind w:left="-160" w:right="-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63D4C" w:rsidRPr="00795110" w14:paraId="4CC2E458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4EC54" w14:textId="77777777" w:rsidR="00E63D4C" w:rsidRPr="00795110" w:rsidRDefault="00E63D4C" w:rsidP="00E155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B15CE" w14:textId="77777777" w:rsidR="00E63D4C" w:rsidRPr="00795110" w:rsidRDefault="00E63D4C" w:rsidP="00E15529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037A8" w14:textId="77777777" w:rsidR="00E63D4C" w:rsidRPr="00795110" w:rsidRDefault="00E63D4C" w:rsidP="00E15529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0E3C" w14:textId="08055EB8" w:rsidR="00E63D4C" w:rsidRPr="00795110" w:rsidRDefault="00E63D4C" w:rsidP="00E63D4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60" w:right="-130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5110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  <w:r w:rsidRPr="0079511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50C8C" w:rsidRPr="00795110" w14:paraId="33BE715F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4887" w14:textId="77777777" w:rsidR="00C50C8C" w:rsidRPr="00795110" w:rsidRDefault="00C50C8C" w:rsidP="00E155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A305F" w14:textId="68C82D3D" w:rsidR="00C50C8C" w:rsidRPr="00795110" w:rsidRDefault="00C50C8C" w:rsidP="00E15529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7E53EF" w:rsidRPr="007951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9511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63D4C" w:rsidRPr="00795110" w14:paraId="2ABB5784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02094" w14:textId="77777777" w:rsidR="00E63D4C" w:rsidRPr="00795110" w:rsidRDefault="00E63D4C" w:rsidP="00E63D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795110">
              <w:rPr>
                <w:rFonts w:ascii="Angsana New" w:hAnsi="Angsana New"/>
                <w:sz w:val="30"/>
                <w:szCs w:val="30"/>
              </w:rPr>
              <w:t>1</w:t>
            </w:r>
            <w:r w:rsidRPr="00795110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EAA28" w14:textId="5BA48F2F" w:rsidR="00E63D4C" w:rsidRPr="00795110" w:rsidRDefault="00271930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844,862</w:t>
            </w:r>
            <w:r w:rsidR="000B3787" w:rsidRPr="0079511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7296" w14:textId="77777777" w:rsidR="00E63D4C" w:rsidRPr="00795110" w:rsidRDefault="00E63D4C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A4DC" w14:textId="51B4E437" w:rsidR="00E63D4C" w:rsidRPr="00581386" w:rsidRDefault="00581386" w:rsidP="0058138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791,</w:t>
            </w:r>
            <w:r w:rsidRPr="00581386">
              <w:rPr>
                <w:rFonts w:ascii="Angsana New" w:hAnsi="Angsana New" w:cs="Angsana New"/>
                <w:sz w:val="30"/>
                <w:szCs w:val="30"/>
              </w:rPr>
              <w:t>357</w:t>
            </w:r>
          </w:p>
        </w:tc>
      </w:tr>
      <w:tr w:rsidR="00E63D4C" w:rsidRPr="00795110" w14:paraId="6C233DCF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9381B" w14:textId="77777777" w:rsidR="00E63D4C" w:rsidRPr="00795110" w:rsidRDefault="00E63D4C" w:rsidP="00E63D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79511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A6181" w14:textId="6D92D39A" w:rsidR="00E63D4C" w:rsidRPr="00795110" w:rsidRDefault="000B3787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71930">
              <w:rPr>
                <w:rFonts w:ascii="Angsana New" w:hAnsi="Angsana New" w:cs="Angsana New"/>
                <w:sz w:val="30"/>
                <w:szCs w:val="30"/>
              </w:rPr>
              <w:t>593,432</w:t>
            </w:r>
            <w:r w:rsidRPr="0079511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4D21" w14:textId="77777777" w:rsidR="00E63D4C" w:rsidRPr="00795110" w:rsidRDefault="00E63D4C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DED4" w14:textId="6649CEE8" w:rsidR="00E63D4C" w:rsidRPr="00795110" w:rsidRDefault="00581386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441,409</w:t>
            </w:r>
          </w:p>
        </w:tc>
      </w:tr>
      <w:tr w:rsidR="00E63D4C" w:rsidRPr="00795110" w14:paraId="32E6B64A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72364" w14:textId="77777777" w:rsidR="00E63D4C" w:rsidRPr="00795110" w:rsidRDefault="00E63D4C" w:rsidP="00E63D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7951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56A19" w14:textId="2D011DA2" w:rsidR="00E63D4C" w:rsidRPr="00795110" w:rsidRDefault="00271930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C253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,110</w:t>
            </w:r>
            <w:r w:rsidR="000B3787" w:rsidRPr="0079511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438D1" w14:textId="77777777" w:rsidR="00E63D4C" w:rsidRPr="00795110" w:rsidRDefault="00E63D4C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8DF5" w14:textId="2D69BCF7" w:rsidR="00E63D4C" w:rsidRPr="00795110" w:rsidRDefault="00581386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199,958</w:t>
            </w:r>
          </w:p>
        </w:tc>
      </w:tr>
      <w:tr w:rsidR="00E63D4C" w:rsidRPr="00795110" w14:paraId="31CD3B65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BF6E5" w14:textId="77777777" w:rsidR="00E63D4C" w:rsidRPr="00795110" w:rsidRDefault="00E63D4C" w:rsidP="00E63D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79511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8A02" w14:textId="54DC3F3C" w:rsidR="00E63D4C" w:rsidRPr="00795110" w:rsidRDefault="000B3787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</w:rPr>
              <w:t xml:space="preserve"> 47,400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27E6" w14:textId="77777777" w:rsidR="00E63D4C" w:rsidRPr="00795110" w:rsidRDefault="00E63D4C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96CBC" w14:textId="5BF8C1AC" w:rsidR="00E63D4C" w:rsidRPr="00795110" w:rsidRDefault="00581386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70,818</w:t>
            </w:r>
          </w:p>
        </w:tc>
      </w:tr>
      <w:tr w:rsidR="00E63D4C" w:rsidRPr="00795110" w14:paraId="17CA5DD5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C5607" w14:textId="77777777" w:rsidR="00E63D4C" w:rsidRPr="00795110" w:rsidRDefault="00E63D4C" w:rsidP="00E63D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7951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1732" w14:textId="6E6B99FE" w:rsidR="00E63D4C" w:rsidRPr="00795110" w:rsidRDefault="000B3787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</w:rPr>
              <w:t xml:space="preserve"> 39,934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FAC09" w14:textId="77777777" w:rsidR="00E63D4C" w:rsidRPr="00795110" w:rsidRDefault="00E63D4C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7AB10" w14:textId="19FD4E66" w:rsidR="00E63D4C" w:rsidRPr="00795110" w:rsidRDefault="00581386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55,185</w:t>
            </w:r>
          </w:p>
        </w:tc>
      </w:tr>
      <w:tr w:rsidR="00E63D4C" w:rsidRPr="00795110" w14:paraId="215559A4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5FC3" w14:textId="77777777" w:rsidR="00E63D4C" w:rsidRPr="00795110" w:rsidRDefault="00E63D4C" w:rsidP="00E63D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Pr="007951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9C33" w14:textId="5A56ACD2" w:rsidR="00E63D4C" w:rsidRPr="00795110" w:rsidRDefault="000B3787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</w:rPr>
              <w:t xml:space="preserve"> 56,660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1AA2" w14:textId="77777777" w:rsidR="00E63D4C" w:rsidRPr="00795110" w:rsidRDefault="00E63D4C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784FC" w14:textId="4ACAA794" w:rsidR="00E63D4C" w:rsidRPr="00795110" w:rsidRDefault="00581386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102,226</w:t>
            </w:r>
          </w:p>
        </w:tc>
      </w:tr>
      <w:tr w:rsidR="00E63D4C" w:rsidRPr="00795110" w14:paraId="73B0D42A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CB4DB" w14:textId="77777777" w:rsidR="00E63D4C" w:rsidRPr="00795110" w:rsidRDefault="00E63D4C" w:rsidP="00E63D4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1997" w14:textId="0F69FAA6" w:rsidR="00E63D4C" w:rsidRPr="00795110" w:rsidRDefault="00271930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1,835,398</w:t>
            </w:r>
            <w:r w:rsidR="000B3787" w:rsidRPr="0079511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7C24" w14:textId="77777777" w:rsidR="00E63D4C" w:rsidRPr="00795110" w:rsidRDefault="00E63D4C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3318" w14:textId="40E2CA98" w:rsidR="00E63D4C" w:rsidRPr="00795110" w:rsidRDefault="00581386" w:rsidP="00E63D4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1,660,953</w:t>
            </w:r>
          </w:p>
        </w:tc>
      </w:tr>
    </w:tbl>
    <w:p w14:paraId="4710800C" w14:textId="59ACC73D" w:rsidR="0013249A" w:rsidRPr="00795110" w:rsidRDefault="0013249A" w:rsidP="00842A67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1C016422" w14:textId="77777777" w:rsidR="00FE5CE6" w:rsidRPr="00795110" w:rsidRDefault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9511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05193B8" w14:textId="3CD394D4" w:rsidR="00B36CF2" w:rsidRPr="00795110" w:rsidRDefault="008E7521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3028ADF9" w14:textId="77777777" w:rsidR="00730BB1" w:rsidRPr="00795110" w:rsidRDefault="00730BB1" w:rsidP="0073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W w:w="96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720"/>
        <w:gridCol w:w="270"/>
        <w:gridCol w:w="1530"/>
        <w:gridCol w:w="270"/>
        <w:gridCol w:w="1530"/>
        <w:gridCol w:w="270"/>
        <w:gridCol w:w="1530"/>
      </w:tblGrid>
      <w:tr w:rsidR="00271930" w:rsidRPr="00795110" w14:paraId="0DD7C78E" w14:textId="77777777" w:rsidTr="00271930">
        <w:trPr>
          <w:tblHeader/>
        </w:trPr>
        <w:tc>
          <w:tcPr>
            <w:tcW w:w="3492" w:type="dxa"/>
          </w:tcPr>
          <w:p w14:paraId="649CC85E" w14:textId="77777777" w:rsidR="00271930" w:rsidRPr="00795110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DFCC3A1" w14:textId="77777777" w:rsidR="00271930" w:rsidRPr="00795110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69F23" w14:textId="28DA690C" w:rsidR="00271930" w:rsidRPr="00795110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6C477EC9" w14:textId="21AF4EF7" w:rsidR="00271930" w:rsidRPr="00795110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1930" w:rsidRPr="00795110" w14:paraId="6C7E2B40" w14:textId="77777777" w:rsidTr="00271930">
        <w:trPr>
          <w:tblHeader/>
        </w:trPr>
        <w:tc>
          <w:tcPr>
            <w:tcW w:w="3492" w:type="dxa"/>
          </w:tcPr>
          <w:p w14:paraId="2A0F40AB" w14:textId="77777777" w:rsidR="00271930" w:rsidRPr="0079511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B99F7F5" w14:textId="3A1395D4" w:rsidR="00271930" w:rsidRPr="0027193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719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1587047" w14:textId="1C67BA9D" w:rsidR="00271930" w:rsidRPr="0027193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AE974F" w14:textId="5F03D6E8" w:rsidR="00271930" w:rsidRPr="0079511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28EF8B51" w14:textId="77777777" w:rsidR="00271930" w:rsidRPr="0079511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08C05F32" w14:textId="77777777" w:rsidR="00271930" w:rsidRPr="0079511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5710C08D" w14:textId="77777777" w:rsidR="00271930" w:rsidRPr="0079511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38B7D4B0" w14:textId="77777777" w:rsidR="00271930" w:rsidRPr="0079511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673A40" w14:textId="77777777" w:rsidR="00271930" w:rsidRPr="0079511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3632B30B" w14:textId="77777777" w:rsidR="00271930" w:rsidRPr="0079511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520B8855" w14:textId="77777777" w:rsidR="00271930" w:rsidRPr="0079511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1F7A0ED4" w14:textId="77777777" w:rsidR="00271930" w:rsidRPr="0079511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97AEB6" w14:textId="77777777" w:rsidR="00271930" w:rsidRPr="0079511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1651D5" w14:textId="77777777" w:rsidR="00271930" w:rsidRPr="0079511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4E50CB" w14:textId="77777777" w:rsidR="00271930" w:rsidRPr="00795110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71930" w:rsidRPr="00795110" w14:paraId="62F29E91" w14:textId="77777777" w:rsidTr="00271930">
        <w:trPr>
          <w:tblHeader/>
        </w:trPr>
        <w:tc>
          <w:tcPr>
            <w:tcW w:w="3492" w:type="dxa"/>
          </w:tcPr>
          <w:p w14:paraId="3F4E163C" w14:textId="77777777" w:rsidR="00271930" w:rsidRPr="00795110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3BE2C011" w14:textId="77777777" w:rsidR="00271930" w:rsidRPr="00795110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5608CE" w14:textId="3CCA671E" w:rsidR="00271930" w:rsidRPr="00795110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72B9F4D6" w14:textId="28D82026" w:rsidR="00271930" w:rsidRPr="00795110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1930" w:rsidRPr="00795110" w14:paraId="1B2CFD9F" w14:textId="77777777" w:rsidTr="00271930">
        <w:tc>
          <w:tcPr>
            <w:tcW w:w="3492" w:type="dxa"/>
            <w:shd w:val="clear" w:color="auto" w:fill="auto"/>
          </w:tcPr>
          <w:p w14:paraId="10B9FF04" w14:textId="77777777" w:rsidR="00271930" w:rsidRPr="00795110" w:rsidRDefault="00271930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64EB80A0" w14:textId="77777777" w:rsidR="00271930" w:rsidRPr="00795110" w:rsidRDefault="00271930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A4B44" w14:textId="04EF21AC" w:rsidR="00271930" w:rsidRPr="00795110" w:rsidRDefault="00271930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CA83F5" w14:textId="2D9C86C0" w:rsidR="00271930" w:rsidRPr="00795110" w:rsidRDefault="00271930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50C58" w14:textId="77777777" w:rsidR="00271930" w:rsidRPr="00795110" w:rsidRDefault="00271930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276A9B" w14:textId="77777777" w:rsidR="00271930" w:rsidRPr="00795110" w:rsidRDefault="00271930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17F98" w14:textId="77777777" w:rsidR="00271930" w:rsidRPr="00795110" w:rsidRDefault="00271930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F8C868" w14:textId="77777777" w:rsidR="00271930" w:rsidRPr="00795110" w:rsidRDefault="00271930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1930" w:rsidRPr="00795110" w14:paraId="02B60B52" w14:textId="77777777" w:rsidTr="00271930">
        <w:tc>
          <w:tcPr>
            <w:tcW w:w="3492" w:type="dxa"/>
            <w:shd w:val="clear" w:color="auto" w:fill="auto"/>
          </w:tcPr>
          <w:p w14:paraId="280A8D50" w14:textId="0BEB30D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2564 </w:t>
            </w:r>
          </w:p>
        </w:tc>
        <w:tc>
          <w:tcPr>
            <w:tcW w:w="720" w:type="dxa"/>
          </w:tcPr>
          <w:p w14:paraId="0A8DEDEC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D3620D3" w14:textId="39B25C5B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C1F3359" w14:textId="7F564F88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263,847</w:t>
            </w:r>
          </w:p>
        </w:tc>
        <w:tc>
          <w:tcPr>
            <w:tcW w:w="270" w:type="dxa"/>
          </w:tcPr>
          <w:p w14:paraId="2401A378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E8E6AB" w14:textId="507D1250" w:rsidR="00271930" w:rsidRPr="00795110" w:rsidRDefault="00271930" w:rsidP="00B64FA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20,173</w:t>
            </w:r>
          </w:p>
        </w:tc>
        <w:tc>
          <w:tcPr>
            <w:tcW w:w="270" w:type="dxa"/>
          </w:tcPr>
          <w:p w14:paraId="1AE6112E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2DCA49" w14:textId="1B7BB850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284,020</w:t>
            </w:r>
          </w:p>
        </w:tc>
      </w:tr>
      <w:tr w:rsidR="00271930" w:rsidRPr="00795110" w14:paraId="42A0A9B8" w14:textId="77777777" w:rsidTr="00271930">
        <w:tc>
          <w:tcPr>
            <w:tcW w:w="3492" w:type="dxa"/>
            <w:shd w:val="clear" w:color="auto" w:fill="auto"/>
          </w:tcPr>
          <w:p w14:paraId="1CDCF021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0239EE23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5C11347" w14:textId="01ED2891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67C1E6FA" w14:textId="1096016B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17,858</w:t>
            </w:r>
          </w:p>
        </w:tc>
        <w:tc>
          <w:tcPr>
            <w:tcW w:w="270" w:type="dxa"/>
          </w:tcPr>
          <w:p w14:paraId="14C70061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6650DF" w14:textId="25EC5A05" w:rsidR="00271930" w:rsidRPr="00795110" w:rsidRDefault="00271930" w:rsidP="00B64FA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21,518 </w:t>
            </w:r>
          </w:p>
        </w:tc>
        <w:tc>
          <w:tcPr>
            <w:tcW w:w="270" w:type="dxa"/>
          </w:tcPr>
          <w:p w14:paraId="3D39475D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739825" w14:textId="5EAEBF41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39,376</w:t>
            </w:r>
          </w:p>
        </w:tc>
      </w:tr>
      <w:tr w:rsidR="00271930" w:rsidRPr="00795110" w14:paraId="1F641C38" w14:textId="77777777" w:rsidTr="00271930">
        <w:tc>
          <w:tcPr>
            <w:tcW w:w="3492" w:type="dxa"/>
            <w:shd w:val="clear" w:color="auto" w:fill="auto"/>
          </w:tcPr>
          <w:p w14:paraId="36B001E9" w14:textId="7D16E0B9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32BC7132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47A79D" w14:textId="037175AF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30885A5A" w14:textId="622266E1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-</w:t>
            </w:r>
          </w:p>
        </w:tc>
        <w:tc>
          <w:tcPr>
            <w:tcW w:w="270" w:type="dxa"/>
          </w:tcPr>
          <w:p w14:paraId="79FF005D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BDEF8A" w14:textId="1F029CCF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(82)</w:t>
            </w:r>
          </w:p>
        </w:tc>
        <w:tc>
          <w:tcPr>
            <w:tcW w:w="270" w:type="dxa"/>
          </w:tcPr>
          <w:p w14:paraId="7F9B4F6E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43280D" w14:textId="22B64555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(82)</w:t>
            </w:r>
          </w:p>
        </w:tc>
      </w:tr>
      <w:tr w:rsidR="00271930" w:rsidRPr="00795110" w14:paraId="0EE8827A" w14:textId="77777777" w:rsidTr="00271930">
        <w:tc>
          <w:tcPr>
            <w:tcW w:w="3492" w:type="dxa"/>
            <w:shd w:val="clear" w:color="auto" w:fill="auto"/>
          </w:tcPr>
          <w:p w14:paraId="3CFC952C" w14:textId="71B8057A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366286E0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AE8AA77" w14:textId="024F46FA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5C09922D" w14:textId="33F5E1EA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31,602</w:t>
            </w:r>
          </w:p>
        </w:tc>
        <w:tc>
          <w:tcPr>
            <w:tcW w:w="270" w:type="dxa"/>
          </w:tcPr>
          <w:p w14:paraId="7639AAA7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54AE7F" w14:textId="1DCADDA0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(31,602)</w:t>
            </w:r>
          </w:p>
        </w:tc>
        <w:tc>
          <w:tcPr>
            <w:tcW w:w="270" w:type="dxa"/>
          </w:tcPr>
          <w:p w14:paraId="54B71248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452D53" w14:textId="7686B8C0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904" w:firstLine="887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271930" w:rsidRPr="00795110" w14:paraId="2BF75DB6" w14:textId="77777777" w:rsidTr="00271930">
        <w:tc>
          <w:tcPr>
            <w:tcW w:w="3492" w:type="dxa"/>
            <w:shd w:val="clear" w:color="auto" w:fill="auto"/>
          </w:tcPr>
          <w:p w14:paraId="7C6EDC40" w14:textId="58BD5BF4" w:rsidR="00271930" w:rsidRPr="00795110" w:rsidRDefault="00271930" w:rsidP="00B64FAC">
            <w:pPr>
              <w:spacing w:line="200" w:lineRule="atLeast"/>
              <w:ind w:left="230" w:right="63" w:hanging="2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2564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1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14:paraId="496F27EF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5F30581" w14:textId="7CDD1B59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968416D" w14:textId="4AE09CFA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7E0855E1" w14:textId="0E088F25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313,307</w:t>
            </w:r>
          </w:p>
        </w:tc>
        <w:tc>
          <w:tcPr>
            <w:tcW w:w="270" w:type="dxa"/>
          </w:tcPr>
          <w:p w14:paraId="20D392E0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C2DCD5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6FB651D8" w14:textId="2FA2DB46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10,007 </w:t>
            </w:r>
          </w:p>
        </w:tc>
        <w:tc>
          <w:tcPr>
            <w:tcW w:w="270" w:type="dxa"/>
          </w:tcPr>
          <w:p w14:paraId="406ECDB2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FAF2BD4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75D5F3D0" w14:textId="6F9E8708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323,314</w:t>
            </w:r>
          </w:p>
        </w:tc>
      </w:tr>
      <w:tr w:rsidR="00271930" w:rsidRPr="00795110" w14:paraId="5E6B45B7" w14:textId="77777777" w:rsidTr="00271930">
        <w:tc>
          <w:tcPr>
            <w:tcW w:w="3492" w:type="dxa"/>
            <w:shd w:val="clear" w:color="auto" w:fill="auto"/>
          </w:tcPr>
          <w:p w14:paraId="4BD2DF5D" w14:textId="69347D6B" w:rsidR="00271930" w:rsidRPr="00795110" w:rsidRDefault="00271930" w:rsidP="00BB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03D646D1" w14:textId="77777777" w:rsidR="00271930" w:rsidRPr="00795110" w:rsidRDefault="00271930" w:rsidP="00BB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B181AA" w14:textId="485BC661" w:rsidR="00271930" w:rsidRPr="00795110" w:rsidRDefault="00271930" w:rsidP="00BB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00643C" w14:textId="35A5852B" w:rsidR="00271930" w:rsidRPr="00795110" w:rsidRDefault="00391BEE" w:rsidP="00BB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22,697</w:t>
            </w:r>
          </w:p>
        </w:tc>
        <w:tc>
          <w:tcPr>
            <w:tcW w:w="270" w:type="dxa"/>
          </w:tcPr>
          <w:p w14:paraId="6F121681" w14:textId="77777777" w:rsidR="00271930" w:rsidRPr="00795110" w:rsidRDefault="00271930" w:rsidP="00BB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F6425C" w14:textId="47B43343" w:rsidR="00271930" w:rsidRPr="00795110" w:rsidRDefault="00271930" w:rsidP="00BB689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55,963</w:t>
            </w:r>
          </w:p>
        </w:tc>
        <w:tc>
          <w:tcPr>
            <w:tcW w:w="270" w:type="dxa"/>
          </w:tcPr>
          <w:p w14:paraId="395C81B0" w14:textId="77777777" w:rsidR="00271930" w:rsidRPr="00795110" w:rsidRDefault="00271930" w:rsidP="00BB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E8149B" w14:textId="43977967" w:rsidR="00271930" w:rsidRPr="00795110" w:rsidRDefault="00391BEE" w:rsidP="00BB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78,660</w:t>
            </w:r>
          </w:p>
        </w:tc>
      </w:tr>
      <w:tr w:rsidR="00271930" w:rsidRPr="00795110" w14:paraId="436DCDBC" w14:textId="77777777" w:rsidTr="00271930">
        <w:tc>
          <w:tcPr>
            <w:tcW w:w="3492" w:type="dxa"/>
            <w:shd w:val="clear" w:color="auto" w:fill="auto"/>
          </w:tcPr>
          <w:p w14:paraId="1A5DE846" w14:textId="6B9D52FE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71334E8E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F22B916" w14:textId="4E676FA8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7BBA00C" w14:textId="19C82AE8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18,959</w:t>
            </w:r>
          </w:p>
        </w:tc>
        <w:tc>
          <w:tcPr>
            <w:tcW w:w="270" w:type="dxa"/>
          </w:tcPr>
          <w:p w14:paraId="43F79A37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E4101E" w14:textId="775DD7F3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(18,959)</w:t>
            </w:r>
          </w:p>
        </w:tc>
        <w:tc>
          <w:tcPr>
            <w:tcW w:w="270" w:type="dxa"/>
          </w:tcPr>
          <w:p w14:paraId="244B0419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E90B92" w14:textId="13993595" w:rsidR="00271930" w:rsidRPr="00795110" w:rsidRDefault="00271930" w:rsidP="0005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904" w:firstLine="887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271930" w:rsidRPr="00795110" w14:paraId="4CFDC97A" w14:textId="77777777" w:rsidTr="00271930">
        <w:tc>
          <w:tcPr>
            <w:tcW w:w="3492" w:type="dxa"/>
            <w:shd w:val="clear" w:color="auto" w:fill="auto"/>
          </w:tcPr>
          <w:p w14:paraId="7D140604" w14:textId="07E41839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720" w:type="dxa"/>
            <w:vAlign w:val="center"/>
          </w:tcPr>
          <w:p w14:paraId="7D584A8C" w14:textId="2BC1D8F5" w:rsidR="00271930" w:rsidRPr="00271930" w:rsidRDefault="00271930" w:rsidP="0027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27193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GB"/>
              </w:rPr>
              <w:t>12</w:t>
            </w:r>
          </w:p>
        </w:tc>
        <w:tc>
          <w:tcPr>
            <w:tcW w:w="270" w:type="dxa"/>
          </w:tcPr>
          <w:p w14:paraId="7C80E72D" w14:textId="58598536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437B261" w14:textId="62233A50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6,55</w:t>
            </w:r>
            <w:r w:rsidRPr="00795110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270" w:type="dxa"/>
          </w:tcPr>
          <w:p w14:paraId="67C2EE81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44BEB4" w14:textId="48E64504" w:rsidR="00271930" w:rsidRPr="00795110" w:rsidRDefault="00271930" w:rsidP="00057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454D230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104A43" w14:textId="5C9761E4" w:rsidR="00271930" w:rsidRPr="00795110" w:rsidRDefault="00271930" w:rsidP="00205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6,55</w:t>
            </w:r>
            <w:r w:rsidRPr="00795110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</w:t>
            </w:r>
          </w:p>
        </w:tc>
      </w:tr>
      <w:tr w:rsidR="00271930" w:rsidRPr="00795110" w14:paraId="37DE720F" w14:textId="77777777" w:rsidTr="00271930">
        <w:tc>
          <w:tcPr>
            <w:tcW w:w="3492" w:type="dxa"/>
            <w:shd w:val="clear" w:color="auto" w:fill="auto"/>
          </w:tcPr>
          <w:p w14:paraId="545E5B4A" w14:textId="6F10EF68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20" w:type="dxa"/>
            <w:vAlign w:val="center"/>
          </w:tcPr>
          <w:p w14:paraId="4D30C814" w14:textId="77777777" w:rsidR="00271930" w:rsidRPr="00271930" w:rsidRDefault="00271930" w:rsidP="0027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20371D6" w14:textId="3F30C635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F209276" w14:textId="7F24529E" w:rsidR="00271930" w:rsidRPr="00795110" w:rsidRDefault="00391BEE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361,516</w:t>
            </w:r>
          </w:p>
        </w:tc>
        <w:tc>
          <w:tcPr>
            <w:tcW w:w="270" w:type="dxa"/>
          </w:tcPr>
          <w:p w14:paraId="2F9F9AF3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9082D34" w14:textId="410C6219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47,011</w:t>
            </w:r>
          </w:p>
        </w:tc>
        <w:tc>
          <w:tcPr>
            <w:tcW w:w="270" w:type="dxa"/>
          </w:tcPr>
          <w:p w14:paraId="69BADDF5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0E1F771" w14:textId="0E8BECF9" w:rsidR="00271930" w:rsidRPr="00795110" w:rsidRDefault="00391BEE" w:rsidP="0023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408,527</w:t>
            </w:r>
          </w:p>
        </w:tc>
      </w:tr>
      <w:tr w:rsidR="00271930" w:rsidRPr="00795110" w14:paraId="129CC204" w14:textId="77777777" w:rsidTr="00271930">
        <w:trPr>
          <w:trHeight w:hRule="exact" w:val="259"/>
        </w:trPr>
        <w:tc>
          <w:tcPr>
            <w:tcW w:w="3492" w:type="dxa"/>
            <w:shd w:val="clear" w:color="auto" w:fill="auto"/>
          </w:tcPr>
          <w:p w14:paraId="6BCA7247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08EFCE9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21A752DA" w14:textId="77777777" w:rsidR="00271930" w:rsidRPr="00271930" w:rsidRDefault="00271930" w:rsidP="0027193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3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D5490" w14:textId="63788586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095DE3" w14:textId="7932EB64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3B53E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2CD4F4" w14:textId="77777777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26EC7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890B5D6" w14:textId="77777777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1930" w:rsidRPr="00795110" w14:paraId="24086F0D" w14:textId="77777777" w:rsidTr="00271930">
        <w:tc>
          <w:tcPr>
            <w:tcW w:w="3492" w:type="dxa"/>
            <w:shd w:val="clear" w:color="auto" w:fill="auto"/>
          </w:tcPr>
          <w:p w14:paraId="22CBBCD1" w14:textId="7E3EFE39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20" w:type="dxa"/>
            <w:vAlign w:val="center"/>
          </w:tcPr>
          <w:p w14:paraId="5C3C5517" w14:textId="77777777" w:rsidR="00271930" w:rsidRPr="00271930" w:rsidRDefault="00271930" w:rsidP="0027193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3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E1A91" w14:textId="2B2241A0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219C81" w14:textId="3021EE42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DC307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AFA5EE" w14:textId="77777777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D72C2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A8210B" w14:textId="77777777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1930" w:rsidRPr="00795110" w14:paraId="5D5DC6A2" w14:textId="77777777" w:rsidTr="00271930">
        <w:tc>
          <w:tcPr>
            <w:tcW w:w="3492" w:type="dxa"/>
            <w:shd w:val="clear" w:color="auto" w:fill="auto"/>
          </w:tcPr>
          <w:p w14:paraId="72990735" w14:textId="0AAC1AF2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9511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720" w:type="dxa"/>
            <w:vAlign w:val="center"/>
          </w:tcPr>
          <w:p w14:paraId="3DA6BA7B" w14:textId="77777777" w:rsidR="00271930" w:rsidRPr="00271930" w:rsidRDefault="00271930" w:rsidP="0027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A23D2" w14:textId="11993584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67368C" w14:textId="380DF62E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90,698</w:t>
            </w:r>
          </w:p>
        </w:tc>
        <w:tc>
          <w:tcPr>
            <w:tcW w:w="270" w:type="dxa"/>
          </w:tcPr>
          <w:p w14:paraId="47A46776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21E21A" w14:textId="7E0E5C9A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3EBB6D1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D152AF" w14:textId="0638E782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90,698</w:t>
            </w:r>
          </w:p>
        </w:tc>
      </w:tr>
      <w:tr w:rsidR="00271930" w:rsidRPr="00795110" w14:paraId="02D3D475" w14:textId="77777777" w:rsidTr="00271930">
        <w:tc>
          <w:tcPr>
            <w:tcW w:w="3492" w:type="dxa"/>
            <w:shd w:val="clear" w:color="auto" w:fill="auto"/>
          </w:tcPr>
          <w:p w14:paraId="719A247E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center"/>
          </w:tcPr>
          <w:p w14:paraId="5FC6F415" w14:textId="77777777" w:rsidR="00271930" w:rsidRPr="00271930" w:rsidRDefault="00271930" w:rsidP="0027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A2FFA" w14:textId="404CDCFF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BC211C" w14:textId="3C2CF25A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32,429 </w:t>
            </w:r>
          </w:p>
        </w:tc>
        <w:tc>
          <w:tcPr>
            <w:tcW w:w="270" w:type="dxa"/>
          </w:tcPr>
          <w:p w14:paraId="114ED7F0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BEBE79" w14:textId="021DAFB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89DE8D8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FA8BDA" w14:textId="146135D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32,429 </w:t>
            </w:r>
          </w:p>
        </w:tc>
      </w:tr>
      <w:tr w:rsidR="00271930" w:rsidRPr="00795110" w14:paraId="4DDAE29A" w14:textId="77777777" w:rsidTr="00271930">
        <w:tc>
          <w:tcPr>
            <w:tcW w:w="3492" w:type="dxa"/>
            <w:shd w:val="clear" w:color="auto" w:fill="auto"/>
          </w:tcPr>
          <w:p w14:paraId="3C54B45F" w14:textId="737D942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right="-108" w:hanging="2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2564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1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720" w:type="dxa"/>
            <w:vAlign w:val="center"/>
          </w:tcPr>
          <w:p w14:paraId="73AE86E8" w14:textId="77777777" w:rsidR="00271930" w:rsidRPr="00271930" w:rsidRDefault="00271930" w:rsidP="0027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3F39A" w14:textId="6E8EB479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1CFA8E5" w14:textId="55EF5605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2D277A08" w14:textId="64126C3F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123,127</w:t>
            </w:r>
          </w:p>
        </w:tc>
        <w:tc>
          <w:tcPr>
            <w:tcW w:w="270" w:type="dxa"/>
          </w:tcPr>
          <w:p w14:paraId="5E81542E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6F450E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2287494C" w14:textId="068F2446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B13A141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B5C2D0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B1E20BD" w14:textId="13B909B3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123,127</w:t>
            </w:r>
          </w:p>
        </w:tc>
      </w:tr>
      <w:tr w:rsidR="00271930" w:rsidRPr="00795110" w14:paraId="014E8591" w14:textId="77777777" w:rsidTr="00271930">
        <w:tc>
          <w:tcPr>
            <w:tcW w:w="3492" w:type="dxa"/>
          </w:tcPr>
          <w:p w14:paraId="6134162B" w14:textId="77777777" w:rsidR="00271930" w:rsidRPr="00795110" w:rsidRDefault="00271930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center"/>
          </w:tcPr>
          <w:p w14:paraId="37422AEB" w14:textId="77777777" w:rsidR="00271930" w:rsidRPr="00271930" w:rsidRDefault="00271930" w:rsidP="0027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030FF" w14:textId="097A635A" w:rsidR="00271930" w:rsidRPr="00795110" w:rsidRDefault="00271930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23479B4" w14:textId="656DD3FE" w:rsidR="00271930" w:rsidRPr="00795110" w:rsidRDefault="00271930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37,</w:t>
            </w:r>
            <w:r w:rsidR="00EB44BB">
              <w:rPr>
                <w:rFonts w:asciiTheme="majorBidi" w:eastAsia="MS Mincho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322D9175" w14:textId="77777777" w:rsidR="00271930" w:rsidRPr="00795110" w:rsidRDefault="00271930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9320FA6" w14:textId="153D0BA2" w:rsidR="00271930" w:rsidRPr="00795110" w:rsidRDefault="00271930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8F0B21" w14:textId="77777777" w:rsidR="00271930" w:rsidRPr="00795110" w:rsidRDefault="00271930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AAAB0D3" w14:textId="6F287B11" w:rsidR="00271930" w:rsidRPr="00795110" w:rsidRDefault="00CC6D50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C6D5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37,393</w:t>
            </w:r>
          </w:p>
        </w:tc>
      </w:tr>
      <w:tr w:rsidR="00271930" w:rsidRPr="00795110" w14:paraId="4B458517" w14:textId="77777777" w:rsidTr="00271930">
        <w:tc>
          <w:tcPr>
            <w:tcW w:w="3492" w:type="dxa"/>
          </w:tcPr>
          <w:p w14:paraId="24BD4C84" w14:textId="69C4A46C" w:rsidR="00271930" w:rsidRPr="00795110" w:rsidRDefault="00271930" w:rsidP="0072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720" w:type="dxa"/>
            <w:vAlign w:val="center"/>
          </w:tcPr>
          <w:p w14:paraId="42031992" w14:textId="7364E43D" w:rsidR="00271930" w:rsidRPr="00271930" w:rsidRDefault="00271930" w:rsidP="0027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27193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EAF9144" w14:textId="173E099A" w:rsidR="00271930" w:rsidRPr="00795110" w:rsidRDefault="00271930" w:rsidP="0072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D2D1808" w14:textId="033977A4" w:rsidR="00271930" w:rsidRPr="00795110" w:rsidRDefault="00271930" w:rsidP="0072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1,293</w:t>
            </w:r>
          </w:p>
        </w:tc>
        <w:tc>
          <w:tcPr>
            <w:tcW w:w="270" w:type="dxa"/>
            <w:shd w:val="clear" w:color="auto" w:fill="auto"/>
          </w:tcPr>
          <w:p w14:paraId="15FFA79A" w14:textId="77777777" w:rsidR="00271930" w:rsidRPr="00795110" w:rsidRDefault="00271930" w:rsidP="0072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BCD775F" w14:textId="0E47C2C8" w:rsidR="00271930" w:rsidRPr="00795110" w:rsidRDefault="00271930" w:rsidP="0072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69225E" w14:textId="77777777" w:rsidR="00271930" w:rsidRPr="00795110" w:rsidRDefault="00271930" w:rsidP="0072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0586C75" w14:textId="08EDFC9B" w:rsidR="00271930" w:rsidRPr="00795110" w:rsidRDefault="00246E7B" w:rsidP="0072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1,293</w:t>
            </w:r>
          </w:p>
        </w:tc>
      </w:tr>
      <w:tr w:rsidR="00271930" w:rsidRPr="00795110" w14:paraId="7B4CBEFB" w14:textId="77777777" w:rsidTr="00271930">
        <w:tc>
          <w:tcPr>
            <w:tcW w:w="3492" w:type="dxa"/>
          </w:tcPr>
          <w:p w14:paraId="3C66C958" w14:textId="6C5DC318" w:rsidR="00271930" w:rsidRPr="00795110" w:rsidRDefault="00271930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20" w:type="dxa"/>
            <w:vAlign w:val="center"/>
          </w:tcPr>
          <w:p w14:paraId="643EA171" w14:textId="77777777" w:rsidR="00271930" w:rsidRPr="00795110" w:rsidRDefault="00271930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E0EAC" w14:textId="0BF8D637" w:rsidR="00271930" w:rsidRPr="00795110" w:rsidRDefault="00271930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1BA18" w14:textId="0D3D5129" w:rsidR="00271930" w:rsidRPr="00795110" w:rsidRDefault="00391BEE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161,813</w:t>
            </w:r>
          </w:p>
        </w:tc>
        <w:tc>
          <w:tcPr>
            <w:tcW w:w="270" w:type="dxa"/>
            <w:shd w:val="clear" w:color="auto" w:fill="auto"/>
          </w:tcPr>
          <w:p w14:paraId="6CECD726" w14:textId="77777777" w:rsidR="00271930" w:rsidRPr="00795110" w:rsidRDefault="00271930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506C1FE" w14:textId="67240386" w:rsidR="00271930" w:rsidRPr="00795110" w:rsidRDefault="00271930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4D0A68" w14:textId="77777777" w:rsidR="00271930" w:rsidRPr="00795110" w:rsidRDefault="00271930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52F84" w14:textId="7C9A7EBA" w:rsidR="00271930" w:rsidRPr="00795110" w:rsidRDefault="00391BEE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161,813</w:t>
            </w:r>
          </w:p>
        </w:tc>
      </w:tr>
      <w:tr w:rsidR="00271930" w:rsidRPr="00795110" w14:paraId="0C36A51D" w14:textId="77777777" w:rsidTr="00271930">
        <w:trPr>
          <w:trHeight w:hRule="exact" w:val="259"/>
        </w:trPr>
        <w:tc>
          <w:tcPr>
            <w:tcW w:w="3492" w:type="dxa"/>
            <w:shd w:val="clear" w:color="auto" w:fill="auto"/>
          </w:tcPr>
          <w:p w14:paraId="4A478FD4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671572E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CE29F" w14:textId="51C4655C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CCB6E1" w14:textId="77B5C754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0D365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0A94B2" w14:textId="77777777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743B0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AEC744D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71930" w:rsidRPr="00795110" w14:paraId="4ADED1ED" w14:textId="77777777" w:rsidTr="00271930">
        <w:tc>
          <w:tcPr>
            <w:tcW w:w="3492" w:type="dxa"/>
            <w:shd w:val="clear" w:color="auto" w:fill="auto"/>
          </w:tcPr>
          <w:p w14:paraId="2768F5D2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79BC4E49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E74E7" w14:textId="752A7AF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E3B5BA" w14:textId="6A7EA009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F7133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665B2F" w14:textId="77777777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519FB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82680E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71930" w:rsidRPr="00795110" w14:paraId="7B13487B" w14:textId="77777777" w:rsidTr="00271930">
        <w:tc>
          <w:tcPr>
            <w:tcW w:w="3492" w:type="dxa"/>
            <w:shd w:val="clear" w:color="auto" w:fill="auto"/>
          </w:tcPr>
          <w:p w14:paraId="78852FBD" w14:textId="66D8A35D" w:rsidR="00271930" w:rsidRPr="00795110" w:rsidRDefault="00271930" w:rsidP="00EB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320" w:right="-108" w:hanging="3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="00EB44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B44BB"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="00EB44BB" w:rsidRPr="00795110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1</w:t>
            </w:r>
            <w:r w:rsidR="00EB44BB"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EB44BB"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720" w:type="dxa"/>
          </w:tcPr>
          <w:p w14:paraId="4E6B27A0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0068C" w14:textId="481450C3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03FE56E" w14:textId="09679085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190,180</w:t>
            </w:r>
          </w:p>
        </w:tc>
        <w:tc>
          <w:tcPr>
            <w:tcW w:w="270" w:type="dxa"/>
          </w:tcPr>
          <w:p w14:paraId="4E517FFB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7A7A3EA" w14:textId="78D0B50F" w:rsidR="00271930" w:rsidRPr="00795110" w:rsidRDefault="00271930" w:rsidP="00B64FAC">
            <w:pPr>
              <w:pStyle w:val="acctfourfigures"/>
              <w:tabs>
                <w:tab w:val="clear" w:pos="765"/>
                <w:tab w:val="decimal" w:pos="1040"/>
              </w:tabs>
              <w:spacing w:line="216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10,007</w:t>
            </w:r>
          </w:p>
        </w:tc>
        <w:tc>
          <w:tcPr>
            <w:tcW w:w="270" w:type="dxa"/>
          </w:tcPr>
          <w:p w14:paraId="654818C7" w14:textId="77777777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9EB8328" w14:textId="2BEE2201" w:rsidR="00271930" w:rsidRPr="00795110" w:rsidRDefault="00271930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200,187</w:t>
            </w:r>
          </w:p>
        </w:tc>
      </w:tr>
      <w:tr w:rsidR="00271930" w:rsidRPr="00795110" w14:paraId="7C949058" w14:textId="77777777" w:rsidTr="00271930">
        <w:tc>
          <w:tcPr>
            <w:tcW w:w="3492" w:type="dxa"/>
            <w:shd w:val="clear" w:color="auto" w:fill="auto"/>
          </w:tcPr>
          <w:p w14:paraId="2DD0844E" w14:textId="342FC096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20" w:type="dxa"/>
          </w:tcPr>
          <w:p w14:paraId="34868A47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1D7FA" w14:textId="7FDBF658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29E716" w14:textId="18A80699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199,703</w:t>
            </w:r>
          </w:p>
        </w:tc>
        <w:tc>
          <w:tcPr>
            <w:tcW w:w="270" w:type="dxa"/>
          </w:tcPr>
          <w:p w14:paraId="6E933DA3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07FCA" w14:textId="5FD812BD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16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47,011</w:t>
            </w:r>
          </w:p>
        </w:tc>
        <w:tc>
          <w:tcPr>
            <w:tcW w:w="270" w:type="dxa"/>
          </w:tcPr>
          <w:p w14:paraId="0B233FAE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4E9AC6" w14:textId="59CAC9FC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246,714</w:t>
            </w:r>
          </w:p>
        </w:tc>
      </w:tr>
      <w:tr w:rsidR="00271930" w:rsidRPr="00795110" w14:paraId="3DDEB83F" w14:textId="77777777" w:rsidTr="00271930">
        <w:tc>
          <w:tcPr>
            <w:tcW w:w="3492" w:type="dxa"/>
            <w:shd w:val="clear" w:color="auto" w:fill="auto"/>
          </w:tcPr>
          <w:p w14:paraId="106F3402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2FA06F9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A6BA4" w14:textId="28738675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C55CFF9" w14:textId="249754BC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85A25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84743B7" w14:textId="77777777" w:rsidR="00271930" w:rsidRPr="00795110" w:rsidRDefault="00271930" w:rsidP="008A25AE">
            <w:pPr>
              <w:pStyle w:val="acctfourfigures"/>
              <w:tabs>
                <w:tab w:val="clear" w:pos="765"/>
                <w:tab w:val="decimal" w:pos="1040"/>
              </w:tabs>
              <w:spacing w:line="216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D8A24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9A94592" w14:textId="77777777" w:rsidR="00271930" w:rsidRPr="00795110" w:rsidRDefault="00271930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33F8E1F7" w14:textId="77777777" w:rsidR="00FE5CE6" w:rsidRPr="00795110" w:rsidRDefault="00FE5CE6">
      <w:r w:rsidRPr="00795110">
        <w:br w:type="page"/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1530"/>
        <w:gridCol w:w="270"/>
        <w:gridCol w:w="1530"/>
        <w:gridCol w:w="270"/>
        <w:gridCol w:w="1530"/>
      </w:tblGrid>
      <w:tr w:rsidR="0075587B" w:rsidRPr="00795110" w14:paraId="1A5062B2" w14:textId="77777777" w:rsidTr="0075587B">
        <w:tc>
          <w:tcPr>
            <w:tcW w:w="4212" w:type="dxa"/>
            <w:shd w:val="clear" w:color="auto" w:fill="auto"/>
          </w:tcPr>
          <w:p w14:paraId="5BD43F8C" w14:textId="7C6B1B07" w:rsidR="0075587B" w:rsidRPr="00795110" w:rsidRDefault="0075587B" w:rsidP="008A25AE">
            <w:pPr>
              <w:rPr>
                <w:sz w:val="30"/>
                <w:szCs w:val="30"/>
              </w:rPr>
            </w:pPr>
            <w:r w:rsidRPr="00795110">
              <w:rPr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48F2811F" w14:textId="1E8A030E" w:rsidR="0075587B" w:rsidRPr="00795110" w:rsidRDefault="0075587B" w:rsidP="008A25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7951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5587B" w:rsidRPr="00795110" w14:paraId="1A125F5B" w14:textId="77777777" w:rsidTr="0075587B">
        <w:tc>
          <w:tcPr>
            <w:tcW w:w="4212" w:type="dxa"/>
            <w:shd w:val="clear" w:color="auto" w:fill="auto"/>
          </w:tcPr>
          <w:p w14:paraId="6CD68BC1" w14:textId="77777777" w:rsidR="0075587B" w:rsidRPr="00795110" w:rsidRDefault="0075587B" w:rsidP="008A25A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718D98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0E51D4F7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7463CBEA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3392B516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1E39E82F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8D08B9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73947D24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2291C96A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4DE89A62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778840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B2F99B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1EA0FB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5587B" w:rsidRPr="00795110" w14:paraId="3C5B5388" w14:textId="77777777" w:rsidTr="0075587B">
        <w:tc>
          <w:tcPr>
            <w:tcW w:w="4212" w:type="dxa"/>
          </w:tcPr>
          <w:p w14:paraId="68987669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6FDAEA4C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87B" w:rsidRPr="00795110" w14:paraId="17EA9A8D" w14:textId="77777777" w:rsidTr="0075587B">
        <w:tc>
          <w:tcPr>
            <w:tcW w:w="4212" w:type="dxa"/>
            <w:shd w:val="clear" w:color="auto" w:fill="auto"/>
          </w:tcPr>
          <w:p w14:paraId="2A11B093" w14:textId="77777777" w:rsidR="0075587B" w:rsidRPr="00795110" w:rsidRDefault="0075587B" w:rsidP="008A25A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B37667C" w14:textId="77777777" w:rsidR="0075587B" w:rsidRPr="00795110" w:rsidRDefault="0075587B" w:rsidP="008A25A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34C41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715611" w14:textId="77777777" w:rsidR="0075587B" w:rsidRPr="00795110" w:rsidRDefault="0075587B" w:rsidP="008A25A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FBF11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51B070" w14:textId="77777777" w:rsidR="0075587B" w:rsidRPr="00795110" w:rsidRDefault="0075587B" w:rsidP="008A25A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FAC" w:rsidRPr="00795110" w14:paraId="60C23F16" w14:textId="77777777" w:rsidTr="0075587B">
        <w:tc>
          <w:tcPr>
            <w:tcW w:w="4212" w:type="dxa"/>
            <w:shd w:val="clear" w:color="auto" w:fill="auto"/>
          </w:tcPr>
          <w:p w14:paraId="1E37BFE2" w14:textId="4AF7ABB7" w:rsidR="00B64FAC" w:rsidRPr="00795110" w:rsidRDefault="00B64FAC" w:rsidP="00B64FAC">
            <w:pPr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9511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48D7125E" w14:textId="1D55FFDE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24,255</w:t>
            </w:r>
          </w:p>
        </w:tc>
        <w:tc>
          <w:tcPr>
            <w:tcW w:w="270" w:type="dxa"/>
          </w:tcPr>
          <w:p w14:paraId="7DE872A4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82FD41" w14:textId="154E6170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17,279</w:t>
            </w:r>
          </w:p>
        </w:tc>
        <w:tc>
          <w:tcPr>
            <w:tcW w:w="270" w:type="dxa"/>
          </w:tcPr>
          <w:p w14:paraId="113A943D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5591AC" w14:textId="4C249442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41,534</w:t>
            </w:r>
          </w:p>
        </w:tc>
      </w:tr>
      <w:tr w:rsidR="00B64FAC" w:rsidRPr="00795110" w14:paraId="738E3460" w14:textId="77777777" w:rsidTr="0075587B">
        <w:tc>
          <w:tcPr>
            <w:tcW w:w="4212" w:type="dxa"/>
            <w:shd w:val="clear" w:color="auto" w:fill="auto"/>
          </w:tcPr>
          <w:p w14:paraId="6FE5E248" w14:textId="032807F6" w:rsidR="00B64FAC" w:rsidRPr="00795110" w:rsidRDefault="00B64FAC" w:rsidP="00B64F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29788D2D" w14:textId="080605C6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4,634</w:t>
            </w:r>
          </w:p>
        </w:tc>
        <w:tc>
          <w:tcPr>
            <w:tcW w:w="270" w:type="dxa"/>
          </w:tcPr>
          <w:p w14:paraId="10CCAE59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494C40" w14:textId="3EA98492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17,328</w:t>
            </w:r>
          </w:p>
        </w:tc>
        <w:tc>
          <w:tcPr>
            <w:tcW w:w="270" w:type="dxa"/>
          </w:tcPr>
          <w:p w14:paraId="71FEE466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8D2340" w14:textId="75B52B3B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21,962</w:t>
            </w:r>
          </w:p>
        </w:tc>
      </w:tr>
      <w:tr w:rsidR="00B64FAC" w:rsidRPr="00795110" w14:paraId="1363E030" w14:textId="77777777">
        <w:tc>
          <w:tcPr>
            <w:tcW w:w="4212" w:type="dxa"/>
            <w:shd w:val="clear" w:color="auto" w:fill="auto"/>
          </w:tcPr>
          <w:p w14:paraId="16FB1366" w14:textId="15472041" w:rsidR="00B64FAC" w:rsidRPr="00795110" w:rsidRDefault="00B64FAC" w:rsidP="00B64F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33270FB2" w14:textId="737BC48F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91FC59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8AD6A0" w14:textId="1E13469A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270" w:type="dxa"/>
          </w:tcPr>
          <w:p w14:paraId="74586800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9ACAD2" w14:textId="5D1F2C3C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</w:tr>
      <w:tr w:rsidR="00B64FAC" w:rsidRPr="00795110" w14:paraId="1F6B4D12" w14:textId="77777777">
        <w:tc>
          <w:tcPr>
            <w:tcW w:w="4212" w:type="dxa"/>
            <w:shd w:val="clear" w:color="auto" w:fill="auto"/>
          </w:tcPr>
          <w:p w14:paraId="3A70B04C" w14:textId="5EF6CB35" w:rsidR="00B64FAC" w:rsidRPr="00795110" w:rsidRDefault="00B64FAC" w:rsidP="00B64F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DFD560" w14:textId="274CAADC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24,518 </w:t>
            </w:r>
          </w:p>
        </w:tc>
        <w:tc>
          <w:tcPr>
            <w:tcW w:w="270" w:type="dxa"/>
          </w:tcPr>
          <w:p w14:paraId="3309BCBC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9A51B0" w14:textId="0FDF302A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(24,518)</w:t>
            </w:r>
          </w:p>
        </w:tc>
        <w:tc>
          <w:tcPr>
            <w:tcW w:w="270" w:type="dxa"/>
          </w:tcPr>
          <w:p w14:paraId="163C9B2A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196603" w14:textId="5202365A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             -   </w:t>
            </w:r>
          </w:p>
        </w:tc>
      </w:tr>
      <w:tr w:rsidR="00B64FAC" w:rsidRPr="00795110" w14:paraId="129D9431" w14:textId="77777777" w:rsidTr="0075587B">
        <w:tc>
          <w:tcPr>
            <w:tcW w:w="4212" w:type="dxa"/>
            <w:shd w:val="clear" w:color="auto" w:fill="auto"/>
          </w:tcPr>
          <w:p w14:paraId="799C5BB0" w14:textId="2223D7A9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2564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9B2984" w14:textId="2E4D1218" w:rsidR="00B64FAC" w:rsidRPr="00795110" w:rsidRDefault="00B64FAC" w:rsidP="00B64FA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53,407 </w:t>
            </w:r>
          </w:p>
        </w:tc>
        <w:tc>
          <w:tcPr>
            <w:tcW w:w="270" w:type="dxa"/>
          </w:tcPr>
          <w:p w14:paraId="7B9461A0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6722B91" w14:textId="0CE0CDA3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10,007 </w:t>
            </w:r>
          </w:p>
        </w:tc>
        <w:tc>
          <w:tcPr>
            <w:tcW w:w="270" w:type="dxa"/>
          </w:tcPr>
          <w:p w14:paraId="64FE17A4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DDD0BD" w14:textId="029F7D12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63,414 </w:t>
            </w:r>
          </w:p>
        </w:tc>
      </w:tr>
      <w:tr w:rsidR="0075587B" w:rsidRPr="00795110" w14:paraId="2971D11D" w14:textId="77777777" w:rsidTr="0075587B">
        <w:tc>
          <w:tcPr>
            <w:tcW w:w="4212" w:type="dxa"/>
            <w:shd w:val="clear" w:color="auto" w:fill="auto"/>
          </w:tcPr>
          <w:p w14:paraId="424AD1C0" w14:textId="47AE78CD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6117D54F" w14:textId="4538798C" w:rsidR="0075587B" w:rsidRPr="00795110" w:rsidRDefault="000F38C3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470</w:t>
            </w:r>
          </w:p>
        </w:tc>
        <w:tc>
          <w:tcPr>
            <w:tcW w:w="270" w:type="dxa"/>
          </w:tcPr>
          <w:p w14:paraId="6A5F131C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D0A16" w14:textId="457F3DAF" w:rsidR="0075587B" w:rsidRPr="00795110" w:rsidRDefault="000F38C3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53,513</w:t>
            </w:r>
          </w:p>
        </w:tc>
        <w:tc>
          <w:tcPr>
            <w:tcW w:w="270" w:type="dxa"/>
          </w:tcPr>
          <w:p w14:paraId="5E28E3EE" w14:textId="77777777" w:rsidR="0075587B" w:rsidRPr="0079511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BCF78D" w14:textId="05F1480D" w:rsidR="0075587B" w:rsidRPr="00795110" w:rsidRDefault="00EE043A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53,983</w:t>
            </w:r>
          </w:p>
        </w:tc>
      </w:tr>
      <w:tr w:rsidR="0075587B" w:rsidRPr="00795110" w14:paraId="7EC5F8FD" w14:textId="77777777" w:rsidTr="0075587B">
        <w:tc>
          <w:tcPr>
            <w:tcW w:w="4212" w:type="dxa"/>
            <w:shd w:val="clear" w:color="auto" w:fill="auto"/>
          </w:tcPr>
          <w:p w14:paraId="64FBC358" w14:textId="239143AD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12C5ED" w14:textId="3A6DF41B" w:rsidR="0075587B" w:rsidRPr="00795110" w:rsidRDefault="000F38C3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18,959</w:t>
            </w:r>
          </w:p>
        </w:tc>
        <w:tc>
          <w:tcPr>
            <w:tcW w:w="270" w:type="dxa"/>
          </w:tcPr>
          <w:p w14:paraId="03401215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026235" w14:textId="6B612468" w:rsidR="0075587B" w:rsidRPr="00795110" w:rsidRDefault="000F38C3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(18,959)</w:t>
            </w:r>
          </w:p>
        </w:tc>
        <w:tc>
          <w:tcPr>
            <w:tcW w:w="270" w:type="dxa"/>
          </w:tcPr>
          <w:p w14:paraId="127E560A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B76C64" w14:textId="1465C283" w:rsidR="0075587B" w:rsidRPr="00795110" w:rsidRDefault="00EE043A" w:rsidP="00EE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587B" w:rsidRPr="00795110" w14:paraId="5C3A5E4D" w14:textId="77777777" w:rsidTr="0075587B">
        <w:tc>
          <w:tcPr>
            <w:tcW w:w="4212" w:type="dxa"/>
            <w:shd w:val="clear" w:color="auto" w:fill="auto"/>
          </w:tcPr>
          <w:p w14:paraId="629D3F9F" w14:textId="7AFE70DE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64FAC" w:rsidRPr="0079511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442BA62" w14:textId="568314C9" w:rsidR="0075587B" w:rsidRPr="00795110" w:rsidRDefault="000F38C3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72,836</w:t>
            </w:r>
          </w:p>
        </w:tc>
        <w:tc>
          <w:tcPr>
            <w:tcW w:w="270" w:type="dxa"/>
          </w:tcPr>
          <w:p w14:paraId="3EF539B6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B3DB8C" w14:textId="5A81B818" w:rsidR="0075587B" w:rsidRPr="00795110" w:rsidRDefault="007C58E4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44,561</w:t>
            </w:r>
          </w:p>
        </w:tc>
        <w:tc>
          <w:tcPr>
            <w:tcW w:w="270" w:type="dxa"/>
          </w:tcPr>
          <w:p w14:paraId="6EFA814B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B3F089E" w14:textId="77DE74A8" w:rsidR="0075587B" w:rsidRPr="00795110" w:rsidRDefault="00EE043A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117,397</w:t>
            </w:r>
          </w:p>
        </w:tc>
      </w:tr>
      <w:tr w:rsidR="0075587B" w:rsidRPr="00795110" w14:paraId="4FAF89EC" w14:textId="77777777" w:rsidTr="0075587B">
        <w:trPr>
          <w:trHeight w:val="118"/>
        </w:trPr>
        <w:tc>
          <w:tcPr>
            <w:tcW w:w="4212" w:type="dxa"/>
            <w:shd w:val="clear" w:color="auto" w:fill="auto"/>
          </w:tcPr>
          <w:p w14:paraId="7C7B8CD6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7C2539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CA705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901DD8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5B5B1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BA8396C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587B" w:rsidRPr="00795110" w14:paraId="10A8F927" w14:textId="77777777" w:rsidTr="0075587B">
        <w:tc>
          <w:tcPr>
            <w:tcW w:w="4212" w:type="dxa"/>
            <w:shd w:val="clear" w:color="auto" w:fill="auto"/>
          </w:tcPr>
          <w:p w14:paraId="0E7006CD" w14:textId="51ABD9AD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716F631C" w14:textId="2B37B34D" w:rsidR="0075587B" w:rsidRPr="00795110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A160B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6C7AFD" w14:textId="1632857C" w:rsidR="0075587B" w:rsidRPr="00795110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71153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20A00E" w14:textId="20952ED6" w:rsidR="0075587B" w:rsidRPr="00795110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FAC" w:rsidRPr="00795110" w14:paraId="1AE7D906" w14:textId="77777777" w:rsidTr="0075587B">
        <w:tc>
          <w:tcPr>
            <w:tcW w:w="4212" w:type="dxa"/>
            <w:shd w:val="clear" w:color="auto" w:fill="auto"/>
          </w:tcPr>
          <w:p w14:paraId="3D6B0C42" w14:textId="4FEF6A88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9511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70EFC7B" w14:textId="1343F7D1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4,952</w:t>
            </w:r>
          </w:p>
        </w:tc>
        <w:tc>
          <w:tcPr>
            <w:tcW w:w="270" w:type="dxa"/>
          </w:tcPr>
          <w:p w14:paraId="64F8B640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749E9A" w14:textId="1867EE6A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53C41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15804C" w14:textId="295030BB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4,952</w:t>
            </w:r>
          </w:p>
        </w:tc>
      </w:tr>
      <w:tr w:rsidR="00B64FAC" w:rsidRPr="00795110" w14:paraId="7C36F445" w14:textId="77777777" w:rsidTr="0075587B">
        <w:tc>
          <w:tcPr>
            <w:tcW w:w="4212" w:type="dxa"/>
            <w:shd w:val="clear" w:color="auto" w:fill="auto"/>
          </w:tcPr>
          <w:p w14:paraId="4B7D86EF" w14:textId="69D878B6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787B5B" w14:textId="7844CCFE" w:rsidR="00B64FAC" w:rsidRPr="00795110" w:rsidRDefault="00B64FAC" w:rsidP="00B64FA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6,511 </w:t>
            </w:r>
          </w:p>
        </w:tc>
        <w:tc>
          <w:tcPr>
            <w:tcW w:w="270" w:type="dxa"/>
          </w:tcPr>
          <w:p w14:paraId="0F212695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D1D16A" w14:textId="7E8F2BEC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5B7439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8688B3" w14:textId="4EF214DC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6,511 </w:t>
            </w:r>
          </w:p>
        </w:tc>
      </w:tr>
      <w:tr w:rsidR="00B64FAC" w:rsidRPr="00795110" w14:paraId="3EB27A24" w14:textId="77777777" w:rsidTr="0075587B">
        <w:tc>
          <w:tcPr>
            <w:tcW w:w="4212" w:type="dxa"/>
            <w:shd w:val="clear" w:color="auto" w:fill="auto"/>
          </w:tcPr>
          <w:p w14:paraId="6345F293" w14:textId="5ACE8498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2564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DEAB9A" w14:textId="6AA7749E" w:rsidR="00B64FAC" w:rsidRPr="00795110" w:rsidRDefault="00B64FAC" w:rsidP="00B64FA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11,463 </w:t>
            </w:r>
          </w:p>
        </w:tc>
        <w:tc>
          <w:tcPr>
            <w:tcW w:w="270" w:type="dxa"/>
          </w:tcPr>
          <w:p w14:paraId="386A1E51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19EE6E" w14:textId="531D744C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CC61B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3A8D2F9" w14:textId="1AF490F9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11,463 </w:t>
            </w:r>
          </w:p>
        </w:tc>
      </w:tr>
      <w:tr w:rsidR="0075587B" w:rsidRPr="00795110" w14:paraId="7D200C73" w14:textId="77777777" w:rsidTr="0075587B">
        <w:tc>
          <w:tcPr>
            <w:tcW w:w="4212" w:type="dxa"/>
            <w:shd w:val="clear" w:color="auto" w:fill="auto"/>
          </w:tcPr>
          <w:p w14:paraId="60048F31" w14:textId="309BCDD6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6950E6" w14:textId="39DB25E3" w:rsidR="0075587B" w:rsidRPr="00795110" w:rsidRDefault="00EE043A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10,495</w:t>
            </w:r>
          </w:p>
        </w:tc>
        <w:tc>
          <w:tcPr>
            <w:tcW w:w="270" w:type="dxa"/>
          </w:tcPr>
          <w:p w14:paraId="71517386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C9D211" w14:textId="42FD194D" w:rsidR="0075587B" w:rsidRPr="00795110" w:rsidRDefault="00EE043A" w:rsidP="0074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8CAFB7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3DDBA4" w14:textId="1A47085F" w:rsidR="0075587B" w:rsidRPr="00795110" w:rsidRDefault="00EE043A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10,495</w:t>
            </w:r>
          </w:p>
        </w:tc>
      </w:tr>
      <w:tr w:rsidR="0075587B" w:rsidRPr="00795110" w14:paraId="7B831300" w14:textId="77777777" w:rsidTr="0075587B">
        <w:tc>
          <w:tcPr>
            <w:tcW w:w="4212" w:type="dxa"/>
            <w:shd w:val="clear" w:color="auto" w:fill="auto"/>
          </w:tcPr>
          <w:p w14:paraId="4E6CD1F6" w14:textId="438C0A51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64FAC" w:rsidRPr="0079511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A60D6A" w14:textId="132D114B" w:rsidR="0075587B" w:rsidRPr="00795110" w:rsidRDefault="00EE043A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21,958</w:t>
            </w:r>
          </w:p>
        </w:tc>
        <w:tc>
          <w:tcPr>
            <w:tcW w:w="270" w:type="dxa"/>
          </w:tcPr>
          <w:p w14:paraId="325D6264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9469B9" w14:textId="02C07B83" w:rsidR="0075587B" w:rsidRPr="00795110" w:rsidRDefault="00EE043A" w:rsidP="0074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A8BE6B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9DCB09" w14:textId="162B08A3" w:rsidR="0075587B" w:rsidRPr="00795110" w:rsidRDefault="00EE043A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21,958</w:t>
            </w:r>
          </w:p>
        </w:tc>
      </w:tr>
      <w:tr w:rsidR="0075587B" w:rsidRPr="00795110" w14:paraId="77E0C16B" w14:textId="77777777" w:rsidTr="0075587B">
        <w:tc>
          <w:tcPr>
            <w:tcW w:w="4212" w:type="dxa"/>
            <w:shd w:val="clear" w:color="auto" w:fill="auto"/>
          </w:tcPr>
          <w:p w14:paraId="74077744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8094553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54FAE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BE877A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00ED0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2523F2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587B" w:rsidRPr="00795110" w14:paraId="3000C453" w14:textId="77777777" w:rsidTr="00D63A92">
        <w:tc>
          <w:tcPr>
            <w:tcW w:w="4212" w:type="dxa"/>
            <w:shd w:val="clear" w:color="auto" w:fill="auto"/>
          </w:tcPr>
          <w:p w14:paraId="518A8ADE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14:paraId="16FCCD16" w14:textId="3FBA0A34" w:rsidR="0075587B" w:rsidRPr="00795110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47804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8D260A" w14:textId="0CBCBD62" w:rsidR="0075587B" w:rsidRPr="00795110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93FC0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0F74CE" w14:textId="68CFF37C" w:rsidR="0075587B" w:rsidRPr="00795110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FAC" w:rsidRPr="00795110" w14:paraId="15FCC8EF" w14:textId="77777777" w:rsidTr="00D63A92">
        <w:tc>
          <w:tcPr>
            <w:tcW w:w="4212" w:type="dxa"/>
            <w:shd w:val="clear" w:color="auto" w:fill="auto"/>
          </w:tcPr>
          <w:p w14:paraId="2878748D" w14:textId="17AD26D3" w:rsidR="00B64FAC" w:rsidRPr="00795110" w:rsidRDefault="00EB44BB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2564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14DE115" w14:textId="122B4511" w:rsidR="00B64FAC" w:rsidRPr="00795110" w:rsidRDefault="00B64FAC" w:rsidP="00B64FA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41,944</w:t>
            </w:r>
          </w:p>
        </w:tc>
        <w:tc>
          <w:tcPr>
            <w:tcW w:w="270" w:type="dxa"/>
          </w:tcPr>
          <w:p w14:paraId="63C0A803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0FA5C92" w14:textId="64BFFF28" w:rsidR="00B64FAC" w:rsidRPr="00795110" w:rsidRDefault="00B64FAC" w:rsidP="00B64FA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10,007</w:t>
            </w:r>
          </w:p>
        </w:tc>
        <w:tc>
          <w:tcPr>
            <w:tcW w:w="270" w:type="dxa"/>
          </w:tcPr>
          <w:p w14:paraId="4FBE32F1" w14:textId="77777777" w:rsidR="00B64FAC" w:rsidRPr="00795110" w:rsidRDefault="00B64FAC" w:rsidP="00B6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EB52297" w14:textId="5A198542" w:rsidR="00B64FAC" w:rsidRPr="00795110" w:rsidRDefault="00B64FAC" w:rsidP="00B64FAC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51,951</w:t>
            </w:r>
          </w:p>
        </w:tc>
      </w:tr>
      <w:tr w:rsidR="0075587B" w:rsidRPr="00795110" w14:paraId="2B046A85" w14:textId="77777777" w:rsidTr="0075587B">
        <w:tc>
          <w:tcPr>
            <w:tcW w:w="4212" w:type="dxa"/>
            <w:shd w:val="clear" w:color="auto" w:fill="auto"/>
          </w:tcPr>
          <w:p w14:paraId="1DB536A4" w14:textId="33422119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64FAC" w:rsidRPr="0079511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B31433D" w14:textId="37363416" w:rsidR="0075587B" w:rsidRPr="00795110" w:rsidRDefault="00C70400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50,878</w:t>
            </w:r>
          </w:p>
        </w:tc>
        <w:tc>
          <w:tcPr>
            <w:tcW w:w="270" w:type="dxa"/>
            <w:tcBorders>
              <w:bottom w:val="nil"/>
            </w:tcBorders>
          </w:tcPr>
          <w:p w14:paraId="5BED7D16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0E48DA2" w14:textId="60853972" w:rsidR="0075587B" w:rsidRPr="00795110" w:rsidRDefault="00C70400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44,561</w:t>
            </w:r>
          </w:p>
        </w:tc>
        <w:tc>
          <w:tcPr>
            <w:tcW w:w="270" w:type="dxa"/>
            <w:tcBorders>
              <w:bottom w:val="nil"/>
            </w:tcBorders>
          </w:tcPr>
          <w:p w14:paraId="1B1A551F" w14:textId="77777777" w:rsidR="0075587B" w:rsidRPr="0079511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5C4054DC" w14:textId="59AAB21B" w:rsidR="0075587B" w:rsidRPr="00795110" w:rsidRDefault="00C70400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95,439</w:t>
            </w:r>
          </w:p>
        </w:tc>
      </w:tr>
    </w:tbl>
    <w:p w14:paraId="105F96E7" w14:textId="77777777" w:rsidR="00607766" w:rsidRPr="00795110" w:rsidRDefault="00607766" w:rsidP="00420474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1679D" w14:textId="47C94B6E" w:rsidR="00AE48C3" w:rsidRPr="00795110" w:rsidRDefault="00AE48C3" w:rsidP="00420474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ค่าตัดจำหน่ายของสินทรัพย์ไม่มีตัวตนอื่นบันทึกในต้นท</w:t>
      </w:r>
      <w:r w:rsidR="00220E3E" w:rsidRPr="00795110">
        <w:rPr>
          <w:rFonts w:asciiTheme="majorBidi" w:hAnsiTheme="majorBidi" w:cstheme="majorBidi" w:hint="cs"/>
          <w:sz w:val="30"/>
          <w:szCs w:val="30"/>
          <w:cs/>
        </w:rPr>
        <w:t xml:space="preserve">ุนจากการประกอบกิจการโรงแรมและบริการที่เกี่ยวข้อง </w:t>
      </w:r>
      <w:r w:rsidR="00420474" w:rsidRPr="00795110">
        <w:rPr>
          <w:rFonts w:asciiTheme="majorBidi" w:hAnsiTheme="majorBidi" w:cstheme="majorBidi"/>
          <w:sz w:val="30"/>
          <w:szCs w:val="30"/>
        </w:rPr>
        <w:t xml:space="preserve">         </w:t>
      </w:r>
      <w:r w:rsidR="00220E3E" w:rsidRPr="00795110">
        <w:rPr>
          <w:rFonts w:asciiTheme="majorBidi" w:hAnsiTheme="majorBidi" w:cstheme="majorBidi" w:hint="cs"/>
          <w:sz w:val="30"/>
          <w:szCs w:val="30"/>
          <w:cs/>
        </w:rPr>
        <w:t>ต้นทุนการให้เช่าและให้บริการอาคารพาณิชยกรรม ต้นทุนค่าบริหารงานและค่าใช้จ่ายในก</w:t>
      </w:r>
      <w:r w:rsidR="00874A86" w:rsidRPr="00795110">
        <w:rPr>
          <w:rFonts w:asciiTheme="majorBidi" w:hAnsiTheme="majorBidi" w:cstheme="majorBidi" w:hint="cs"/>
          <w:sz w:val="30"/>
          <w:szCs w:val="30"/>
          <w:cs/>
        </w:rPr>
        <w:t>ารบริหาร</w:t>
      </w:r>
      <w:r w:rsidRPr="00795110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874A86" w:rsidRPr="00795110">
        <w:rPr>
          <w:rFonts w:asciiTheme="majorBidi" w:hAnsiTheme="majorBidi" w:cstheme="majorBidi" w:hint="cs"/>
          <w:sz w:val="30"/>
          <w:szCs w:val="30"/>
          <w:cs/>
        </w:rPr>
        <w:t>รวมของกลุ่มบริษัทและ</w:t>
      </w:r>
      <w:r w:rsidR="009D0FA8" w:rsidRPr="00795110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7AB01372" w14:textId="2F64C4B8" w:rsidR="00AE48C3" w:rsidRPr="00795110" w:rsidRDefault="00AE48C3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18"/>
          <w:szCs w:val="18"/>
        </w:rPr>
      </w:pPr>
    </w:p>
    <w:p w14:paraId="6F9EA68E" w14:textId="77777777" w:rsidR="00264A9E" w:rsidRPr="00795110" w:rsidRDefault="0026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9511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6EF3751" w14:textId="2747268D" w:rsidR="00C12249" w:rsidRPr="00795110" w:rsidRDefault="00C12249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0F303C9D" w14:textId="77777777" w:rsidR="00C12249" w:rsidRPr="00795110" w:rsidRDefault="00C12249" w:rsidP="00C12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cs/>
        </w:rPr>
      </w:pPr>
    </w:p>
    <w:p w14:paraId="0A5E4E8E" w14:textId="77777777" w:rsidR="00237D07" w:rsidRPr="00795110" w:rsidRDefault="00237D07" w:rsidP="008312AA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5EF85495" w14:textId="77777777" w:rsidR="00237D07" w:rsidRPr="00795110" w:rsidRDefault="00237D07" w:rsidP="00237D07">
      <w:pPr>
        <w:tabs>
          <w:tab w:val="clear" w:pos="454"/>
          <w:tab w:val="clear" w:pos="907"/>
          <w:tab w:val="left" w:pos="1080"/>
          <w:tab w:val="left" w:pos="1170"/>
        </w:tabs>
        <w:spacing w:line="223" w:lineRule="auto"/>
        <w:ind w:left="1350" w:right="200" w:hanging="900"/>
        <w:jc w:val="thaiDistribute"/>
        <w:rPr>
          <w:rFonts w:ascii="Angsana New" w:hAnsi="Angsana New"/>
        </w:rPr>
      </w:pPr>
    </w:p>
    <w:p w14:paraId="77D1BE67" w14:textId="4627D08C" w:rsidR="00237D07" w:rsidRPr="00795110" w:rsidRDefault="00237D07" w:rsidP="00EA09A8">
      <w:pPr>
        <w:tabs>
          <w:tab w:val="clear" w:pos="454"/>
          <w:tab w:val="clear" w:pos="907"/>
          <w:tab w:val="left" w:pos="1170"/>
        </w:tabs>
        <w:spacing w:line="223" w:lineRule="auto"/>
        <w:ind w:left="1350" w:right="119" w:hanging="81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95110">
        <w:rPr>
          <w:rFonts w:ascii="Angsana New" w:hAnsi="Angsana New"/>
          <w:sz w:val="30"/>
          <w:szCs w:val="30"/>
        </w:rPr>
        <w:t xml:space="preserve">31 </w:t>
      </w:r>
      <w:r w:rsidRPr="00795110">
        <w:rPr>
          <w:rFonts w:ascii="Angsana New" w:hAnsi="Angsana New" w:hint="cs"/>
          <w:sz w:val="30"/>
          <w:szCs w:val="30"/>
          <w:cs/>
        </w:rPr>
        <w:t>ธันวาคม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="00933478" w:rsidRPr="00795110">
        <w:rPr>
          <w:rFonts w:ascii="Angsana New" w:hAnsi="Angsana New"/>
          <w:sz w:val="30"/>
          <w:szCs w:val="30"/>
        </w:rPr>
        <w:t>256</w:t>
      </w:r>
      <w:r w:rsidR="00D62106" w:rsidRPr="00795110">
        <w:rPr>
          <w:rFonts w:ascii="Angsana New" w:hAnsi="Angsana New"/>
          <w:sz w:val="30"/>
          <w:szCs w:val="30"/>
        </w:rPr>
        <w:t>5</w:t>
      </w:r>
      <w:r w:rsidR="00933478" w:rsidRPr="00795110">
        <w:rPr>
          <w:rFonts w:ascii="Angsana New" w:hAnsi="Angsana New"/>
          <w:sz w:val="30"/>
          <w:szCs w:val="30"/>
        </w:rPr>
        <w:t xml:space="preserve"> </w:t>
      </w:r>
      <w:r w:rsidR="00933478" w:rsidRPr="00795110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795110">
        <w:rPr>
          <w:rFonts w:ascii="Angsana New" w:hAnsi="Angsana New"/>
          <w:sz w:val="30"/>
          <w:szCs w:val="30"/>
        </w:rPr>
        <w:t>256</w:t>
      </w:r>
      <w:r w:rsidR="00D62106" w:rsidRPr="00795110">
        <w:rPr>
          <w:rFonts w:ascii="Angsana New" w:hAnsi="Angsana New"/>
          <w:sz w:val="30"/>
          <w:szCs w:val="30"/>
        </w:rPr>
        <w:t>4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4482734C" w14:textId="77777777" w:rsidR="00237D07" w:rsidRPr="00795110" w:rsidRDefault="00237D07" w:rsidP="00237D07">
      <w:pPr>
        <w:tabs>
          <w:tab w:val="clear" w:pos="227"/>
          <w:tab w:val="left" w:pos="540"/>
          <w:tab w:val="left" w:pos="1170"/>
        </w:tabs>
        <w:spacing w:line="223" w:lineRule="auto"/>
        <w:ind w:left="540" w:right="380" w:firstLine="450"/>
        <w:jc w:val="thaiDistribute"/>
        <w:rPr>
          <w:rFonts w:ascii="Angsana New" w:hAnsi="Angsana New"/>
          <w:spacing w:val="-6"/>
        </w:rPr>
      </w:pPr>
      <w:r w:rsidRPr="00795110">
        <w:rPr>
          <w:rFonts w:ascii="Angsana New" w:hAnsi="Angsana New"/>
          <w:cs/>
        </w:rPr>
        <w:t xml:space="preserve"> 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237D07" w:rsidRPr="00795110" w14:paraId="253662FA" w14:textId="77777777" w:rsidTr="00237D07">
        <w:trPr>
          <w:tblHeader/>
        </w:trPr>
        <w:tc>
          <w:tcPr>
            <w:tcW w:w="3870" w:type="dxa"/>
            <w:shd w:val="clear" w:color="auto" w:fill="auto"/>
          </w:tcPr>
          <w:p w14:paraId="5B8E0A71" w14:textId="77777777" w:rsidR="00237D07" w:rsidRPr="00795110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080" w:right="-108" w:firstLine="81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333771A" w14:textId="5D7512AD" w:rsidR="00237D07" w:rsidRPr="00795110" w:rsidRDefault="00740CE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6D096C" w14:textId="77777777" w:rsidR="00237D07" w:rsidRPr="00795110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2A0F3A25" w14:textId="77777777" w:rsidR="00237D07" w:rsidRPr="00795110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106" w:rsidRPr="00795110" w14:paraId="5FE56C55" w14:textId="77777777" w:rsidTr="00237D07">
        <w:trPr>
          <w:tblHeader/>
        </w:trPr>
        <w:tc>
          <w:tcPr>
            <w:tcW w:w="3870" w:type="dxa"/>
          </w:tcPr>
          <w:p w14:paraId="19AFF6BB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992A98" w14:textId="1F860714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03C7B6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D115754" w14:textId="77F18388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D4FEC8F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E3308E2" w14:textId="68293480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46E8A543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618C90A" w14:textId="3B03053B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1645C2" w:rsidRPr="00795110" w14:paraId="061BEFBF" w14:textId="77777777" w:rsidTr="00237D07">
        <w:trPr>
          <w:trHeight w:val="315"/>
          <w:tblHeader/>
        </w:trPr>
        <w:tc>
          <w:tcPr>
            <w:tcW w:w="3870" w:type="dxa"/>
          </w:tcPr>
          <w:p w14:paraId="3E18CDBA" w14:textId="77777777" w:rsidR="001645C2" w:rsidRPr="00795110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225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899248C" w14:textId="77777777" w:rsidR="001645C2" w:rsidRPr="00795110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2106" w:rsidRPr="00795110" w14:paraId="7D03FAED" w14:textId="77777777" w:rsidTr="00DC06E7">
        <w:tc>
          <w:tcPr>
            <w:tcW w:w="3870" w:type="dxa"/>
          </w:tcPr>
          <w:p w14:paraId="5CDF5BF8" w14:textId="431E408D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63" w:hanging="1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ตั๋วสัญญาใช้เงินที่ไม่มีหลักประกันจากสถาบันการเงินในประเทศหลายแห่ง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E330B" w:rsidRPr="00795110">
              <w:rPr>
                <w:rFonts w:ascii="Angsana New" w:hAnsi="Angsana New"/>
                <w:sz w:val="30"/>
                <w:szCs w:val="30"/>
              </w:rPr>
              <w:t>8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มีอัตราดอกเบี้ยตามราคาตลาดต่อปี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เงื่อนไขการจ่ายชำระคืนเงินกู้เมื่อทวงถาม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8870D3" w14:textId="77777777" w:rsidR="0042590F" w:rsidRPr="00DC06E7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17AD724E" w14:textId="77777777" w:rsidR="0042590F" w:rsidRPr="00DC06E7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43AAFAE4" w14:textId="77777777" w:rsidR="0042590F" w:rsidRPr="00DC06E7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56D4391A" w14:textId="77777777" w:rsidR="0042590F" w:rsidRPr="00DC06E7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7FD829B5" w14:textId="06A9307A" w:rsidR="00D62106" w:rsidRPr="00DC06E7" w:rsidRDefault="006954BF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C06E7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DC06E7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C06E7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550</w:t>
            </w:r>
            <w:r w:rsidRPr="00DC06E7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C06E7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270" w:type="dxa"/>
          </w:tcPr>
          <w:p w14:paraId="22C5052F" w14:textId="77777777" w:rsidR="00D62106" w:rsidRPr="00DC06E7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415B95AA" w14:textId="77777777" w:rsidR="00D62106" w:rsidRPr="00DC06E7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1896D40" w14:textId="77777777" w:rsidR="00D62106" w:rsidRPr="00DC06E7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40312FEE" w14:textId="77777777" w:rsidR="00D62106" w:rsidRPr="00DC06E7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3A0884B8" w14:textId="77777777" w:rsidR="00D62106" w:rsidRPr="00DC06E7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7B649C6F" w14:textId="73D856B7" w:rsidR="00D62106" w:rsidRPr="00DC06E7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C06E7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3,812,000</w:t>
            </w:r>
          </w:p>
        </w:tc>
        <w:tc>
          <w:tcPr>
            <w:tcW w:w="270" w:type="dxa"/>
          </w:tcPr>
          <w:p w14:paraId="5DD24FA6" w14:textId="77777777" w:rsidR="00D62106" w:rsidRPr="00DC06E7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26C19A0B" w14:textId="77777777" w:rsidR="0042590F" w:rsidRPr="00DC06E7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6C3F6D0A" w14:textId="77777777" w:rsidR="0042590F" w:rsidRPr="00DC06E7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5846F8B1" w14:textId="77777777" w:rsidR="0042590F" w:rsidRPr="00DC06E7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35BF730C" w14:textId="77777777" w:rsidR="0042590F" w:rsidRPr="00DC06E7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684680EC" w14:textId="6CAB8D38" w:rsidR="00D62106" w:rsidRPr="00DC06E7" w:rsidRDefault="006954BF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C06E7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DC06E7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C06E7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550</w:t>
            </w:r>
            <w:r w:rsidRPr="00DC06E7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C06E7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262" w:type="dxa"/>
          </w:tcPr>
          <w:p w14:paraId="73CCD3F8" w14:textId="77777777" w:rsidR="00D62106" w:rsidRPr="00DC06E7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26829CA2" w14:textId="77777777" w:rsidR="00D62106" w:rsidRPr="00DC06E7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BBFC4D2" w14:textId="77777777" w:rsidR="00D62106" w:rsidRPr="00DC06E7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06EEA18E" w14:textId="77777777" w:rsidR="00D62106" w:rsidRPr="00DC06E7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0BB88268" w14:textId="77777777" w:rsidR="00D62106" w:rsidRPr="00DC06E7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13ECC310" w14:textId="406F7DA3" w:rsidR="00D62106" w:rsidRPr="00DC06E7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C06E7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3,812,000</w:t>
            </w:r>
          </w:p>
        </w:tc>
      </w:tr>
    </w:tbl>
    <w:p w14:paraId="069A773B" w14:textId="7E5403BA" w:rsidR="00C770EC" w:rsidRPr="00795110" w:rsidRDefault="00C77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D9C3F86" w14:textId="1CAFD985" w:rsidR="00EA3299" w:rsidRPr="00795110" w:rsidRDefault="00EA3299" w:rsidP="00EA3299">
      <w:pPr>
        <w:tabs>
          <w:tab w:val="clear" w:pos="454"/>
          <w:tab w:val="clear" w:pos="680"/>
          <w:tab w:val="clear" w:pos="907"/>
          <w:tab w:val="left" w:pos="1170"/>
        </w:tabs>
        <w:spacing w:line="223" w:lineRule="auto"/>
        <w:ind w:left="720" w:right="119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="00581386">
        <w:rPr>
          <w:rFonts w:ascii="Angsana New" w:hAnsi="Angsana New" w:hint="cs"/>
          <w:sz w:val="30"/>
          <w:szCs w:val="30"/>
          <w:cs/>
        </w:rPr>
        <w:t>ปี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933478" w:rsidRPr="00795110">
        <w:rPr>
          <w:rFonts w:ascii="Angsana New" w:hAnsi="Angsana New"/>
          <w:sz w:val="30"/>
          <w:szCs w:val="30"/>
        </w:rPr>
        <w:t>256</w:t>
      </w:r>
      <w:r w:rsidR="00D62106" w:rsidRPr="00795110">
        <w:rPr>
          <w:rFonts w:ascii="Angsana New" w:hAnsi="Angsana New"/>
          <w:sz w:val="30"/>
          <w:szCs w:val="30"/>
        </w:rPr>
        <w:t>5</w:t>
      </w:r>
      <w:r w:rsidR="00933478" w:rsidRPr="00795110">
        <w:rPr>
          <w:rFonts w:ascii="Angsana New" w:hAnsi="Angsana New"/>
          <w:sz w:val="30"/>
          <w:szCs w:val="30"/>
        </w:rPr>
        <w:t xml:space="preserve"> </w:t>
      </w:r>
      <w:r w:rsidR="00933478" w:rsidRPr="00795110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795110">
        <w:rPr>
          <w:rFonts w:ascii="Angsana New" w:hAnsi="Angsana New"/>
          <w:sz w:val="30"/>
          <w:szCs w:val="30"/>
        </w:rPr>
        <w:t>256</w:t>
      </w:r>
      <w:r w:rsidR="00D62106" w:rsidRPr="00795110">
        <w:rPr>
          <w:rFonts w:ascii="Angsana New" w:hAnsi="Angsana New"/>
          <w:sz w:val="30"/>
          <w:szCs w:val="30"/>
        </w:rPr>
        <w:t>4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E3DE2E7" w14:textId="0423127B" w:rsidR="00EA3299" w:rsidRPr="00795110" w:rsidRDefault="00EA3299" w:rsidP="008B20EC">
      <w:pPr>
        <w:tabs>
          <w:tab w:val="clear" w:pos="454"/>
          <w:tab w:val="clear" w:pos="680"/>
          <w:tab w:val="clear" w:pos="907"/>
          <w:tab w:val="left" w:pos="1080"/>
          <w:tab w:val="left" w:pos="1170"/>
        </w:tabs>
        <w:spacing w:line="223" w:lineRule="auto"/>
        <w:ind w:left="1080" w:right="119"/>
        <w:jc w:val="thaiDistribute"/>
        <w:rPr>
          <w:rFonts w:ascii="Angsana New" w:hAnsi="Angsana New"/>
          <w:cs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EA3299" w:rsidRPr="00795110" w14:paraId="7C873B6D" w14:textId="77777777" w:rsidTr="008B20EC">
        <w:tc>
          <w:tcPr>
            <w:tcW w:w="3870" w:type="dxa"/>
            <w:shd w:val="clear" w:color="auto" w:fill="auto"/>
          </w:tcPr>
          <w:p w14:paraId="37368EFC" w14:textId="77777777" w:rsidR="00EA3299" w:rsidRPr="00795110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7" w:type="dxa"/>
            <w:gridSpan w:val="3"/>
          </w:tcPr>
          <w:p w14:paraId="431835EF" w14:textId="6F5A527B" w:rsidR="00EA3299" w:rsidRPr="00795110" w:rsidRDefault="00740CE7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D9EA3E" w14:textId="77777777" w:rsidR="00EA3299" w:rsidRPr="00795110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4CFC0CE3" w14:textId="77777777" w:rsidR="00EA3299" w:rsidRPr="00795110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106" w:rsidRPr="00795110" w14:paraId="0909C7E1" w14:textId="77777777" w:rsidTr="008B20EC">
        <w:tc>
          <w:tcPr>
            <w:tcW w:w="3870" w:type="dxa"/>
          </w:tcPr>
          <w:p w14:paraId="6AFFB211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5F1E8C" w14:textId="3C0ED816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23E21C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5A632C0" w14:textId="17C7F2A0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3F5BCC8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557EDA4" w14:textId="4266CE20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9449421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6F390E0" w14:textId="47B12E79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8312AA" w:rsidRPr="00795110" w14:paraId="7BA85522" w14:textId="77777777" w:rsidTr="008B20EC">
        <w:tc>
          <w:tcPr>
            <w:tcW w:w="3870" w:type="dxa"/>
          </w:tcPr>
          <w:p w14:paraId="2F84E2CE" w14:textId="77777777" w:rsidR="008312AA" w:rsidRPr="00795110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7FDB8D4" w14:textId="77777777" w:rsidR="008312AA" w:rsidRPr="00795110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2106" w:rsidRPr="00795110" w14:paraId="103DF7AE" w14:textId="77777777" w:rsidTr="003731C5">
        <w:trPr>
          <w:trHeight w:val="180"/>
        </w:trPr>
        <w:tc>
          <w:tcPr>
            <w:tcW w:w="3870" w:type="dxa"/>
          </w:tcPr>
          <w:p w14:paraId="03D6FB6E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9786B06" w14:textId="3A987915" w:rsidR="00D62106" w:rsidRPr="00795110" w:rsidRDefault="00693D35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3,812,000</w:t>
            </w:r>
          </w:p>
        </w:tc>
        <w:tc>
          <w:tcPr>
            <w:tcW w:w="270" w:type="dxa"/>
          </w:tcPr>
          <w:p w14:paraId="4BAEAAA2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6D4E072" w14:textId="5661F85D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1,525,000</w:t>
            </w:r>
          </w:p>
        </w:tc>
        <w:tc>
          <w:tcPr>
            <w:tcW w:w="270" w:type="dxa"/>
          </w:tcPr>
          <w:p w14:paraId="2FB335DB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0925CE21" w14:textId="2F5B72A3" w:rsidR="00D62106" w:rsidRPr="00795110" w:rsidRDefault="00693D35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3,812,000</w:t>
            </w:r>
          </w:p>
        </w:tc>
        <w:tc>
          <w:tcPr>
            <w:tcW w:w="262" w:type="dxa"/>
          </w:tcPr>
          <w:p w14:paraId="0A618AFA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B1D5B21" w14:textId="355E72C0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1,525,000</w:t>
            </w:r>
          </w:p>
        </w:tc>
      </w:tr>
      <w:tr w:rsidR="00A65016" w:rsidRPr="00795110" w14:paraId="740B48C1" w14:textId="77777777" w:rsidTr="003731C5">
        <w:trPr>
          <w:trHeight w:val="180"/>
        </w:trPr>
        <w:tc>
          <w:tcPr>
            <w:tcW w:w="3870" w:type="dxa"/>
          </w:tcPr>
          <w:p w14:paraId="345376E6" w14:textId="77777777" w:rsidR="00A65016" w:rsidRPr="00795110" w:rsidRDefault="00A65016" w:rsidP="00A65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0105213D" w14:textId="2D06C962" w:rsidR="00A65016" w:rsidRPr="00795110" w:rsidRDefault="00A65016" w:rsidP="00A65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34,480,000 </w:t>
            </w:r>
          </w:p>
        </w:tc>
        <w:tc>
          <w:tcPr>
            <w:tcW w:w="270" w:type="dxa"/>
          </w:tcPr>
          <w:p w14:paraId="3CD8BFCE" w14:textId="77777777" w:rsidR="00A65016" w:rsidRPr="00795110" w:rsidRDefault="00A65016" w:rsidP="00A65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24326D7" w14:textId="2003C2E8" w:rsidR="00A65016" w:rsidRPr="00795110" w:rsidRDefault="00A65016" w:rsidP="00A65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17,831,000</w:t>
            </w:r>
          </w:p>
        </w:tc>
        <w:tc>
          <w:tcPr>
            <w:tcW w:w="270" w:type="dxa"/>
          </w:tcPr>
          <w:p w14:paraId="4535E5B7" w14:textId="77777777" w:rsidR="00A65016" w:rsidRPr="00795110" w:rsidRDefault="00A65016" w:rsidP="00A65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FBA6EA1" w14:textId="0B3228C1" w:rsidR="00A65016" w:rsidRPr="00795110" w:rsidRDefault="00A65016" w:rsidP="00A65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34,480,000 </w:t>
            </w:r>
          </w:p>
        </w:tc>
        <w:tc>
          <w:tcPr>
            <w:tcW w:w="262" w:type="dxa"/>
          </w:tcPr>
          <w:p w14:paraId="6E32E576" w14:textId="77777777" w:rsidR="00A65016" w:rsidRPr="00795110" w:rsidRDefault="00A65016" w:rsidP="00A65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199CAF1" w14:textId="531CFAD5" w:rsidR="00A65016" w:rsidRPr="00795110" w:rsidRDefault="00A65016" w:rsidP="00A65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17,831,000</w:t>
            </w:r>
          </w:p>
        </w:tc>
      </w:tr>
      <w:tr w:rsidR="009E5929" w:rsidRPr="00795110" w14:paraId="1C5631F4" w14:textId="77777777" w:rsidTr="003731C5">
        <w:trPr>
          <w:trHeight w:val="180"/>
        </w:trPr>
        <w:tc>
          <w:tcPr>
            <w:tcW w:w="3870" w:type="dxa"/>
          </w:tcPr>
          <w:p w14:paraId="6FF2FFB5" w14:textId="2C12AE3E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48BCA9" w14:textId="63B35378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(32,742,000)</w:t>
            </w:r>
          </w:p>
        </w:tc>
        <w:tc>
          <w:tcPr>
            <w:tcW w:w="270" w:type="dxa"/>
          </w:tcPr>
          <w:p w14:paraId="797A8D9C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D97A14A" w14:textId="7195FF5A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(15,544,000)</w:t>
            </w:r>
          </w:p>
        </w:tc>
        <w:tc>
          <w:tcPr>
            <w:tcW w:w="270" w:type="dxa"/>
          </w:tcPr>
          <w:p w14:paraId="6D138B64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1D770BE" w14:textId="22721AF4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(32,742,000)</w:t>
            </w:r>
          </w:p>
        </w:tc>
        <w:tc>
          <w:tcPr>
            <w:tcW w:w="262" w:type="dxa"/>
          </w:tcPr>
          <w:p w14:paraId="610CF4C6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9174245" w14:textId="0E80D4D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(15,544,000)</w:t>
            </w:r>
          </w:p>
        </w:tc>
      </w:tr>
      <w:tr w:rsidR="009E5929" w:rsidRPr="00795110" w14:paraId="06581CB9" w14:textId="77777777" w:rsidTr="003731C5">
        <w:trPr>
          <w:trHeight w:val="180"/>
        </w:trPr>
        <w:tc>
          <w:tcPr>
            <w:tcW w:w="3870" w:type="dxa"/>
          </w:tcPr>
          <w:p w14:paraId="31C70BCC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1C66C1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89EC531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DFFC2CA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7E09EFF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F40476C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000C935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933E153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E5929" w:rsidRPr="00795110" w14:paraId="3EBCF0B9" w14:textId="77777777" w:rsidTr="003731C5">
        <w:trPr>
          <w:trHeight w:val="180"/>
        </w:trPr>
        <w:tc>
          <w:tcPr>
            <w:tcW w:w="3870" w:type="dxa"/>
          </w:tcPr>
          <w:p w14:paraId="7D52AA70" w14:textId="41E47D0C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firstLine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618498" w14:textId="7EFB6E9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550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270" w:type="dxa"/>
          </w:tcPr>
          <w:p w14:paraId="2328A971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69F90EF1" w14:textId="4650BE15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3,812,000</w:t>
            </w:r>
          </w:p>
        </w:tc>
        <w:tc>
          <w:tcPr>
            <w:tcW w:w="270" w:type="dxa"/>
          </w:tcPr>
          <w:p w14:paraId="12BF2AEA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4ADE140C" w14:textId="108B9B99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550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262" w:type="dxa"/>
          </w:tcPr>
          <w:p w14:paraId="44B3DD50" w14:textId="77777777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33E0E72" w14:textId="486E485D" w:rsidR="009E5929" w:rsidRPr="00795110" w:rsidRDefault="009E5929" w:rsidP="009E5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7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3,812,000</w:t>
            </w:r>
          </w:p>
        </w:tc>
      </w:tr>
    </w:tbl>
    <w:p w14:paraId="68062903" w14:textId="77777777" w:rsidR="004415FD" w:rsidRPr="00795110" w:rsidRDefault="004415FD" w:rsidP="00EA09A8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78008612" w14:textId="79C41983" w:rsidR="00237D07" w:rsidRPr="00795110" w:rsidRDefault="00237D07" w:rsidP="00EA09A8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ตามข้อตกลงในสัญญากู้ยืมเงินระยะสั้นกับสถาบันการเงินในประเทศหลายแห่ง บริษัทต้องดำรงสัดส่วนการถือหุ้นในบริษัทของผู้ถือหุ้นกลุ่มสิริวัฒนภักดีไว้ไม่น้อยกว่าร้อยละ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51 </w:t>
      </w:r>
      <w:r w:rsidRPr="0079511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</w:p>
    <w:p w14:paraId="7313B464" w14:textId="0E8EC75E" w:rsidR="00271930" w:rsidRDefault="00271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7D71F42" w14:textId="204861AF" w:rsidR="00237D07" w:rsidRPr="00795110" w:rsidRDefault="00237D07" w:rsidP="008312AA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</w:t>
      </w:r>
    </w:p>
    <w:p w14:paraId="72D7036F" w14:textId="77777777" w:rsidR="00237D07" w:rsidRPr="00CB501A" w:rsidRDefault="00237D07" w:rsidP="00EA09A8">
      <w:pPr>
        <w:tabs>
          <w:tab w:val="clear" w:pos="454"/>
          <w:tab w:val="left" w:pos="1080"/>
        </w:tabs>
        <w:spacing w:line="223" w:lineRule="auto"/>
        <w:ind w:left="990" w:right="119" w:hanging="720"/>
        <w:jc w:val="thaiDistribute"/>
        <w:rPr>
          <w:rFonts w:ascii="Angsana New" w:hAnsi="Angsana New"/>
          <w:sz w:val="14"/>
          <w:szCs w:val="14"/>
        </w:rPr>
      </w:pPr>
    </w:p>
    <w:p w14:paraId="00CDF839" w14:textId="04449CEC" w:rsidR="00237D07" w:rsidRPr="00795110" w:rsidRDefault="00237D07" w:rsidP="008B20EC">
      <w:pPr>
        <w:tabs>
          <w:tab w:val="clear" w:pos="454"/>
          <w:tab w:val="clear" w:pos="907"/>
          <w:tab w:val="left" w:pos="1170"/>
        </w:tabs>
        <w:spacing w:line="223" w:lineRule="auto"/>
        <w:ind w:left="1170" w:right="119" w:hanging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95110">
        <w:rPr>
          <w:rFonts w:ascii="Angsana New" w:hAnsi="Angsana New"/>
          <w:sz w:val="30"/>
          <w:szCs w:val="30"/>
        </w:rPr>
        <w:t xml:space="preserve">31 </w:t>
      </w:r>
      <w:r w:rsidRPr="00795110">
        <w:rPr>
          <w:rFonts w:ascii="Angsana New" w:hAnsi="Angsana New" w:hint="cs"/>
          <w:sz w:val="30"/>
          <w:szCs w:val="30"/>
          <w:cs/>
        </w:rPr>
        <w:t>ธันวาคม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="00933478" w:rsidRPr="00795110">
        <w:rPr>
          <w:rFonts w:ascii="Angsana New" w:hAnsi="Angsana New"/>
          <w:sz w:val="30"/>
          <w:szCs w:val="30"/>
        </w:rPr>
        <w:t>256</w:t>
      </w:r>
      <w:r w:rsidR="00D62106" w:rsidRPr="00795110">
        <w:rPr>
          <w:rFonts w:ascii="Angsana New" w:hAnsi="Angsana New"/>
          <w:sz w:val="30"/>
          <w:szCs w:val="30"/>
        </w:rPr>
        <w:t>5</w:t>
      </w:r>
      <w:r w:rsidR="00933478" w:rsidRPr="00795110">
        <w:rPr>
          <w:rFonts w:ascii="Angsana New" w:hAnsi="Angsana New"/>
          <w:sz w:val="30"/>
          <w:szCs w:val="30"/>
        </w:rPr>
        <w:t xml:space="preserve"> </w:t>
      </w:r>
      <w:r w:rsidR="00933478" w:rsidRPr="00795110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795110">
        <w:rPr>
          <w:rFonts w:ascii="Angsana New" w:hAnsi="Angsana New"/>
          <w:sz w:val="30"/>
          <w:szCs w:val="30"/>
        </w:rPr>
        <w:t>256</w:t>
      </w:r>
      <w:r w:rsidR="00D62106" w:rsidRPr="00795110">
        <w:rPr>
          <w:rFonts w:ascii="Angsana New" w:hAnsi="Angsana New"/>
          <w:sz w:val="30"/>
          <w:szCs w:val="30"/>
        </w:rPr>
        <w:t>4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2937BFD3" w14:textId="77777777" w:rsidR="00264A9E" w:rsidRPr="00CB501A" w:rsidRDefault="00264A9E" w:rsidP="008B20EC">
      <w:pPr>
        <w:tabs>
          <w:tab w:val="clear" w:pos="454"/>
          <w:tab w:val="clear" w:pos="907"/>
          <w:tab w:val="left" w:pos="1170"/>
        </w:tabs>
        <w:spacing w:line="223" w:lineRule="auto"/>
        <w:ind w:left="1170" w:right="119" w:hanging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237D07" w:rsidRPr="00795110" w14:paraId="5080C1D1" w14:textId="77777777" w:rsidTr="008B20EC">
        <w:trPr>
          <w:tblHeader/>
        </w:trPr>
        <w:tc>
          <w:tcPr>
            <w:tcW w:w="3870" w:type="dxa"/>
            <w:shd w:val="clear" w:color="auto" w:fill="auto"/>
          </w:tcPr>
          <w:p w14:paraId="78B85EA6" w14:textId="77777777" w:rsidR="00237D07" w:rsidRPr="00795110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5413EC22" w14:textId="0EB7C02C" w:rsidR="00237D07" w:rsidRPr="00795110" w:rsidRDefault="00740CE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56B40A" w14:textId="77777777" w:rsidR="00237D07" w:rsidRPr="00795110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68459562" w14:textId="77777777" w:rsidR="00237D07" w:rsidRPr="00795110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D07" w:rsidRPr="00795110" w14:paraId="381356D6" w14:textId="77777777" w:rsidTr="008B20EC">
        <w:trPr>
          <w:tblHeader/>
        </w:trPr>
        <w:tc>
          <w:tcPr>
            <w:tcW w:w="3870" w:type="dxa"/>
          </w:tcPr>
          <w:p w14:paraId="0EEE9D07" w14:textId="77777777" w:rsidR="00237D07" w:rsidRPr="00795110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0AC977" w14:textId="27485863" w:rsidR="00237D07" w:rsidRPr="00271930" w:rsidRDefault="00271930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193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DFD5B5" w14:textId="77777777" w:rsidR="00237D07" w:rsidRPr="00795110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9168E25" w14:textId="1E7C1AD7" w:rsidR="00237D07" w:rsidRPr="00795110" w:rsidRDefault="00D62106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157F1FE" w14:textId="77777777" w:rsidR="00237D07" w:rsidRPr="00795110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5EB5ADE" w14:textId="48AEEC2C" w:rsidR="00237D07" w:rsidRPr="00795110" w:rsidRDefault="00271930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193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109B5F7" w14:textId="77777777" w:rsidR="00237D07" w:rsidRPr="00795110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7C96965D" w14:textId="1C0CB6E1" w:rsidR="00237D07" w:rsidRPr="00795110" w:rsidRDefault="00D62106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</w:tr>
      <w:tr w:rsidR="00237D07" w:rsidRPr="00795110" w14:paraId="32D3C9F3" w14:textId="77777777" w:rsidTr="008B20EC">
        <w:trPr>
          <w:tblHeader/>
        </w:trPr>
        <w:tc>
          <w:tcPr>
            <w:tcW w:w="3870" w:type="dxa"/>
          </w:tcPr>
          <w:p w14:paraId="6418701D" w14:textId="77777777" w:rsidR="00237D07" w:rsidRPr="00795110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891F795" w14:textId="77777777" w:rsidR="00237D07" w:rsidRPr="00795110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2106" w:rsidRPr="00795110" w14:paraId="2E62128A" w14:textId="77777777" w:rsidTr="00687D0F">
        <w:trPr>
          <w:trHeight w:val="180"/>
        </w:trPr>
        <w:tc>
          <w:tcPr>
            <w:tcW w:w="3870" w:type="dxa"/>
          </w:tcPr>
          <w:p w14:paraId="668B7849" w14:textId="53FA1CD1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สัญญาที่ไม่มีหลักประกันจากกิจการที่เกี่ยวข้องกัน อัตราดอกเบี้ย ร้อยละ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1.20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กำหนดชำระเมื่อทวงถาม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6D908A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A899F96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F19B8C6" w14:textId="3B4ED68C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26722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2199684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5277962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CAF5BDD" w14:textId="042FD48E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            -</w:t>
            </w:r>
          </w:p>
        </w:tc>
        <w:tc>
          <w:tcPr>
            <w:tcW w:w="270" w:type="dxa"/>
          </w:tcPr>
          <w:p w14:paraId="3E63EA34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C501003" w14:textId="77777777" w:rsidR="00D642B5" w:rsidRPr="00795110" w:rsidRDefault="00D642B5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4FDB737" w14:textId="77777777" w:rsidR="00364BA1" w:rsidRPr="00795110" w:rsidRDefault="00364BA1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8B4E6B6" w14:textId="591A967A" w:rsidR="00D62106" w:rsidRPr="00795110" w:rsidRDefault="00364BA1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680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238</w:t>
            </w:r>
          </w:p>
        </w:tc>
        <w:tc>
          <w:tcPr>
            <w:tcW w:w="262" w:type="dxa"/>
          </w:tcPr>
          <w:p w14:paraId="2F03C197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FD3532E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92AE1A8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177075B" w14:textId="6D1FAA9E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946,668</w:t>
            </w:r>
          </w:p>
        </w:tc>
      </w:tr>
      <w:tr w:rsidR="00D62106" w:rsidRPr="00795110" w14:paraId="759BF8D9" w14:textId="77777777" w:rsidTr="00687D0F">
        <w:trPr>
          <w:trHeight w:val="180"/>
        </w:trPr>
        <w:tc>
          <w:tcPr>
            <w:tcW w:w="3870" w:type="dxa"/>
          </w:tcPr>
          <w:p w14:paraId="44A3BAB3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3E4B4E" w14:textId="168C514B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BC6DA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2687907" w14:textId="34E57251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0" w:type="dxa"/>
          </w:tcPr>
          <w:p w14:paraId="0CF7E799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D7C9B32" w14:textId="09C37C2C" w:rsidR="00D62106" w:rsidRPr="00795110" w:rsidRDefault="001F73DE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680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238</w:t>
            </w:r>
          </w:p>
        </w:tc>
        <w:tc>
          <w:tcPr>
            <w:tcW w:w="262" w:type="dxa"/>
          </w:tcPr>
          <w:p w14:paraId="505A92FF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C62591" w14:textId="4B1094E3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946,668</w:t>
            </w:r>
          </w:p>
        </w:tc>
      </w:tr>
      <w:tr w:rsidR="00D62106" w:rsidRPr="00795110" w14:paraId="0082AB8D" w14:textId="77777777" w:rsidTr="003731C5">
        <w:trPr>
          <w:trHeight w:val="180"/>
        </w:trPr>
        <w:tc>
          <w:tcPr>
            <w:tcW w:w="3870" w:type="dxa"/>
          </w:tcPr>
          <w:p w14:paraId="38120C03" w14:textId="00E4CCD8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กับสถาบันการเงิน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วงเงินรวม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</w:rPr>
              <w:t>30,000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ล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นบาท โดยวงเงินหมุนเวียนมีอายุ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ปี มีอัตราดอกเบี้ย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THBFIX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บวกส่วนเพิ่มต่อปีเงื่อนไขการจ่ายชำระคืนเงินกู้</w:t>
            </w:r>
            <w:r w:rsidRPr="007951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ภายใน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7951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นับจากวันที่เบิกใช้</w:t>
            </w:r>
          </w:p>
        </w:tc>
        <w:tc>
          <w:tcPr>
            <w:tcW w:w="1170" w:type="dxa"/>
          </w:tcPr>
          <w:p w14:paraId="06F652CE" w14:textId="77777777" w:rsidR="00311282" w:rsidRPr="00795110" w:rsidRDefault="00311282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2DF4B57" w14:textId="77777777" w:rsidR="00311282" w:rsidRPr="00795110" w:rsidRDefault="00311282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2D5D14B" w14:textId="77777777" w:rsidR="00311282" w:rsidRPr="00795110" w:rsidRDefault="00311282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8BF24CE" w14:textId="77777777" w:rsidR="00311282" w:rsidRPr="00795110" w:rsidRDefault="00311282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E5EE1C4" w14:textId="77777777" w:rsidR="00311282" w:rsidRPr="00795110" w:rsidRDefault="00311282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63B30C" w14:textId="37F3C87B" w:rsidR="00D62106" w:rsidRPr="00795110" w:rsidRDefault="00311282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9,600,000</w:t>
            </w:r>
          </w:p>
        </w:tc>
        <w:tc>
          <w:tcPr>
            <w:tcW w:w="270" w:type="dxa"/>
          </w:tcPr>
          <w:p w14:paraId="36D892AD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B691AB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DFF0A42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C398E92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71F55FA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832109D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D7FBCFB" w14:textId="13B44B1A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22,000,000</w:t>
            </w:r>
          </w:p>
        </w:tc>
        <w:tc>
          <w:tcPr>
            <w:tcW w:w="270" w:type="dxa"/>
          </w:tcPr>
          <w:p w14:paraId="1881C3A0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0E92059" w14:textId="77777777" w:rsidR="00311282" w:rsidRPr="00795110" w:rsidRDefault="00311282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9A90D65" w14:textId="77777777" w:rsidR="00311282" w:rsidRPr="00795110" w:rsidRDefault="00311282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6CAE8C2" w14:textId="77777777" w:rsidR="00311282" w:rsidRPr="00795110" w:rsidRDefault="00311282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736FB2E" w14:textId="77777777" w:rsidR="00311282" w:rsidRPr="00795110" w:rsidRDefault="00311282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B0C7191" w14:textId="77777777" w:rsidR="00311282" w:rsidRPr="00795110" w:rsidRDefault="00311282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53A8DD1" w14:textId="434F0F58" w:rsidR="00D62106" w:rsidRPr="00795110" w:rsidRDefault="00311282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9,600,000</w:t>
            </w:r>
          </w:p>
        </w:tc>
        <w:tc>
          <w:tcPr>
            <w:tcW w:w="262" w:type="dxa"/>
          </w:tcPr>
          <w:p w14:paraId="725F69B5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6FFB72C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B22B514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D898C8C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0E186E4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009CDD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1673C57" w14:textId="5D8EA16D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22,000,000</w:t>
            </w:r>
          </w:p>
        </w:tc>
      </w:tr>
      <w:tr w:rsidR="00D62106" w:rsidRPr="00CC0D00" w14:paraId="6C9B19DC" w14:textId="77777777" w:rsidTr="003731C5">
        <w:trPr>
          <w:trHeight w:val="153"/>
        </w:trPr>
        <w:tc>
          <w:tcPr>
            <w:tcW w:w="3870" w:type="dxa"/>
          </w:tcPr>
          <w:p w14:paraId="036E01DE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E4A4AEF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3298FE2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97" w:type="dxa"/>
          </w:tcPr>
          <w:p w14:paraId="1C81C1DF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38F749B9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48" w:type="dxa"/>
          </w:tcPr>
          <w:p w14:paraId="01D42384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4263223F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73" w:type="dxa"/>
          </w:tcPr>
          <w:p w14:paraId="70259391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</w:rPr>
            </w:pPr>
          </w:p>
        </w:tc>
      </w:tr>
      <w:tr w:rsidR="00D62106" w:rsidRPr="00795110" w14:paraId="35BF9D09" w14:textId="77777777" w:rsidTr="003731C5">
        <w:trPr>
          <w:trHeight w:val="180"/>
        </w:trPr>
        <w:tc>
          <w:tcPr>
            <w:tcW w:w="3870" w:type="dxa"/>
          </w:tcPr>
          <w:p w14:paraId="153BF440" w14:textId="23821436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กับสถาบันการเงิน</w:t>
            </w:r>
            <w:r w:rsidRPr="007951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ในประเทศ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วงเงินรวม</w:t>
            </w:r>
            <w:r w:rsidRPr="007951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</w:rPr>
              <w:t>20,000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ล</w:t>
            </w:r>
            <w:r w:rsidRPr="007951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้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  <w:cs/>
              </w:rPr>
              <w:t>าน</w:t>
            </w:r>
            <w:r w:rsidRPr="007951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บาท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มีอัตราดอกเบี้ยคงที่ร้อยละ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2.00 - 2.40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ต่อปี เงื่อนไขการจ่ายชำระคืนเงินกู้</w:t>
            </w:r>
            <w:r w:rsidRPr="007951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เมื่อครบกำหนด 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</w:rPr>
              <w:t>36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</w:t>
            </w:r>
            <w:r w:rsidRPr="0079511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63F26E09" w14:textId="77777777" w:rsidR="009B3B9E" w:rsidRPr="0079511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674455B" w14:textId="77777777" w:rsidR="009B3B9E" w:rsidRPr="0079511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5959817" w14:textId="77777777" w:rsidR="009B3B9E" w:rsidRPr="0079511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6F870A4" w14:textId="77777777" w:rsidR="009B3B9E" w:rsidRPr="0079511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D59AE0F" w14:textId="24060598" w:rsidR="00D62106" w:rsidRPr="00795110" w:rsidRDefault="009B3B9E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70" w:type="dxa"/>
          </w:tcPr>
          <w:p w14:paraId="04776000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1C9127A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9D6D6F1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200C8DF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326ED61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2AA9EB6" w14:textId="076D57F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70" w:type="dxa"/>
          </w:tcPr>
          <w:p w14:paraId="1697AD99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409DD021" w14:textId="77777777" w:rsidR="009B3B9E" w:rsidRPr="0079511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1466832" w14:textId="77777777" w:rsidR="009B3B9E" w:rsidRPr="0079511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517F05A" w14:textId="77777777" w:rsidR="009B3B9E" w:rsidRPr="0079511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26C6A4B" w14:textId="77777777" w:rsidR="009B3B9E" w:rsidRPr="0079511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AD92653" w14:textId="143663B2" w:rsidR="00D62106" w:rsidRPr="00795110" w:rsidRDefault="009B3B9E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62" w:type="dxa"/>
          </w:tcPr>
          <w:p w14:paraId="27A03EF5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BF825F0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9D428EC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B32E38B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A4FFE00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13051D2" w14:textId="29D009D0" w:rsidR="00D62106" w:rsidRPr="00795110" w:rsidRDefault="00D62106" w:rsidP="00D62106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</w:tr>
      <w:tr w:rsidR="00D62106" w:rsidRPr="00CC0D00" w14:paraId="4F1B43B7" w14:textId="77777777" w:rsidTr="003731C5">
        <w:trPr>
          <w:trHeight w:val="135"/>
        </w:trPr>
        <w:tc>
          <w:tcPr>
            <w:tcW w:w="3870" w:type="dxa"/>
          </w:tcPr>
          <w:p w14:paraId="12F84182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8F5D1FF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985FF32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97" w:type="dxa"/>
          </w:tcPr>
          <w:p w14:paraId="549C2004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04852727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48" w:type="dxa"/>
          </w:tcPr>
          <w:p w14:paraId="033BB3A7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2467AECA" w14:textId="77777777" w:rsidR="00D62106" w:rsidRPr="00CC0D0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3" w:type="dxa"/>
          </w:tcPr>
          <w:p w14:paraId="38A939CD" w14:textId="77777777" w:rsidR="00D62106" w:rsidRPr="00CC0D00" w:rsidRDefault="00D62106" w:rsidP="00D62106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20"/>
                <w:lang w:val="en-US" w:bidi="th-TH"/>
              </w:rPr>
            </w:pPr>
          </w:p>
        </w:tc>
      </w:tr>
      <w:tr w:rsidR="009B3B9E" w:rsidRPr="00795110" w14:paraId="419A9E1E" w14:textId="77777777" w:rsidTr="003731C5">
        <w:trPr>
          <w:trHeight w:val="135"/>
        </w:trPr>
        <w:tc>
          <w:tcPr>
            <w:tcW w:w="3870" w:type="dxa"/>
          </w:tcPr>
          <w:p w14:paraId="429EE6DC" w14:textId="7B1ECA0C" w:rsidR="009B3B9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เงินกู้ยืมที่ไม่มีหลักประกันกับสถาบันการเงินในประเทศแห่งหนึ่ง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เป็นจำนวน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C0D00">
              <w:rPr>
                <w:rFonts w:ascii="Angsana New" w:hAnsi="Angsana New"/>
                <w:sz w:val="30"/>
                <w:szCs w:val="30"/>
              </w:rPr>
              <w:t>20</w:t>
            </w:r>
            <w:r w:rsidRPr="00795110">
              <w:rPr>
                <w:rFonts w:ascii="Angsana New" w:hAnsi="Angsana New"/>
                <w:sz w:val="30"/>
                <w:szCs w:val="30"/>
              </w:rPr>
              <w:t>,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000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0F7B"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วงเงินหมุนเวียนมีอายุ </w:t>
            </w:r>
            <w:r w:rsidR="00B70F7B" w:rsidRPr="00795110">
              <w:rPr>
                <w:rFonts w:ascii="Angsana New" w:hAnsi="Angsana New"/>
                <w:sz w:val="30"/>
                <w:szCs w:val="30"/>
                <w:lang w:eastAsia="zh-CN"/>
              </w:rPr>
              <w:t xml:space="preserve">3 </w:t>
            </w:r>
            <w:r w:rsidR="00B70F7B" w:rsidRPr="00795110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ปี มีอัตราดอกเบี้ยคงที่ และครบ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กำหนดชำระ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ภายในปี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C0D0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2E404955" w14:textId="77777777" w:rsidR="00664D7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DD3EAFA" w14:textId="77777777" w:rsidR="00664D7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6F3398E" w14:textId="77777777" w:rsidR="00664D7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17387EE" w14:textId="77777777" w:rsidR="00664D7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50B6FDE" w14:textId="5BF3C258" w:rsidR="009B3B9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20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000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02CF91B6" w14:textId="77777777" w:rsidR="009B3B9E" w:rsidRPr="0079511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C346F47" w14:textId="77777777" w:rsidR="009B3B9E" w:rsidRPr="0079511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6D6A2DB" w14:textId="77777777" w:rsidR="00664D7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82A8503" w14:textId="77777777" w:rsidR="00664D7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A579066" w14:textId="77777777" w:rsidR="00664D7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015A278" w14:textId="0C4B8661" w:rsidR="00664D7E" w:rsidRPr="00795110" w:rsidRDefault="00664D7E" w:rsidP="006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0906CE02" w14:textId="77777777" w:rsidR="009B3B9E" w:rsidRPr="0079511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F9978FD" w14:textId="77777777" w:rsidR="00664D7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311F713" w14:textId="77777777" w:rsidR="00664D7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D56BA63" w14:textId="77777777" w:rsidR="00664D7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5707B16" w14:textId="77777777" w:rsidR="00664D7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519E93B" w14:textId="733939EF" w:rsidR="009B3B9E" w:rsidRPr="00795110" w:rsidRDefault="00664D7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20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000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62" w:type="dxa"/>
          </w:tcPr>
          <w:p w14:paraId="2E1579B7" w14:textId="77777777" w:rsidR="009B3B9E" w:rsidRPr="0079511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B5A3B66" w14:textId="77777777" w:rsidR="00664D7E" w:rsidRPr="00795110" w:rsidRDefault="00664D7E" w:rsidP="006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F5B5831" w14:textId="77777777" w:rsidR="00664D7E" w:rsidRPr="00795110" w:rsidRDefault="00664D7E" w:rsidP="006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E533A0D" w14:textId="77777777" w:rsidR="00664D7E" w:rsidRPr="00795110" w:rsidRDefault="00664D7E" w:rsidP="006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9E6CE13" w14:textId="77777777" w:rsidR="00664D7E" w:rsidRPr="00795110" w:rsidRDefault="00664D7E" w:rsidP="00664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8EB2FEF" w14:textId="267CA870" w:rsidR="009B3B9E" w:rsidRPr="00795110" w:rsidRDefault="00664D7E" w:rsidP="00664D7E">
            <w:pPr>
              <w:pStyle w:val="acctfourfigures"/>
              <w:tabs>
                <w:tab w:val="clear" w:pos="765"/>
                <w:tab w:val="decimal" w:pos="612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9B3B9E" w:rsidRPr="00CC0D00" w14:paraId="0EB3D3F9" w14:textId="77777777" w:rsidTr="003731C5">
        <w:trPr>
          <w:trHeight w:val="135"/>
        </w:trPr>
        <w:tc>
          <w:tcPr>
            <w:tcW w:w="3870" w:type="dxa"/>
          </w:tcPr>
          <w:p w14:paraId="3117DE45" w14:textId="77777777" w:rsidR="009B3B9E" w:rsidRPr="00CC0D0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B6C3DF" w14:textId="77777777" w:rsidR="009B3B9E" w:rsidRPr="00CC0D0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8534CE" w14:textId="77777777" w:rsidR="009B3B9E" w:rsidRPr="00CC0D0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14:paraId="6A4780CD" w14:textId="77777777" w:rsidR="009B3B9E" w:rsidRPr="00CC0D0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4251AA1" w14:textId="77777777" w:rsidR="009B3B9E" w:rsidRPr="00CC0D0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48" w:type="dxa"/>
          </w:tcPr>
          <w:p w14:paraId="2E7B6A61" w14:textId="77777777" w:rsidR="009B3B9E" w:rsidRPr="00CC0D0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4FACE78D" w14:textId="77777777" w:rsidR="009B3B9E" w:rsidRPr="00CC0D0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3" w:type="dxa"/>
          </w:tcPr>
          <w:p w14:paraId="373BDDAC" w14:textId="77777777" w:rsidR="009B3B9E" w:rsidRPr="00CC0D00" w:rsidRDefault="009B3B9E" w:rsidP="009B3B9E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CB501A" w:rsidRPr="00CC0D00" w14:paraId="06176A7A" w14:textId="77777777" w:rsidTr="003731C5">
        <w:trPr>
          <w:trHeight w:val="135"/>
        </w:trPr>
        <w:tc>
          <w:tcPr>
            <w:tcW w:w="3870" w:type="dxa"/>
          </w:tcPr>
          <w:p w14:paraId="221076A3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52"/>
                <w:szCs w:val="52"/>
                <w:cs/>
              </w:rPr>
            </w:pPr>
          </w:p>
        </w:tc>
        <w:tc>
          <w:tcPr>
            <w:tcW w:w="1170" w:type="dxa"/>
          </w:tcPr>
          <w:p w14:paraId="6CA3FCE4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52"/>
                <w:szCs w:val="52"/>
              </w:rPr>
            </w:pPr>
          </w:p>
        </w:tc>
        <w:tc>
          <w:tcPr>
            <w:tcW w:w="270" w:type="dxa"/>
          </w:tcPr>
          <w:p w14:paraId="6A29A113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14:paraId="5A15459F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52"/>
                <w:szCs w:val="52"/>
                <w:lang w:val="en-GB"/>
              </w:rPr>
            </w:pPr>
          </w:p>
        </w:tc>
        <w:tc>
          <w:tcPr>
            <w:tcW w:w="270" w:type="dxa"/>
          </w:tcPr>
          <w:p w14:paraId="7D1CB7EE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52"/>
                <w:szCs w:val="52"/>
              </w:rPr>
            </w:pPr>
          </w:p>
        </w:tc>
        <w:tc>
          <w:tcPr>
            <w:tcW w:w="1148" w:type="dxa"/>
          </w:tcPr>
          <w:p w14:paraId="51C91720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52"/>
                <w:szCs w:val="52"/>
              </w:rPr>
            </w:pPr>
          </w:p>
        </w:tc>
        <w:tc>
          <w:tcPr>
            <w:tcW w:w="262" w:type="dxa"/>
          </w:tcPr>
          <w:p w14:paraId="2A891598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52"/>
                <w:szCs w:val="52"/>
              </w:rPr>
            </w:pPr>
          </w:p>
        </w:tc>
        <w:tc>
          <w:tcPr>
            <w:tcW w:w="1173" w:type="dxa"/>
          </w:tcPr>
          <w:p w14:paraId="680E426E" w14:textId="77777777" w:rsidR="00CB501A" w:rsidRPr="00CC0D00" w:rsidRDefault="00CB501A" w:rsidP="009B3B9E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52"/>
                <w:szCs w:val="52"/>
                <w:lang w:val="en-US" w:bidi="th-TH"/>
              </w:rPr>
            </w:pPr>
          </w:p>
        </w:tc>
      </w:tr>
      <w:tr w:rsidR="00CB501A" w:rsidRPr="00CC0D00" w14:paraId="6D916242" w14:textId="77777777" w:rsidTr="003731C5">
        <w:trPr>
          <w:trHeight w:val="135"/>
        </w:trPr>
        <w:tc>
          <w:tcPr>
            <w:tcW w:w="3870" w:type="dxa"/>
          </w:tcPr>
          <w:p w14:paraId="32B05293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52"/>
                <w:szCs w:val="52"/>
                <w:cs/>
              </w:rPr>
            </w:pPr>
          </w:p>
        </w:tc>
        <w:tc>
          <w:tcPr>
            <w:tcW w:w="1170" w:type="dxa"/>
          </w:tcPr>
          <w:p w14:paraId="315CAB78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52"/>
                <w:szCs w:val="52"/>
              </w:rPr>
            </w:pPr>
          </w:p>
        </w:tc>
        <w:tc>
          <w:tcPr>
            <w:tcW w:w="270" w:type="dxa"/>
          </w:tcPr>
          <w:p w14:paraId="4B2ADACF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14:paraId="4619043A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52"/>
                <w:szCs w:val="52"/>
                <w:lang w:val="en-GB"/>
              </w:rPr>
            </w:pPr>
          </w:p>
        </w:tc>
        <w:tc>
          <w:tcPr>
            <w:tcW w:w="270" w:type="dxa"/>
          </w:tcPr>
          <w:p w14:paraId="48C3F46B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52"/>
                <w:szCs w:val="52"/>
              </w:rPr>
            </w:pPr>
          </w:p>
        </w:tc>
        <w:tc>
          <w:tcPr>
            <w:tcW w:w="1148" w:type="dxa"/>
          </w:tcPr>
          <w:p w14:paraId="2084946D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52"/>
                <w:szCs w:val="52"/>
              </w:rPr>
            </w:pPr>
          </w:p>
        </w:tc>
        <w:tc>
          <w:tcPr>
            <w:tcW w:w="262" w:type="dxa"/>
          </w:tcPr>
          <w:p w14:paraId="193ECE20" w14:textId="77777777" w:rsidR="00CB501A" w:rsidRPr="00CC0D0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52"/>
                <w:szCs w:val="52"/>
              </w:rPr>
            </w:pPr>
          </w:p>
        </w:tc>
        <w:tc>
          <w:tcPr>
            <w:tcW w:w="1173" w:type="dxa"/>
          </w:tcPr>
          <w:p w14:paraId="197661C4" w14:textId="77777777" w:rsidR="00CB501A" w:rsidRPr="00CC0D00" w:rsidRDefault="00CB501A" w:rsidP="009B3B9E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52"/>
                <w:szCs w:val="52"/>
                <w:lang w:val="en-US" w:bidi="th-TH"/>
              </w:rPr>
            </w:pPr>
          </w:p>
        </w:tc>
      </w:tr>
      <w:tr w:rsidR="00CC0D00" w:rsidRPr="00CC0D00" w14:paraId="2BE90494" w14:textId="77777777" w:rsidTr="003731C5">
        <w:trPr>
          <w:trHeight w:val="135"/>
        </w:trPr>
        <w:tc>
          <w:tcPr>
            <w:tcW w:w="3870" w:type="dxa"/>
          </w:tcPr>
          <w:p w14:paraId="4B8B32B6" w14:textId="77777777" w:rsidR="00CC0D00" w:rsidRPr="00CC0D00" w:rsidRDefault="00CC0D00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52"/>
                <w:szCs w:val="52"/>
                <w:cs/>
              </w:rPr>
            </w:pPr>
          </w:p>
        </w:tc>
        <w:tc>
          <w:tcPr>
            <w:tcW w:w="1170" w:type="dxa"/>
          </w:tcPr>
          <w:p w14:paraId="36253D38" w14:textId="77777777" w:rsidR="00CC0D00" w:rsidRPr="00CC0D00" w:rsidRDefault="00CC0D00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52"/>
                <w:szCs w:val="52"/>
              </w:rPr>
            </w:pPr>
          </w:p>
        </w:tc>
        <w:tc>
          <w:tcPr>
            <w:tcW w:w="270" w:type="dxa"/>
          </w:tcPr>
          <w:p w14:paraId="4DAA63A9" w14:textId="77777777" w:rsidR="00CC0D00" w:rsidRPr="00CC0D00" w:rsidRDefault="00CC0D00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14:paraId="1CBE2DD4" w14:textId="77777777" w:rsidR="00CC0D00" w:rsidRPr="00CC0D00" w:rsidRDefault="00CC0D00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52"/>
                <w:szCs w:val="52"/>
                <w:lang w:val="en-GB"/>
              </w:rPr>
            </w:pPr>
          </w:p>
        </w:tc>
        <w:tc>
          <w:tcPr>
            <w:tcW w:w="270" w:type="dxa"/>
          </w:tcPr>
          <w:p w14:paraId="46F0D2EA" w14:textId="77777777" w:rsidR="00CC0D00" w:rsidRPr="00CC0D00" w:rsidRDefault="00CC0D00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52"/>
                <w:szCs w:val="52"/>
              </w:rPr>
            </w:pPr>
          </w:p>
        </w:tc>
        <w:tc>
          <w:tcPr>
            <w:tcW w:w="1148" w:type="dxa"/>
          </w:tcPr>
          <w:p w14:paraId="1FD83DFE" w14:textId="77777777" w:rsidR="00CC0D00" w:rsidRPr="00CC0D00" w:rsidRDefault="00CC0D00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52"/>
                <w:szCs w:val="52"/>
              </w:rPr>
            </w:pPr>
          </w:p>
        </w:tc>
        <w:tc>
          <w:tcPr>
            <w:tcW w:w="262" w:type="dxa"/>
          </w:tcPr>
          <w:p w14:paraId="45CEEABA" w14:textId="77777777" w:rsidR="00CC0D00" w:rsidRPr="00CC0D00" w:rsidRDefault="00CC0D00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52"/>
                <w:szCs w:val="52"/>
              </w:rPr>
            </w:pPr>
          </w:p>
        </w:tc>
        <w:tc>
          <w:tcPr>
            <w:tcW w:w="1173" w:type="dxa"/>
          </w:tcPr>
          <w:p w14:paraId="2E0FB6EA" w14:textId="77777777" w:rsidR="00CC0D00" w:rsidRPr="00CC0D00" w:rsidRDefault="00CC0D00" w:rsidP="009B3B9E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52"/>
                <w:szCs w:val="52"/>
                <w:lang w:val="en-US" w:bidi="th-TH"/>
              </w:rPr>
            </w:pPr>
          </w:p>
        </w:tc>
      </w:tr>
      <w:tr w:rsidR="00D62106" w:rsidRPr="00795110" w14:paraId="3B2381BF" w14:textId="77777777" w:rsidTr="003731C5">
        <w:trPr>
          <w:trHeight w:val="180"/>
        </w:trPr>
        <w:tc>
          <w:tcPr>
            <w:tcW w:w="3870" w:type="dxa"/>
          </w:tcPr>
          <w:p w14:paraId="7EAB661C" w14:textId="5D9DD2D0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เงินกู้ยืมที่ไม่มีหลักประกันกับสถาบันการเงินต่างประเทศแห่งหนึ่ง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4,500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แบ่งเป็น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วงเงินย่อย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วงเงินละ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1,500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มีอัตราดอกเบี้ยคงที่ในแต่ละคราวของการเบิกเงินกู้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เงื่อนไขการจ่ายชำระคืนเงินกู้เมื่อครบกำหนด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ปีตามลำดับ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FC81ED" w14:textId="77777777" w:rsidR="009B3B9E" w:rsidRPr="00795110" w:rsidRDefault="009B3B9E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D8A49CB" w14:textId="77777777" w:rsidR="008732F0" w:rsidRPr="00795110" w:rsidRDefault="008732F0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FB83D0E" w14:textId="77777777" w:rsidR="008732F0" w:rsidRPr="00795110" w:rsidRDefault="008732F0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47244D9" w14:textId="77777777" w:rsidR="008732F0" w:rsidRPr="00795110" w:rsidRDefault="008732F0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49F3CF1" w14:textId="52496931" w:rsidR="008732F0" w:rsidRDefault="008732F0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5555AAF" w14:textId="77777777" w:rsidR="00CB501A" w:rsidRPr="00795110" w:rsidRDefault="00CB501A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0794BC4" w14:textId="2A19F817" w:rsidR="00D62106" w:rsidRPr="00795110" w:rsidRDefault="008732F0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4,500,000</w:t>
            </w:r>
          </w:p>
        </w:tc>
        <w:tc>
          <w:tcPr>
            <w:tcW w:w="270" w:type="dxa"/>
          </w:tcPr>
          <w:p w14:paraId="185C60F8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5BE7445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67F6293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FF55660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1FF8AD2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3B0F00D" w14:textId="1684DC45" w:rsidR="00D62106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202FDBD" w14:textId="77777777" w:rsidR="00CB501A" w:rsidRPr="00795110" w:rsidRDefault="00CB501A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B00B780" w14:textId="55F5F4C5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1,999,980</w:t>
            </w:r>
          </w:p>
        </w:tc>
        <w:tc>
          <w:tcPr>
            <w:tcW w:w="270" w:type="dxa"/>
          </w:tcPr>
          <w:p w14:paraId="558C862F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2009F00" w14:textId="77777777" w:rsidR="008732F0" w:rsidRPr="00795110" w:rsidRDefault="008732F0" w:rsidP="00873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CE0AB12" w14:textId="77777777" w:rsidR="008732F0" w:rsidRPr="00795110" w:rsidRDefault="008732F0" w:rsidP="00873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20FDD34" w14:textId="77777777" w:rsidR="008732F0" w:rsidRPr="00795110" w:rsidRDefault="008732F0" w:rsidP="00873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5A603E9" w14:textId="77777777" w:rsidR="008732F0" w:rsidRPr="00795110" w:rsidRDefault="008732F0" w:rsidP="00873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C8EB356" w14:textId="47CCF7C1" w:rsidR="008732F0" w:rsidRDefault="008732F0" w:rsidP="00873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D497485" w14:textId="77777777" w:rsidR="00CB501A" w:rsidRPr="00795110" w:rsidRDefault="00CB501A" w:rsidP="00873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B04AD5E" w14:textId="5982B445" w:rsidR="00D62106" w:rsidRPr="00795110" w:rsidRDefault="008732F0" w:rsidP="00D62106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4,500,000</w:t>
            </w:r>
          </w:p>
        </w:tc>
        <w:tc>
          <w:tcPr>
            <w:tcW w:w="262" w:type="dxa"/>
          </w:tcPr>
          <w:p w14:paraId="4D7B9F07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14AABD4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8AEB730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1B677BD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01C7C8F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8558BA7" w14:textId="2607CEC9" w:rsidR="00D62106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494BEE7" w14:textId="77777777" w:rsidR="00CB501A" w:rsidRPr="00795110" w:rsidRDefault="00CB501A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A90AC02" w14:textId="74DB5876" w:rsidR="00D62106" w:rsidRPr="00795110" w:rsidRDefault="00D62106" w:rsidP="00D62106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1,999,980</w:t>
            </w:r>
          </w:p>
        </w:tc>
      </w:tr>
      <w:tr w:rsidR="00D62106" w:rsidRPr="00795110" w14:paraId="223B82BC" w14:textId="77777777" w:rsidTr="003731C5">
        <w:trPr>
          <w:trHeight w:val="180"/>
        </w:trPr>
        <w:tc>
          <w:tcPr>
            <w:tcW w:w="3870" w:type="dxa"/>
          </w:tcPr>
          <w:p w14:paraId="6D2E1E7A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5430FF" w14:textId="353D5CC2" w:rsidR="00D62106" w:rsidRPr="00795110" w:rsidRDefault="0088326A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54,100,000</w:t>
            </w:r>
          </w:p>
        </w:tc>
        <w:tc>
          <w:tcPr>
            <w:tcW w:w="270" w:type="dxa"/>
          </w:tcPr>
          <w:p w14:paraId="41E87815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E53A87B" w14:textId="6243254E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43,999,980</w:t>
            </w:r>
          </w:p>
        </w:tc>
        <w:tc>
          <w:tcPr>
            <w:tcW w:w="270" w:type="dxa"/>
          </w:tcPr>
          <w:p w14:paraId="3A732AE9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F41F745" w14:textId="1916A106" w:rsidR="00D62106" w:rsidRPr="00795110" w:rsidRDefault="0088326A" w:rsidP="00D62106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54,100,000</w:t>
            </w:r>
          </w:p>
        </w:tc>
        <w:tc>
          <w:tcPr>
            <w:tcW w:w="262" w:type="dxa"/>
          </w:tcPr>
          <w:p w14:paraId="50B80EF9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0233881" w14:textId="59B8A238" w:rsidR="00D62106" w:rsidRPr="00795110" w:rsidRDefault="00D62106" w:rsidP="00D62106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43,999,980</w:t>
            </w:r>
          </w:p>
        </w:tc>
      </w:tr>
      <w:tr w:rsidR="004E69F6" w:rsidRPr="00795110" w14:paraId="0DF63E2C" w14:textId="77777777" w:rsidTr="004E69F6">
        <w:trPr>
          <w:trHeight w:val="180"/>
        </w:trPr>
        <w:tc>
          <w:tcPr>
            <w:tcW w:w="3870" w:type="dxa"/>
          </w:tcPr>
          <w:p w14:paraId="4A90DF9D" w14:textId="5578E25B" w:rsidR="004E69F6" w:rsidRPr="00795110" w:rsidRDefault="008C7F26" w:rsidP="008C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95A87" w:rsidRPr="0079511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FA3E3E" w:rsidRPr="00795110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</w:tcPr>
          <w:p w14:paraId="32DF6766" w14:textId="67F212C7" w:rsidR="004E69F6" w:rsidRPr="00795110" w:rsidRDefault="0027053D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36,790</w:t>
            </w:r>
          </w:p>
        </w:tc>
        <w:tc>
          <w:tcPr>
            <w:tcW w:w="270" w:type="dxa"/>
          </w:tcPr>
          <w:p w14:paraId="3F8E73F8" w14:textId="77777777" w:rsidR="004E69F6" w:rsidRPr="00795110" w:rsidRDefault="004E69F6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703C89C" w14:textId="4B8526F1" w:rsidR="004E69F6" w:rsidRPr="00795110" w:rsidRDefault="0027053D" w:rsidP="0027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4733E881" w14:textId="77777777" w:rsidR="004E69F6" w:rsidRPr="00795110" w:rsidRDefault="004E69F6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D6B82EB" w14:textId="3C8E78A5" w:rsidR="004E69F6" w:rsidRPr="00795110" w:rsidRDefault="0027053D" w:rsidP="009B3B9E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79511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36,790</w:t>
            </w:r>
          </w:p>
        </w:tc>
        <w:tc>
          <w:tcPr>
            <w:tcW w:w="262" w:type="dxa"/>
          </w:tcPr>
          <w:p w14:paraId="108A33FC" w14:textId="77777777" w:rsidR="004E69F6" w:rsidRPr="00795110" w:rsidRDefault="004E69F6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0F91062" w14:textId="4E33DBF1" w:rsidR="004E69F6" w:rsidRPr="00795110" w:rsidRDefault="0027053D" w:rsidP="0027053D">
            <w:pPr>
              <w:pStyle w:val="acctfourfigures"/>
              <w:tabs>
                <w:tab w:val="clear" w:pos="765"/>
                <w:tab w:val="decimal" w:pos="612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4E69F6" w:rsidRPr="00795110" w14:paraId="0FC708FA" w14:textId="77777777" w:rsidTr="003731C5">
        <w:trPr>
          <w:trHeight w:val="180"/>
        </w:trPr>
        <w:tc>
          <w:tcPr>
            <w:tcW w:w="3870" w:type="dxa"/>
          </w:tcPr>
          <w:p w14:paraId="5D975BCD" w14:textId="77777777" w:rsidR="004E69F6" w:rsidRPr="00795110" w:rsidRDefault="004E69F6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A9AEF4" w14:textId="6F2026BB" w:rsidR="004E69F6" w:rsidRPr="00795110" w:rsidRDefault="00534E30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54,136,790</w:t>
            </w:r>
          </w:p>
        </w:tc>
        <w:tc>
          <w:tcPr>
            <w:tcW w:w="270" w:type="dxa"/>
          </w:tcPr>
          <w:p w14:paraId="12A97433" w14:textId="77777777" w:rsidR="004E69F6" w:rsidRPr="00795110" w:rsidRDefault="004E69F6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9DB8CCA" w14:textId="545F8AA4" w:rsidR="004E69F6" w:rsidRPr="00795110" w:rsidRDefault="00D02054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43,999,980</w:t>
            </w:r>
          </w:p>
        </w:tc>
        <w:tc>
          <w:tcPr>
            <w:tcW w:w="270" w:type="dxa"/>
          </w:tcPr>
          <w:p w14:paraId="46B4E711" w14:textId="77777777" w:rsidR="004E69F6" w:rsidRPr="00795110" w:rsidRDefault="004E69F6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5114E2B" w14:textId="59E1FC1A" w:rsidR="004E69F6" w:rsidRPr="00795110" w:rsidRDefault="004D260A" w:rsidP="009B3B9E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54,136,790</w:t>
            </w:r>
          </w:p>
        </w:tc>
        <w:tc>
          <w:tcPr>
            <w:tcW w:w="262" w:type="dxa"/>
          </w:tcPr>
          <w:p w14:paraId="23F09D0B" w14:textId="77777777" w:rsidR="004E69F6" w:rsidRPr="00795110" w:rsidRDefault="004E69F6" w:rsidP="009B3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0C5652B" w14:textId="70569542" w:rsidR="004E69F6" w:rsidRPr="00795110" w:rsidRDefault="00D02054" w:rsidP="009B3B9E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43,999,980</w:t>
            </w:r>
          </w:p>
        </w:tc>
      </w:tr>
      <w:tr w:rsidR="00534E30" w:rsidRPr="00795110" w14:paraId="3564A55F" w14:textId="77777777" w:rsidTr="008B20EC">
        <w:tc>
          <w:tcPr>
            <w:tcW w:w="3870" w:type="dxa"/>
          </w:tcPr>
          <w:p w14:paraId="60131FEA" w14:textId="36CD99DA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BC47FF" w14:textId="122AEEFE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(422,319)</w:t>
            </w:r>
          </w:p>
        </w:tc>
        <w:tc>
          <w:tcPr>
            <w:tcW w:w="270" w:type="dxa"/>
          </w:tcPr>
          <w:p w14:paraId="4A22E25E" w14:textId="77777777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7531D18" w14:textId="6F6DF1E2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(267,086)</w:t>
            </w:r>
          </w:p>
        </w:tc>
        <w:tc>
          <w:tcPr>
            <w:tcW w:w="270" w:type="dxa"/>
          </w:tcPr>
          <w:p w14:paraId="0A8FFF9C" w14:textId="77777777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14DA7A3" w14:textId="02A36C6D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(422,319)</w:t>
            </w:r>
          </w:p>
        </w:tc>
        <w:tc>
          <w:tcPr>
            <w:tcW w:w="262" w:type="dxa"/>
          </w:tcPr>
          <w:p w14:paraId="2B24F940" w14:textId="02798B05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47AC858" w14:textId="3D0B8125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(267,086)</w:t>
            </w:r>
          </w:p>
        </w:tc>
      </w:tr>
      <w:tr w:rsidR="00534E30" w:rsidRPr="00795110" w14:paraId="7786F49B" w14:textId="77777777" w:rsidTr="008C7F26">
        <w:tc>
          <w:tcPr>
            <w:tcW w:w="3870" w:type="dxa"/>
          </w:tcPr>
          <w:p w14:paraId="28DA0BCA" w14:textId="77777777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02FC94" w14:textId="0E9819AC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53,714,471 </w:t>
            </w:r>
          </w:p>
        </w:tc>
        <w:tc>
          <w:tcPr>
            <w:tcW w:w="270" w:type="dxa"/>
          </w:tcPr>
          <w:p w14:paraId="1DA09C73" w14:textId="77777777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9EA3B9" w14:textId="181DF4FB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43,732,894</w:t>
            </w:r>
          </w:p>
        </w:tc>
        <w:tc>
          <w:tcPr>
            <w:tcW w:w="270" w:type="dxa"/>
          </w:tcPr>
          <w:p w14:paraId="21FBAFAC" w14:textId="77777777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F8F2D8E" w14:textId="1059E2F4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53,714,471 </w:t>
            </w:r>
          </w:p>
        </w:tc>
        <w:tc>
          <w:tcPr>
            <w:tcW w:w="262" w:type="dxa"/>
          </w:tcPr>
          <w:p w14:paraId="42D372C8" w14:textId="77777777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E74676" w14:textId="62C7B925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43,732,894</w:t>
            </w:r>
          </w:p>
        </w:tc>
      </w:tr>
      <w:tr w:rsidR="00534E30" w:rsidRPr="00795110" w14:paraId="644E9375" w14:textId="77777777" w:rsidTr="008B20EC">
        <w:tc>
          <w:tcPr>
            <w:tcW w:w="3870" w:type="dxa"/>
          </w:tcPr>
          <w:p w14:paraId="548E0B46" w14:textId="7E6235FE" w:rsidR="00534E30" w:rsidRPr="00795110" w:rsidRDefault="00547B68" w:rsidP="00CC6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39" w:hanging="33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DC8B63" w14:textId="77777777" w:rsidR="009B0E77" w:rsidRPr="00795110" w:rsidRDefault="009B0E77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68536A59" w14:textId="0E7822D2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(666,660)</w:t>
            </w:r>
          </w:p>
        </w:tc>
        <w:tc>
          <w:tcPr>
            <w:tcW w:w="270" w:type="dxa"/>
          </w:tcPr>
          <w:p w14:paraId="6323C414" w14:textId="77777777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ACE7863" w14:textId="77777777" w:rsidR="009B0E77" w:rsidRPr="00795110" w:rsidRDefault="009B0E77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E2614BF" w14:textId="5AE3FED1" w:rsidR="00534E30" w:rsidRPr="00795110" w:rsidRDefault="009B0E77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F6C94A" w14:textId="77777777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E75FF5F" w14:textId="77777777" w:rsidR="009B0E77" w:rsidRPr="00795110" w:rsidRDefault="009B0E77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94F6EC" w14:textId="74F963C9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(666,660)</w:t>
            </w:r>
          </w:p>
        </w:tc>
        <w:tc>
          <w:tcPr>
            <w:tcW w:w="262" w:type="dxa"/>
          </w:tcPr>
          <w:p w14:paraId="18D189D0" w14:textId="77777777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E9CABB8" w14:textId="77777777" w:rsidR="009B0E77" w:rsidRPr="00795110" w:rsidRDefault="009B0E77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8"/>
                <w:lang w:eastAsia="zh-CN"/>
              </w:rPr>
            </w:pPr>
          </w:p>
          <w:p w14:paraId="39A0AE61" w14:textId="3C5F2403" w:rsidR="00534E30" w:rsidRPr="00795110" w:rsidRDefault="00534E30" w:rsidP="0053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eastAsia"/>
                <w:sz w:val="30"/>
                <w:szCs w:val="38"/>
                <w:lang w:eastAsia="zh-CN"/>
              </w:rPr>
              <w:t>-</w:t>
            </w:r>
          </w:p>
        </w:tc>
      </w:tr>
      <w:tr w:rsidR="00D62106" w:rsidRPr="00795110" w14:paraId="5DDB8830" w14:textId="77777777" w:rsidTr="003731C5">
        <w:tc>
          <w:tcPr>
            <w:tcW w:w="3870" w:type="dxa"/>
          </w:tcPr>
          <w:p w14:paraId="7128F956" w14:textId="5A699A11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F2518D" w14:textId="3076AD13" w:rsidR="00D62106" w:rsidRPr="00795110" w:rsidRDefault="00D02054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53,047,811</w:t>
            </w:r>
          </w:p>
        </w:tc>
        <w:tc>
          <w:tcPr>
            <w:tcW w:w="270" w:type="dxa"/>
          </w:tcPr>
          <w:p w14:paraId="2A2F6B0F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782AFA4F" w14:textId="646FA264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43,732,894</w:t>
            </w:r>
          </w:p>
        </w:tc>
        <w:tc>
          <w:tcPr>
            <w:tcW w:w="270" w:type="dxa"/>
          </w:tcPr>
          <w:p w14:paraId="23D19D11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B834C19" w14:textId="15D7D714" w:rsidR="00D62106" w:rsidRPr="00795110" w:rsidRDefault="009B0E77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53,728,049</w:t>
            </w:r>
          </w:p>
        </w:tc>
        <w:tc>
          <w:tcPr>
            <w:tcW w:w="262" w:type="dxa"/>
          </w:tcPr>
          <w:p w14:paraId="370B3A64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4CBE9F7" w14:textId="57C46D6C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44,679,562</w:t>
            </w:r>
          </w:p>
        </w:tc>
      </w:tr>
    </w:tbl>
    <w:p w14:paraId="4A048303" w14:textId="77777777" w:rsidR="00237D07" w:rsidRPr="00795110" w:rsidRDefault="00237D07" w:rsidP="00237D07">
      <w:pPr>
        <w:rPr>
          <w:sz w:val="24"/>
          <w:szCs w:val="24"/>
        </w:rPr>
      </w:pPr>
    </w:p>
    <w:p w14:paraId="3BE06CBC" w14:textId="79CB4276" w:rsidR="008B20EC" w:rsidRDefault="008B20EC" w:rsidP="008B20EC">
      <w:pPr>
        <w:tabs>
          <w:tab w:val="clear" w:pos="454"/>
          <w:tab w:val="clear" w:pos="680"/>
          <w:tab w:val="clear" w:pos="907"/>
          <w:tab w:val="clear" w:pos="1644"/>
          <w:tab w:val="left" w:pos="1170"/>
          <w:tab w:val="left" w:pos="1260"/>
          <w:tab w:val="left" w:pos="1620"/>
          <w:tab w:val="left" w:pos="2160"/>
        </w:tabs>
        <w:spacing w:line="223" w:lineRule="auto"/>
        <w:ind w:left="720" w:right="119"/>
        <w:jc w:val="thaiDistribute"/>
        <w:rPr>
          <w:rFonts w:ascii="Angsana New" w:hAnsi="Angsana New"/>
          <w:sz w:val="30"/>
          <w:szCs w:val="30"/>
        </w:rPr>
      </w:pPr>
      <w:bookmarkStart w:id="26" w:name="_Hlk46869492"/>
      <w:r w:rsidRPr="00795110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รายการเคลื่อนไหวของเงินกู้ยืมระยะยาวจากสถาบันการเงิน</w:t>
      </w:r>
      <w:r w:rsidR="00182AC3" w:rsidRPr="00795110">
        <w:rPr>
          <w:rFonts w:ascii="Angsana New" w:hAnsi="Angsana New" w:hint="cs"/>
          <w:sz w:val="30"/>
          <w:szCs w:val="30"/>
          <w:cs/>
        </w:rPr>
        <w:t>สำหรับปี</w:t>
      </w:r>
      <w:r w:rsidRPr="00795110">
        <w:rPr>
          <w:rFonts w:ascii="Angsana New" w:hAnsi="Angsana New" w:hint="cs"/>
          <w:sz w:val="30"/>
          <w:szCs w:val="30"/>
          <w:cs/>
        </w:rPr>
        <w:t xml:space="preserve"> </w:t>
      </w:r>
      <w:r w:rsidR="00933478" w:rsidRPr="00795110">
        <w:rPr>
          <w:rFonts w:ascii="Angsana New" w:hAnsi="Angsana New"/>
          <w:sz w:val="30"/>
          <w:szCs w:val="30"/>
        </w:rPr>
        <w:t>256</w:t>
      </w:r>
      <w:r w:rsidR="00D62106" w:rsidRPr="00795110">
        <w:rPr>
          <w:rFonts w:ascii="Angsana New" w:hAnsi="Angsana New"/>
          <w:sz w:val="30"/>
          <w:szCs w:val="30"/>
        </w:rPr>
        <w:t>5</w:t>
      </w:r>
      <w:r w:rsidR="00933478" w:rsidRPr="00795110">
        <w:rPr>
          <w:rFonts w:ascii="Angsana New" w:hAnsi="Angsana New"/>
          <w:sz w:val="30"/>
          <w:szCs w:val="30"/>
        </w:rPr>
        <w:t xml:space="preserve"> </w:t>
      </w:r>
      <w:r w:rsidR="00933478" w:rsidRPr="00795110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795110">
        <w:rPr>
          <w:rFonts w:ascii="Angsana New" w:hAnsi="Angsana New"/>
          <w:sz w:val="30"/>
          <w:szCs w:val="30"/>
        </w:rPr>
        <w:t>256</w:t>
      </w:r>
      <w:r w:rsidR="00D62106" w:rsidRPr="00795110">
        <w:rPr>
          <w:rFonts w:ascii="Angsana New" w:hAnsi="Angsana New"/>
          <w:sz w:val="30"/>
          <w:szCs w:val="30"/>
        </w:rPr>
        <w:t>4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5C1AB8C" w14:textId="77777777" w:rsidR="00C46303" w:rsidRPr="00795110" w:rsidRDefault="00C46303" w:rsidP="008B20EC">
      <w:pPr>
        <w:tabs>
          <w:tab w:val="clear" w:pos="454"/>
          <w:tab w:val="clear" w:pos="680"/>
          <w:tab w:val="clear" w:pos="907"/>
          <w:tab w:val="clear" w:pos="1644"/>
          <w:tab w:val="left" w:pos="1170"/>
          <w:tab w:val="left" w:pos="1260"/>
          <w:tab w:val="left" w:pos="1620"/>
          <w:tab w:val="left" w:pos="2160"/>
        </w:tabs>
        <w:spacing w:line="223" w:lineRule="auto"/>
        <w:ind w:left="72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97"/>
        <w:gridCol w:w="270"/>
        <w:gridCol w:w="1148"/>
        <w:gridCol w:w="262"/>
        <w:gridCol w:w="1173"/>
      </w:tblGrid>
      <w:tr w:rsidR="008B20EC" w:rsidRPr="00795110" w14:paraId="7A1C1C16" w14:textId="77777777" w:rsidTr="00C46303">
        <w:trPr>
          <w:tblHeader/>
        </w:trPr>
        <w:tc>
          <w:tcPr>
            <w:tcW w:w="3960" w:type="dxa"/>
            <w:shd w:val="clear" w:color="auto" w:fill="auto"/>
          </w:tcPr>
          <w:p w14:paraId="6315EAC4" w14:textId="77777777" w:rsidR="008B20EC" w:rsidRPr="00795110" w:rsidRDefault="008B20E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5ADC4D40" w14:textId="7E2D0F72" w:rsidR="008B20EC" w:rsidRPr="00795110" w:rsidRDefault="00740CE7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8C673E" w14:textId="77777777" w:rsidR="008B20EC" w:rsidRPr="00795110" w:rsidRDefault="008B20E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35618AF1" w14:textId="77777777" w:rsidR="008B20EC" w:rsidRPr="00795110" w:rsidRDefault="008B20E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106" w:rsidRPr="00795110" w14:paraId="043E3578" w14:textId="77777777" w:rsidTr="00C46303">
        <w:trPr>
          <w:tblHeader/>
        </w:trPr>
        <w:tc>
          <w:tcPr>
            <w:tcW w:w="3960" w:type="dxa"/>
          </w:tcPr>
          <w:p w14:paraId="236E5E59" w14:textId="77777777" w:rsidR="00D62106" w:rsidRPr="00795110" w:rsidRDefault="00D62106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26349A" w14:textId="63D7AB44" w:rsidR="00D62106" w:rsidRPr="003C46F9" w:rsidRDefault="003C46F9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6F9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BCE198" w14:textId="77777777" w:rsidR="00D62106" w:rsidRPr="00795110" w:rsidRDefault="00D62106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9276268" w14:textId="4E8F5B75" w:rsidR="00D62106" w:rsidRPr="00795110" w:rsidRDefault="00D62106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6F6EF9E" w14:textId="77777777" w:rsidR="00D62106" w:rsidRPr="00795110" w:rsidRDefault="00D62106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A537750" w14:textId="628B6CF4" w:rsidR="00D62106" w:rsidRPr="003C46F9" w:rsidRDefault="003C46F9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6F9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F14F5A7" w14:textId="77777777" w:rsidR="00D62106" w:rsidRPr="00795110" w:rsidRDefault="00D62106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220ED59" w14:textId="168660C6" w:rsidR="00D62106" w:rsidRPr="00795110" w:rsidRDefault="00D62106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</w:tr>
      <w:tr w:rsidR="008B20EC" w:rsidRPr="00795110" w14:paraId="5B67467D" w14:textId="77777777" w:rsidTr="00C46303">
        <w:trPr>
          <w:tblHeader/>
        </w:trPr>
        <w:tc>
          <w:tcPr>
            <w:tcW w:w="3960" w:type="dxa"/>
          </w:tcPr>
          <w:p w14:paraId="5A03A144" w14:textId="77777777" w:rsidR="008B20EC" w:rsidRPr="00795110" w:rsidRDefault="008B20E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20" w:right="-108" w:firstLine="2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84EA044" w14:textId="77777777" w:rsidR="008B20EC" w:rsidRPr="00795110" w:rsidRDefault="008B20E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2A83" w:rsidRPr="00795110" w14:paraId="5BC763A8" w14:textId="77777777" w:rsidTr="00C46303">
        <w:trPr>
          <w:trHeight w:val="180"/>
        </w:trPr>
        <w:tc>
          <w:tcPr>
            <w:tcW w:w="3960" w:type="dxa"/>
          </w:tcPr>
          <w:p w14:paraId="240817EE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58ADC3A" w14:textId="357EA8FD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43,999,980 </w:t>
            </w:r>
          </w:p>
        </w:tc>
        <w:tc>
          <w:tcPr>
            <w:tcW w:w="270" w:type="dxa"/>
          </w:tcPr>
          <w:p w14:paraId="1B2F83F3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8E5C3D1" w14:textId="50552A8F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7195E7CA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EEA196F" w14:textId="5BCC9AFF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43,999,980 </w:t>
            </w:r>
          </w:p>
        </w:tc>
        <w:tc>
          <w:tcPr>
            <w:tcW w:w="262" w:type="dxa"/>
          </w:tcPr>
          <w:p w14:paraId="15DE8447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485602D" w14:textId="6D4E1DB0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</w:tr>
      <w:tr w:rsidR="00462A83" w:rsidRPr="00795110" w14:paraId="0AAFA9DB" w14:textId="77777777" w:rsidTr="00C46303">
        <w:trPr>
          <w:trHeight w:val="180"/>
        </w:trPr>
        <w:tc>
          <w:tcPr>
            <w:tcW w:w="3960" w:type="dxa"/>
          </w:tcPr>
          <w:p w14:paraId="0B46FE8C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DA00485" w14:textId="5725B891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31,600,020 </w:t>
            </w:r>
          </w:p>
        </w:tc>
        <w:tc>
          <w:tcPr>
            <w:tcW w:w="270" w:type="dxa"/>
          </w:tcPr>
          <w:p w14:paraId="3EDA3CFB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5623AC8" w14:textId="57F745CF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2,000,000</w:t>
            </w:r>
          </w:p>
        </w:tc>
        <w:tc>
          <w:tcPr>
            <w:tcW w:w="270" w:type="dxa"/>
          </w:tcPr>
          <w:p w14:paraId="3475DD14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8AF1A9D" w14:textId="536309D1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31,600,020 </w:t>
            </w:r>
          </w:p>
        </w:tc>
        <w:tc>
          <w:tcPr>
            <w:tcW w:w="262" w:type="dxa"/>
          </w:tcPr>
          <w:p w14:paraId="609CC469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7927E601" w14:textId="6E3BDFD4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2,000,000</w:t>
            </w:r>
          </w:p>
        </w:tc>
      </w:tr>
      <w:tr w:rsidR="00462A83" w:rsidRPr="00795110" w14:paraId="29535F7F" w14:textId="77777777" w:rsidTr="00C46303">
        <w:trPr>
          <w:trHeight w:val="180"/>
        </w:trPr>
        <w:tc>
          <w:tcPr>
            <w:tcW w:w="3960" w:type="dxa"/>
          </w:tcPr>
          <w:p w14:paraId="1013E2D8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F2395B" w14:textId="270F5EF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>(21,500,000)</w:t>
            </w:r>
          </w:p>
        </w:tc>
        <w:tc>
          <w:tcPr>
            <w:tcW w:w="270" w:type="dxa"/>
          </w:tcPr>
          <w:p w14:paraId="188F3D70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A34C24F" w14:textId="133E919B" w:rsidR="00462A83" w:rsidRPr="00795110" w:rsidRDefault="007F116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50F3B9F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46F2452" w14:textId="197C8752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>(21,500,000)</w:t>
            </w:r>
          </w:p>
        </w:tc>
        <w:tc>
          <w:tcPr>
            <w:tcW w:w="262" w:type="dxa"/>
          </w:tcPr>
          <w:p w14:paraId="06D1244D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06A4E87" w14:textId="40FF80E2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462A83" w:rsidRPr="00795110" w14:paraId="2A655D20" w14:textId="77777777" w:rsidTr="00C46303">
        <w:trPr>
          <w:trHeight w:val="180"/>
        </w:trPr>
        <w:tc>
          <w:tcPr>
            <w:tcW w:w="3960" w:type="dxa"/>
          </w:tcPr>
          <w:p w14:paraId="7E83456D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0B72F1" w14:textId="27C4629E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54,100,000 </w:t>
            </w:r>
          </w:p>
        </w:tc>
        <w:tc>
          <w:tcPr>
            <w:tcW w:w="270" w:type="dxa"/>
          </w:tcPr>
          <w:p w14:paraId="0B454346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B327EFC" w14:textId="45DB7153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43,999,980</w:t>
            </w:r>
          </w:p>
        </w:tc>
        <w:tc>
          <w:tcPr>
            <w:tcW w:w="270" w:type="dxa"/>
          </w:tcPr>
          <w:p w14:paraId="5B3E9057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A34511F" w14:textId="596019F2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54,100,000 </w:t>
            </w:r>
          </w:p>
        </w:tc>
        <w:tc>
          <w:tcPr>
            <w:tcW w:w="262" w:type="dxa"/>
          </w:tcPr>
          <w:p w14:paraId="1418BAE0" w14:textId="77777777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3C5E816" w14:textId="122D2438" w:rsidR="00462A83" w:rsidRPr="00795110" w:rsidRDefault="00462A8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43,999,980</w:t>
            </w:r>
          </w:p>
        </w:tc>
      </w:tr>
      <w:tr w:rsidR="0014188C" w:rsidRPr="00795110" w14:paraId="5A1448D1" w14:textId="77777777" w:rsidTr="00C46303">
        <w:trPr>
          <w:trHeight w:val="180"/>
        </w:trPr>
        <w:tc>
          <w:tcPr>
            <w:tcW w:w="3960" w:type="dxa"/>
          </w:tcPr>
          <w:p w14:paraId="699B255C" w14:textId="62875E23" w:rsidR="0014188C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170" w:type="dxa"/>
          </w:tcPr>
          <w:p w14:paraId="7FF52FFB" w14:textId="5901EE83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36,790 </w:t>
            </w:r>
          </w:p>
        </w:tc>
        <w:tc>
          <w:tcPr>
            <w:tcW w:w="270" w:type="dxa"/>
          </w:tcPr>
          <w:p w14:paraId="7C3EB028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BF8F807" w14:textId="3A27FB65" w:rsidR="0014188C" w:rsidRPr="00795110" w:rsidRDefault="0014188C" w:rsidP="006C1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94FE401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8EAF4CC" w14:textId="2AE4296F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36,790 </w:t>
            </w:r>
          </w:p>
        </w:tc>
        <w:tc>
          <w:tcPr>
            <w:tcW w:w="262" w:type="dxa"/>
          </w:tcPr>
          <w:p w14:paraId="28BE084F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D517C25" w14:textId="0E1655B4" w:rsidR="0014188C" w:rsidRPr="00795110" w:rsidRDefault="0014188C" w:rsidP="006C1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DA00E8" w:rsidRPr="00795110" w14:paraId="716CFB5F" w14:textId="77777777" w:rsidTr="00C46303">
        <w:trPr>
          <w:trHeight w:val="180"/>
        </w:trPr>
        <w:tc>
          <w:tcPr>
            <w:tcW w:w="3960" w:type="dxa"/>
          </w:tcPr>
          <w:p w14:paraId="1FCEFECF" w14:textId="77777777" w:rsidR="00DA00E8" w:rsidRPr="00795110" w:rsidRDefault="00DA00E8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120E7C" w14:textId="6AD47EBA" w:rsidR="00DA00E8" w:rsidRPr="00795110" w:rsidRDefault="00DA00E8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54,136,790</w:t>
            </w:r>
          </w:p>
        </w:tc>
        <w:tc>
          <w:tcPr>
            <w:tcW w:w="270" w:type="dxa"/>
          </w:tcPr>
          <w:p w14:paraId="46C2893B" w14:textId="77777777" w:rsidR="00DA00E8" w:rsidRPr="00795110" w:rsidRDefault="00DA00E8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301782A3" w14:textId="4B42CDF9" w:rsidR="00DA00E8" w:rsidRPr="00795110" w:rsidRDefault="00DA00E8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43,999,980</w:t>
            </w:r>
          </w:p>
        </w:tc>
        <w:tc>
          <w:tcPr>
            <w:tcW w:w="270" w:type="dxa"/>
          </w:tcPr>
          <w:p w14:paraId="10FB77C4" w14:textId="77777777" w:rsidR="00DA00E8" w:rsidRPr="00795110" w:rsidRDefault="00DA00E8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A2E57CC" w14:textId="4B50A129" w:rsidR="00DA00E8" w:rsidRPr="00795110" w:rsidRDefault="00DA00E8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54,136,790</w:t>
            </w:r>
          </w:p>
        </w:tc>
        <w:tc>
          <w:tcPr>
            <w:tcW w:w="262" w:type="dxa"/>
          </w:tcPr>
          <w:p w14:paraId="7EEAEC6C" w14:textId="77777777" w:rsidR="00DA00E8" w:rsidRPr="00795110" w:rsidRDefault="00DA00E8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57CD7BC" w14:textId="097EBD87" w:rsidR="00DA00E8" w:rsidRPr="00795110" w:rsidRDefault="00DA00E8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43,999,980</w:t>
            </w:r>
          </w:p>
        </w:tc>
      </w:tr>
      <w:tr w:rsidR="002A4AA3" w:rsidRPr="00795110" w14:paraId="333CD265" w14:textId="77777777" w:rsidTr="00C46303">
        <w:trPr>
          <w:trHeight w:val="180"/>
        </w:trPr>
        <w:tc>
          <w:tcPr>
            <w:tcW w:w="3960" w:type="dxa"/>
          </w:tcPr>
          <w:p w14:paraId="680C415E" w14:textId="73AB382A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</w:tcPr>
          <w:p w14:paraId="39349588" w14:textId="60325298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(422,319)</w:t>
            </w:r>
          </w:p>
        </w:tc>
        <w:tc>
          <w:tcPr>
            <w:tcW w:w="270" w:type="dxa"/>
          </w:tcPr>
          <w:p w14:paraId="315948D7" w14:textId="77777777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94C300E" w14:textId="50969134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(267,086)</w:t>
            </w:r>
          </w:p>
        </w:tc>
        <w:tc>
          <w:tcPr>
            <w:tcW w:w="270" w:type="dxa"/>
          </w:tcPr>
          <w:p w14:paraId="0ADC5BA9" w14:textId="77777777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2B51C50" w14:textId="2DB7626A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(422,319)</w:t>
            </w:r>
          </w:p>
        </w:tc>
        <w:tc>
          <w:tcPr>
            <w:tcW w:w="262" w:type="dxa"/>
          </w:tcPr>
          <w:p w14:paraId="390C1290" w14:textId="77777777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F30EE90" w14:textId="1EAFF6D8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(267,086)</w:t>
            </w:r>
          </w:p>
        </w:tc>
      </w:tr>
      <w:tr w:rsidR="002A4AA3" w:rsidRPr="00795110" w14:paraId="7369372C" w14:textId="77777777" w:rsidTr="00C46303">
        <w:trPr>
          <w:trHeight w:val="180"/>
        </w:trPr>
        <w:tc>
          <w:tcPr>
            <w:tcW w:w="3960" w:type="dxa"/>
          </w:tcPr>
          <w:p w14:paraId="50202371" w14:textId="77777777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FC85E1" w14:textId="30BB345A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53,714,471 </w:t>
            </w:r>
          </w:p>
        </w:tc>
        <w:tc>
          <w:tcPr>
            <w:tcW w:w="270" w:type="dxa"/>
          </w:tcPr>
          <w:p w14:paraId="21A91528" w14:textId="77777777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6E9D624A" w14:textId="18D4348B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43,732,894</w:t>
            </w:r>
          </w:p>
        </w:tc>
        <w:tc>
          <w:tcPr>
            <w:tcW w:w="270" w:type="dxa"/>
          </w:tcPr>
          <w:p w14:paraId="26D0AB05" w14:textId="77777777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E3D954A" w14:textId="1FF075CA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53,714,471 </w:t>
            </w:r>
          </w:p>
        </w:tc>
        <w:tc>
          <w:tcPr>
            <w:tcW w:w="262" w:type="dxa"/>
          </w:tcPr>
          <w:p w14:paraId="0B9513C0" w14:textId="77777777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1235462" w14:textId="66E3902F" w:rsidR="002A4AA3" w:rsidRPr="00795110" w:rsidRDefault="002A4AA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43,732,894</w:t>
            </w:r>
          </w:p>
        </w:tc>
      </w:tr>
      <w:tr w:rsidR="00EB44BB" w:rsidRPr="00795110" w14:paraId="4CD42367" w14:textId="77777777" w:rsidTr="00C46303">
        <w:trPr>
          <w:trHeight w:val="180"/>
        </w:trPr>
        <w:tc>
          <w:tcPr>
            <w:tcW w:w="3960" w:type="dxa"/>
          </w:tcPr>
          <w:p w14:paraId="22B9155E" w14:textId="77777777" w:rsidR="00EB44BB" w:rsidRPr="00795110" w:rsidRDefault="00EB44BB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757B8F" w14:textId="77777777" w:rsidR="00EB44BB" w:rsidRPr="00795110" w:rsidRDefault="00EB44BB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1F093" w14:textId="77777777" w:rsidR="00EB44BB" w:rsidRPr="00795110" w:rsidRDefault="00EB44BB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6246DFC9" w14:textId="77777777" w:rsidR="00EB44BB" w:rsidRPr="00795110" w:rsidRDefault="00EB44BB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41E8D" w14:textId="77777777" w:rsidR="00EB44BB" w:rsidRPr="00795110" w:rsidRDefault="00EB44BB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D14F3B8" w14:textId="77777777" w:rsidR="00EB44BB" w:rsidRPr="00795110" w:rsidRDefault="00EB44BB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7D6B448" w14:textId="77777777" w:rsidR="00EB44BB" w:rsidRPr="00795110" w:rsidRDefault="00EB44BB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2CF1136" w14:textId="77777777" w:rsidR="00EB44BB" w:rsidRPr="00795110" w:rsidRDefault="00EB44BB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4188C" w:rsidRPr="00795110" w14:paraId="2499A8C5" w14:textId="77777777" w:rsidTr="00C46303">
        <w:trPr>
          <w:trHeight w:val="180"/>
        </w:trPr>
        <w:tc>
          <w:tcPr>
            <w:tcW w:w="3960" w:type="dxa"/>
          </w:tcPr>
          <w:p w14:paraId="58120BBE" w14:textId="4A92DA62" w:rsidR="0014188C" w:rsidRPr="00795110" w:rsidRDefault="00542AB0" w:rsidP="00BC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39" w:hanging="33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C4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C47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70" w:type="dxa"/>
          </w:tcPr>
          <w:p w14:paraId="2EC7AB10" w14:textId="77777777" w:rsidR="00972400" w:rsidRPr="00795110" w:rsidRDefault="00972400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47595C5A" w14:textId="5822168B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(666</w:t>
            </w: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660)</w:t>
            </w:r>
          </w:p>
        </w:tc>
        <w:tc>
          <w:tcPr>
            <w:tcW w:w="270" w:type="dxa"/>
          </w:tcPr>
          <w:p w14:paraId="4A38CADA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6A535241" w14:textId="77777777" w:rsidR="00972400" w:rsidRPr="00795110" w:rsidRDefault="00972400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  <w:p w14:paraId="7FCAE515" w14:textId="3CFA531D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25C3594E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CC04DA2" w14:textId="77777777" w:rsidR="00972400" w:rsidRPr="00795110" w:rsidRDefault="00972400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245D6C8" w14:textId="198775D6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(666</w:t>
            </w:r>
            <w:r w:rsidRPr="00795110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660)</w:t>
            </w:r>
          </w:p>
        </w:tc>
        <w:tc>
          <w:tcPr>
            <w:tcW w:w="262" w:type="dxa"/>
          </w:tcPr>
          <w:p w14:paraId="5C4DA181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DA5FA17" w14:textId="77777777" w:rsidR="00972400" w:rsidRPr="00795110" w:rsidRDefault="00972400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939AC74" w14:textId="786F3736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4188C" w:rsidRPr="00795110" w14:paraId="55020C7C" w14:textId="77777777" w:rsidTr="00C46303">
        <w:trPr>
          <w:trHeight w:val="180"/>
        </w:trPr>
        <w:tc>
          <w:tcPr>
            <w:tcW w:w="3960" w:type="dxa"/>
          </w:tcPr>
          <w:p w14:paraId="662332E9" w14:textId="77777777" w:rsidR="0014188C" w:rsidRPr="00795110" w:rsidRDefault="0014188C" w:rsidP="00C46303">
            <w:pPr>
              <w:ind w:left="67"/>
              <w:rPr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64EF74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E433B0A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443CB8E3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88DB687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FA03F9F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1B583C9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B8DABBC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18" w:firstLine="45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14188C" w:rsidRPr="00795110" w14:paraId="1E7E765C" w14:textId="77777777" w:rsidTr="00C46303">
        <w:trPr>
          <w:trHeight w:val="180"/>
        </w:trPr>
        <w:tc>
          <w:tcPr>
            <w:tcW w:w="3960" w:type="dxa"/>
          </w:tcPr>
          <w:p w14:paraId="4AA5CBEF" w14:textId="5D3FE329" w:rsidR="0014188C" w:rsidRPr="00795110" w:rsidRDefault="0014188C" w:rsidP="003C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8D7653" w14:textId="7F4BD153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53,047,811</w:t>
            </w:r>
          </w:p>
        </w:tc>
        <w:tc>
          <w:tcPr>
            <w:tcW w:w="270" w:type="dxa"/>
          </w:tcPr>
          <w:p w14:paraId="2F013A93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5D30ECDF" w14:textId="12315BD0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43,732,894</w:t>
            </w:r>
          </w:p>
        </w:tc>
        <w:tc>
          <w:tcPr>
            <w:tcW w:w="270" w:type="dxa"/>
          </w:tcPr>
          <w:p w14:paraId="38FC0E30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8B925D9" w14:textId="1B8EE13B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53,047,811</w:t>
            </w:r>
          </w:p>
        </w:tc>
        <w:tc>
          <w:tcPr>
            <w:tcW w:w="262" w:type="dxa"/>
          </w:tcPr>
          <w:p w14:paraId="31EDCA94" w14:textId="77777777" w:rsidR="0014188C" w:rsidRPr="00795110" w:rsidRDefault="0014188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A8153F4" w14:textId="425ACB34" w:rsidR="0014188C" w:rsidRPr="00795110" w:rsidRDefault="003E515F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515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43,732,894</w:t>
            </w:r>
          </w:p>
        </w:tc>
      </w:tr>
    </w:tbl>
    <w:p w14:paraId="2BDD7E7D" w14:textId="77777777" w:rsidR="0030714D" w:rsidRPr="00795110" w:rsidRDefault="0030714D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1ECF976D" w14:textId="547F1F38" w:rsidR="007C74BC" w:rsidRPr="00EB44BB" w:rsidRDefault="007C74BC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EB44BB">
        <w:rPr>
          <w:rFonts w:ascii="Angsana New" w:hAnsi="Angsana New" w:hint="cs"/>
          <w:i/>
          <w:iCs/>
          <w:sz w:val="30"/>
          <w:szCs w:val="30"/>
          <w:cs/>
        </w:rPr>
        <w:t>การเข้าทำสัญญาเงินกู้ยืมและสัญญาแลกเปลี่ยนอัตราดอกเบี้ยกับสถาบันการเงิน</w:t>
      </w:r>
    </w:p>
    <w:p w14:paraId="1CF101AC" w14:textId="77777777" w:rsidR="007C74BC" w:rsidRPr="00795110" w:rsidRDefault="007C74BC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64D9EB7D" w14:textId="77777777" w:rsidR="007C74BC" w:rsidRPr="00795110" w:rsidRDefault="007C74BC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27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มิถุนายน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2565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เป็นจำนวน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20,000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โดยมีอัตราดอกเบี้ยคงที่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และมีกำหนดชำระภายในปี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2568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เงินกู้ยืมดังกล่าวมีวัตถุประสงค์เพื่อจ่ายซื้อและพัฒนาโครงการ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และเพื่อชำระคืนเงินกู้ยืมอื่นของบริษัท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ในวันเดียวกัน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ได้เข้าทำสัญญาแลกเปลี่ยนอัตราดอกเบี้ยกับสถาบันการเงินในประเทศแห่งหนึ่งสำหรับเงินกู้ยืมระยะยาว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20,000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โดยแลกเปลี่ยนอัตราดอกเบี้ยคงที่เป็นอัตราดอกเบี้ยลอยตัว</w:t>
      </w:r>
    </w:p>
    <w:p w14:paraId="172C099B" w14:textId="77777777" w:rsidR="007C74BC" w:rsidRPr="00795110" w:rsidRDefault="007C74BC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0F794811" w14:textId="3857A04E" w:rsidR="007C74BC" w:rsidRPr="00795110" w:rsidRDefault="007C74BC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27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มิถุนายน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2565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บริษัทได้ใช้การบัญชีป้องกันความเสี่ยง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สำหรับมูลค่ายุติธรรมของเงินกู้ยืมและสัญญาแลกเปลี่ยนอัตราดอกเบี้ยจำนวน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14,000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ต่อมาในเดือนกรกฎาคม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2565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บริษัทได้ชำระสัญญาแลกเปลี่ยนอัตราดอกเบี้ยจำนวน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6,000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และรับรู้ผลกำไรสุทธิจากการวัดมูลค่ายุติธรรมของเครื่องมือทางการเงินในงบกำไรขาดทุนเบ็ดเสร็จ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สำหรับ</w:t>
      </w:r>
      <w:r w:rsidR="005D4A87" w:rsidRPr="00795110">
        <w:rPr>
          <w:rFonts w:ascii="Angsana New" w:hAnsi="Angsana New" w:hint="cs"/>
          <w:sz w:val="30"/>
          <w:szCs w:val="30"/>
          <w:cs/>
        </w:rPr>
        <w:t>ปีสิ้นสุดวันที่</w:t>
      </w:r>
      <w:r w:rsidR="005D4A87" w:rsidRPr="00795110">
        <w:rPr>
          <w:rFonts w:ascii="Angsana New" w:hAnsi="Angsana New"/>
          <w:sz w:val="30"/>
          <w:szCs w:val="30"/>
          <w:cs/>
        </w:rPr>
        <w:t xml:space="preserve"> </w:t>
      </w:r>
      <w:r w:rsidR="00EB44BB">
        <w:rPr>
          <w:rFonts w:ascii="Angsana New" w:hAnsi="Angsana New"/>
          <w:sz w:val="30"/>
          <w:szCs w:val="30"/>
        </w:rPr>
        <w:t>31</w:t>
      </w:r>
      <w:r w:rsidR="005D4A87" w:rsidRPr="00795110">
        <w:rPr>
          <w:rFonts w:ascii="Angsana New" w:hAnsi="Angsana New"/>
          <w:sz w:val="30"/>
          <w:szCs w:val="30"/>
          <w:cs/>
        </w:rPr>
        <w:t xml:space="preserve"> </w:t>
      </w:r>
      <w:r w:rsidR="005D4A87" w:rsidRPr="00795110">
        <w:rPr>
          <w:rFonts w:ascii="Angsana New" w:hAnsi="Angsana New" w:hint="cs"/>
          <w:sz w:val="30"/>
          <w:szCs w:val="30"/>
          <w:cs/>
        </w:rPr>
        <w:t>ธันวาคม</w:t>
      </w:r>
      <w:r w:rsidR="005D4A87" w:rsidRPr="00795110">
        <w:rPr>
          <w:rFonts w:ascii="Angsana New" w:hAnsi="Angsana New"/>
          <w:sz w:val="30"/>
          <w:szCs w:val="30"/>
          <w:cs/>
        </w:rPr>
        <w:t xml:space="preserve"> </w:t>
      </w:r>
      <w:r w:rsidR="00EB44BB">
        <w:rPr>
          <w:rFonts w:ascii="Angsana New" w:hAnsi="Angsana New"/>
          <w:sz w:val="30"/>
          <w:szCs w:val="30"/>
        </w:rPr>
        <w:t xml:space="preserve">2565 </w:t>
      </w:r>
      <w:r w:rsidRPr="00795110">
        <w:rPr>
          <w:rFonts w:ascii="Angsana New" w:hAnsi="Angsana New" w:hint="cs"/>
          <w:sz w:val="30"/>
          <w:szCs w:val="30"/>
          <w:cs/>
        </w:rPr>
        <w:t>เป็นจำนวน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5D4A87" w:rsidRPr="00795110">
        <w:rPr>
          <w:rFonts w:ascii="Angsana New" w:hAnsi="Angsana New"/>
          <w:sz w:val="30"/>
          <w:szCs w:val="30"/>
          <w:lang w:eastAsia="zh-CN"/>
        </w:rPr>
        <w:t>3.48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</w:p>
    <w:p w14:paraId="3ACE75F7" w14:textId="77777777" w:rsidR="007C74BC" w:rsidRPr="00795110" w:rsidRDefault="007C74BC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1D904AA4" w14:textId="77777777" w:rsidR="007C74BC" w:rsidRPr="00795110" w:rsidRDefault="007C74BC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ต่อมาในเดือนสิงหาคมและกันยายน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2565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สัญญาแลกเปลี่ยนอัตราดอกเบี้ยเดิม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4,000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</w:p>
    <w:p w14:paraId="438C3B1D" w14:textId="77777777" w:rsidR="007C74BC" w:rsidRPr="00795110" w:rsidRDefault="007C74BC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3F36CF40" w14:textId="7F856CC3" w:rsidR="008B20EC" w:rsidRPr="00795110" w:rsidRDefault="007C74BC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บริษัทได้ใช้การบัญชีป้องกันความเสี่ยงสำหรับกระแสเงินสดของสัญญาแลกเปลี่ยนอัตราดอกเบี้ยดังกล่าว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4,000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และรับรู้กำไรจากการป้องกันความเสี่ยงกระแสเงินสดในงบกำไรขาดทุนเบ็ดเสร็จอื่น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สำหรับ</w:t>
      </w:r>
      <w:r w:rsidR="002019E8">
        <w:rPr>
          <w:rFonts w:ascii="Angsana New" w:hAnsi="Angsana New" w:hint="cs"/>
          <w:sz w:val="30"/>
          <w:szCs w:val="30"/>
          <w:cs/>
        </w:rPr>
        <w:t>ปี</w:t>
      </w:r>
      <w:r w:rsidR="00747466" w:rsidRPr="00795110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747466" w:rsidRPr="00795110">
        <w:rPr>
          <w:rFonts w:ascii="Angsana New" w:hAnsi="Angsana New"/>
          <w:sz w:val="30"/>
          <w:szCs w:val="30"/>
          <w:cs/>
        </w:rPr>
        <w:t xml:space="preserve"> </w:t>
      </w:r>
      <w:r w:rsidR="00EB44BB">
        <w:rPr>
          <w:rFonts w:ascii="Angsana New" w:hAnsi="Angsana New"/>
          <w:sz w:val="30"/>
          <w:szCs w:val="30"/>
        </w:rPr>
        <w:t>31</w:t>
      </w:r>
      <w:r w:rsidR="00747466" w:rsidRPr="00795110">
        <w:rPr>
          <w:rFonts w:ascii="Angsana New" w:hAnsi="Angsana New"/>
          <w:sz w:val="30"/>
          <w:szCs w:val="30"/>
          <w:cs/>
        </w:rPr>
        <w:t xml:space="preserve"> </w:t>
      </w:r>
      <w:r w:rsidR="00747466" w:rsidRPr="00795110">
        <w:rPr>
          <w:rFonts w:ascii="Angsana New" w:hAnsi="Angsana New" w:hint="cs"/>
          <w:sz w:val="30"/>
          <w:szCs w:val="30"/>
          <w:cs/>
        </w:rPr>
        <w:t>ธันวาคม</w:t>
      </w:r>
      <w:r w:rsidR="00747466" w:rsidRPr="00795110">
        <w:rPr>
          <w:rFonts w:ascii="Angsana New" w:hAnsi="Angsana New"/>
          <w:sz w:val="30"/>
          <w:szCs w:val="30"/>
          <w:cs/>
        </w:rPr>
        <w:t xml:space="preserve"> </w:t>
      </w:r>
      <w:r w:rsidR="00EB44BB">
        <w:rPr>
          <w:rFonts w:ascii="Angsana New" w:hAnsi="Angsana New"/>
          <w:sz w:val="30"/>
          <w:szCs w:val="30"/>
        </w:rPr>
        <w:t>2565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เป็นจำนวน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246015" w:rsidRPr="00795110">
        <w:rPr>
          <w:rFonts w:ascii="Angsana New" w:hAnsi="Angsana New"/>
          <w:sz w:val="30"/>
          <w:szCs w:val="30"/>
        </w:rPr>
        <w:t>89.87</w:t>
      </w:r>
      <w:r w:rsidR="00747466"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</w:p>
    <w:p w14:paraId="5131D377" w14:textId="77777777" w:rsidR="007C74BC" w:rsidRPr="00795110" w:rsidRDefault="007C74BC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1A9AE7F6" w14:textId="0EF58F3B" w:rsidR="001F17E0" w:rsidRPr="00795110" w:rsidRDefault="001F17E0" w:rsidP="001F17E0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ตามข้อตกลงในสัญญากู้ยืมเงินระยะยาวกับสถาบันการเงินในประเทศหลายแห่ง</w:t>
      </w:r>
      <w:r w:rsidR="009074C5" w:rsidRPr="00795110">
        <w:rPr>
          <w:rFonts w:ascii="Angsana New" w:hAnsi="Angsana New" w:hint="cs"/>
          <w:sz w:val="30"/>
          <w:szCs w:val="30"/>
          <w:cs/>
        </w:rPr>
        <w:t>และต่างประเทศแห่งหนึ่ง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 xml:space="preserve"> </w:t>
      </w:r>
      <w:r w:rsidR="00367886" w:rsidRPr="00795110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795110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7D848EC4" w14:textId="37C1272F" w:rsidR="000A7C09" w:rsidRDefault="000A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3C19000" w14:textId="77777777" w:rsidR="001F17E0" w:rsidRPr="00795110" w:rsidRDefault="001F17E0" w:rsidP="00661016">
      <w:pPr>
        <w:numPr>
          <w:ilvl w:val="0"/>
          <w:numId w:val="40"/>
        </w:numPr>
        <w:tabs>
          <w:tab w:val="clear" w:pos="454"/>
          <w:tab w:val="clear" w:pos="907"/>
          <w:tab w:val="clear" w:pos="1644"/>
          <w:tab w:val="clear" w:pos="1871"/>
          <w:tab w:val="left" w:pos="990"/>
          <w:tab w:val="left" w:pos="144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50 </w:t>
      </w:r>
      <w:r w:rsidRPr="0079511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 xml:space="preserve">ไม่ว่าทางตรงหรือทางอ้อมตลอดระยะเวลาที่บริษัทมีภาระหนี้กับสถาบันการเงิน </w:t>
      </w:r>
    </w:p>
    <w:p w14:paraId="73BE1C59" w14:textId="77777777" w:rsidR="001F17E0" w:rsidRPr="00795110" w:rsidRDefault="001F17E0" w:rsidP="00661016">
      <w:pPr>
        <w:numPr>
          <w:ilvl w:val="0"/>
          <w:numId w:val="4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0"/>
          <w:tab w:val="left" w:pos="126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5F52860E" w14:textId="3648D8D9" w:rsidR="001F17E0" w:rsidRPr="00795110" w:rsidRDefault="001F17E0" w:rsidP="00661016">
      <w:pPr>
        <w:numPr>
          <w:ilvl w:val="0"/>
          <w:numId w:val="41"/>
        </w:num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ขาย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กับทรัพย์สินใน</w:t>
      </w:r>
      <w:r w:rsidR="00BD04F5" w:rsidRPr="0079511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95110">
        <w:rPr>
          <w:rFonts w:ascii="Angsana New" w:hAnsi="Angsana New" w:hint="cs"/>
          <w:sz w:val="30"/>
          <w:szCs w:val="30"/>
          <w:cs/>
        </w:rPr>
        <w:t>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="00EA110D" w:rsidRPr="00795110">
        <w:rPr>
          <w:rFonts w:ascii="Angsana New" w:hAnsi="Angsana New"/>
          <w:sz w:val="30"/>
          <w:szCs w:val="30"/>
        </w:rPr>
        <w:t xml:space="preserve"> </w:t>
      </w:r>
      <w:r w:rsidR="00EA110D" w:rsidRPr="00795110">
        <w:rPr>
          <w:rFonts w:ascii="Angsana New" w:hAnsi="Angsana New" w:hint="cs"/>
          <w:sz w:val="30"/>
          <w:szCs w:val="30"/>
          <w:cs/>
        </w:rPr>
        <w:t>และ</w:t>
      </w:r>
    </w:p>
    <w:p w14:paraId="6826600A" w14:textId="77777777" w:rsidR="001F17E0" w:rsidRPr="00795110" w:rsidRDefault="001F17E0" w:rsidP="00661016">
      <w:pPr>
        <w:numPr>
          <w:ilvl w:val="0"/>
          <w:numId w:val="41"/>
        </w:num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บริษัทต้องปฎิบัติตามกฎหมาย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กฎเกณฑ์และข้อบังคับที่เกี่ยวข้อง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7CA8A826" w14:textId="15339FF2" w:rsidR="00237D07" w:rsidRPr="00795110" w:rsidRDefault="00237D07" w:rsidP="001F17E0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1FCF7F01" w14:textId="329A450C" w:rsidR="00665E8E" w:rsidRPr="00795110" w:rsidRDefault="00665E8E" w:rsidP="0066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95110">
        <w:rPr>
          <w:rFonts w:ascii="Angsana New" w:hAnsi="Angsana New"/>
          <w:sz w:val="30"/>
          <w:szCs w:val="30"/>
        </w:rPr>
        <w:t xml:space="preserve">31 </w:t>
      </w:r>
      <w:r w:rsidRPr="00795110">
        <w:rPr>
          <w:rFonts w:ascii="Angsana New" w:hAnsi="Angsana New" w:hint="cs"/>
          <w:sz w:val="30"/>
          <w:szCs w:val="30"/>
          <w:cs/>
        </w:rPr>
        <w:t>ธันวาคม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256</w:t>
      </w:r>
      <w:r w:rsidR="00D62106" w:rsidRPr="00795110">
        <w:rPr>
          <w:rFonts w:ascii="Angsana New" w:hAnsi="Angsana New"/>
          <w:sz w:val="30"/>
          <w:szCs w:val="30"/>
        </w:rPr>
        <w:t>5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Pr="00795110">
        <w:rPr>
          <w:rFonts w:ascii="Angsana New" w:hAnsi="Angsana New"/>
          <w:sz w:val="30"/>
          <w:szCs w:val="30"/>
          <w:cs/>
        </w:rPr>
        <w:br/>
      </w:r>
      <w:r w:rsidRPr="00795110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DF6D68">
        <w:rPr>
          <w:rFonts w:ascii="Angsana New" w:hAnsi="Angsana New"/>
          <w:sz w:val="30"/>
          <w:szCs w:val="30"/>
        </w:rPr>
        <w:t>25,084.99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ล้านบาทและ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="00DF6D68" w:rsidRPr="00DF6D68">
        <w:rPr>
          <w:rFonts w:ascii="Angsana New" w:hAnsi="Angsana New"/>
          <w:sz w:val="30"/>
          <w:szCs w:val="30"/>
        </w:rPr>
        <w:t xml:space="preserve">24,999.99 </w:t>
      </w:r>
      <w:r w:rsidRPr="00795110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795110">
        <w:rPr>
          <w:rFonts w:ascii="Angsana New" w:hAnsi="Angsana New"/>
          <w:sz w:val="30"/>
          <w:szCs w:val="30"/>
        </w:rPr>
        <w:br/>
      </w:r>
      <w:r w:rsidRPr="00795110">
        <w:rPr>
          <w:rFonts w:ascii="Angsana New" w:hAnsi="Angsana New"/>
          <w:i/>
          <w:iCs/>
          <w:sz w:val="30"/>
          <w:szCs w:val="30"/>
        </w:rPr>
        <w:t>(256</w:t>
      </w:r>
      <w:r w:rsidR="00D62106" w:rsidRPr="00795110">
        <w:rPr>
          <w:rFonts w:ascii="Angsana New" w:hAnsi="Angsana New"/>
          <w:i/>
          <w:iCs/>
          <w:sz w:val="30"/>
          <w:szCs w:val="30"/>
        </w:rPr>
        <w:t>4</w:t>
      </w:r>
      <w:r w:rsidRPr="00795110">
        <w:rPr>
          <w:rFonts w:ascii="Angsana New" w:hAnsi="Angsana New"/>
          <w:i/>
          <w:iCs/>
          <w:sz w:val="30"/>
          <w:szCs w:val="30"/>
        </w:rPr>
        <w:t xml:space="preserve">: </w:t>
      </w:r>
      <w:r w:rsidR="00D62106" w:rsidRPr="00795110">
        <w:rPr>
          <w:rFonts w:ascii="Angsana New" w:hAnsi="Angsana New"/>
          <w:i/>
          <w:iCs/>
          <w:sz w:val="30"/>
          <w:szCs w:val="30"/>
        </w:rPr>
        <w:t xml:space="preserve">82,608.87 </w:t>
      </w:r>
      <w:r w:rsidR="00D62106" w:rsidRPr="00795110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D62106" w:rsidRPr="0079511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62106" w:rsidRPr="00795110">
        <w:rPr>
          <w:rFonts w:ascii="Angsana New" w:hAnsi="Angsana New"/>
          <w:i/>
          <w:iCs/>
          <w:sz w:val="30"/>
          <w:szCs w:val="30"/>
        </w:rPr>
        <w:t xml:space="preserve">82,523.82 </w:t>
      </w:r>
      <w:r w:rsidRPr="00795110">
        <w:rPr>
          <w:rFonts w:ascii="Angsana New" w:hAnsi="Angsana New"/>
          <w:i/>
          <w:iCs/>
          <w:sz w:val="30"/>
          <w:szCs w:val="30"/>
        </w:rPr>
        <w:t xml:space="preserve"> 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795110">
        <w:rPr>
          <w:rFonts w:ascii="Angsana New" w:hAnsi="Angsana New"/>
          <w:i/>
          <w:iCs/>
          <w:sz w:val="30"/>
          <w:szCs w:val="30"/>
        </w:rPr>
        <w:t>)</w:t>
      </w:r>
    </w:p>
    <w:p w14:paraId="788BB451" w14:textId="77777777" w:rsidR="00665E8E" w:rsidRPr="00795110" w:rsidRDefault="00665E8E" w:rsidP="001F17E0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bookmarkEnd w:id="26"/>
    <w:p w14:paraId="269E2A6D" w14:textId="263E8F10" w:rsidR="004A2843" w:rsidRPr="00795110" w:rsidRDefault="004A2843" w:rsidP="00581386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หนี้สินตามสัญญาเช่า </w:t>
      </w:r>
    </w:p>
    <w:p w14:paraId="57B2695B" w14:textId="3A0629B7" w:rsidR="004A2843" w:rsidRPr="000A7C09" w:rsidRDefault="004A2843" w:rsidP="000A7C09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tbl>
      <w:tblPr>
        <w:tblW w:w="933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51"/>
        <w:gridCol w:w="1327"/>
        <w:gridCol w:w="267"/>
        <w:gridCol w:w="1308"/>
        <w:gridCol w:w="268"/>
        <w:gridCol w:w="1243"/>
        <w:gridCol w:w="268"/>
        <w:gridCol w:w="1301"/>
      </w:tblGrid>
      <w:tr w:rsidR="004A2843" w:rsidRPr="00795110" w14:paraId="417A9212" w14:textId="77777777" w:rsidTr="0086158B">
        <w:trPr>
          <w:trHeight w:val="70"/>
        </w:trPr>
        <w:tc>
          <w:tcPr>
            <w:tcW w:w="3351" w:type="dxa"/>
            <w:shd w:val="clear" w:color="auto" w:fill="auto"/>
            <w:vAlign w:val="bottom"/>
          </w:tcPr>
          <w:p w14:paraId="13284689" w14:textId="77777777" w:rsidR="004A2843" w:rsidRPr="00795110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5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2" w:type="dxa"/>
            <w:gridSpan w:val="3"/>
            <w:vAlign w:val="bottom"/>
          </w:tcPr>
          <w:p w14:paraId="0B26B52A" w14:textId="30327198" w:rsidR="004A2843" w:rsidRPr="00795110" w:rsidRDefault="00740CE7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6700B2FE" w14:textId="77777777" w:rsidR="004A2843" w:rsidRPr="00795110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12" w:type="dxa"/>
            <w:gridSpan w:val="3"/>
            <w:vAlign w:val="bottom"/>
          </w:tcPr>
          <w:p w14:paraId="20DFB6F5" w14:textId="77777777" w:rsidR="004A2843" w:rsidRPr="00795110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106" w:rsidRPr="00795110" w14:paraId="726B3D96" w14:textId="77777777">
        <w:trPr>
          <w:trHeight w:val="20"/>
        </w:trPr>
        <w:tc>
          <w:tcPr>
            <w:tcW w:w="3351" w:type="dxa"/>
            <w:shd w:val="clear" w:color="auto" w:fill="auto"/>
            <w:vAlign w:val="bottom"/>
          </w:tcPr>
          <w:p w14:paraId="164297CE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3C67675" w14:textId="6C714490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3FBB17F5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792E75A" w14:textId="5A7FCC88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29C216E7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15F56008" w14:textId="65276336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71CAA8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57847E8" w14:textId="0135C7CC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</w:tr>
      <w:tr w:rsidR="00D62106" w:rsidRPr="00795110" w14:paraId="04040046" w14:textId="77777777">
        <w:trPr>
          <w:trHeight w:val="20"/>
        </w:trPr>
        <w:tc>
          <w:tcPr>
            <w:tcW w:w="3351" w:type="dxa"/>
            <w:shd w:val="clear" w:color="auto" w:fill="auto"/>
            <w:vAlign w:val="bottom"/>
          </w:tcPr>
          <w:p w14:paraId="0FE80F17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497995B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  <w:vAlign w:val="center"/>
          </w:tcPr>
          <w:p w14:paraId="56E31425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088B258" w14:textId="50ADC2EF" w:rsidR="00D62106" w:rsidRPr="00795110" w:rsidRDefault="0065153E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(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7951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72ED12D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A1BAB2D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282B2B0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1B0E05DF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2843" w:rsidRPr="00795110" w14:paraId="1BA3C8B1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516020CA" w14:textId="77777777" w:rsidR="004A2843" w:rsidRPr="00795110" w:rsidRDefault="004A2843" w:rsidP="005D7C4F">
            <w:pPr>
              <w:spacing w:line="223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2" w:type="dxa"/>
            <w:gridSpan w:val="7"/>
            <w:vAlign w:val="bottom"/>
          </w:tcPr>
          <w:p w14:paraId="6FD6B9D3" w14:textId="77777777" w:rsidR="004A2843" w:rsidRPr="00795110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12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79511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4A2843" w:rsidRPr="00795110" w14:paraId="76187AD9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18EA410C" w14:textId="094F1281" w:rsidR="004A2843" w:rsidRPr="00795110" w:rsidRDefault="004A2843" w:rsidP="007F4035">
            <w:pPr>
              <w:tabs>
                <w:tab w:val="clear" w:pos="227"/>
              </w:tabs>
              <w:spacing w:line="240" w:lineRule="auto"/>
              <w:ind w:left="187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DCE2885" w14:textId="02433DA2" w:rsidR="004A2843" w:rsidRPr="00795110" w:rsidRDefault="004A2843" w:rsidP="003731C5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</w:p>
        </w:tc>
        <w:tc>
          <w:tcPr>
            <w:tcW w:w="267" w:type="dxa"/>
            <w:vAlign w:val="bottom"/>
          </w:tcPr>
          <w:p w14:paraId="18F57B3E" w14:textId="77777777" w:rsidR="004A2843" w:rsidRPr="00795110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C85B5FE" w14:textId="77777777" w:rsidR="004A2843" w:rsidRPr="00795110" w:rsidRDefault="004A2843" w:rsidP="003731C5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50A39B27" w14:textId="77777777" w:rsidR="004A2843" w:rsidRPr="00795110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8404C1" w14:textId="77777777" w:rsidR="004A2843" w:rsidRPr="00795110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42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  <w:vAlign w:val="bottom"/>
          </w:tcPr>
          <w:p w14:paraId="76B734EE" w14:textId="77777777" w:rsidR="004A2843" w:rsidRPr="00795110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6D767FFA" w14:textId="77777777" w:rsidR="004A2843" w:rsidRPr="00795110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40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7F168E" w:rsidRPr="00795110" w14:paraId="1F7943A0" w14:textId="77777777" w:rsidTr="00330586">
        <w:trPr>
          <w:trHeight w:val="20"/>
        </w:trPr>
        <w:tc>
          <w:tcPr>
            <w:tcW w:w="3351" w:type="dxa"/>
            <w:vAlign w:val="bottom"/>
          </w:tcPr>
          <w:p w14:paraId="0027DB21" w14:textId="1DDD35C6" w:rsidR="007F168E" w:rsidRPr="00795110" w:rsidRDefault="007F168E" w:rsidP="007F168E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</w:tcPr>
          <w:p w14:paraId="140E22A2" w14:textId="5FCD47BC" w:rsidR="007F168E" w:rsidRPr="00795110" w:rsidRDefault="007F168E" w:rsidP="007F168E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  <w:t xml:space="preserve"> 35,494 </w:t>
            </w:r>
          </w:p>
        </w:tc>
        <w:tc>
          <w:tcPr>
            <w:tcW w:w="267" w:type="dxa"/>
            <w:vAlign w:val="bottom"/>
          </w:tcPr>
          <w:p w14:paraId="7D5369AE" w14:textId="77777777" w:rsidR="007F168E" w:rsidRPr="00795110" w:rsidRDefault="007F168E" w:rsidP="007F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</w:tcPr>
          <w:p w14:paraId="040A35B3" w14:textId="287CC657" w:rsidR="007F168E" w:rsidRPr="00795110" w:rsidRDefault="007F168E" w:rsidP="007F168E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33,210 </w:t>
            </w:r>
          </w:p>
        </w:tc>
        <w:tc>
          <w:tcPr>
            <w:tcW w:w="268" w:type="dxa"/>
            <w:vAlign w:val="bottom"/>
          </w:tcPr>
          <w:p w14:paraId="16BAD8E4" w14:textId="77777777" w:rsidR="007F168E" w:rsidRPr="00795110" w:rsidRDefault="007F168E" w:rsidP="007F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91F5389" w14:textId="69AD0784" w:rsidR="007F168E" w:rsidRPr="00795110" w:rsidRDefault="003E515F" w:rsidP="007F168E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  <w:t>20,646</w:t>
            </w:r>
          </w:p>
        </w:tc>
        <w:tc>
          <w:tcPr>
            <w:tcW w:w="268" w:type="dxa"/>
            <w:vAlign w:val="bottom"/>
          </w:tcPr>
          <w:p w14:paraId="61D464CB" w14:textId="77777777" w:rsidR="007F168E" w:rsidRPr="00795110" w:rsidRDefault="007F168E" w:rsidP="007F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2C2B982A" w14:textId="792BCB1A" w:rsidR="007F168E" w:rsidRPr="00795110" w:rsidRDefault="007F168E" w:rsidP="007F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22,229</w:t>
            </w:r>
          </w:p>
        </w:tc>
      </w:tr>
      <w:tr w:rsidR="007F168E" w:rsidRPr="00795110" w14:paraId="54BB65E7" w14:textId="77777777" w:rsidTr="00330586">
        <w:trPr>
          <w:trHeight w:val="20"/>
        </w:trPr>
        <w:tc>
          <w:tcPr>
            <w:tcW w:w="3351" w:type="dxa"/>
            <w:vAlign w:val="bottom"/>
          </w:tcPr>
          <w:p w14:paraId="32F6E3FC" w14:textId="7F5E77A7" w:rsidR="007F168E" w:rsidRPr="00795110" w:rsidRDefault="007F168E" w:rsidP="007F168E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ส่วนที่เกิน 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4950088" w14:textId="6145EB95" w:rsidR="007F168E" w:rsidRPr="00795110" w:rsidRDefault="007F168E" w:rsidP="007F168E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  <w:t xml:space="preserve"> 2,556,322 </w:t>
            </w:r>
          </w:p>
        </w:tc>
        <w:tc>
          <w:tcPr>
            <w:tcW w:w="267" w:type="dxa"/>
            <w:vAlign w:val="bottom"/>
          </w:tcPr>
          <w:p w14:paraId="23422DE9" w14:textId="77777777" w:rsidR="007F168E" w:rsidRPr="00795110" w:rsidRDefault="007F168E" w:rsidP="007F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CE80894" w14:textId="48E046ED" w:rsidR="007F168E" w:rsidRPr="00795110" w:rsidRDefault="007F168E" w:rsidP="007F168E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2,513,079 </w:t>
            </w:r>
          </w:p>
        </w:tc>
        <w:tc>
          <w:tcPr>
            <w:tcW w:w="268" w:type="dxa"/>
            <w:vAlign w:val="bottom"/>
          </w:tcPr>
          <w:p w14:paraId="2C9DF3CD" w14:textId="77777777" w:rsidR="007F168E" w:rsidRPr="00795110" w:rsidRDefault="007F168E" w:rsidP="007F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29ED7BD" w14:textId="4D8F80D3" w:rsidR="007F168E" w:rsidRPr="00795110" w:rsidRDefault="007F168E" w:rsidP="007F168E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  <w:t>19,656</w:t>
            </w:r>
          </w:p>
        </w:tc>
        <w:tc>
          <w:tcPr>
            <w:tcW w:w="268" w:type="dxa"/>
            <w:vAlign w:val="bottom"/>
          </w:tcPr>
          <w:p w14:paraId="62C74673" w14:textId="77777777" w:rsidR="007F168E" w:rsidRPr="00795110" w:rsidRDefault="007F168E" w:rsidP="007F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1E68CFC" w14:textId="5F2F29FC" w:rsidR="007F168E" w:rsidRPr="00795110" w:rsidRDefault="007F168E" w:rsidP="007F1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hAnsi="Angsana New"/>
                <w:sz w:val="30"/>
                <w:szCs w:val="30"/>
                <w:lang w:eastAsia="zh-CN"/>
              </w:rPr>
              <w:t>39,434</w:t>
            </w:r>
          </w:p>
        </w:tc>
      </w:tr>
      <w:tr w:rsidR="00D62106" w:rsidRPr="00795110" w14:paraId="2868DC51" w14:textId="77777777" w:rsidTr="0086158B">
        <w:trPr>
          <w:trHeight w:val="20"/>
        </w:trPr>
        <w:tc>
          <w:tcPr>
            <w:tcW w:w="3351" w:type="dxa"/>
            <w:vAlign w:val="bottom"/>
          </w:tcPr>
          <w:p w14:paraId="4A3840BC" w14:textId="52A22E20" w:rsidR="00D62106" w:rsidRPr="00795110" w:rsidRDefault="00D62106" w:rsidP="00D62106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84AEE" w14:textId="33FB0328" w:rsidR="00D62106" w:rsidRPr="00795110" w:rsidRDefault="002E2690" w:rsidP="00D62106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zh-CN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zh-CN"/>
              </w:rPr>
              <w:t>2,591,816</w:t>
            </w:r>
          </w:p>
        </w:tc>
        <w:tc>
          <w:tcPr>
            <w:tcW w:w="267" w:type="dxa"/>
            <w:vAlign w:val="bottom"/>
          </w:tcPr>
          <w:p w14:paraId="1DFF761D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2EE81" w14:textId="2CAD0791" w:rsidR="00D62106" w:rsidRPr="00795110" w:rsidRDefault="007F168E" w:rsidP="00D62106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/>
              </w:rPr>
              <w:t>2,546,289</w:t>
            </w:r>
          </w:p>
        </w:tc>
        <w:tc>
          <w:tcPr>
            <w:tcW w:w="268" w:type="dxa"/>
            <w:vAlign w:val="bottom"/>
          </w:tcPr>
          <w:p w14:paraId="2A64BF01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051D1" w14:textId="10827437" w:rsidR="00D62106" w:rsidRPr="00795110" w:rsidRDefault="00304AD8" w:rsidP="00D62106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/>
              </w:rPr>
              <w:t>40,302</w:t>
            </w:r>
          </w:p>
        </w:tc>
        <w:tc>
          <w:tcPr>
            <w:tcW w:w="268" w:type="dxa"/>
            <w:vAlign w:val="bottom"/>
          </w:tcPr>
          <w:p w14:paraId="054FB192" w14:textId="77777777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BDE37" w14:textId="25ED6C8F" w:rsidR="00D62106" w:rsidRPr="00795110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61,663</w:t>
            </w:r>
          </w:p>
        </w:tc>
      </w:tr>
    </w:tbl>
    <w:p w14:paraId="4DAA0551" w14:textId="77777777" w:rsidR="00496F2E" w:rsidRPr="000A7C09" w:rsidRDefault="00496F2E" w:rsidP="000A7C09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  <w:cs/>
        </w:rPr>
      </w:pPr>
      <w:bookmarkStart w:id="27" w:name="_Hlk32275666"/>
    </w:p>
    <w:p w14:paraId="24033D70" w14:textId="08C6CCC3" w:rsidR="00287B73" w:rsidRPr="00795110" w:rsidRDefault="00F60DD1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27"/>
    <w:p w14:paraId="008B9A1D" w14:textId="1084EEFF" w:rsidR="009D64BE" w:rsidRPr="000A7C09" w:rsidRDefault="009D64BE" w:rsidP="000A7C09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06A4055C" w14:textId="73EB0B17" w:rsidR="008746BE" w:rsidRPr="00795110" w:rsidRDefault="008746BE" w:rsidP="00874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lang w:val="th-TH"/>
        </w:rPr>
      </w:pPr>
      <w:r w:rsidRPr="00795110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th-TH"/>
        </w:rPr>
        <w:t>โครงการผลประโยชน์ที่กำหนดไว้</w:t>
      </w:r>
    </w:p>
    <w:p w14:paraId="5D6E3E16" w14:textId="77777777" w:rsidR="008746BE" w:rsidRPr="000A7C09" w:rsidRDefault="008746BE" w:rsidP="000A7C09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333153DE" w14:textId="4A502FB7" w:rsidR="006602AA" w:rsidRPr="00795110" w:rsidRDefault="006602AA" w:rsidP="00AE2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795110">
        <w:rPr>
          <w:rFonts w:ascii="Angsana New" w:eastAsia="MS Mincho" w:hAnsi="Angsana New"/>
          <w:sz w:val="30"/>
          <w:szCs w:val="30"/>
          <w:cs/>
          <w:lang w:val="th-TH"/>
        </w:rPr>
        <w:t>กลุ่มบริษัท</w:t>
      </w:r>
      <w:r w:rsidR="003415AA" w:rsidRPr="00795110">
        <w:rPr>
          <w:rFonts w:ascii="Angsana New" w:eastAsia="MS Mincho" w:hAnsi="Angsana New" w:hint="cs"/>
          <w:sz w:val="30"/>
          <w:szCs w:val="30"/>
          <w:cs/>
          <w:lang w:val="th-TH"/>
        </w:rPr>
        <w:t>และบริษัท</w:t>
      </w:r>
      <w:r w:rsidRPr="00795110">
        <w:rPr>
          <w:rFonts w:ascii="Angsana New" w:eastAsia="MS Mincho" w:hAnsi="Angsana New"/>
          <w:sz w:val="30"/>
          <w:szCs w:val="30"/>
          <w:cs/>
          <w:lang w:val="th-TH"/>
        </w:rPr>
        <w:t>จัดการโครงการ</w:t>
      </w:r>
      <w:r w:rsidR="00B220B1" w:rsidRPr="00795110">
        <w:rPr>
          <w:rFonts w:ascii="Angsana New" w:eastAsia="MS Mincho" w:hAnsi="Angsana New" w:hint="cs"/>
          <w:sz w:val="30"/>
          <w:szCs w:val="30"/>
          <w:cs/>
          <w:lang w:val="th-TH"/>
        </w:rPr>
        <w:t>ผลประโยชน์ที่กำหนดไว้</w:t>
      </w:r>
      <w:r w:rsidRPr="00795110">
        <w:rPr>
          <w:rFonts w:ascii="Angsana New" w:eastAsia="MS Mincho" w:hAnsi="Angsana New"/>
          <w:sz w:val="30"/>
          <w:szCs w:val="30"/>
          <w:cs/>
          <w:lang w:val="th-TH"/>
        </w:rPr>
        <w:t xml:space="preserve">ตามข้อกำหนดของพระราชบัญญัติคุ้มครองแรงงาน พ.ศ. </w:t>
      </w:r>
      <w:r w:rsidRPr="00795110">
        <w:rPr>
          <w:rFonts w:ascii="Angsana New" w:eastAsia="MS Mincho" w:hAnsi="Angsana New"/>
          <w:sz w:val="30"/>
          <w:szCs w:val="30"/>
          <w:lang w:val="th-TH"/>
        </w:rPr>
        <w:t xml:space="preserve">2541 </w:t>
      </w:r>
      <w:r w:rsidRPr="00795110">
        <w:rPr>
          <w:rFonts w:ascii="Angsana New" w:eastAsia="MS Mincho" w:hAnsi="Angsana New"/>
          <w:sz w:val="30"/>
          <w:szCs w:val="30"/>
          <w:cs/>
          <w:lang w:val="th-TH"/>
        </w:rPr>
        <w:t>ในการให้ผลประโยชน์เมื่อเกษียณแก่พนักงานตามสิทธิและอายุงาน</w:t>
      </w:r>
      <w:r w:rsidR="00AE24EE" w:rsidRPr="00795110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 </w:t>
      </w:r>
      <w:r w:rsidRPr="00795110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โครงการผลประโยชน์</w:t>
      </w:r>
      <w:r w:rsidRPr="00795110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ที่กำหนดไว้</w:t>
      </w:r>
      <w:r w:rsidRPr="00795110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มีความเสี่ยงจากการประมาณการตามหลักคณิตศาสตร์ประกันภัย ได้แก่</w:t>
      </w:r>
      <w:r w:rsidR="00C82062" w:rsidRPr="00795110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 xml:space="preserve"> </w:t>
      </w:r>
      <w:r w:rsidR="00B220B1" w:rsidRPr="00795110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ความเสี่ยง</w:t>
      </w:r>
      <w:r w:rsidR="00B220B1" w:rsidRPr="00795110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ของช่วงชีวิต </w:t>
      </w:r>
      <w:r w:rsidRPr="00795110">
        <w:rPr>
          <w:rFonts w:ascii="Angsana New" w:eastAsia="MS Mincho" w:hAnsi="Angsana New"/>
          <w:sz w:val="30"/>
          <w:szCs w:val="30"/>
          <w:cs/>
          <w:lang w:val="th-TH"/>
        </w:rPr>
        <w:t>ความเสี่ยงจากอัตราดอกเบี้ย และความเสี่ยง</w:t>
      </w:r>
      <w:r w:rsidRPr="00795110">
        <w:rPr>
          <w:rFonts w:ascii="Angsana New" w:eastAsia="MS Mincho" w:hAnsi="Angsana New" w:hint="cs"/>
          <w:sz w:val="30"/>
          <w:szCs w:val="30"/>
          <w:cs/>
          <w:lang w:val="th-TH"/>
        </w:rPr>
        <w:t>จาก</w:t>
      </w:r>
      <w:r w:rsidR="00B220B1" w:rsidRPr="00795110">
        <w:rPr>
          <w:rFonts w:ascii="Angsana New" w:eastAsia="MS Mincho" w:hAnsi="Angsana New" w:hint="cs"/>
          <w:sz w:val="30"/>
          <w:szCs w:val="30"/>
          <w:cs/>
          <w:lang w:val="th-TH"/>
        </w:rPr>
        <w:t>ตลาด (เงินลงทุน)</w:t>
      </w:r>
    </w:p>
    <w:p w14:paraId="60460ED0" w14:textId="25373734" w:rsidR="000A7C09" w:rsidRDefault="000A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270"/>
        <w:gridCol w:w="1260"/>
        <w:gridCol w:w="270"/>
        <w:gridCol w:w="1260"/>
        <w:gridCol w:w="270"/>
        <w:gridCol w:w="1170"/>
        <w:gridCol w:w="270"/>
        <w:gridCol w:w="1170"/>
      </w:tblGrid>
      <w:tr w:rsidR="00F3152E" w:rsidRPr="00795110" w14:paraId="43EF375A" w14:textId="77777777" w:rsidTr="003E515F">
        <w:trPr>
          <w:tblHeader/>
        </w:trPr>
        <w:tc>
          <w:tcPr>
            <w:tcW w:w="3312" w:type="dxa"/>
            <w:vMerge w:val="restart"/>
          </w:tcPr>
          <w:p w14:paraId="1BBA99E3" w14:textId="77777777" w:rsidR="00F3152E" w:rsidRPr="00795110" w:rsidRDefault="00F3152E" w:rsidP="00F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0AE5A6D" w14:textId="77777777" w:rsidR="00F3152E" w:rsidRPr="00795110" w:rsidRDefault="00F3152E" w:rsidP="00F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70" w:type="dxa"/>
          </w:tcPr>
          <w:p w14:paraId="1BCFF3F2" w14:textId="77777777" w:rsidR="00F3152E" w:rsidRPr="00795110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3CE576B" w14:textId="2E0655A1" w:rsidR="00F3152E" w:rsidRPr="00795110" w:rsidRDefault="00740CE7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FC68CD" w14:textId="77777777" w:rsidR="00F3152E" w:rsidRPr="00795110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74D84E0" w14:textId="77777777" w:rsidR="00F3152E" w:rsidRPr="00795110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740" w:rsidRPr="00795110" w14:paraId="54259620" w14:textId="77777777" w:rsidTr="003E515F">
        <w:trPr>
          <w:tblHeader/>
        </w:trPr>
        <w:tc>
          <w:tcPr>
            <w:tcW w:w="3312" w:type="dxa"/>
            <w:vMerge/>
          </w:tcPr>
          <w:p w14:paraId="4B2B5774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6DC39" w14:textId="77777777" w:rsidR="00112740" w:rsidRPr="00795110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B63CD" w14:textId="639B0439" w:rsidR="00112740" w:rsidRPr="00795110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309B4B" w14:textId="77777777" w:rsidR="00112740" w:rsidRPr="00795110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274B2" w14:textId="20B13356" w:rsidR="00112740" w:rsidRPr="00795110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5003B272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19AD4" w14:textId="51ABFCB5" w:rsidR="00112740" w:rsidRPr="00795110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FD8192" w14:textId="77777777" w:rsidR="00112740" w:rsidRPr="00795110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08D9D" w14:textId="036F1882" w:rsidR="00112740" w:rsidRPr="00795110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</w:tr>
      <w:tr w:rsidR="00112740" w:rsidRPr="00795110" w14:paraId="74D68480" w14:textId="77777777" w:rsidTr="003E515F">
        <w:tc>
          <w:tcPr>
            <w:tcW w:w="3312" w:type="dxa"/>
          </w:tcPr>
          <w:p w14:paraId="37A6A71B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58A48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4576ACF8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795110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112740" w:rsidRPr="00795110" w14:paraId="25DB0C3E" w14:textId="77777777" w:rsidTr="003E515F">
        <w:tc>
          <w:tcPr>
            <w:tcW w:w="3312" w:type="dxa"/>
          </w:tcPr>
          <w:p w14:paraId="64A61D9B" w14:textId="1543F9BB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3CAADEE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F6F82" w14:textId="18E46B6A" w:rsidR="00112740" w:rsidRPr="00795110" w:rsidRDefault="004B634F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414,672</w:t>
            </w:r>
          </w:p>
        </w:tc>
        <w:tc>
          <w:tcPr>
            <w:tcW w:w="270" w:type="dxa"/>
          </w:tcPr>
          <w:p w14:paraId="30E5A538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5002AC2" w14:textId="28BD1ABB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AU"/>
              </w:rPr>
              <w:t>362,113</w:t>
            </w:r>
          </w:p>
        </w:tc>
        <w:tc>
          <w:tcPr>
            <w:tcW w:w="270" w:type="dxa"/>
          </w:tcPr>
          <w:p w14:paraId="22755761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AA5E44E" w14:textId="3938EB71" w:rsidR="00112740" w:rsidRPr="00795110" w:rsidRDefault="0061187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176,200</w:t>
            </w:r>
          </w:p>
        </w:tc>
        <w:tc>
          <w:tcPr>
            <w:tcW w:w="270" w:type="dxa"/>
          </w:tcPr>
          <w:p w14:paraId="1934436E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50B8431" w14:textId="16D37961" w:rsidR="00112740" w:rsidRPr="00795110" w:rsidRDefault="00112740" w:rsidP="003E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150,252</w:t>
            </w:r>
          </w:p>
        </w:tc>
      </w:tr>
      <w:tr w:rsidR="00112740" w:rsidRPr="00795110" w14:paraId="74AFE0C4" w14:textId="77777777" w:rsidTr="003E515F">
        <w:tc>
          <w:tcPr>
            <w:tcW w:w="3312" w:type="dxa"/>
          </w:tcPr>
          <w:p w14:paraId="1438C181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6064239D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72F40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C95B3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427B9CA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F31FC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8FD3B7A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FBA99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065321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12740" w:rsidRPr="00795110" w14:paraId="27333B1C" w14:textId="77777777" w:rsidTr="003E515F">
        <w:tc>
          <w:tcPr>
            <w:tcW w:w="3312" w:type="dxa"/>
          </w:tcPr>
          <w:p w14:paraId="1A4EBFDC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5A2309C0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39F8C0" w14:textId="1D507BF2" w:rsidR="00112740" w:rsidRPr="00795110" w:rsidRDefault="006E6737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63,558</w:t>
            </w:r>
          </w:p>
        </w:tc>
        <w:tc>
          <w:tcPr>
            <w:tcW w:w="270" w:type="dxa"/>
          </w:tcPr>
          <w:p w14:paraId="040883BE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5B2C705" w14:textId="065926AB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62,617</w:t>
            </w:r>
          </w:p>
        </w:tc>
        <w:tc>
          <w:tcPr>
            <w:tcW w:w="270" w:type="dxa"/>
          </w:tcPr>
          <w:p w14:paraId="4689F118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4F2FD3C" w14:textId="2041052B" w:rsidR="00112740" w:rsidRPr="00795110" w:rsidRDefault="00C743D8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27,257</w:t>
            </w:r>
          </w:p>
        </w:tc>
        <w:tc>
          <w:tcPr>
            <w:tcW w:w="270" w:type="dxa"/>
          </w:tcPr>
          <w:p w14:paraId="68E9C6A1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B75F48A" w14:textId="53AFDB81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26,918</w:t>
            </w:r>
          </w:p>
        </w:tc>
      </w:tr>
      <w:tr w:rsidR="00112740" w:rsidRPr="00795110" w14:paraId="47320A86" w14:textId="77777777" w:rsidTr="003E515F">
        <w:tc>
          <w:tcPr>
            <w:tcW w:w="3312" w:type="dxa"/>
          </w:tcPr>
          <w:p w14:paraId="571AF037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3F7E45CC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87873" w14:textId="6A387046" w:rsidR="00112740" w:rsidRPr="00795110" w:rsidRDefault="0060503D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6,994</w:t>
            </w:r>
          </w:p>
        </w:tc>
        <w:tc>
          <w:tcPr>
            <w:tcW w:w="270" w:type="dxa"/>
          </w:tcPr>
          <w:p w14:paraId="7941CFB5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CA3D39" w14:textId="2B51AAD1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6,090</w:t>
            </w:r>
          </w:p>
        </w:tc>
        <w:tc>
          <w:tcPr>
            <w:tcW w:w="270" w:type="dxa"/>
          </w:tcPr>
          <w:p w14:paraId="259BB842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1F87BE3" w14:textId="53B94D41" w:rsidR="00112740" w:rsidRPr="00795110" w:rsidRDefault="00C743D8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3,038</w:t>
            </w:r>
          </w:p>
        </w:tc>
        <w:tc>
          <w:tcPr>
            <w:tcW w:w="270" w:type="dxa"/>
          </w:tcPr>
          <w:p w14:paraId="14B5B159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615CCE" w14:textId="53D7FF1A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2,589</w:t>
            </w:r>
          </w:p>
        </w:tc>
      </w:tr>
      <w:tr w:rsidR="00112740" w:rsidRPr="00795110" w14:paraId="32385B02" w14:textId="77777777" w:rsidTr="003E515F">
        <w:tc>
          <w:tcPr>
            <w:tcW w:w="3312" w:type="dxa"/>
          </w:tcPr>
          <w:p w14:paraId="62F43FEA" w14:textId="37082AA0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270" w:type="dxa"/>
          </w:tcPr>
          <w:p w14:paraId="4F44EC91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345A7B" w14:textId="509F6034" w:rsidR="00112740" w:rsidRPr="00795110" w:rsidRDefault="00A26FB6" w:rsidP="00A26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7FF86D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16A3BF9" w14:textId="2952AB3E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(2,643)</w:t>
            </w:r>
          </w:p>
        </w:tc>
        <w:tc>
          <w:tcPr>
            <w:tcW w:w="270" w:type="dxa"/>
          </w:tcPr>
          <w:p w14:paraId="238B9926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D7F0A8A" w14:textId="0D7DD626" w:rsidR="00112740" w:rsidRPr="00795110" w:rsidRDefault="003C3DEF" w:rsidP="003C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C431C4" w14:textId="77777777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AB5F9AD" w14:textId="79E8761C" w:rsidR="00112740" w:rsidRPr="00795110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(1,004)</w:t>
            </w:r>
          </w:p>
        </w:tc>
      </w:tr>
      <w:tr w:rsidR="0022231E" w:rsidRPr="00795110" w14:paraId="5141CEDE" w14:textId="77777777" w:rsidTr="003E515F">
        <w:tc>
          <w:tcPr>
            <w:tcW w:w="3312" w:type="dxa"/>
          </w:tcPr>
          <w:p w14:paraId="652CB97C" w14:textId="64DDA430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7FD4B291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D373CB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DE3D3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E9EE85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02821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59C03C39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3466D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4196C5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231E" w:rsidRPr="00795110" w14:paraId="7F1BC3A0" w14:textId="77777777" w:rsidTr="003E515F">
        <w:tc>
          <w:tcPr>
            <w:tcW w:w="3312" w:type="dxa"/>
          </w:tcPr>
          <w:p w14:paraId="472AB69E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4CACB413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50D3A" w14:textId="64DF648E" w:rsidR="0022231E" w:rsidRPr="00795110" w:rsidRDefault="0050636C" w:rsidP="0050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AU"/>
              </w:rPr>
              <w:t>(8,827)</w:t>
            </w:r>
          </w:p>
        </w:tc>
        <w:tc>
          <w:tcPr>
            <w:tcW w:w="270" w:type="dxa"/>
          </w:tcPr>
          <w:p w14:paraId="4359391F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50F125F0" w14:textId="75CA044A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AU"/>
              </w:rPr>
              <w:t>(13,505)</w:t>
            </w:r>
          </w:p>
        </w:tc>
        <w:tc>
          <w:tcPr>
            <w:tcW w:w="270" w:type="dxa"/>
          </w:tcPr>
          <w:p w14:paraId="4E49538F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E1779F3" w14:textId="52DFF9EE" w:rsidR="0022231E" w:rsidRPr="00795110" w:rsidRDefault="0050636C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(2,924)</w:t>
            </w:r>
          </w:p>
        </w:tc>
        <w:tc>
          <w:tcPr>
            <w:tcW w:w="270" w:type="dxa"/>
          </w:tcPr>
          <w:p w14:paraId="15AE59CA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CB74D42" w14:textId="1E1B5638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852" w:firstLine="4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(2,555)</w:t>
            </w:r>
          </w:p>
        </w:tc>
      </w:tr>
      <w:tr w:rsidR="00B903C8" w:rsidRPr="00795110" w14:paraId="45C42202" w14:textId="77777777" w:rsidTr="003E515F">
        <w:tc>
          <w:tcPr>
            <w:tcW w:w="3312" w:type="dxa"/>
          </w:tcPr>
          <w:p w14:paraId="4F355C8F" w14:textId="23CA9042" w:rsidR="00B903C8" w:rsidRPr="00795110" w:rsidRDefault="00B903C8" w:rsidP="00B9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</w:p>
        </w:tc>
        <w:tc>
          <w:tcPr>
            <w:tcW w:w="270" w:type="dxa"/>
          </w:tcPr>
          <w:p w14:paraId="4D2CAEC4" w14:textId="77777777" w:rsidR="00B903C8" w:rsidRPr="00795110" w:rsidRDefault="00B903C8" w:rsidP="00B9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3986B8" w14:textId="25FAB5EC" w:rsidR="00B903C8" w:rsidRPr="00795110" w:rsidRDefault="00287CD7" w:rsidP="00B9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hAnsiTheme="majorBidi"/>
                <w:sz w:val="30"/>
                <w:szCs w:val="30"/>
                <w:lang w:val="en-AU"/>
              </w:rPr>
              <w:t>13,165</w:t>
            </w:r>
          </w:p>
        </w:tc>
        <w:tc>
          <w:tcPr>
            <w:tcW w:w="270" w:type="dxa"/>
          </w:tcPr>
          <w:p w14:paraId="27F221CE" w14:textId="77777777" w:rsidR="00B903C8" w:rsidRPr="00795110" w:rsidRDefault="00B903C8" w:rsidP="00B9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0F0790F7" w14:textId="5D7F5D8C" w:rsidR="00B903C8" w:rsidRPr="00795110" w:rsidRDefault="00B903C8" w:rsidP="00B9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50FEE4" w14:textId="77777777" w:rsidR="00B903C8" w:rsidRPr="00795110" w:rsidRDefault="00B903C8" w:rsidP="00B9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E4F3C48" w14:textId="5044E5AE" w:rsidR="00B903C8" w:rsidRPr="00795110" w:rsidRDefault="00B903C8" w:rsidP="00B9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C86CA0" w14:textId="77777777" w:rsidR="00B903C8" w:rsidRPr="00795110" w:rsidRDefault="00B903C8" w:rsidP="00B9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FC0122" w14:textId="7F6C94AA" w:rsidR="00B903C8" w:rsidRPr="00795110" w:rsidRDefault="00B903C8" w:rsidP="00B9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852" w:firstLine="7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231E" w:rsidRPr="00795110" w14:paraId="4F9D0DDB" w14:textId="77777777" w:rsidTr="003E515F">
        <w:tc>
          <w:tcPr>
            <w:tcW w:w="3312" w:type="dxa"/>
          </w:tcPr>
          <w:p w14:paraId="40CE905C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31 </w:t>
            </w: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F85029F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C26880" w14:textId="4C587ADF" w:rsidR="0022231E" w:rsidRPr="00795110" w:rsidRDefault="00473E77" w:rsidP="001A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AU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489,562</w:t>
            </w:r>
          </w:p>
        </w:tc>
        <w:tc>
          <w:tcPr>
            <w:tcW w:w="270" w:type="dxa"/>
          </w:tcPr>
          <w:p w14:paraId="092FCF12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278D7B" w14:textId="1FCC1F32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414,672</w:t>
            </w:r>
          </w:p>
        </w:tc>
        <w:tc>
          <w:tcPr>
            <w:tcW w:w="270" w:type="dxa"/>
          </w:tcPr>
          <w:p w14:paraId="2A6B540B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83F1D9" w14:textId="48674570" w:rsidR="0022231E" w:rsidRPr="00795110" w:rsidRDefault="006E5518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203,571</w:t>
            </w:r>
          </w:p>
        </w:tc>
        <w:tc>
          <w:tcPr>
            <w:tcW w:w="270" w:type="dxa"/>
          </w:tcPr>
          <w:p w14:paraId="4AE21974" w14:textId="77777777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F74849" w14:textId="13AC4E7F" w:rsidR="0022231E" w:rsidRPr="00795110" w:rsidRDefault="0022231E" w:rsidP="0022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2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176,200</w:t>
            </w:r>
          </w:p>
        </w:tc>
      </w:tr>
    </w:tbl>
    <w:p w14:paraId="7EEB3F0D" w14:textId="77777777" w:rsidR="00AE24EE" w:rsidRPr="003E515F" w:rsidRDefault="00AE24EE" w:rsidP="009C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358"/>
        <w:gridCol w:w="1222"/>
        <w:gridCol w:w="264"/>
        <w:gridCol w:w="1210"/>
        <w:gridCol w:w="264"/>
        <w:gridCol w:w="1307"/>
        <w:gridCol w:w="248"/>
        <w:gridCol w:w="1307"/>
      </w:tblGrid>
      <w:tr w:rsidR="00BE332C" w:rsidRPr="00795110" w14:paraId="1300B45C" w14:textId="77777777" w:rsidTr="001D74D9">
        <w:tc>
          <w:tcPr>
            <w:tcW w:w="3510" w:type="dxa"/>
            <w:vMerge w:val="restart"/>
          </w:tcPr>
          <w:p w14:paraId="763297C4" w14:textId="77777777" w:rsidR="00BE332C" w:rsidRPr="00795110" w:rsidRDefault="00BE332C" w:rsidP="00BE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108" w:hanging="237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1059FA53" w14:textId="51D868A0" w:rsidR="00BE332C" w:rsidRPr="00795110" w:rsidRDefault="00BE332C" w:rsidP="00BE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7" w:right="-108" w:hanging="237"/>
              <w:jc w:val="thaiDistribute"/>
              <w:rPr>
                <w:rFonts w:ascii="Angsana New" w:eastAsia="MS Mincho" w:hAnsi="Angsana New"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90" w:type="dxa"/>
            <w:gridSpan w:val="3"/>
          </w:tcPr>
          <w:p w14:paraId="66E50EF4" w14:textId="77777777" w:rsidR="00BE332C" w:rsidRPr="00795110" w:rsidRDefault="00BE332C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7B8772" w14:textId="77777777" w:rsidR="00BE332C" w:rsidRPr="00795110" w:rsidRDefault="00BE332C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A081454" w14:textId="77777777" w:rsidR="00BE332C" w:rsidRPr="00795110" w:rsidRDefault="00BE332C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32C" w:rsidRPr="00795110" w14:paraId="27B56D1C" w14:textId="77777777" w:rsidTr="001D74D9">
        <w:tc>
          <w:tcPr>
            <w:tcW w:w="3510" w:type="dxa"/>
            <w:vMerge/>
          </w:tcPr>
          <w:p w14:paraId="1D13D8BC" w14:textId="77777777" w:rsidR="00BE332C" w:rsidRPr="00795110" w:rsidRDefault="00BE332C" w:rsidP="0039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5753" w14:textId="40559573" w:rsidR="00BE332C" w:rsidRPr="00795110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BF3494" w:rsidRPr="00795110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18D961" w14:textId="77777777" w:rsidR="00BE332C" w:rsidRPr="00795110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829FE" w14:textId="312CF852" w:rsidR="00BE332C" w:rsidRPr="00795110" w:rsidRDefault="00BF3494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2A4FC141" w14:textId="77777777" w:rsidR="00BE332C" w:rsidRPr="00795110" w:rsidRDefault="00BE332C" w:rsidP="0039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59522" w14:textId="26FCBEB0" w:rsidR="00BE332C" w:rsidRPr="00795110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BF3494" w:rsidRPr="00795110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61270DDE" w14:textId="77777777" w:rsidR="00BE332C" w:rsidRPr="00795110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24BF9A8" w14:textId="02616962" w:rsidR="00BE332C" w:rsidRPr="00795110" w:rsidRDefault="00BF3494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</w:tr>
      <w:tr w:rsidR="00EA364F" w:rsidRPr="00795110" w14:paraId="102BD926" w14:textId="77777777" w:rsidTr="001D74D9">
        <w:tc>
          <w:tcPr>
            <w:tcW w:w="3510" w:type="dxa"/>
          </w:tcPr>
          <w:p w14:paraId="1DA19CD4" w14:textId="77777777" w:rsidR="00EA364F" w:rsidRPr="00795110" w:rsidRDefault="00EA364F" w:rsidP="00EA364F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C0A3F50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795110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ร้อยละ</w:t>
            </w:r>
            <w:r w:rsidRPr="00795110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EA364F" w:rsidRPr="00795110" w14:paraId="423AB4F8" w14:textId="77777777" w:rsidTr="001D74D9">
        <w:tc>
          <w:tcPr>
            <w:tcW w:w="3510" w:type="dxa"/>
          </w:tcPr>
          <w:p w14:paraId="7D364EA8" w14:textId="77777777" w:rsidR="00EA364F" w:rsidRPr="00795110" w:rsidRDefault="00EA364F" w:rsidP="00EA364F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27748AA7" w14:textId="3B77F7B2" w:rsidR="00EA364F" w:rsidRPr="00795110" w:rsidRDefault="00182A3A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1.70</w:t>
            </w:r>
          </w:p>
        </w:tc>
        <w:tc>
          <w:tcPr>
            <w:tcW w:w="270" w:type="dxa"/>
          </w:tcPr>
          <w:p w14:paraId="3CF7F9D1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795E7" w14:textId="6E6BDDA5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1.70</w:t>
            </w:r>
          </w:p>
        </w:tc>
        <w:tc>
          <w:tcPr>
            <w:tcW w:w="270" w:type="dxa"/>
          </w:tcPr>
          <w:p w14:paraId="3F7E83A1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C809E" w14:textId="04664BEC" w:rsidR="00EA364F" w:rsidRPr="00795110" w:rsidRDefault="00182A3A" w:rsidP="00DF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1.70</w:t>
            </w:r>
          </w:p>
        </w:tc>
        <w:tc>
          <w:tcPr>
            <w:tcW w:w="252" w:type="dxa"/>
          </w:tcPr>
          <w:p w14:paraId="702F1206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D36E48" w14:textId="58CD7AE5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1.70</w:t>
            </w:r>
          </w:p>
        </w:tc>
      </w:tr>
      <w:tr w:rsidR="00EA364F" w:rsidRPr="00795110" w14:paraId="04A5247D" w14:textId="77777777" w:rsidTr="001D74D9">
        <w:tc>
          <w:tcPr>
            <w:tcW w:w="3510" w:type="dxa"/>
          </w:tcPr>
          <w:p w14:paraId="613D6EC0" w14:textId="77777777" w:rsidR="00EA364F" w:rsidRPr="00795110" w:rsidRDefault="00EA364F" w:rsidP="00EA364F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0CCEA1BB" w14:textId="405C4326" w:rsidR="00EA364F" w:rsidRPr="00795110" w:rsidRDefault="00235BD8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4.00 - 5.00</w:t>
            </w:r>
          </w:p>
        </w:tc>
        <w:tc>
          <w:tcPr>
            <w:tcW w:w="270" w:type="dxa"/>
          </w:tcPr>
          <w:p w14:paraId="6E1F3E93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07DB8" w14:textId="31DE8335" w:rsidR="00EA364F" w:rsidRPr="00795110" w:rsidRDefault="00235BD8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4.00 - 5.00</w:t>
            </w:r>
          </w:p>
        </w:tc>
        <w:tc>
          <w:tcPr>
            <w:tcW w:w="270" w:type="dxa"/>
          </w:tcPr>
          <w:p w14:paraId="70D3E078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759A0" w14:textId="6C488253" w:rsidR="00EA364F" w:rsidRPr="00795110" w:rsidRDefault="00235BD8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5.00</w:t>
            </w:r>
          </w:p>
        </w:tc>
        <w:tc>
          <w:tcPr>
            <w:tcW w:w="252" w:type="dxa"/>
          </w:tcPr>
          <w:p w14:paraId="311616AF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770FCF5" w14:textId="72493BEA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5.00</w:t>
            </w:r>
          </w:p>
        </w:tc>
      </w:tr>
    </w:tbl>
    <w:p w14:paraId="4E758EF3" w14:textId="77777777" w:rsidR="00EE4DED" w:rsidRPr="003E515F" w:rsidRDefault="00EE4DED" w:rsidP="003E5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EF9DB52" w14:textId="77777777" w:rsidR="00EE4DED" w:rsidRPr="00795110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95110">
        <w:rPr>
          <w:rFonts w:ascii="Angsana New" w:eastAsia="MS Mincho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25F8081" w14:textId="77777777" w:rsidR="00A434F0" w:rsidRPr="003E515F" w:rsidRDefault="00A434F0" w:rsidP="003E5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4D192AE" w14:textId="4CE7E864" w:rsidR="006A35E2" w:rsidRPr="00795110" w:rsidRDefault="003702FD" w:rsidP="00F70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795110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Pr="00795110">
        <w:rPr>
          <w:rFonts w:ascii="Angsana New" w:eastAsia="MS Mincho" w:hAnsi="Angsana New"/>
          <w:sz w:val="30"/>
          <w:szCs w:val="30"/>
        </w:rPr>
        <w:t xml:space="preserve">31 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795110">
        <w:rPr>
          <w:rFonts w:ascii="Angsana New" w:eastAsia="MS Mincho" w:hAnsi="Angsana New"/>
          <w:sz w:val="30"/>
          <w:szCs w:val="30"/>
        </w:rPr>
        <w:t>256</w:t>
      </w:r>
      <w:r w:rsidR="00EA364F" w:rsidRPr="00795110">
        <w:rPr>
          <w:rFonts w:ascii="Angsana New" w:eastAsia="MS Mincho" w:hAnsi="Angsana New"/>
          <w:sz w:val="30"/>
          <w:szCs w:val="30"/>
        </w:rPr>
        <w:t>5</w:t>
      </w:r>
      <w:r w:rsidRPr="00795110">
        <w:rPr>
          <w:rFonts w:ascii="Angsana New" w:eastAsia="MS Mincho" w:hAnsi="Angsana New"/>
          <w:sz w:val="30"/>
          <w:szCs w:val="30"/>
        </w:rPr>
        <w:t xml:space="preserve"> </w:t>
      </w:r>
      <w:r w:rsidRPr="00795110">
        <w:rPr>
          <w:rFonts w:ascii="Angsana New" w:eastAsia="MS Mincho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471B47" w:rsidRPr="00795110">
        <w:rPr>
          <w:rFonts w:ascii="Angsana New" w:eastAsia="MS Mincho" w:hAnsi="Angsana New"/>
          <w:sz w:val="30"/>
          <w:szCs w:val="30"/>
        </w:rPr>
        <w:t xml:space="preserve"> 10</w:t>
      </w:r>
      <w:r w:rsidR="00EA364F" w:rsidRPr="00795110">
        <w:rPr>
          <w:rFonts w:ascii="Angsana New" w:eastAsia="MS Mincho" w:hAnsi="Angsana New"/>
          <w:sz w:val="30"/>
          <w:szCs w:val="30"/>
        </w:rPr>
        <w:t xml:space="preserve"> 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ปี </w:t>
      </w:r>
      <w:r w:rsidRPr="00795110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Pr="00795110">
        <w:rPr>
          <w:rFonts w:ascii="Angsana New" w:eastAsia="MS Mincho" w:hAnsi="Angsana New"/>
          <w:i/>
          <w:iCs/>
          <w:sz w:val="30"/>
          <w:szCs w:val="30"/>
        </w:rPr>
        <w:t>25</w:t>
      </w:r>
      <w:r w:rsidR="00B61609" w:rsidRPr="00795110">
        <w:rPr>
          <w:rFonts w:ascii="Angsana New" w:eastAsia="MS Mincho" w:hAnsi="Angsana New"/>
          <w:i/>
          <w:iCs/>
          <w:sz w:val="30"/>
          <w:szCs w:val="30"/>
        </w:rPr>
        <w:t>6</w:t>
      </w:r>
      <w:r w:rsidR="00EA364F" w:rsidRPr="00795110">
        <w:rPr>
          <w:rFonts w:ascii="Angsana New" w:eastAsia="MS Mincho" w:hAnsi="Angsana New"/>
          <w:i/>
          <w:iCs/>
          <w:sz w:val="30"/>
          <w:szCs w:val="30"/>
        </w:rPr>
        <w:t>4</w:t>
      </w:r>
      <w:r w:rsidRPr="00795110">
        <w:rPr>
          <w:rFonts w:ascii="Angsana New" w:eastAsia="MS Mincho" w:hAnsi="Angsana New"/>
          <w:i/>
          <w:iCs/>
          <w:sz w:val="30"/>
          <w:szCs w:val="30"/>
        </w:rPr>
        <w:t xml:space="preserve">: </w:t>
      </w:r>
      <w:r w:rsidR="00841884" w:rsidRPr="00795110">
        <w:rPr>
          <w:rFonts w:ascii="Angsana New" w:eastAsia="MS Mincho" w:hAnsi="Angsana New"/>
          <w:i/>
          <w:iCs/>
          <w:sz w:val="30"/>
          <w:szCs w:val="30"/>
        </w:rPr>
        <w:t xml:space="preserve">10 </w:t>
      </w:r>
      <w:r w:rsidRPr="00795110">
        <w:rPr>
          <w:rFonts w:ascii="Angsana New" w:eastAsia="MS Mincho" w:hAnsi="Angsana New"/>
          <w:i/>
          <w:iCs/>
          <w:sz w:val="30"/>
          <w:szCs w:val="30"/>
          <w:cs/>
        </w:rPr>
        <w:t>ปี)</w:t>
      </w:r>
    </w:p>
    <w:p w14:paraId="693BDD13" w14:textId="77777777" w:rsidR="008F2C7B" w:rsidRPr="003E515F" w:rsidRDefault="008F2C7B" w:rsidP="003E5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6F4F16E" w14:textId="319A0922" w:rsidR="003702FD" w:rsidRPr="00795110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795110">
        <w:rPr>
          <w:rFonts w:ascii="Angsana New" w:eastAsia="MS Mincho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6DDEE917" w14:textId="77777777" w:rsidR="003702FD" w:rsidRPr="003E515F" w:rsidRDefault="003702FD" w:rsidP="003E5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BA11949" w14:textId="3BDFEF10" w:rsidR="00286960" w:rsidRPr="00795110" w:rsidRDefault="003702FD" w:rsidP="00F70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95110">
        <w:rPr>
          <w:rFonts w:ascii="Angsana New" w:eastAsia="MS Mincho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795110">
        <w:rPr>
          <w:rFonts w:ascii="Angsana New" w:eastAsia="MS Mincho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</w:t>
      </w:r>
      <w:r w:rsidR="00C82062" w:rsidRPr="00795110">
        <w:rPr>
          <w:rFonts w:ascii="Angsana New" w:eastAsia="MS Mincho" w:hAnsi="Angsana New"/>
          <w:sz w:val="30"/>
          <w:szCs w:val="30"/>
        </w:rPr>
        <w:t xml:space="preserve"> </w:t>
      </w:r>
      <w:r w:rsidRPr="00795110">
        <w:rPr>
          <w:rFonts w:ascii="Angsana New" w:eastAsia="MS Mincho" w:hAnsi="Angsana New" w:hint="cs"/>
          <w:sz w:val="30"/>
          <w:szCs w:val="30"/>
          <w:cs/>
        </w:rPr>
        <w:t>อย่างสมเหตุสมผล ณ วันที่รายงาน</w:t>
      </w:r>
      <w:r w:rsidRPr="00795110">
        <w:rPr>
          <w:rFonts w:ascii="Angsana New" w:eastAsia="MS Mincho" w:hAnsi="Angsana New"/>
          <w:sz w:val="30"/>
          <w:szCs w:val="30"/>
        </w:rPr>
        <w:t xml:space="preserve"> 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โดยถือว่าข้อสมมติอื่นๆ คงที่ </w:t>
      </w:r>
    </w:p>
    <w:p w14:paraId="592196DB" w14:textId="032166B6" w:rsidR="000A7C09" w:rsidRDefault="000A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445"/>
        <w:gridCol w:w="1279"/>
        <w:gridCol w:w="268"/>
        <w:gridCol w:w="1279"/>
        <w:gridCol w:w="268"/>
        <w:gridCol w:w="1189"/>
        <w:gridCol w:w="251"/>
        <w:gridCol w:w="1201"/>
      </w:tblGrid>
      <w:tr w:rsidR="002608D9" w:rsidRPr="00795110" w14:paraId="12A76595" w14:textId="77777777" w:rsidTr="00A31ECF">
        <w:trPr>
          <w:tblHeader/>
        </w:trPr>
        <w:tc>
          <w:tcPr>
            <w:tcW w:w="3510" w:type="dxa"/>
          </w:tcPr>
          <w:p w14:paraId="3CBEE261" w14:textId="77777777" w:rsidR="00015DCD" w:rsidRPr="00795110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FF71D8" w14:textId="0CDB54C7" w:rsidR="00015DCD" w:rsidRPr="00795110" w:rsidRDefault="00740CE7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BF0D56" w14:textId="77777777" w:rsidR="00015DCD" w:rsidRPr="00795110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F6F79FB" w14:textId="77777777" w:rsidR="00015DCD" w:rsidRPr="00795110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8D9" w:rsidRPr="00795110" w14:paraId="24ECF2B9" w14:textId="77777777" w:rsidTr="00A31ECF">
        <w:trPr>
          <w:tblHeader/>
        </w:trPr>
        <w:tc>
          <w:tcPr>
            <w:tcW w:w="3510" w:type="dxa"/>
          </w:tcPr>
          <w:p w14:paraId="3AF0BEF9" w14:textId="77777777" w:rsidR="00015DCD" w:rsidRPr="00795110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DB38FD" w14:textId="77777777" w:rsidR="00015DCD" w:rsidRPr="00795110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5261648" w14:textId="77777777" w:rsidR="00015DCD" w:rsidRPr="00795110" w:rsidRDefault="00015DCD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318FDE" w14:textId="77777777" w:rsidR="00015DCD" w:rsidRPr="00795110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3568E49B" w14:textId="77777777" w:rsidR="00015DCD" w:rsidRPr="00795110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6E78D" w14:textId="77777777" w:rsidR="00015DCD" w:rsidRPr="00795110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</w:tcPr>
          <w:p w14:paraId="4DBDCC83" w14:textId="77777777" w:rsidR="00015DCD" w:rsidRPr="00795110" w:rsidRDefault="00015DCD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5B9197" w14:textId="77777777" w:rsidR="00015DCD" w:rsidRPr="00795110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015DCD" w:rsidRPr="00795110" w14:paraId="49C692B8" w14:textId="77777777" w:rsidTr="00A31ECF">
        <w:trPr>
          <w:tblHeader/>
        </w:trPr>
        <w:tc>
          <w:tcPr>
            <w:tcW w:w="3510" w:type="dxa"/>
          </w:tcPr>
          <w:p w14:paraId="312864C5" w14:textId="77777777" w:rsidR="00015DCD" w:rsidRPr="00795110" w:rsidRDefault="00015DCD" w:rsidP="00C25C8B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5AEB0EE" w14:textId="77777777" w:rsidR="00015DCD" w:rsidRPr="00795110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608D9" w:rsidRPr="00795110" w14:paraId="2D1C1F5D" w14:textId="77777777" w:rsidTr="00A31ECF">
        <w:tc>
          <w:tcPr>
            <w:tcW w:w="3510" w:type="dxa"/>
          </w:tcPr>
          <w:p w14:paraId="61F78B36" w14:textId="56D4FC87" w:rsidR="00015DCD" w:rsidRPr="00795110" w:rsidRDefault="00015DCD" w:rsidP="00015DCD">
            <w:pPr>
              <w:ind w:left="234" w:hanging="23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EA364F"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70A485CF" w14:textId="77777777" w:rsidR="00015DCD" w:rsidRPr="00795110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E4551" w14:textId="77777777" w:rsidR="00015DCD" w:rsidRPr="00795110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61CA7" w14:textId="77777777" w:rsidR="00015DCD" w:rsidRPr="00795110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5FF9E" w14:textId="77777777" w:rsidR="00015DCD" w:rsidRPr="00795110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C3F24" w14:textId="77777777" w:rsidR="00015DCD" w:rsidRPr="00795110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81F33C1" w14:textId="77777777" w:rsidR="00015DCD" w:rsidRPr="00795110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0112745" w14:textId="77777777" w:rsidR="00015DCD" w:rsidRPr="00795110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2F1FDB" w:rsidRPr="00795110" w14:paraId="43EE44A6" w14:textId="77777777" w:rsidTr="00A31ECF">
        <w:tc>
          <w:tcPr>
            <w:tcW w:w="3510" w:type="dxa"/>
          </w:tcPr>
          <w:p w14:paraId="2AEC0D74" w14:textId="21D673DB" w:rsidR="002F1FDB" w:rsidRPr="00795110" w:rsidRDefault="002F1FDB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3CCCD403" w14:textId="3AD2E213" w:rsidR="002F1FDB" w:rsidRPr="00795110" w:rsidRDefault="00FA4ADD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(24,523)</w:t>
            </w:r>
          </w:p>
        </w:tc>
        <w:tc>
          <w:tcPr>
            <w:tcW w:w="270" w:type="dxa"/>
          </w:tcPr>
          <w:p w14:paraId="18EE4BC3" w14:textId="77777777" w:rsidR="002F1FDB" w:rsidRPr="00795110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DD350F" w14:textId="6EC238CF" w:rsidR="002F1FDB" w:rsidRPr="00795110" w:rsidRDefault="00CE6CA7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26,519</w:t>
            </w:r>
          </w:p>
        </w:tc>
        <w:tc>
          <w:tcPr>
            <w:tcW w:w="270" w:type="dxa"/>
          </w:tcPr>
          <w:p w14:paraId="29494349" w14:textId="77777777" w:rsidR="002F1FDB" w:rsidRPr="00795110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A72241" w14:textId="6AA4C0DD" w:rsidR="002F1FDB" w:rsidRPr="00795110" w:rsidRDefault="00600257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(11,248)</w:t>
            </w:r>
          </w:p>
        </w:tc>
        <w:tc>
          <w:tcPr>
            <w:tcW w:w="252" w:type="dxa"/>
          </w:tcPr>
          <w:p w14:paraId="78DA168A" w14:textId="77777777" w:rsidR="002F1FDB" w:rsidRPr="00795110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19FA0F2" w14:textId="6F7DBDF1" w:rsidR="002F1FDB" w:rsidRPr="00795110" w:rsidRDefault="00600257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12,129 </w:t>
            </w:r>
          </w:p>
        </w:tc>
      </w:tr>
      <w:tr w:rsidR="002F1FDB" w:rsidRPr="00795110" w14:paraId="52EF3FB7" w14:textId="77777777" w:rsidTr="00A31ECF">
        <w:tc>
          <w:tcPr>
            <w:tcW w:w="3510" w:type="dxa"/>
          </w:tcPr>
          <w:p w14:paraId="70C76278" w14:textId="77777777" w:rsidR="002F1FDB" w:rsidRPr="00795110" w:rsidRDefault="002F1FDB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08C7945B" w14:textId="2C198A1C" w:rsidR="002F1FDB" w:rsidRPr="00795110" w:rsidRDefault="002F1FDB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425E943E" w14:textId="77777777" w:rsidR="008619EA" w:rsidRPr="00795110" w:rsidRDefault="008619EA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B930B06" w14:textId="19D97CEA" w:rsidR="00782EEA" w:rsidRPr="00795110" w:rsidRDefault="00CE6CA7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26,181</w:t>
            </w:r>
          </w:p>
        </w:tc>
        <w:tc>
          <w:tcPr>
            <w:tcW w:w="270" w:type="dxa"/>
          </w:tcPr>
          <w:p w14:paraId="031AC637" w14:textId="77777777" w:rsidR="002F1FDB" w:rsidRPr="00795110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B08170" w14:textId="77777777" w:rsidR="008619EA" w:rsidRPr="00795110" w:rsidRDefault="008619EA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532E826" w14:textId="30F03629" w:rsidR="002F1FDB" w:rsidRPr="00795110" w:rsidRDefault="00CE6CA7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(24,449)</w:t>
            </w:r>
          </w:p>
        </w:tc>
        <w:tc>
          <w:tcPr>
            <w:tcW w:w="270" w:type="dxa"/>
          </w:tcPr>
          <w:p w14:paraId="7D00CE2C" w14:textId="77777777" w:rsidR="002F1FDB" w:rsidRPr="00795110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5A77C" w14:textId="77777777" w:rsidR="008619EA" w:rsidRPr="00795110" w:rsidRDefault="008619EA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2730F" w14:textId="345DBCD0" w:rsidR="00782EEA" w:rsidRPr="00795110" w:rsidRDefault="00600257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12,032 </w:t>
            </w:r>
          </w:p>
        </w:tc>
        <w:tc>
          <w:tcPr>
            <w:tcW w:w="252" w:type="dxa"/>
          </w:tcPr>
          <w:p w14:paraId="4A34D0B4" w14:textId="77777777" w:rsidR="002F1FDB" w:rsidRPr="00795110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2D367BF7" w14:textId="77777777" w:rsidR="008619EA" w:rsidRPr="00795110" w:rsidRDefault="008619EA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376374" w14:textId="17C9B344" w:rsidR="00782EEA" w:rsidRPr="00795110" w:rsidRDefault="00600257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(11,270)</w:t>
            </w:r>
          </w:p>
        </w:tc>
      </w:tr>
      <w:tr w:rsidR="003E515F" w:rsidRPr="00795110" w14:paraId="26A29581" w14:textId="77777777" w:rsidTr="00A31ECF">
        <w:tc>
          <w:tcPr>
            <w:tcW w:w="3510" w:type="dxa"/>
          </w:tcPr>
          <w:p w14:paraId="32F1985C" w14:textId="77777777" w:rsidR="003E515F" w:rsidRPr="00795110" w:rsidRDefault="003E515F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6EDC88" w14:textId="77777777" w:rsidR="003E515F" w:rsidRPr="00795110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F48D1" w14:textId="77777777" w:rsidR="003E515F" w:rsidRPr="00795110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933B2" w14:textId="77777777" w:rsidR="003E515F" w:rsidRPr="00795110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10F39" w14:textId="77777777" w:rsidR="003E515F" w:rsidRPr="00795110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1FC90" w14:textId="77777777" w:rsidR="003E515F" w:rsidRPr="00795110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EA2E7A6" w14:textId="77777777" w:rsidR="003E515F" w:rsidRPr="00795110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A9D7BC9" w14:textId="77777777" w:rsidR="003E515F" w:rsidRPr="00795110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64F" w:rsidRPr="00795110" w14:paraId="467F0F79" w14:textId="77777777" w:rsidTr="00A31ECF">
        <w:tc>
          <w:tcPr>
            <w:tcW w:w="3510" w:type="dxa"/>
          </w:tcPr>
          <w:p w14:paraId="28449B4C" w14:textId="4E00009B" w:rsidR="00EA364F" w:rsidRPr="00795110" w:rsidRDefault="00EA364F" w:rsidP="00EA364F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B066EC6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D49CA9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8AED9E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A815F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1CB1D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69FAD0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9C7F141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A364F" w:rsidRPr="00795110" w14:paraId="220D3393" w14:textId="77777777" w:rsidTr="00A31ECF">
        <w:tc>
          <w:tcPr>
            <w:tcW w:w="3510" w:type="dxa"/>
          </w:tcPr>
          <w:p w14:paraId="13816C07" w14:textId="0F203340" w:rsidR="00EA364F" w:rsidRPr="00795110" w:rsidRDefault="00EA364F" w:rsidP="00EA364F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719FE90" w14:textId="72D3ADC2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(21,428)</w:t>
            </w:r>
          </w:p>
        </w:tc>
        <w:tc>
          <w:tcPr>
            <w:tcW w:w="270" w:type="dxa"/>
            <w:shd w:val="clear" w:color="auto" w:fill="auto"/>
          </w:tcPr>
          <w:p w14:paraId="6B47D917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602E15" w14:textId="39550BFA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23,172</w:t>
            </w:r>
          </w:p>
        </w:tc>
        <w:tc>
          <w:tcPr>
            <w:tcW w:w="270" w:type="dxa"/>
          </w:tcPr>
          <w:p w14:paraId="0AD4B6AC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08C33" w14:textId="7537C351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(9,723)</w:t>
            </w:r>
          </w:p>
        </w:tc>
        <w:tc>
          <w:tcPr>
            <w:tcW w:w="252" w:type="dxa"/>
          </w:tcPr>
          <w:p w14:paraId="01BF3E59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20C78A31" w14:textId="5B639069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10,484</w:t>
            </w:r>
          </w:p>
        </w:tc>
      </w:tr>
      <w:tr w:rsidR="00EA364F" w:rsidRPr="00795110" w14:paraId="3FA9CD05" w14:textId="77777777" w:rsidTr="00A31ECF">
        <w:tc>
          <w:tcPr>
            <w:tcW w:w="3510" w:type="dxa"/>
          </w:tcPr>
          <w:p w14:paraId="6517C740" w14:textId="77777777" w:rsidR="00EA364F" w:rsidRPr="00795110" w:rsidRDefault="00EA364F" w:rsidP="00EA364F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2A20BBBC" w14:textId="5C43DC9B" w:rsidR="00EA364F" w:rsidRPr="00795110" w:rsidRDefault="00EA364F" w:rsidP="00EA364F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468BA7C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4CEE374" w14:textId="40C6D80D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22,860</w:t>
            </w:r>
          </w:p>
        </w:tc>
        <w:tc>
          <w:tcPr>
            <w:tcW w:w="270" w:type="dxa"/>
            <w:shd w:val="clear" w:color="auto" w:fill="auto"/>
          </w:tcPr>
          <w:p w14:paraId="4FF8AFE8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3167B1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2813E29" w14:textId="6C63D986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(21,348)</w:t>
            </w:r>
          </w:p>
        </w:tc>
        <w:tc>
          <w:tcPr>
            <w:tcW w:w="270" w:type="dxa"/>
          </w:tcPr>
          <w:p w14:paraId="033A6D6F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D6EB18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F7EEC7D" w14:textId="7105C3FE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10,401</w:t>
            </w:r>
          </w:p>
        </w:tc>
        <w:tc>
          <w:tcPr>
            <w:tcW w:w="252" w:type="dxa"/>
          </w:tcPr>
          <w:p w14:paraId="53435B4A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C04CB05" w14:textId="77777777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047057A" w14:textId="2EED3690" w:rsidR="00EA364F" w:rsidRPr="00795110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(9,742)</w:t>
            </w:r>
          </w:p>
        </w:tc>
      </w:tr>
    </w:tbl>
    <w:p w14:paraId="60932747" w14:textId="77777777" w:rsidR="00607766" w:rsidRPr="00795110" w:rsidRDefault="00607766" w:rsidP="00607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79567D7E" w14:textId="18A3D79B" w:rsidR="00A940C6" w:rsidRPr="00795110" w:rsidRDefault="00A940C6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60ED8F1" w14:textId="22403880" w:rsidR="00A940C6" w:rsidRPr="00795110" w:rsidRDefault="00A940C6" w:rsidP="00A94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5304213E" w14:textId="4F996F25" w:rsidR="00A940C6" w:rsidRPr="00795110" w:rsidRDefault="00A940C6" w:rsidP="00A940C6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-630"/>
        <w:jc w:val="thaiDistribute"/>
        <w:rPr>
          <w:rFonts w:asciiTheme="majorBidi" w:hAnsiTheme="majorBidi"/>
          <w:sz w:val="30"/>
          <w:szCs w:val="30"/>
        </w:rPr>
      </w:pPr>
      <w:r w:rsidRPr="00795110">
        <w:rPr>
          <w:rFonts w:asciiTheme="majorBidi" w:hAnsiTheme="majorBidi"/>
          <w:sz w:val="30"/>
          <w:szCs w:val="30"/>
          <w:cs/>
        </w:rPr>
        <w:tab/>
      </w:r>
      <w:r w:rsidRPr="00795110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795110">
        <w:rPr>
          <w:rFonts w:asciiTheme="majorBidi" w:hAnsiTheme="majorBidi" w:hint="cs"/>
          <w:sz w:val="30"/>
          <w:szCs w:val="30"/>
        </w:rPr>
        <w:t>-</w:t>
      </w:r>
      <w:r w:rsidRPr="00795110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607C25EE" w14:textId="77777777" w:rsidR="00A940C6" w:rsidRPr="00795110" w:rsidRDefault="00A940C6" w:rsidP="00A940C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/>
          <w:sz w:val="30"/>
          <w:szCs w:val="30"/>
        </w:rPr>
      </w:pPr>
    </w:p>
    <w:p w14:paraId="15C81692" w14:textId="5652D740" w:rsidR="00A940C6" w:rsidRPr="00795110" w:rsidRDefault="00A940C6" w:rsidP="007B617A">
      <w:pPr>
        <w:pStyle w:val="ListParagraph"/>
        <w:tabs>
          <w:tab w:val="clear" w:pos="68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9511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795110">
        <w:rPr>
          <w:rFonts w:asciiTheme="majorBidi" w:hAnsiTheme="majorBidi" w:hint="cs"/>
          <w:sz w:val="30"/>
          <w:szCs w:val="30"/>
        </w:rPr>
        <w:t>10</w:t>
      </w:r>
      <w:r w:rsidRPr="00795110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795110">
        <w:rPr>
          <w:rFonts w:asciiTheme="majorBidi" w:hAnsiTheme="majorBidi" w:hint="cs"/>
          <w:sz w:val="30"/>
          <w:szCs w:val="30"/>
        </w:rPr>
        <w:t>2563</w:t>
      </w:r>
      <w:r w:rsidRPr="00795110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795110">
        <w:rPr>
          <w:rFonts w:asciiTheme="majorBidi" w:hAnsiTheme="majorBidi" w:hint="cs"/>
          <w:sz w:val="30"/>
          <w:szCs w:val="30"/>
        </w:rPr>
        <w:t>2563</w:t>
      </w:r>
      <w:r w:rsidRPr="00795110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795110">
        <w:rPr>
          <w:rFonts w:asciiTheme="majorBidi" w:hAnsiTheme="majorBidi" w:hint="cs"/>
          <w:sz w:val="30"/>
          <w:szCs w:val="30"/>
        </w:rPr>
        <w:t>AWC Share Plan 2020</w:t>
      </w:r>
      <w:r w:rsidRPr="00795110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795110">
        <w:rPr>
          <w:rFonts w:asciiTheme="majorBidi" w:hAnsiTheme="majorBidi" w:hint="cs"/>
          <w:sz w:val="30"/>
          <w:szCs w:val="30"/>
        </w:rPr>
        <w:t xml:space="preserve">AWC Share Plan 2020 </w:t>
      </w:r>
      <w:r w:rsidR="007B617A" w:rsidRPr="00795110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="007B617A" w:rsidRPr="00795110">
        <w:rPr>
          <w:rFonts w:asciiTheme="majorBidi" w:hAnsiTheme="majorBidi"/>
          <w:sz w:val="30"/>
          <w:szCs w:val="30"/>
          <w:cs/>
        </w:rPr>
        <w:t xml:space="preserve"> </w:t>
      </w:r>
      <w:r w:rsidR="007B617A" w:rsidRPr="00795110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3816A33A" w14:textId="77777777" w:rsidR="00A940C6" w:rsidRPr="00795110" w:rsidRDefault="00A940C6" w:rsidP="00A940C6">
      <w:pPr>
        <w:pStyle w:val="ListParagraph"/>
        <w:ind w:left="252"/>
        <w:jc w:val="thaiDistribute"/>
        <w:rPr>
          <w:rFonts w:asciiTheme="majorBidi" w:hAnsiTheme="majorBidi"/>
          <w:sz w:val="30"/>
          <w:szCs w:val="30"/>
        </w:rPr>
      </w:pPr>
    </w:p>
    <w:p w14:paraId="5780A6C9" w14:textId="4EC3E285" w:rsidR="00A940C6" w:rsidRPr="00795110" w:rsidRDefault="00A940C6" w:rsidP="007A5D5B">
      <w:pPr>
        <w:pStyle w:val="ListParagraph"/>
        <w:tabs>
          <w:tab w:val="clear" w:pos="454"/>
          <w:tab w:val="clear" w:pos="680"/>
          <w:tab w:val="left" w:pos="630"/>
          <w:tab w:val="left" w:pos="126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95110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795110">
        <w:rPr>
          <w:rFonts w:asciiTheme="majorBidi" w:hAnsiTheme="majorBidi" w:hint="cs"/>
          <w:sz w:val="30"/>
          <w:szCs w:val="30"/>
        </w:rPr>
        <w:t xml:space="preserve">AWC Share Plan 2020 </w:t>
      </w:r>
      <w:r w:rsidRPr="00795110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7D8B4821" w14:textId="77777777" w:rsidR="00A940C6" w:rsidRPr="00795110" w:rsidRDefault="00A940C6" w:rsidP="00A940C6">
      <w:pPr>
        <w:pStyle w:val="ListParagraph"/>
        <w:ind w:left="252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3815"/>
        <w:gridCol w:w="5995"/>
      </w:tblGrid>
      <w:tr w:rsidR="00A31ECF" w:rsidRPr="00795110" w14:paraId="71006378" w14:textId="77777777" w:rsidTr="00A31ECF">
        <w:trPr>
          <w:trHeight w:val="548"/>
        </w:trPr>
        <w:tc>
          <w:tcPr>
            <w:tcW w:w="3815" w:type="dxa"/>
            <w:hideMark/>
          </w:tcPr>
          <w:p w14:paraId="635B1565" w14:textId="77777777" w:rsidR="00A31ECF" w:rsidRPr="00795110" w:rsidRDefault="00A31ECF" w:rsidP="005D7C4F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995" w:type="dxa"/>
            <w:hideMark/>
          </w:tcPr>
          <w:p w14:paraId="08A9B138" w14:textId="77777777" w:rsidR="00A31ECF" w:rsidRPr="00795110" w:rsidRDefault="00A31ECF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A31ECF" w:rsidRPr="00795110" w14:paraId="4627F7A7" w14:textId="77777777" w:rsidTr="00A31ECF">
        <w:trPr>
          <w:trHeight w:val="378"/>
        </w:trPr>
        <w:tc>
          <w:tcPr>
            <w:tcW w:w="3815" w:type="dxa"/>
            <w:hideMark/>
          </w:tcPr>
          <w:p w14:paraId="36F4E04A" w14:textId="77777777" w:rsidR="00A31ECF" w:rsidRPr="00795110" w:rsidRDefault="00A31ECF">
            <w:pPr>
              <w:pStyle w:val="ListParagraph"/>
              <w:tabs>
                <w:tab w:val="right" w:pos="3599"/>
              </w:tabs>
              <w:spacing w:line="256" w:lineRule="auto"/>
              <w:ind w:left="54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5995" w:type="dxa"/>
            <w:hideMark/>
          </w:tcPr>
          <w:p w14:paraId="0FABA00E" w14:textId="1AF8B3B2" w:rsidR="00A31ECF" w:rsidRPr="00795110" w:rsidRDefault="00A31ECF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795110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A31ECF" w:rsidRPr="00795110" w14:paraId="2616E2E0" w14:textId="77777777" w:rsidTr="00A31ECF">
        <w:trPr>
          <w:trHeight w:val="524"/>
        </w:trPr>
        <w:tc>
          <w:tcPr>
            <w:tcW w:w="3815" w:type="dxa"/>
            <w:hideMark/>
          </w:tcPr>
          <w:p w14:paraId="06548ED9" w14:textId="0AD64519" w:rsidR="00A31ECF" w:rsidRPr="00795110" w:rsidRDefault="00A31ECF" w:rsidP="009D0FA8">
            <w:pPr>
              <w:pStyle w:val="ListParagraph"/>
              <w:tabs>
                <w:tab w:val="clear" w:pos="454"/>
                <w:tab w:val="left" w:pos="978"/>
                <w:tab w:val="right" w:pos="3599"/>
              </w:tabs>
              <w:spacing w:line="256" w:lineRule="auto"/>
              <w:ind w:left="798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5995" w:type="dxa"/>
            <w:hideMark/>
          </w:tcPr>
          <w:p w14:paraId="0893B86D" w14:textId="6C495061" w:rsidR="00A31ECF" w:rsidRPr="00795110" w:rsidRDefault="00A31ECF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จำนวนรวมท</w:t>
            </w:r>
            <w:r w:rsidR="00EB44BB">
              <w:rPr>
                <w:rFonts w:ascii="Angsana New" w:hAnsi="Angsana New" w:hint="cs"/>
                <w:sz w:val="30"/>
                <w:szCs w:val="30"/>
                <w:cs/>
              </w:rPr>
              <w:t>ั้งสิ้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นไม่เกิน </w:t>
            </w:r>
            <w:r w:rsidRPr="00795110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79511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95110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79511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A31ECF" w:rsidRPr="00795110" w14:paraId="0084E512" w14:textId="77777777" w:rsidTr="00A31ECF">
        <w:trPr>
          <w:trHeight w:val="1784"/>
        </w:trPr>
        <w:tc>
          <w:tcPr>
            <w:tcW w:w="3815" w:type="dxa"/>
            <w:hideMark/>
          </w:tcPr>
          <w:p w14:paraId="570A6478" w14:textId="77777777" w:rsidR="00A31ECF" w:rsidRPr="00795110" w:rsidRDefault="00A31ECF">
            <w:pPr>
              <w:pStyle w:val="ListParagraph"/>
              <w:spacing w:line="256" w:lineRule="auto"/>
              <w:ind w:left="540"/>
              <w:rPr>
                <w:rFonts w:ascii="Angsana New" w:eastAsia="Times New Roman" w:hAnsi="Angsana New"/>
                <w:sz w:val="30"/>
                <w:szCs w:val="30"/>
              </w:rPr>
            </w:pPr>
            <w:r w:rsidRPr="0079511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5995" w:type="dxa"/>
            <w:hideMark/>
          </w:tcPr>
          <w:p w14:paraId="2A46FDD7" w14:textId="3C2E6591" w:rsidR="00A31ECF" w:rsidRPr="00795110" w:rsidRDefault="00A31ECF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795110">
              <w:rPr>
                <w:rFonts w:ascii="Angsana New" w:eastAsia="Times New Roman" w:hAnsi="Angsana New" w:hint="cs"/>
                <w:sz w:val="30"/>
                <w:szCs w:val="30"/>
              </w:rPr>
              <w:t>AWC Share Plan 2020</w:t>
            </w:r>
            <w:r w:rsidRPr="0079511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795110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79511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</w:t>
            </w:r>
            <w:r w:rsidR="00EB44BB">
              <w:rPr>
                <w:rFonts w:ascii="Angsana New" w:eastAsia="Times New Roman" w:hAnsi="Angsana New" w:hint="cs"/>
                <w:sz w:val="30"/>
                <w:szCs w:val="30"/>
                <w:cs/>
              </w:rPr>
              <w:t>ั้ง</w:t>
            </w:r>
            <w:r w:rsidRPr="0079511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โดยจะทยอยออกหุ้นทุกปีภายใน </w:t>
            </w:r>
            <w:r w:rsidRPr="00795110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795110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5A4545C2" w14:textId="77777777" w:rsidR="000A7C09" w:rsidRPr="000A7C09" w:rsidRDefault="000A7C09" w:rsidP="00E0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51DEA46" w14:textId="1D156EB8" w:rsidR="00E062D1" w:rsidRPr="00795110" w:rsidRDefault="00EA364F" w:rsidP="00E0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สำหรับ</w:t>
      </w:r>
      <w:r w:rsidR="00A905F1" w:rsidRPr="00795110">
        <w:rPr>
          <w:rFonts w:ascii="Angsana New" w:hAnsi="Angsana New" w:hint="cs"/>
          <w:sz w:val="30"/>
          <w:szCs w:val="30"/>
          <w:cs/>
        </w:rPr>
        <w:t>ปี</w:t>
      </w:r>
      <w:r w:rsidRPr="00795110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795110">
        <w:rPr>
          <w:rFonts w:ascii="Angsana New" w:hAnsi="Angsana New"/>
          <w:sz w:val="30"/>
          <w:szCs w:val="30"/>
        </w:rPr>
        <w:t xml:space="preserve"> 3</w:t>
      </w:r>
      <w:r w:rsidR="00A905F1" w:rsidRPr="00795110">
        <w:rPr>
          <w:rFonts w:ascii="Angsana New" w:hAnsi="Angsana New"/>
          <w:sz w:val="30"/>
          <w:szCs w:val="30"/>
        </w:rPr>
        <w:t>1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A905F1" w:rsidRPr="00795110">
        <w:rPr>
          <w:rFonts w:ascii="Angsana New" w:hAnsi="Angsana New" w:hint="cs"/>
          <w:sz w:val="30"/>
          <w:szCs w:val="30"/>
          <w:cs/>
        </w:rPr>
        <w:t>ธันวาคม</w:t>
      </w:r>
      <w:r w:rsidRPr="00795110">
        <w:rPr>
          <w:rFonts w:ascii="Angsana New" w:hAnsi="Angsana New"/>
          <w:sz w:val="30"/>
          <w:szCs w:val="30"/>
        </w:rPr>
        <w:t xml:space="preserve"> 2565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3B1247" w:rsidRPr="00795110">
        <w:rPr>
          <w:rFonts w:ascii="Angsana New" w:hAnsi="Angsana New"/>
          <w:sz w:val="30"/>
          <w:szCs w:val="30"/>
        </w:rPr>
        <w:t>11</w:t>
      </w:r>
      <w:r w:rsidR="00091498" w:rsidRPr="00795110">
        <w:rPr>
          <w:rFonts w:ascii="Angsana New" w:hAnsi="Angsana New"/>
          <w:sz w:val="30"/>
          <w:szCs w:val="30"/>
        </w:rPr>
        <w:t>.</w:t>
      </w:r>
      <w:r w:rsidR="003B1247" w:rsidRPr="00795110">
        <w:rPr>
          <w:rFonts w:ascii="Angsana New" w:hAnsi="Angsana New"/>
          <w:sz w:val="30"/>
          <w:szCs w:val="30"/>
        </w:rPr>
        <w:t>28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</w:t>
      </w:r>
      <w:r w:rsidR="001345F2" w:rsidRPr="00795110">
        <w:rPr>
          <w:rFonts w:ascii="Angsana New" w:hAnsi="Angsana New"/>
          <w:sz w:val="30"/>
          <w:szCs w:val="30"/>
        </w:rPr>
        <w:t xml:space="preserve"> </w:t>
      </w:r>
      <w:r w:rsidR="007421A6" w:rsidRPr="00795110">
        <w:rPr>
          <w:rFonts w:ascii="Angsana New" w:hAnsi="Angsana New"/>
          <w:sz w:val="30"/>
          <w:szCs w:val="30"/>
        </w:rPr>
        <w:t>10</w:t>
      </w:r>
      <w:r w:rsidR="00091498" w:rsidRPr="00795110">
        <w:rPr>
          <w:rFonts w:ascii="Angsana New" w:hAnsi="Angsana New"/>
          <w:sz w:val="30"/>
          <w:szCs w:val="30"/>
        </w:rPr>
        <w:t>.</w:t>
      </w:r>
      <w:r w:rsidR="007421A6" w:rsidRPr="00795110">
        <w:rPr>
          <w:rFonts w:ascii="Angsana New" w:hAnsi="Angsana New"/>
          <w:sz w:val="30"/>
          <w:szCs w:val="30"/>
        </w:rPr>
        <w:t>67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ตามลำดับ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="00E062D1" w:rsidRPr="00795110">
        <w:rPr>
          <w:rFonts w:ascii="Angsana New" w:hAnsi="Angsana New"/>
          <w:i/>
          <w:iCs/>
          <w:sz w:val="30"/>
          <w:szCs w:val="30"/>
          <w:cs/>
        </w:rPr>
        <w:t>(</w:t>
      </w:r>
      <w:r w:rsidR="00E062D1" w:rsidRPr="00795110">
        <w:rPr>
          <w:rFonts w:ascii="Angsana New" w:hAnsi="Angsana New"/>
          <w:i/>
          <w:iCs/>
          <w:sz w:val="30"/>
          <w:szCs w:val="30"/>
        </w:rPr>
        <w:t>2564</w:t>
      </w:r>
      <w:r w:rsidR="00E062D1" w:rsidRPr="0079511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E062D1" w:rsidRPr="00795110">
        <w:rPr>
          <w:rFonts w:ascii="Angsana New" w:hAnsi="Angsana New"/>
          <w:i/>
          <w:iCs/>
          <w:sz w:val="30"/>
          <w:szCs w:val="30"/>
        </w:rPr>
        <w:t xml:space="preserve">9.08 </w:t>
      </w:r>
      <w:r w:rsidR="00E062D1" w:rsidRPr="0079511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062D1" w:rsidRPr="0079511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062D1" w:rsidRPr="00795110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E062D1" w:rsidRPr="0079511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062D1" w:rsidRPr="00795110">
        <w:rPr>
          <w:rFonts w:ascii="Angsana New" w:hAnsi="Angsana New"/>
          <w:i/>
          <w:iCs/>
          <w:sz w:val="30"/>
          <w:szCs w:val="30"/>
        </w:rPr>
        <w:t>8.56</w:t>
      </w:r>
      <w:r w:rsidR="00E062D1" w:rsidRPr="0079511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062D1" w:rsidRPr="0079511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062D1" w:rsidRPr="0079511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062D1" w:rsidRPr="0079511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062D1" w:rsidRPr="00795110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D3F3AC0" w14:textId="77777777" w:rsidR="00EA364F" w:rsidRPr="003E515F" w:rsidRDefault="00EA364F" w:rsidP="00E0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DBDB45C" w14:textId="77777777" w:rsidR="00EA364F" w:rsidRPr="00795110" w:rsidRDefault="00EA364F" w:rsidP="00EA3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795110">
        <w:rPr>
          <w:rFonts w:ascii="Angsana New" w:hAnsi="Angsana New" w:hint="cs"/>
          <w:b/>
          <w:bCs/>
          <w:sz w:val="30"/>
          <w:szCs w:val="30"/>
          <w:cs/>
          <w:lang w:eastAsia="en-GB"/>
        </w:rPr>
        <w:t>การเสนอขายหุ้นสามัญเพิ่มทุน</w:t>
      </w:r>
      <w:r w:rsidRPr="00795110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21BD1ABF" w14:textId="77777777" w:rsidR="00EA364F" w:rsidRPr="00795110" w:rsidRDefault="00EA364F" w:rsidP="00EA3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93"/>
        <w:gridCol w:w="263"/>
        <w:gridCol w:w="1170"/>
        <w:gridCol w:w="270"/>
        <w:gridCol w:w="1440"/>
        <w:gridCol w:w="270"/>
        <w:gridCol w:w="1981"/>
      </w:tblGrid>
      <w:tr w:rsidR="00EA364F" w:rsidRPr="00795110" w14:paraId="417E90CE" w14:textId="77777777" w:rsidTr="007A33F9">
        <w:tc>
          <w:tcPr>
            <w:tcW w:w="2430" w:type="dxa"/>
            <w:shd w:val="clear" w:color="auto" w:fill="auto"/>
          </w:tcPr>
          <w:p w14:paraId="6EB7C576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B1F22ED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48B96AC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A1FFD48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84480DB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07103943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  <w:shd w:val="clear" w:color="auto" w:fill="auto"/>
          </w:tcPr>
          <w:p w14:paraId="147181CE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18D73BB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A9DBA1C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FF96A3C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E6D641F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45A701C8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  <w:shd w:val="clear" w:color="auto" w:fill="auto"/>
          </w:tcPr>
          <w:p w14:paraId="32FC2DB3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F71EFEA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10DAD37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4BADC37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F9EFD87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0170EBD4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93" w:type="dxa"/>
            <w:shd w:val="clear" w:color="auto" w:fill="auto"/>
          </w:tcPr>
          <w:p w14:paraId="6413D7F0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8500DAB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2294B9C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468E7D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5ED5440D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36A07D1E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63" w:type="dxa"/>
            <w:shd w:val="clear" w:color="auto" w:fill="auto"/>
          </w:tcPr>
          <w:p w14:paraId="45ECABEF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38CC6F8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AB9D515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76308149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เพิ่มทุนออกให้</w:t>
            </w:r>
          </w:p>
          <w:p w14:paraId="3DDCB49F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พนักงาน</w:t>
            </w:r>
            <w:r w:rsidRPr="0079511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5110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70A0F34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F616C2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76D3D449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3783DD1F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)/</w:t>
            </w: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  <w:shd w:val="clear" w:color="auto" w:fill="auto"/>
          </w:tcPr>
          <w:p w14:paraId="58C6B79E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1" w:type="dxa"/>
            <w:shd w:val="clear" w:color="auto" w:fill="auto"/>
            <w:hideMark/>
          </w:tcPr>
          <w:p w14:paraId="5A7EFB91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5485DB57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E3C8780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63270CBE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6C20CDA8" w14:textId="72F2E8FB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79511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79511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5110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>วันที่</w:t>
            </w: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A905F1"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31 </w:t>
            </w:r>
            <w:r w:rsidR="00A905F1"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ธันวาคม</w:t>
            </w:r>
            <w:r w:rsidRPr="0079511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2565</w:t>
            </w:r>
          </w:p>
        </w:tc>
      </w:tr>
      <w:tr w:rsidR="00EA364F" w:rsidRPr="00795110" w14:paraId="2EB7DE5B" w14:textId="77777777" w:rsidTr="001A7CD7">
        <w:tc>
          <w:tcPr>
            <w:tcW w:w="2430" w:type="dxa"/>
          </w:tcPr>
          <w:p w14:paraId="2F860288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431BF120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795110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79511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795110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79511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21FE2AAC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795110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79511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A364F" w:rsidRPr="00795110" w14:paraId="689C1987" w14:textId="77777777" w:rsidTr="001A7CD7">
        <w:trPr>
          <w:trHeight w:val="207"/>
        </w:trPr>
        <w:tc>
          <w:tcPr>
            <w:tcW w:w="2430" w:type="dxa"/>
            <w:shd w:val="clear" w:color="auto" w:fill="auto"/>
            <w:hideMark/>
          </w:tcPr>
          <w:p w14:paraId="5EDA02AD" w14:textId="44FC683E" w:rsidR="00EA364F" w:rsidRPr="00795110" w:rsidRDefault="00EA364F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  <w:shd w:val="clear" w:color="auto" w:fill="auto"/>
          </w:tcPr>
          <w:p w14:paraId="6CA59AD6" w14:textId="56D818EE" w:rsidR="00EA364F" w:rsidRPr="00795110" w:rsidRDefault="00EA364F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831E47A" w14:textId="52037883" w:rsidR="00EA364F" w:rsidRPr="00795110" w:rsidRDefault="00EA364F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</w:p>
        </w:tc>
        <w:tc>
          <w:tcPr>
            <w:tcW w:w="1393" w:type="dxa"/>
            <w:shd w:val="clear" w:color="auto" w:fill="auto"/>
          </w:tcPr>
          <w:p w14:paraId="1D16E2FB" w14:textId="6A332389" w:rsidR="00EA364F" w:rsidRPr="00795110" w:rsidRDefault="007A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2,685</w:t>
            </w:r>
          </w:p>
        </w:tc>
        <w:tc>
          <w:tcPr>
            <w:tcW w:w="263" w:type="dxa"/>
            <w:shd w:val="clear" w:color="auto" w:fill="auto"/>
          </w:tcPr>
          <w:p w14:paraId="120E75AD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FC5340E" w14:textId="46E738D4" w:rsidR="00EA364F" w:rsidRPr="00795110" w:rsidRDefault="007A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(771)</w:t>
            </w:r>
          </w:p>
        </w:tc>
        <w:tc>
          <w:tcPr>
            <w:tcW w:w="270" w:type="dxa"/>
            <w:shd w:val="clear" w:color="auto" w:fill="auto"/>
          </w:tcPr>
          <w:p w14:paraId="5B6ADE7E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DE666B6" w14:textId="2F7BF2BC" w:rsidR="00EA364F" w:rsidRPr="00795110" w:rsidRDefault="007A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(569)</w:t>
            </w:r>
          </w:p>
        </w:tc>
        <w:tc>
          <w:tcPr>
            <w:tcW w:w="270" w:type="dxa"/>
            <w:shd w:val="clear" w:color="auto" w:fill="auto"/>
          </w:tcPr>
          <w:p w14:paraId="7AFF0CE9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259F3AB6" w14:textId="411BE858" w:rsidR="00EA364F" w:rsidRPr="00795110" w:rsidRDefault="007A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16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       1,345</w:t>
            </w:r>
          </w:p>
        </w:tc>
      </w:tr>
      <w:tr w:rsidR="00EB015E" w:rsidRPr="00795110" w14:paraId="0AD6DD56" w14:textId="77777777" w:rsidTr="001A7CD7">
        <w:tc>
          <w:tcPr>
            <w:tcW w:w="2430" w:type="dxa"/>
            <w:shd w:val="clear" w:color="auto" w:fill="auto"/>
          </w:tcPr>
          <w:p w14:paraId="478C3FD6" w14:textId="218FEABA" w:rsidR="00EA364F" w:rsidRPr="00795110" w:rsidRDefault="00EA364F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  <w:shd w:val="clear" w:color="auto" w:fill="auto"/>
          </w:tcPr>
          <w:p w14:paraId="6A79CEE1" w14:textId="3249F1E6" w:rsidR="00EA364F" w:rsidRPr="00795110" w:rsidRDefault="00EA364F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5E027B48" w14:textId="606ADB99" w:rsidR="00EA364F" w:rsidRPr="00795110" w:rsidRDefault="00EA364F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2040686D" w14:textId="7E776D45" w:rsidR="00EA364F" w:rsidRPr="00795110" w:rsidRDefault="007A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2,989</w:t>
            </w:r>
          </w:p>
        </w:tc>
        <w:tc>
          <w:tcPr>
            <w:tcW w:w="263" w:type="dxa"/>
            <w:shd w:val="clear" w:color="auto" w:fill="auto"/>
          </w:tcPr>
          <w:p w14:paraId="61F2ED52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32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8746D2" w14:textId="46A7F776" w:rsidR="00EA364F" w:rsidRPr="00795110" w:rsidRDefault="007A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autoSpaceDE w:val="0"/>
              <w:autoSpaceDN w:val="0"/>
              <w:adjustRightInd w:val="0"/>
              <w:spacing w:line="240" w:lineRule="auto"/>
              <w:ind w:right="-328" w:hanging="11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14:paraId="43B4AC92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4D456B" w14:textId="34CD4C66" w:rsidR="00EA364F" w:rsidRPr="00795110" w:rsidRDefault="007A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(338)</w:t>
            </w:r>
          </w:p>
        </w:tc>
        <w:tc>
          <w:tcPr>
            <w:tcW w:w="270" w:type="dxa"/>
            <w:shd w:val="clear" w:color="auto" w:fill="auto"/>
          </w:tcPr>
          <w:p w14:paraId="006CCE53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6933FF52" w14:textId="42F8B96D" w:rsidR="00EA364F" w:rsidRPr="00795110" w:rsidRDefault="007A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       2,651</w:t>
            </w:r>
          </w:p>
        </w:tc>
      </w:tr>
      <w:tr w:rsidR="000A0EB7" w:rsidRPr="00795110" w14:paraId="0F7DC566" w14:textId="77777777" w:rsidTr="001A7CD7">
        <w:tc>
          <w:tcPr>
            <w:tcW w:w="2430" w:type="dxa"/>
            <w:shd w:val="clear" w:color="auto" w:fill="auto"/>
          </w:tcPr>
          <w:p w14:paraId="6FF5E470" w14:textId="03D84DA9" w:rsidR="00EA364F" w:rsidRPr="00795110" w:rsidRDefault="00EA364F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  <w:shd w:val="clear" w:color="auto" w:fill="auto"/>
          </w:tcPr>
          <w:p w14:paraId="47497F5E" w14:textId="77777777" w:rsidR="00EA364F" w:rsidRPr="00795110" w:rsidRDefault="00EA364F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69A81B87" w14:textId="77777777" w:rsidR="00EA364F" w:rsidRPr="00795110" w:rsidRDefault="00EA364F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4F6D6" w14:textId="1C27FF46" w:rsidR="00EA364F" w:rsidRPr="00795110" w:rsidRDefault="007A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79511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5,674</w:t>
            </w:r>
          </w:p>
        </w:tc>
        <w:tc>
          <w:tcPr>
            <w:tcW w:w="263" w:type="dxa"/>
            <w:shd w:val="clear" w:color="auto" w:fill="auto"/>
          </w:tcPr>
          <w:p w14:paraId="17EE660F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4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DF9BC" w14:textId="4578E0B8" w:rsidR="00EA364F" w:rsidRPr="00795110" w:rsidRDefault="007A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-1100" w:firstLine="520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(771)</w:t>
            </w:r>
          </w:p>
        </w:tc>
        <w:tc>
          <w:tcPr>
            <w:tcW w:w="270" w:type="dxa"/>
            <w:shd w:val="clear" w:color="auto" w:fill="auto"/>
          </w:tcPr>
          <w:p w14:paraId="0BF26230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ind w:right="2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D8A73" w14:textId="4951C6D7" w:rsidR="00EA364F" w:rsidRPr="00795110" w:rsidRDefault="007A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ind w:right="2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(907)</w:t>
            </w:r>
          </w:p>
        </w:tc>
        <w:tc>
          <w:tcPr>
            <w:tcW w:w="270" w:type="dxa"/>
            <w:shd w:val="clear" w:color="auto" w:fill="auto"/>
          </w:tcPr>
          <w:p w14:paraId="58A554C3" w14:textId="77777777" w:rsidR="00EA364F" w:rsidRPr="00795110" w:rsidRDefault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1A7C3" w14:textId="6145F155" w:rsidR="00EA364F" w:rsidRPr="00795110" w:rsidRDefault="007A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79511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          3,996</w:t>
            </w:r>
          </w:p>
        </w:tc>
      </w:tr>
    </w:tbl>
    <w:p w14:paraId="670AA08F" w14:textId="77777777" w:rsidR="00EA364F" w:rsidRPr="00795110" w:rsidRDefault="00EA364F" w:rsidP="00EA364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30"/>
          <w:szCs w:val="30"/>
          <w:vertAlign w:val="superscript"/>
          <w:lang w:eastAsia="en-GB"/>
        </w:rPr>
      </w:pPr>
      <w:r w:rsidRPr="00795110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Pr="0079511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795110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Pr="00795110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Pr="00795110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31F024E2" w14:textId="5AB8DE5E" w:rsidR="000A7C09" w:rsidRDefault="000A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14"/>
          <w:szCs w:val="14"/>
        </w:rPr>
      </w:pPr>
      <w:r>
        <w:rPr>
          <w:rFonts w:ascii="Angsana New" w:eastAsia="Times New Roman" w:hAnsi="Angsana New"/>
          <w:sz w:val="14"/>
          <w:szCs w:val="14"/>
        </w:rPr>
        <w:br w:type="page"/>
      </w:r>
    </w:p>
    <w:p w14:paraId="510B4D84" w14:textId="4CE9F3AF" w:rsidR="00287B73" w:rsidRPr="00795110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39A98F7B" w14:textId="77777777" w:rsidR="003702FD" w:rsidRPr="00795110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1302"/>
        <w:gridCol w:w="774"/>
        <w:gridCol w:w="1640"/>
        <w:gridCol w:w="222"/>
        <w:gridCol w:w="1640"/>
        <w:gridCol w:w="222"/>
        <w:gridCol w:w="1640"/>
        <w:gridCol w:w="222"/>
        <w:gridCol w:w="1640"/>
      </w:tblGrid>
      <w:tr w:rsidR="005158D5" w:rsidRPr="00795110" w14:paraId="3161BEBF" w14:textId="77777777" w:rsidTr="005D7C4F">
        <w:trPr>
          <w:tblHeader/>
        </w:trPr>
        <w:tc>
          <w:tcPr>
            <w:tcW w:w="2767" w:type="dxa"/>
          </w:tcPr>
          <w:p w14:paraId="38F222F2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3C337FC5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1EB98AF3" w14:textId="1C368D83" w:rsidR="005158D5" w:rsidRPr="00795110" w:rsidRDefault="00C1706D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523028" w:rsidRPr="00795110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4F1452B6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59B5E010" w14:textId="1CF6EFC9" w:rsidR="005158D5" w:rsidRPr="00795110" w:rsidRDefault="00523028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</w:tr>
      <w:tr w:rsidR="005158D5" w:rsidRPr="00795110" w14:paraId="009E94E3" w14:textId="77777777" w:rsidTr="005D7C4F">
        <w:trPr>
          <w:tblHeader/>
        </w:trPr>
        <w:tc>
          <w:tcPr>
            <w:tcW w:w="2767" w:type="dxa"/>
          </w:tcPr>
          <w:p w14:paraId="0DDF85AC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5317DA9F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2AD602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760F92B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E43DCC9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</w:tcPr>
          <w:p w14:paraId="5C79CFA7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8202231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CC9A8E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B51EA84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158D5" w:rsidRPr="00795110" w14:paraId="374F1636" w14:textId="77777777" w:rsidTr="005D7C4F">
        <w:trPr>
          <w:tblHeader/>
        </w:trPr>
        <w:tc>
          <w:tcPr>
            <w:tcW w:w="2767" w:type="dxa"/>
          </w:tcPr>
          <w:p w14:paraId="5EC26E27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6408B605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91" w:type="dxa"/>
            <w:gridSpan w:val="7"/>
          </w:tcPr>
          <w:p w14:paraId="3D3BB9AE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58D5" w:rsidRPr="00795110" w14:paraId="33C7C103" w14:textId="77777777" w:rsidTr="005D7C4F">
        <w:tc>
          <w:tcPr>
            <w:tcW w:w="2767" w:type="dxa"/>
          </w:tcPr>
          <w:p w14:paraId="7013F2D3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9" w:type="dxa"/>
          </w:tcPr>
          <w:p w14:paraId="4857875B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F08DE4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8049E2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5F9F25B6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76A350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1D6418FE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F9587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AB819EE" w14:textId="77777777" w:rsidR="005158D5" w:rsidRPr="00795110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5C0A" w:rsidRPr="00795110" w14:paraId="33A6C08F" w14:textId="77777777" w:rsidTr="005D7C4F">
        <w:tc>
          <w:tcPr>
            <w:tcW w:w="2767" w:type="dxa"/>
          </w:tcPr>
          <w:p w14:paraId="0B022EF5" w14:textId="6E11F706" w:rsidR="00955C0A" w:rsidRPr="00795110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="00CF3E49" w:rsidRPr="00795110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99" w:type="dxa"/>
          </w:tcPr>
          <w:p w14:paraId="6DD01E14" w14:textId="75A044ED" w:rsidR="00955C0A" w:rsidRPr="00795110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EE47E" w14:textId="3EE1C06F" w:rsidR="00955C0A" w:rsidRPr="00795110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30A01A" w14:textId="77777777" w:rsidR="00955C0A" w:rsidRPr="00795110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347AAF42" w14:textId="14709A72" w:rsidR="00955C0A" w:rsidRPr="00795110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1A23816" w14:textId="77777777" w:rsidR="00955C0A" w:rsidRPr="00795110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74E9E47" w14:textId="22118038" w:rsidR="00955C0A" w:rsidRPr="00795110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ACE0E" w14:textId="77777777" w:rsidR="00955C0A" w:rsidRPr="00795110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55FB4C5" w14:textId="5D0BA04D" w:rsidR="00955C0A" w:rsidRPr="00795110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23028" w:rsidRPr="00795110" w14:paraId="711BCA50" w14:textId="77777777" w:rsidTr="005D7C4F">
        <w:tc>
          <w:tcPr>
            <w:tcW w:w="2767" w:type="dxa"/>
          </w:tcPr>
          <w:p w14:paraId="5B451A6B" w14:textId="6D091C92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051371DC" w14:textId="17776426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603C97B" w14:textId="644DFEBD" w:rsidR="00523028" w:rsidRPr="00795110" w:rsidRDefault="00AD38BB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6A55553D" w14:textId="77777777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66B3F207" w14:textId="075714DD" w:rsidR="00523028" w:rsidRPr="00795110" w:rsidRDefault="00F1586C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2058F3D3" w14:textId="77777777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0F8EB41B" w14:textId="0E21C871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70A02A1A" w14:textId="77777777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B7C0D6C" w14:textId="1B6F969B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32,150,000</w:t>
            </w:r>
          </w:p>
        </w:tc>
      </w:tr>
      <w:tr w:rsidR="00523028" w:rsidRPr="00795110" w14:paraId="059004E9" w14:textId="77777777" w:rsidTr="005D7C4F">
        <w:tc>
          <w:tcPr>
            <w:tcW w:w="2767" w:type="dxa"/>
          </w:tcPr>
          <w:p w14:paraId="5824F690" w14:textId="3D850834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9" w:type="dxa"/>
          </w:tcPr>
          <w:p w14:paraId="1D13CDA7" w14:textId="6BD2BD93" w:rsidR="00523028" w:rsidRPr="00795110" w:rsidRDefault="00523028" w:rsidP="005230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C54341" w14:textId="729B63E5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9B1E84E" w14:textId="77777777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929F46B" w14:textId="30381571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9927EEC" w14:textId="77777777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41BD33E" w14:textId="60EE4774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83AB24" w14:textId="77777777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8497812" w14:textId="35D5AA2D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523028" w:rsidRPr="00795110" w14:paraId="598F6C2F" w14:textId="77777777" w:rsidTr="005D7C4F">
        <w:tc>
          <w:tcPr>
            <w:tcW w:w="2767" w:type="dxa"/>
          </w:tcPr>
          <w:p w14:paraId="309A6D7B" w14:textId="119A041A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2F66C2F4" w14:textId="368A1EF7" w:rsidR="00523028" w:rsidRPr="00795110" w:rsidRDefault="00523028" w:rsidP="005230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51D81F" w14:textId="6F785C73" w:rsidR="00523028" w:rsidRPr="00795110" w:rsidRDefault="00F1586C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22DCC9B2" w14:textId="77777777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0B32807E" w14:textId="41F98CE7" w:rsidR="00523028" w:rsidRPr="00795110" w:rsidRDefault="00F1586C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2B78188C" w14:textId="77777777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3952843B" w14:textId="2448BF2C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2DA7AF50" w14:textId="77777777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4FD6EC6" w14:textId="05772799" w:rsidR="00523028" w:rsidRPr="00795110" w:rsidRDefault="00523028" w:rsidP="00523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5F3F0E" w:rsidRPr="00795110" w14:paraId="3D44AC51" w14:textId="77777777" w:rsidTr="005D7C4F">
        <w:tc>
          <w:tcPr>
            <w:tcW w:w="2767" w:type="dxa"/>
          </w:tcPr>
          <w:p w14:paraId="5751C637" w14:textId="77777777" w:rsidR="005F3F0E" w:rsidRPr="00795110" w:rsidRDefault="005F3F0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772E078A" w14:textId="77777777" w:rsidR="005F3F0E" w:rsidRPr="00795110" w:rsidRDefault="005F3F0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3BE437FD" w14:textId="77777777" w:rsidR="005F3F0E" w:rsidRPr="00795110" w:rsidRDefault="005F3F0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C1706D" w:rsidRPr="00795110" w14:paraId="6ED9F189" w14:textId="77777777" w:rsidTr="005D7C4F">
        <w:tc>
          <w:tcPr>
            <w:tcW w:w="2767" w:type="dxa"/>
          </w:tcPr>
          <w:p w14:paraId="7364E650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99" w:type="dxa"/>
          </w:tcPr>
          <w:p w14:paraId="00E46E1F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66153D5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C1706D" w:rsidRPr="00795110" w14:paraId="76D30593" w14:textId="77777777" w:rsidTr="0023377A">
        <w:tc>
          <w:tcPr>
            <w:tcW w:w="2767" w:type="dxa"/>
          </w:tcPr>
          <w:p w14:paraId="3A14144C" w14:textId="7F7846CC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99" w:type="dxa"/>
          </w:tcPr>
          <w:p w14:paraId="2F5B8772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67E01A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0D2E6B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DBAAB11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41901A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74228FC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2B28D6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2CA52B1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C1EA4" w:rsidRPr="00795110" w14:paraId="3C15657C" w14:textId="77777777" w:rsidTr="0023377A">
        <w:tc>
          <w:tcPr>
            <w:tcW w:w="2767" w:type="dxa"/>
          </w:tcPr>
          <w:p w14:paraId="2664E1B4" w14:textId="20EE342B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07338C43" w14:textId="6D542365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F989FF5" w14:textId="43B47C7C" w:rsidR="008C1EA4" w:rsidRPr="00795110" w:rsidRDefault="00F1586C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32</w:t>
            </w:r>
            <w:r w:rsidR="00C0621D" w:rsidRPr="00795110">
              <w:rPr>
                <w:rFonts w:ascii="Angsana New" w:eastAsia="MS Mincho" w:hAnsi="Angsana New"/>
                <w:sz w:val="30"/>
                <w:szCs w:val="30"/>
              </w:rPr>
              <w:t>,000,000</w:t>
            </w:r>
          </w:p>
        </w:tc>
        <w:tc>
          <w:tcPr>
            <w:tcW w:w="243" w:type="dxa"/>
          </w:tcPr>
          <w:p w14:paraId="7D3D6DFD" w14:textId="77777777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8B18A02" w14:textId="74CCC51A" w:rsidR="008C1EA4" w:rsidRPr="00795110" w:rsidRDefault="00C0621D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0E083563" w14:textId="77777777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6BF4D574" w14:textId="14EB995E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2AADAFB7" w14:textId="77777777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43ABA99" w14:textId="75D6218E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</w:tr>
      <w:tr w:rsidR="00CC4B5B" w:rsidRPr="00795110" w14:paraId="370430BD" w14:textId="77777777" w:rsidTr="0023377A">
        <w:tc>
          <w:tcPr>
            <w:tcW w:w="2767" w:type="dxa"/>
          </w:tcPr>
          <w:p w14:paraId="37A5E06E" w14:textId="77777777" w:rsidR="00CC4B5B" w:rsidRPr="00795110" w:rsidRDefault="00CC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8" w:name="_Hlk121766727"/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  <w:bookmarkEnd w:id="28"/>
          </w:p>
        </w:tc>
        <w:tc>
          <w:tcPr>
            <w:tcW w:w="899" w:type="dxa"/>
          </w:tcPr>
          <w:p w14:paraId="719FA6E3" w14:textId="77777777" w:rsidR="00CC4B5B" w:rsidRPr="00795110" w:rsidRDefault="00CC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244E2" w14:textId="67D17CE1" w:rsidR="00CC4B5B" w:rsidRPr="00795110" w:rsidRDefault="00C0621D" w:rsidP="005D2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  <w:tc>
          <w:tcPr>
            <w:tcW w:w="243" w:type="dxa"/>
          </w:tcPr>
          <w:p w14:paraId="61A953A9" w14:textId="77777777" w:rsidR="00CC4B5B" w:rsidRPr="00795110" w:rsidRDefault="00CC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37FB7820" w14:textId="71140411" w:rsidR="00CC4B5B" w:rsidRPr="00795110" w:rsidRDefault="00C0621D" w:rsidP="005D2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  <w:tc>
          <w:tcPr>
            <w:tcW w:w="243" w:type="dxa"/>
          </w:tcPr>
          <w:p w14:paraId="453C3586" w14:textId="77777777" w:rsidR="00CC4B5B" w:rsidRPr="00795110" w:rsidRDefault="00CC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1DE1D9D" w14:textId="14B5269B" w:rsidR="00CC4B5B" w:rsidRPr="00795110" w:rsidRDefault="00CC4B5B" w:rsidP="005B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240" w:right="24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22D1E6" w14:textId="77777777" w:rsidR="00CC4B5B" w:rsidRPr="00795110" w:rsidRDefault="00CC4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FDB316F" w14:textId="2B16991D" w:rsidR="00CC4B5B" w:rsidRPr="00795110" w:rsidRDefault="00CC4B5B" w:rsidP="005B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240" w:right="24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C1EA4" w:rsidRPr="00795110" w14:paraId="4D3FBAF9" w14:textId="77777777" w:rsidTr="00F12C2C">
        <w:tc>
          <w:tcPr>
            <w:tcW w:w="2767" w:type="dxa"/>
          </w:tcPr>
          <w:p w14:paraId="6ABABC11" w14:textId="030B34DD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9" w:type="dxa"/>
          </w:tcPr>
          <w:p w14:paraId="18CDBF48" w14:textId="5355A8BD" w:rsidR="008C1EA4" w:rsidRPr="00795110" w:rsidRDefault="008C1EA4" w:rsidP="008C1E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2FDE3C" w14:textId="77777777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F6D7CA9" w14:textId="77777777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6544992" w14:textId="77777777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A972846" w14:textId="77777777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3F0F525" w14:textId="47B8E148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F985F9" w14:textId="77777777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68959345" w14:textId="7662B9F3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C1EA4" w:rsidRPr="00795110" w14:paraId="1C8887DF" w14:textId="77777777" w:rsidTr="005D7C4F">
        <w:tc>
          <w:tcPr>
            <w:tcW w:w="2767" w:type="dxa"/>
          </w:tcPr>
          <w:p w14:paraId="20F4B46E" w14:textId="191C81B8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66BAAEDC" w14:textId="746F35F3" w:rsidR="008C1EA4" w:rsidRPr="00795110" w:rsidRDefault="008C1EA4" w:rsidP="008C1E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D31207" w14:textId="4B4A9B0E" w:rsidR="008C1EA4" w:rsidRPr="00795110" w:rsidRDefault="0023377A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43" w:type="dxa"/>
          </w:tcPr>
          <w:p w14:paraId="166763CC" w14:textId="77777777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76C4701" w14:textId="3C132099" w:rsidR="008C1EA4" w:rsidRPr="00795110" w:rsidRDefault="0023377A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43" w:type="dxa"/>
          </w:tcPr>
          <w:p w14:paraId="2FECA630" w14:textId="77777777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4B05B74" w14:textId="22E939FD" w:rsidR="008C1EA4" w:rsidRPr="00795110" w:rsidRDefault="002F027D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1CB126B8" w14:textId="77777777" w:rsidR="008C1EA4" w:rsidRPr="00795110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53270F73" w14:textId="2CF26A9B" w:rsidR="008C1EA4" w:rsidRPr="00795110" w:rsidRDefault="002F027D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</w:tr>
    </w:tbl>
    <w:p w14:paraId="6AC6217C" w14:textId="77777777" w:rsidR="00AE24EE" w:rsidRPr="00795110" w:rsidRDefault="00AE24EE" w:rsidP="00D27798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14:paraId="6BCF3FEF" w14:textId="4DE43783" w:rsidR="008362F2" w:rsidRPr="00795110" w:rsidRDefault="005B29F8" w:rsidP="00D27798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bookmarkStart w:id="29" w:name="_Hlk121960438"/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ออกหุ้นใหม่</w:t>
      </w:r>
    </w:p>
    <w:p w14:paraId="00F13232" w14:textId="77777777" w:rsidR="006C35C1" w:rsidRPr="009B458B" w:rsidRDefault="006C35C1" w:rsidP="006C3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2"/>
          <w:szCs w:val="22"/>
          <w:cs/>
        </w:rPr>
      </w:pPr>
    </w:p>
    <w:p w14:paraId="4DE781AF" w14:textId="3B62B392" w:rsidR="00523028" w:rsidRPr="00795110" w:rsidRDefault="00324A77" w:rsidP="00324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 xml:space="preserve">บริษัทได้ออกหุ้นสามัญเพิ่มทุนตามโครงการ </w:t>
      </w:r>
      <w:r w:rsidRPr="00795110">
        <w:rPr>
          <w:rFonts w:ascii="Angsana New" w:hAnsi="Angsana New"/>
          <w:sz w:val="30"/>
          <w:szCs w:val="30"/>
        </w:rPr>
        <w:t xml:space="preserve">AWC Shares Plan Tranche </w:t>
      </w:r>
      <w:r w:rsidR="00B277B1" w:rsidRPr="00795110">
        <w:rPr>
          <w:rFonts w:ascii="Angsana New" w:hAnsi="Angsana New"/>
          <w:sz w:val="30"/>
          <w:szCs w:val="30"/>
        </w:rPr>
        <w:t xml:space="preserve">1 </w:t>
      </w:r>
      <w:r w:rsidRPr="00795110">
        <w:rPr>
          <w:rFonts w:ascii="Angsana New" w:hAnsi="Angsana New"/>
          <w:sz w:val="30"/>
          <w:szCs w:val="30"/>
          <w:cs/>
        </w:rPr>
        <w:t>ให้แก่พนักงาน</w:t>
      </w:r>
      <w:r w:rsidR="003759B6" w:rsidRPr="00795110">
        <w:rPr>
          <w:rFonts w:ascii="Angsana New" w:hAnsi="Angsana New" w:hint="cs"/>
          <w:sz w:val="30"/>
          <w:szCs w:val="30"/>
          <w:cs/>
        </w:rPr>
        <w:t>จำ</w:t>
      </w:r>
      <w:r w:rsidRPr="00795110">
        <w:rPr>
          <w:rFonts w:ascii="Angsana New" w:hAnsi="Angsana New"/>
          <w:sz w:val="30"/>
          <w:szCs w:val="30"/>
          <w:cs/>
        </w:rPr>
        <w:t xml:space="preserve">นวน </w:t>
      </w:r>
      <w:r w:rsidRPr="00795110">
        <w:rPr>
          <w:rFonts w:ascii="Angsana New" w:hAnsi="Angsana New"/>
          <w:sz w:val="30"/>
          <w:szCs w:val="30"/>
        </w:rPr>
        <w:t>389,900</w:t>
      </w:r>
      <w:r w:rsidRPr="00795110">
        <w:rPr>
          <w:rFonts w:ascii="Angsana New" w:hAnsi="Angsana New"/>
          <w:sz w:val="30"/>
          <w:szCs w:val="30"/>
          <w:cs/>
        </w:rPr>
        <w:t xml:space="preserve"> หุ้น และ </w:t>
      </w:r>
      <w:r w:rsidRPr="00795110">
        <w:rPr>
          <w:rFonts w:ascii="Angsana New" w:hAnsi="Angsana New"/>
          <w:sz w:val="30"/>
          <w:szCs w:val="30"/>
        </w:rPr>
        <w:t>380,800</w:t>
      </w:r>
      <w:r w:rsidRPr="00795110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795110">
        <w:rPr>
          <w:rFonts w:ascii="Angsana New" w:hAnsi="Angsana New"/>
          <w:sz w:val="30"/>
          <w:szCs w:val="30"/>
        </w:rPr>
        <w:t>1</w:t>
      </w:r>
      <w:r w:rsidRPr="00795110">
        <w:rPr>
          <w:rFonts w:ascii="Angsana New" w:hAnsi="Angsana New"/>
          <w:sz w:val="30"/>
          <w:szCs w:val="30"/>
          <w:cs/>
        </w:rPr>
        <w:t xml:space="preserve"> บาท ซึ่งบริษัทได้จดทะเบียนเพิ่มทุนกับกระทรวงพาณิชย์แล้ว เมื่อวันที่ </w:t>
      </w:r>
      <w:r w:rsidR="003759B6" w:rsidRPr="00795110">
        <w:rPr>
          <w:rFonts w:ascii="Angsana New" w:hAnsi="Angsana New"/>
          <w:sz w:val="30"/>
          <w:szCs w:val="30"/>
        </w:rPr>
        <w:t xml:space="preserve">           </w:t>
      </w:r>
      <w:r w:rsidRPr="00795110">
        <w:rPr>
          <w:rFonts w:ascii="Angsana New" w:hAnsi="Angsana New"/>
          <w:sz w:val="30"/>
          <w:szCs w:val="30"/>
        </w:rPr>
        <w:t>10</w:t>
      </w:r>
      <w:r w:rsidRPr="00795110">
        <w:rPr>
          <w:rFonts w:ascii="Angsana New" w:hAnsi="Angsana New"/>
          <w:sz w:val="30"/>
          <w:szCs w:val="30"/>
          <w:cs/>
        </w:rPr>
        <w:t xml:space="preserve"> มีนาคม </w:t>
      </w:r>
      <w:r w:rsidRPr="00795110">
        <w:rPr>
          <w:rFonts w:ascii="Angsana New" w:hAnsi="Angsana New"/>
          <w:sz w:val="30"/>
          <w:szCs w:val="30"/>
        </w:rPr>
        <w:t>2565</w:t>
      </w:r>
      <w:r w:rsidRPr="00795110">
        <w:rPr>
          <w:rFonts w:ascii="Angsana New" w:hAnsi="Angsana New"/>
          <w:sz w:val="30"/>
          <w:szCs w:val="30"/>
          <w:cs/>
        </w:rPr>
        <w:t xml:space="preserve"> และ </w:t>
      </w:r>
      <w:r w:rsidRPr="00795110">
        <w:rPr>
          <w:rFonts w:ascii="Angsana New" w:hAnsi="Angsana New"/>
          <w:sz w:val="30"/>
          <w:szCs w:val="30"/>
        </w:rPr>
        <w:t>25</w:t>
      </w:r>
      <w:r w:rsidRPr="00795110">
        <w:rPr>
          <w:rFonts w:ascii="Angsana New" w:hAnsi="Angsana New"/>
          <w:sz w:val="30"/>
          <w:szCs w:val="30"/>
          <w:cs/>
        </w:rPr>
        <w:t xml:space="preserve"> เมษายน </w:t>
      </w:r>
      <w:r w:rsidRPr="00795110">
        <w:rPr>
          <w:rFonts w:ascii="Angsana New" w:hAnsi="Angsana New"/>
          <w:sz w:val="30"/>
          <w:szCs w:val="30"/>
        </w:rPr>
        <w:t>2565</w:t>
      </w:r>
      <w:r w:rsidRPr="00795110">
        <w:rPr>
          <w:rFonts w:ascii="Angsana New" w:hAnsi="Angsana New"/>
          <w:sz w:val="30"/>
          <w:szCs w:val="30"/>
          <w:cs/>
        </w:rPr>
        <w:t xml:space="preserve"> ตามล</w:t>
      </w:r>
      <w:r w:rsidR="003759B6" w:rsidRPr="00795110">
        <w:rPr>
          <w:rFonts w:ascii="Angsana New" w:hAnsi="Angsana New" w:hint="cs"/>
          <w:sz w:val="30"/>
          <w:szCs w:val="30"/>
          <w:cs/>
        </w:rPr>
        <w:t>ำ</w:t>
      </w:r>
      <w:r w:rsidRPr="00795110">
        <w:rPr>
          <w:rFonts w:ascii="Angsana New" w:hAnsi="Angsana New"/>
          <w:sz w:val="30"/>
          <w:szCs w:val="30"/>
          <w:cs/>
        </w:rPr>
        <w:t>ดับ</w:t>
      </w:r>
    </w:p>
    <w:bookmarkEnd w:id="29"/>
    <w:p w14:paraId="19FF3A39" w14:textId="77777777" w:rsidR="00523028" w:rsidRPr="009B458B" w:rsidRDefault="00523028" w:rsidP="009B4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2"/>
          <w:szCs w:val="22"/>
        </w:rPr>
      </w:pPr>
    </w:p>
    <w:p w14:paraId="2E9880F6" w14:textId="4566F62F" w:rsidR="0024686B" w:rsidRPr="00795110" w:rsidRDefault="0024686B" w:rsidP="00523028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7951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ส่วนเกินมูลค่าหุ้น</w:t>
      </w:r>
    </w:p>
    <w:p w14:paraId="6CDB2EA7" w14:textId="77777777" w:rsidR="0024686B" w:rsidRPr="009B458B" w:rsidRDefault="0024686B" w:rsidP="009B4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2"/>
          <w:szCs w:val="22"/>
        </w:rPr>
      </w:pPr>
    </w:p>
    <w:p w14:paraId="3735F661" w14:textId="5D3D8232" w:rsidR="00C46303" w:rsidRDefault="0024686B" w:rsidP="005B2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Pr="00795110">
        <w:rPr>
          <w:rFonts w:ascii="Angsana New" w:hAnsi="Angsana New"/>
          <w:sz w:val="30"/>
          <w:szCs w:val="30"/>
        </w:rPr>
        <w:t>.</w:t>
      </w:r>
      <w:r w:rsidRPr="00795110">
        <w:rPr>
          <w:rFonts w:ascii="Angsana New" w:hAnsi="Angsana New" w:hint="cs"/>
          <w:sz w:val="30"/>
          <w:szCs w:val="30"/>
          <w:cs/>
        </w:rPr>
        <w:t>ศ</w:t>
      </w:r>
      <w:r w:rsidRPr="00795110">
        <w:rPr>
          <w:rFonts w:ascii="Angsana New" w:hAnsi="Angsana New"/>
          <w:sz w:val="30"/>
          <w:szCs w:val="30"/>
        </w:rPr>
        <w:t xml:space="preserve">. 2535 </w:t>
      </w:r>
      <w:r w:rsidRPr="00795110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795110">
        <w:rPr>
          <w:rFonts w:ascii="Angsana New" w:hAnsi="Angsana New"/>
          <w:sz w:val="30"/>
          <w:szCs w:val="30"/>
        </w:rPr>
        <w:t xml:space="preserve">51 </w:t>
      </w:r>
      <w:r w:rsidRPr="00795110">
        <w:rPr>
          <w:rFonts w:ascii="Angsana New" w:hAnsi="Angsana New" w:hint="cs"/>
          <w:sz w:val="30"/>
          <w:szCs w:val="30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795110">
        <w:rPr>
          <w:rFonts w:ascii="Angsana New" w:hAnsi="Angsana New"/>
          <w:sz w:val="30"/>
          <w:szCs w:val="30"/>
        </w:rPr>
        <w:t>(“</w:t>
      </w:r>
      <w:r w:rsidRPr="00795110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795110">
        <w:rPr>
          <w:rFonts w:ascii="Angsana New" w:hAnsi="Angsana New"/>
          <w:sz w:val="30"/>
          <w:szCs w:val="30"/>
        </w:rPr>
        <w:t>”)</w:t>
      </w:r>
      <w:r w:rsidRPr="00795110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1BB8ABDB" w14:textId="47848928" w:rsidR="000A7C09" w:rsidRDefault="000A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8CF603F" w14:textId="587C503D" w:rsidR="00F216AE" w:rsidRPr="00795110" w:rsidRDefault="00F216AE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FF7A8B" w:rsidRPr="00795110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  <w:r w:rsidR="00FF7A8B" w:rsidRPr="00795110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76AC3942" w14:textId="77777777" w:rsidR="00F216AE" w:rsidRPr="009B458B" w:rsidRDefault="00F216AE" w:rsidP="009B4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2"/>
          <w:szCs w:val="22"/>
        </w:rPr>
      </w:pPr>
    </w:p>
    <w:p w14:paraId="40201FBF" w14:textId="139A80F6" w:rsidR="007E5772" w:rsidRPr="00795110" w:rsidRDefault="002157F5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ตามบทบัญญัติแห่ง</w:t>
      </w:r>
      <w:r w:rsidR="00E56F93" w:rsidRPr="00795110">
        <w:rPr>
          <w:rFonts w:ascii="Angsana New" w:hAnsi="Angsana New" w:hint="cs"/>
          <w:sz w:val="30"/>
          <w:szCs w:val="30"/>
          <w:cs/>
        </w:rPr>
        <w:t>พระราชบัญญัติบริษัทมหาชนจำกัด พ</w:t>
      </w:r>
      <w:r w:rsidR="00E56F93" w:rsidRPr="00795110">
        <w:rPr>
          <w:rFonts w:ascii="Angsana New" w:hAnsi="Angsana New"/>
          <w:sz w:val="30"/>
          <w:szCs w:val="30"/>
        </w:rPr>
        <w:t>.</w:t>
      </w:r>
      <w:r w:rsidR="00E56F93" w:rsidRPr="00795110">
        <w:rPr>
          <w:rFonts w:ascii="Angsana New" w:hAnsi="Angsana New" w:hint="cs"/>
          <w:sz w:val="30"/>
          <w:szCs w:val="30"/>
          <w:cs/>
        </w:rPr>
        <w:t>ศ</w:t>
      </w:r>
      <w:r w:rsidR="00E56F93" w:rsidRPr="00795110">
        <w:rPr>
          <w:rFonts w:ascii="Angsana New" w:hAnsi="Angsana New"/>
          <w:sz w:val="30"/>
          <w:szCs w:val="30"/>
        </w:rPr>
        <w:t xml:space="preserve">. 2535 </w:t>
      </w:r>
      <w:r w:rsidR="00E56F93" w:rsidRPr="00795110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E56F93" w:rsidRPr="00795110">
        <w:rPr>
          <w:rFonts w:ascii="Angsana New" w:hAnsi="Angsana New"/>
          <w:sz w:val="30"/>
          <w:szCs w:val="30"/>
        </w:rPr>
        <w:t>116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795110">
        <w:rPr>
          <w:rFonts w:ascii="Angsana New" w:hAnsi="Angsana New"/>
          <w:sz w:val="30"/>
          <w:szCs w:val="30"/>
        </w:rPr>
        <w:t>“</w:t>
      </w:r>
      <w:r w:rsidRPr="00795110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95110">
        <w:rPr>
          <w:rFonts w:ascii="Angsana New" w:hAnsi="Angsana New"/>
          <w:sz w:val="30"/>
          <w:szCs w:val="30"/>
        </w:rPr>
        <w:t xml:space="preserve">”) </w:t>
      </w:r>
      <w:r w:rsidRPr="00795110">
        <w:rPr>
          <w:rFonts w:ascii="Angsana New" w:hAnsi="Angsana New"/>
          <w:spacing w:val="-4"/>
          <w:sz w:val="30"/>
          <w:szCs w:val="30"/>
          <w:cs/>
        </w:rPr>
        <w:t>อย่างน้อยร้อยละ</w:t>
      </w:r>
      <w:r w:rsidRPr="00795110">
        <w:rPr>
          <w:rFonts w:ascii="Angsana New" w:hAnsi="Angsana New"/>
          <w:spacing w:val="-4"/>
          <w:sz w:val="30"/>
          <w:szCs w:val="30"/>
        </w:rPr>
        <w:t xml:space="preserve"> 5 </w:t>
      </w:r>
      <w:r w:rsidRPr="00795110">
        <w:rPr>
          <w:rFonts w:ascii="Angsana New" w:hAnsi="Angsana New" w:hint="cs"/>
          <w:spacing w:val="-4"/>
          <w:sz w:val="30"/>
          <w:szCs w:val="30"/>
          <w:cs/>
        </w:rPr>
        <w:t>ของกำไรสุทธิ</w:t>
      </w:r>
      <w:r w:rsidR="00E56F93" w:rsidRPr="00795110">
        <w:rPr>
          <w:rFonts w:ascii="Angsana New" w:hAnsi="Angsana New" w:hint="cs"/>
          <w:spacing w:val="-4"/>
          <w:sz w:val="30"/>
          <w:szCs w:val="30"/>
          <w:cs/>
        </w:rPr>
        <w:t xml:space="preserve">ประจำปีหลังจากหักขาดทุนสะสมยกมา </w:t>
      </w:r>
      <w:r w:rsidR="00E56F93" w:rsidRPr="00795110">
        <w:rPr>
          <w:rFonts w:ascii="Angsana New" w:hAnsi="Angsana New"/>
          <w:spacing w:val="-4"/>
          <w:sz w:val="30"/>
          <w:szCs w:val="30"/>
        </w:rPr>
        <w:t>(</w:t>
      </w:r>
      <w:r w:rsidR="00E56F93" w:rsidRPr="00795110">
        <w:rPr>
          <w:rFonts w:ascii="Angsana New" w:hAnsi="Angsana New" w:hint="cs"/>
          <w:spacing w:val="-4"/>
          <w:sz w:val="30"/>
          <w:szCs w:val="30"/>
          <w:cs/>
        </w:rPr>
        <w:t>ถ้ามี</w:t>
      </w:r>
      <w:r w:rsidR="00E56F93" w:rsidRPr="00795110">
        <w:rPr>
          <w:rFonts w:ascii="Angsana New" w:hAnsi="Angsana New"/>
          <w:spacing w:val="-4"/>
          <w:sz w:val="30"/>
          <w:szCs w:val="30"/>
        </w:rPr>
        <w:t>)</w:t>
      </w:r>
      <w:r w:rsidRPr="00795110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795110">
        <w:rPr>
          <w:rFonts w:ascii="Angsana New" w:hAnsi="Angsana New" w:hint="cs"/>
          <w:spacing w:val="-4"/>
          <w:sz w:val="30"/>
          <w:szCs w:val="30"/>
          <w:cs/>
        </w:rPr>
        <w:t>จนกว่า</w:t>
      </w:r>
      <w:r w:rsidRPr="00795110">
        <w:rPr>
          <w:rFonts w:ascii="Angsana New" w:hAnsi="Angsana New"/>
          <w:spacing w:val="-4"/>
          <w:sz w:val="30"/>
          <w:szCs w:val="30"/>
          <w:cs/>
        </w:rPr>
        <w:t>สำรองดังกล่าวมีจำนวนไม่น้อยกว่าร้อยละ</w:t>
      </w:r>
      <w:r w:rsidRPr="00795110">
        <w:rPr>
          <w:rFonts w:ascii="Angsana New" w:hAnsi="Angsana New"/>
          <w:spacing w:val="-4"/>
          <w:sz w:val="30"/>
          <w:szCs w:val="30"/>
        </w:rPr>
        <w:t xml:space="preserve"> 10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="000E027F" w:rsidRPr="00795110">
        <w:rPr>
          <w:rFonts w:ascii="Angsana New" w:hAnsi="Angsana New" w:hint="cs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เงิน</w:t>
      </w:r>
      <w:r w:rsidR="007B617A" w:rsidRPr="00795110">
        <w:rPr>
          <w:rFonts w:ascii="Angsana New" w:hAnsi="Angsana New" w:hint="cs"/>
          <w:sz w:val="30"/>
          <w:szCs w:val="30"/>
          <w:cs/>
        </w:rPr>
        <w:t>สำ</w:t>
      </w:r>
      <w:r w:rsidRPr="00795110">
        <w:rPr>
          <w:rFonts w:ascii="Angsana New" w:hAnsi="Angsana New"/>
          <w:sz w:val="30"/>
          <w:szCs w:val="30"/>
          <w:cs/>
        </w:rPr>
        <w:t>รองนี้จะนำไปจ่ายเป็นเงินปันผลไม่ได้</w:t>
      </w:r>
    </w:p>
    <w:p w14:paraId="115981C8" w14:textId="77777777" w:rsidR="008E05CB" w:rsidRPr="00795110" w:rsidRDefault="008E05CB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19C95BA" w14:textId="4EE4DC5C" w:rsidR="000D1276" w:rsidRPr="00795110" w:rsidRDefault="000D1276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95110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795110">
        <w:rPr>
          <w:rFonts w:ascii="Angsana New" w:hAnsi="Angsana New"/>
          <w:sz w:val="30"/>
          <w:szCs w:val="30"/>
        </w:rPr>
        <w:t xml:space="preserve">31 </w:t>
      </w:r>
      <w:r w:rsidRPr="0079511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95110">
        <w:rPr>
          <w:rFonts w:ascii="Angsana New" w:hAnsi="Angsana New"/>
          <w:sz w:val="30"/>
          <w:szCs w:val="30"/>
        </w:rPr>
        <w:t>256</w:t>
      </w:r>
      <w:r w:rsidR="00523028" w:rsidRPr="00795110">
        <w:rPr>
          <w:rFonts w:ascii="Angsana New" w:hAnsi="Angsana New"/>
          <w:sz w:val="30"/>
          <w:szCs w:val="30"/>
        </w:rPr>
        <w:t>5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 xml:space="preserve">บริษัทได้จัดสรรสำรองตามกฎหมายเป็นจำนวนเงิน </w:t>
      </w:r>
      <w:r w:rsidR="00F01B5C" w:rsidRPr="00795110">
        <w:rPr>
          <w:rFonts w:ascii="Angsana New" w:hAnsi="Angsana New"/>
          <w:sz w:val="30"/>
          <w:szCs w:val="30"/>
          <w:lang w:eastAsia="zh-CN"/>
        </w:rPr>
        <w:t>10.60</w:t>
      </w:r>
      <w:r w:rsidR="00AE24EE"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795110">
        <w:rPr>
          <w:rFonts w:ascii="Angsana New" w:hAnsi="Angsana New"/>
          <w:i/>
          <w:iCs/>
          <w:sz w:val="30"/>
          <w:szCs w:val="30"/>
        </w:rPr>
        <w:t>256</w:t>
      </w:r>
      <w:r w:rsidR="00523028" w:rsidRPr="00795110">
        <w:rPr>
          <w:rFonts w:ascii="Angsana New" w:hAnsi="Angsana New"/>
          <w:i/>
          <w:iCs/>
          <w:sz w:val="30"/>
          <w:szCs w:val="30"/>
        </w:rPr>
        <w:t>4</w:t>
      </w:r>
      <w:r w:rsidRPr="00795110">
        <w:rPr>
          <w:rFonts w:ascii="Angsana New" w:hAnsi="Angsana New"/>
          <w:i/>
          <w:iCs/>
          <w:sz w:val="30"/>
          <w:szCs w:val="30"/>
        </w:rPr>
        <w:t xml:space="preserve">: </w:t>
      </w:r>
      <w:r w:rsidR="00523028" w:rsidRPr="00795110">
        <w:rPr>
          <w:rFonts w:ascii="Angsana New" w:hAnsi="Angsana New"/>
          <w:i/>
          <w:iCs/>
          <w:sz w:val="30"/>
          <w:szCs w:val="30"/>
        </w:rPr>
        <w:t xml:space="preserve">6.17 </w:t>
      </w:r>
      <w:r w:rsidR="008859B4" w:rsidRPr="0079511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95110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733D1BE" w14:textId="749CC9A8" w:rsidR="005B29F8" w:rsidRDefault="005B2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096E3E7" w14:textId="1D60DD3B" w:rsidR="00893110" w:rsidRPr="00795110" w:rsidRDefault="00893110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110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473D26D3" w14:textId="77777777" w:rsidR="00D27798" w:rsidRPr="00795110" w:rsidRDefault="00D27798" w:rsidP="00D2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065F1C4D" w14:textId="77777777" w:rsidR="009E61C3" w:rsidRPr="00795110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hint="cs"/>
          <w:sz w:val="30"/>
          <w:szCs w:val="30"/>
          <w:cs/>
        </w:rPr>
        <w:t>ผู้บริหารพิจารณาว่ากลุ่มบริษัทมีสองส่วนงานที่รายงาน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ซึ่งเป็นหน่วยงานธุรกิจที่สำคัญของกลุ่มบริษัทที่มีให้การบริการที่แตกต่างกัน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เนื่องจากใช้กลยุทธ์ทางการตลาดที่แตกต่างกัน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9CD56CB" w14:textId="77777777" w:rsidR="009E61C3" w:rsidRPr="00795110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58772A7" w14:textId="78730AA0" w:rsidR="009E61C3" w:rsidRPr="00795110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hint="eastAsia"/>
          <w:sz w:val="30"/>
          <w:szCs w:val="30"/>
          <w:cs/>
        </w:rPr>
        <w:t>•</w:t>
      </w:r>
      <w:r w:rsidRPr="00795110">
        <w:rPr>
          <w:rFonts w:asciiTheme="majorBidi" w:hAnsiTheme="majorBidi"/>
          <w:sz w:val="30"/>
          <w:szCs w:val="30"/>
          <w:cs/>
        </w:rPr>
        <w:tab/>
      </w:r>
      <w:r w:rsidRPr="00795110">
        <w:rPr>
          <w:rFonts w:asciiTheme="majorBidi" w:hAnsiTheme="majorBidi" w:hint="cs"/>
          <w:sz w:val="30"/>
          <w:szCs w:val="30"/>
          <w:cs/>
        </w:rPr>
        <w:t>ส่วนงาน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="00DB4EF2" w:rsidRPr="00795110">
        <w:rPr>
          <w:rFonts w:asciiTheme="majorBidi" w:hAnsiTheme="majorBidi"/>
          <w:sz w:val="30"/>
          <w:szCs w:val="30"/>
        </w:rPr>
        <w:t>1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ให้บริการธุรกิจโรงแรมและบริการที่เกี่ยวข้อง</w:t>
      </w:r>
    </w:p>
    <w:p w14:paraId="58464064" w14:textId="69876936" w:rsidR="009E61C3" w:rsidRPr="00795110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hint="eastAsia"/>
          <w:sz w:val="30"/>
          <w:szCs w:val="30"/>
          <w:cs/>
        </w:rPr>
        <w:t>•</w:t>
      </w:r>
      <w:r w:rsidRPr="00795110">
        <w:rPr>
          <w:rFonts w:asciiTheme="majorBidi" w:hAnsiTheme="majorBidi"/>
          <w:sz w:val="30"/>
          <w:szCs w:val="30"/>
          <w:cs/>
        </w:rPr>
        <w:tab/>
      </w:r>
      <w:r w:rsidRPr="00795110">
        <w:rPr>
          <w:rFonts w:asciiTheme="majorBidi" w:hAnsiTheme="majorBidi" w:hint="cs"/>
          <w:sz w:val="30"/>
          <w:szCs w:val="30"/>
          <w:cs/>
        </w:rPr>
        <w:t>ส่วนงาน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="00DB4EF2" w:rsidRPr="00795110">
        <w:rPr>
          <w:rFonts w:asciiTheme="majorBidi" w:hAnsiTheme="majorBidi"/>
          <w:sz w:val="30"/>
          <w:szCs w:val="30"/>
        </w:rPr>
        <w:t>2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ให้เช่าและให้บริการอาคารพาณิชยกรรม</w:t>
      </w:r>
    </w:p>
    <w:p w14:paraId="1A21205C" w14:textId="77777777" w:rsidR="009E61C3" w:rsidRPr="00795110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8ECD0BC" w14:textId="03E32FB5" w:rsidR="00CE631E" w:rsidRPr="00795110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E631E" w:rsidRPr="00795110" w:rsidSect="00EB2AE7">
          <w:headerReference w:type="default" r:id="rId3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795110">
        <w:rPr>
          <w:rFonts w:asciiTheme="majorBidi" w:hAnsiTheme="majorBidi" w:hint="cs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pPr w:leftFromText="180" w:rightFromText="180" w:vertAnchor="text" w:horzAnchor="margin" w:tblpX="1148" w:tblpY="307"/>
        <w:tblW w:w="148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7"/>
        <w:gridCol w:w="1260"/>
        <w:gridCol w:w="180"/>
        <w:gridCol w:w="1260"/>
        <w:gridCol w:w="180"/>
        <w:gridCol w:w="19"/>
        <w:gridCol w:w="1241"/>
        <w:gridCol w:w="180"/>
        <w:gridCol w:w="1260"/>
        <w:gridCol w:w="178"/>
        <w:gridCol w:w="1172"/>
        <w:gridCol w:w="180"/>
        <w:gridCol w:w="1260"/>
        <w:gridCol w:w="270"/>
        <w:gridCol w:w="1170"/>
        <w:gridCol w:w="180"/>
        <w:gridCol w:w="1442"/>
      </w:tblGrid>
      <w:tr w:rsidR="00782EA1" w:rsidRPr="00795110" w14:paraId="5B832BE1" w14:textId="77777777" w:rsidTr="00C1706D">
        <w:trPr>
          <w:cantSplit/>
          <w:trHeight w:val="267"/>
          <w:tblHeader/>
        </w:trPr>
        <w:tc>
          <w:tcPr>
            <w:tcW w:w="3407" w:type="dxa"/>
          </w:tcPr>
          <w:p w14:paraId="48411424" w14:textId="77777777" w:rsidR="00782EA1" w:rsidRPr="00795110" w:rsidRDefault="00782EA1" w:rsidP="00674B26">
            <w:pPr>
              <w:shd w:val="clear" w:color="auto" w:fill="FFFFFF"/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32" w:type="dxa"/>
            <w:gridSpan w:val="16"/>
            <w:vAlign w:val="bottom"/>
          </w:tcPr>
          <w:p w14:paraId="016003EC" w14:textId="6E4A8648" w:rsidR="00782EA1" w:rsidRPr="00795110" w:rsidRDefault="00740CE7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795110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82EA1" w:rsidRPr="00795110" w14:paraId="7A1C3D6E" w14:textId="77777777" w:rsidTr="00C1706D">
        <w:trPr>
          <w:cantSplit/>
          <w:trHeight w:val="627"/>
          <w:tblHeader/>
        </w:trPr>
        <w:tc>
          <w:tcPr>
            <w:tcW w:w="3407" w:type="dxa"/>
          </w:tcPr>
          <w:p w14:paraId="4A819269" w14:textId="77777777" w:rsidR="00782EA1" w:rsidRPr="00795110" w:rsidRDefault="00782EA1" w:rsidP="00674B26">
            <w:pPr>
              <w:shd w:val="clear" w:color="auto" w:fill="FFFFFF"/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2E4E31" w14:textId="77777777" w:rsidR="00782EA1" w:rsidRPr="00795110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795110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</w:t>
            </w:r>
            <w:r w:rsidRPr="00795110">
              <w:rPr>
                <w:rFonts w:ascii="Angsana New" w:hAnsi="Angsana New" w:hint="cs"/>
                <w:bCs/>
                <w:sz w:val="24"/>
                <w:szCs w:val="24"/>
                <w:cs/>
              </w:rPr>
              <w:t>้</w:t>
            </w:r>
            <w:r w:rsidRPr="00795110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บริการธุรกิจโรงแรมและ</w:t>
            </w:r>
          </w:p>
          <w:p w14:paraId="67DAA946" w14:textId="527AB532" w:rsidR="00782EA1" w:rsidRPr="00795110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795110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4A9CC82F" w14:textId="77777777" w:rsidR="00782EA1" w:rsidRPr="00795110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488621B2" w14:textId="77777777" w:rsidR="00782EA1" w:rsidRPr="00795110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795110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ให้เช่าและให้บริการ</w:t>
            </w:r>
          </w:p>
          <w:p w14:paraId="7BB8802C" w14:textId="5CC77E08" w:rsidR="00782EA1" w:rsidRPr="00795110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795110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อาคารพาณิชยกรรม</w:t>
            </w:r>
          </w:p>
        </w:tc>
        <w:tc>
          <w:tcPr>
            <w:tcW w:w="178" w:type="dxa"/>
            <w:vAlign w:val="bottom"/>
          </w:tcPr>
          <w:p w14:paraId="701A14AA" w14:textId="77777777" w:rsidR="00782EA1" w:rsidRPr="00795110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612" w:type="dxa"/>
            <w:gridSpan w:val="3"/>
          </w:tcPr>
          <w:p w14:paraId="6C3AE6F9" w14:textId="77777777" w:rsidR="00782EA1" w:rsidRPr="00795110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3397A130" w14:textId="2ABBD824" w:rsidR="00782EA1" w:rsidRPr="00795110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795110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B0F89C6" w14:textId="77777777" w:rsidR="00782EA1" w:rsidRPr="00795110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035FB652" w14:textId="77777777" w:rsidR="00782EA1" w:rsidRPr="00795110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795110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รวมส่วนงาน</w:t>
            </w:r>
          </w:p>
          <w:p w14:paraId="7E255AE0" w14:textId="09E22815" w:rsidR="00782EA1" w:rsidRPr="00795110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795110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ที่รายงาน</w:t>
            </w:r>
          </w:p>
        </w:tc>
      </w:tr>
      <w:tr w:rsidR="00291AD1" w:rsidRPr="00795110" w14:paraId="40AB7743" w14:textId="77777777" w:rsidTr="00C1706D">
        <w:trPr>
          <w:cantSplit/>
          <w:tblHeader/>
        </w:trPr>
        <w:tc>
          <w:tcPr>
            <w:tcW w:w="3407" w:type="dxa"/>
          </w:tcPr>
          <w:p w14:paraId="52374AF4" w14:textId="77777777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434D61" w14:textId="52E21CE0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</w:t>
            </w:r>
            <w:r w:rsidRPr="00795110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0" w:type="dxa"/>
            <w:vAlign w:val="center"/>
          </w:tcPr>
          <w:p w14:paraId="66FC5ACD" w14:textId="77777777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345F22" w14:textId="13032324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2564</w:t>
            </w:r>
          </w:p>
        </w:tc>
        <w:tc>
          <w:tcPr>
            <w:tcW w:w="180" w:type="dxa"/>
          </w:tcPr>
          <w:p w14:paraId="46329470" w14:textId="77777777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75548C" w14:textId="1F325C92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</w:t>
            </w:r>
            <w:r w:rsidRPr="00795110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0" w:type="dxa"/>
            <w:vAlign w:val="center"/>
          </w:tcPr>
          <w:p w14:paraId="393939C1" w14:textId="77777777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369721C" w14:textId="6D182BD7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2564</w:t>
            </w:r>
          </w:p>
        </w:tc>
        <w:tc>
          <w:tcPr>
            <w:tcW w:w="178" w:type="dxa"/>
          </w:tcPr>
          <w:p w14:paraId="5F4B8392" w14:textId="77777777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F036B5A" w14:textId="1037CA41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</w:t>
            </w:r>
            <w:r w:rsidRPr="00795110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0" w:type="dxa"/>
            <w:vAlign w:val="center"/>
          </w:tcPr>
          <w:p w14:paraId="713A4A70" w14:textId="77777777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4469682" w14:textId="6C28C5C7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2564</w:t>
            </w:r>
          </w:p>
        </w:tc>
        <w:tc>
          <w:tcPr>
            <w:tcW w:w="270" w:type="dxa"/>
          </w:tcPr>
          <w:p w14:paraId="0308E1C1" w14:textId="77777777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6C96B81" w14:textId="354348B8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</w:t>
            </w:r>
            <w:r w:rsidRPr="00795110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0" w:type="dxa"/>
            <w:vAlign w:val="center"/>
          </w:tcPr>
          <w:p w14:paraId="782DE4CA" w14:textId="77777777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vAlign w:val="center"/>
          </w:tcPr>
          <w:p w14:paraId="13AF21AC" w14:textId="2DD71AE3" w:rsidR="00291AD1" w:rsidRPr="00795110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2564</w:t>
            </w:r>
          </w:p>
        </w:tc>
      </w:tr>
      <w:tr w:rsidR="00F429AE" w:rsidRPr="00795110" w14:paraId="649B1BEE" w14:textId="77777777" w:rsidTr="00C1706D">
        <w:trPr>
          <w:cantSplit/>
          <w:tblHeader/>
        </w:trPr>
        <w:tc>
          <w:tcPr>
            <w:tcW w:w="3407" w:type="dxa"/>
          </w:tcPr>
          <w:p w14:paraId="674E9605" w14:textId="77777777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DE2B36" w14:textId="77777777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022C97F4" w14:textId="77777777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CE1D3F" w14:textId="3C4F2239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</w:t>
            </w: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79511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544B6CF" w14:textId="77777777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825E129" w14:textId="77777777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303B8E71" w14:textId="77777777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77D44B25" w14:textId="6992C683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</w:t>
            </w: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79511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653B494" w14:textId="77777777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744363CF" w14:textId="77777777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5858F86E" w14:textId="77777777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83F7418" w14:textId="1C271EE1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</w:t>
            </w: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79511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5559847" w14:textId="77777777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FBFDAA6" w14:textId="77777777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1E33D9A4" w14:textId="77777777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vAlign w:val="center"/>
          </w:tcPr>
          <w:p w14:paraId="4631190F" w14:textId="57DD5467" w:rsidR="00F429AE" w:rsidRPr="00795110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</w:t>
            </w: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795110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A37CF" w:rsidRPr="00795110" w14:paraId="43AE285C" w14:textId="77777777" w:rsidTr="00C1706D">
        <w:trPr>
          <w:cantSplit/>
          <w:tblHeader/>
        </w:trPr>
        <w:tc>
          <w:tcPr>
            <w:tcW w:w="3407" w:type="dxa"/>
          </w:tcPr>
          <w:p w14:paraId="7048B0EB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432" w:type="dxa"/>
            <w:gridSpan w:val="16"/>
            <w:shd w:val="clear" w:color="auto" w:fill="auto"/>
            <w:vAlign w:val="center"/>
          </w:tcPr>
          <w:p w14:paraId="2FB81298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79511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A37CF" w:rsidRPr="00795110" w14:paraId="7BC7A292" w14:textId="77777777" w:rsidTr="00C1706D">
        <w:trPr>
          <w:cantSplit/>
          <w:trHeight w:val="236"/>
        </w:trPr>
        <w:tc>
          <w:tcPr>
            <w:tcW w:w="3407" w:type="dxa"/>
          </w:tcPr>
          <w:p w14:paraId="0B4F34C8" w14:textId="77777777" w:rsidR="00AA37CF" w:rsidRPr="00795110" w:rsidRDefault="00245E56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  <w:vAlign w:val="bottom"/>
          </w:tcPr>
          <w:p w14:paraId="78A88A96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D98397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9A35A9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2096D55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EB44705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5156F4B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25B8057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B575942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107EFAE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8828A41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2FEA141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D7CFE15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F2C6E6A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694C7A1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64BB2D59" w14:textId="77777777" w:rsidR="00AA37CF" w:rsidRPr="00795110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EF00AE" w:rsidRPr="00795110" w14:paraId="43FCC158" w14:textId="77777777" w:rsidTr="00101448">
        <w:trPr>
          <w:cantSplit/>
          <w:trHeight w:val="236"/>
        </w:trPr>
        <w:tc>
          <w:tcPr>
            <w:tcW w:w="3407" w:type="dxa"/>
          </w:tcPr>
          <w:p w14:paraId="34B4A2D1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10D6F56F" w14:textId="7248CD68" w:rsidR="00EF00AE" w:rsidRPr="00795110" w:rsidRDefault="00675943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6,439,314 </w:t>
            </w:r>
          </w:p>
        </w:tc>
        <w:tc>
          <w:tcPr>
            <w:tcW w:w="180" w:type="dxa"/>
          </w:tcPr>
          <w:p w14:paraId="21925E12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2F9B9B" w14:textId="01C7A912" w:rsidR="00EF00AE" w:rsidRPr="00795110" w:rsidRDefault="00D033CC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1,778,858</w:t>
            </w:r>
          </w:p>
        </w:tc>
        <w:tc>
          <w:tcPr>
            <w:tcW w:w="199" w:type="dxa"/>
            <w:gridSpan w:val="2"/>
          </w:tcPr>
          <w:p w14:paraId="48712C3A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8BA7946" w14:textId="6FCC9E9D" w:rsidR="00EF00AE" w:rsidRPr="00795110" w:rsidRDefault="00675943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3,161,221 </w:t>
            </w:r>
          </w:p>
        </w:tc>
        <w:tc>
          <w:tcPr>
            <w:tcW w:w="180" w:type="dxa"/>
          </w:tcPr>
          <w:p w14:paraId="64CB41DA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AA36B6" w14:textId="4ECBF337" w:rsidR="00EF00AE" w:rsidRPr="00795110" w:rsidRDefault="00D033CC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2,733,339 </w:t>
            </w:r>
          </w:p>
        </w:tc>
        <w:tc>
          <w:tcPr>
            <w:tcW w:w="178" w:type="dxa"/>
          </w:tcPr>
          <w:p w14:paraId="7101E13F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02B14C3" w14:textId="219A36B4" w:rsidR="00EF00AE" w:rsidRPr="00795110" w:rsidRDefault="00D033CC" w:rsidP="0064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FC865D1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F6C8D6" w14:textId="34315DAD" w:rsidR="00EF00AE" w:rsidRPr="00795110" w:rsidRDefault="00D033CC" w:rsidP="0064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837F46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B68FD9" w14:textId="50278A23" w:rsidR="00EF00AE" w:rsidRPr="00795110" w:rsidRDefault="00675943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9,600,535 </w:t>
            </w:r>
          </w:p>
        </w:tc>
        <w:tc>
          <w:tcPr>
            <w:tcW w:w="180" w:type="dxa"/>
          </w:tcPr>
          <w:p w14:paraId="08B9557F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49119E8F" w14:textId="373E9C2C" w:rsidR="00EF00AE" w:rsidRPr="00795110" w:rsidRDefault="00D033C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  <w:cs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4,512,197</w:t>
            </w:r>
          </w:p>
        </w:tc>
      </w:tr>
      <w:tr w:rsidR="00EF00AE" w:rsidRPr="00795110" w14:paraId="565B918F" w14:textId="77777777" w:rsidTr="00101448">
        <w:trPr>
          <w:cantSplit/>
          <w:trHeight w:val="236"/>
        </w:trPr>
        <w:tc>
          <w:tcPr>
            <w:tcW w:w="3407" w:type="dxa"/>
          </w:tcPr>
          <w:p w14:paraId="52922E4D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4D0717F0" w14:textId="6DFD077D" w:rsidR="00EF00AE" w:rsidRPr="00795110" w:rsidRDefault="00675943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22,457 </w:t>
            </w:r>
          </w:p>
        </w:tc>
        <w:tc>
          <w:tcPr>
            <w:tcW w:w="180" w:type="dxa"/>
          </w:tcPr>
          <w:p w14:paraId="242E3578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C609EC" w14:textId="63ADD7FA" w:rsidR="00EF00AE" w:rsidRPr="00795110" w:rsidRDefault="00D033CC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24,628</w:t>
            </w:r>
          </w:p>
        </w:tc>
        <w:tc>
          <w:tcPr>
            <w:tcW w:w="199" w:type="dxa"/>
            <w:gridSpan w:val="2"/>
          </w:tcPr>
          <w:p w14:paraId="17776799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ACE0949" w14:textId="01528525" w:rsidR="00EF00AE" w:rsidRPr="00795110" w:rsidRDefault="00675943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</w:t>
            </w:r>
            <w:r w:rsidR="003E515F">
              <w:rPr>
                <w:rFonts w:ascii="Angsana New" w:eastAsia="DengXian" w:hAnsi="Angsana New"/>
                <w:sz w:val="24"/>
                <w:szCs w:val="24"/>
              </w:rPr>
              <w:t>394,583</w:t>
            </w: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D4711E8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86C9B3" w14:textId="013E53E2" w:rsidR="00EF00AE" w:rsidRPr="00795110" w:rsidRDefault="00D033CC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162,420 </w:t>
            </w:r>
          </w:p>
        </w:tc>
        <w:tc>
          <w:tcPr>
            <w:tcW w:w="178" w:type="dxa"/>
          </w:tcPr>
          <w:p w14:paraId="3FF49864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5870F4B" w14:textId="037B0600" w:rsidR="00EF00AE" w:rsidRPr="00795110" w:rsidRDefault="00675943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(</w:t>
            </w:r>
            <w:r w:rsidR="003E515F">
              <w:rPr>
                <w:rFonts w:ascii="Angsana New" w:eastAsia="DengXian" w:hAnsi="Angsana New"/>
                <w:sz w:val="24"/>
                <w:szCs w:val="24"/>
              </w:rPr>
              <w:t>417,</w:t>
            </w:r>
            <w:r w:rsidR="00C46303">
              <w:rPr>
                <w:rFonts w:ascii="Angsana New" w:eastAsia="DengXian" w:hAnsi="Angsana New"/>
                <w:sz w:val="24"/>
                <w:szCs w:val="24"/>
              </w:rPr>
              <w:t>04</w:t>
            </w:r>
            <w:r w:rsidR="003E515F">
              <w:rPr>
                <w:rFonts w:ascii="Angsana New" w:eastAsia="DengXian" w:hAnsi="Angsana New"/>
                <w:sz w:val="24"/>
                <w:szCs w:val="24"/>
              </w:rPr>
              <w:t>0</w:t>
            </w:r>
            <w:r w:rsidRPr="00795110">
              <w:rPr>
                <w:rFonts w:ascii="Angsana New" w:eastAsia="DengXian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962775A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899FFE" w14:textId="72267EDA" w:rsidR="00EF00AE" w:rsidRPr="00795110" w:rsidRDefault="00D033CC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(187,048)</w:t>
            </w:r>
          </w:p>
        </w:tc>
        <w:tc>
          <w:tcPr>
            <w:tcW w:w="270" w:type="dxa"/>
          </w:tcPr>
          <w:p w14:paraId="77CBCD7A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96CB56" w14:textId="17EB530F" w:rsidR="00EF00AE" w:rsidRPr="00795110" w:rsidRDefault="00675943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</w:tcPr>
          <w:p w14:paraId="14039290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681A5C80" w14:textId="67AC6A42" w:rsidR="00EF00AE" w:rsidRPr="00795110" w:rsidRDefault="00D033C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-</w:t>
            </w:r>
          </w:p>
        </w:tc>
      </w:tr>
      <w:tr w:rsidR="00EF00AE" w:rsidRPr="00795110" w14:paraId="2E2D55E5" w14:textId="77777777" w:rsidTr="00101448">
        <w:trPr>
          <w:cantSplit/>
        </w:trPr>
        <w:tc>
          <w:tcPr>
            <w:tcW w:w="3407" w:type="dxa"/>
          </w:tcPr>
          <w:p w14:paraId="11EC0CD8" w14:textId="77777777" w:rsidR="00EF00AE" w:rsidRPr="00795110" w:rsidRDefault="00EF00AE" w:rsidP="00EF00A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B5718B" w14:textId="1F15383B" w:rsidR="00EF00AE" w:rsidRPr="00795110" w:rsidRDefault="00675943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</w:pPr>
            <w:r w:rsidRPr="00795110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 xml:space="preserve"> 6,461,771 </w:t>
            </w:r>
          </w:p>
        </w:tc>
        <w:tc>
          <w:tcPr>
            <w:tcW w:w="180" w:type="dxa"/>
          </w:tcPr>
          <w:p w14:paraId="76D1A860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3564A2" w14:textId="1F4373C2" w:rsidR="00EF00AE" w:rsidRPr="00795110" w:rsidRDefault="00D033CC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</w:pPr>
            <w:r w:rsidRPr="00795110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1,803,486</w:t>
            </w:r>
          </w:p>
        </w:tc>
        <w:tc>
          <w:tcPr>
            <w:tcW w:w="199" w:type="dxa"/>
            <w:gridSpan w:val="2"/>
          </w:tcPr>
          <w:p w14:paraId="6F627B22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301AB0DA" w14:textId="36D1596D" w:rsidR="00EF00AE" w:rsidRPr="00795110" w:rsidRDefault="003E515F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3,555,804</w:t>
            </w:r>
            <w:r w:rsidR="00675943" w:rsidRPr="00795110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0AFF6B72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C9BC80" w14:textId="4F24C2D8" w:rsidR="00EF00AE" w:rsidRPr="00795110" w:rsidRDefault="00D033CC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 xml:space="preserve"> 2,895,759 </w:t>
            </w:r>
          </w:p>
        </w:tc>
        <w:tc>
          <w:tcPr>
            <w:tcW w:w="178" w:type="dxa"/>
          </w:tcPr>
          <w:p w14:paraId="6D5123EF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CDC72D2" w14:textId="52024F47" w:rsidR="00EF00AE" w:rsidRPr="00795110" w:rsidRDefault="003E515F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3E515F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(417,</w:t>
            </w:r>
            <w:r w:rsidR="00C46303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04</w:t>
            </w:r>
            <w:r w:rsidRPr="003E515F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80" w:type="dxa"/>
          </w:tcPr>
          <w:p w14:paraId="102DCAD1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CA7650" w14:textId="0C9D35AD" w:rsidR="00EF00AE" w:rsidRPr="00795110" w:rsidRDefault="00D033CC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(187,048)</w:t>
            </w:r>
          </w:p>
        </w:tc>
        <w:tc>
          <w:tcPr>
            <w:tcW w:w="270" w:type="dxa"/>
          </w:tcPr>
          <w:p w14:paraId="3D29B25B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AC17FE" w14:textId="39DE20F8" w:rsidR="00EF00AE" w:rsidRPr="00795110" w:rsidRDefault="00675943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 xml:space="preserve"> 9,600,535 </w:t>
            </w:r>
          </w:p>
        </w:tc>
        <w:tc>
          <w:tcPr>
            <w:tcW w:w="180" w:type="dxa"/>
          </w:tcPr>
          <w:p w14:paraId="7C2110F6" w14:textId="77777777" w:rsidR="00EF00AE" w:rsidRPr="00795110" w:rsidRDefault="00EF00AE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B949538" w14:textId="4486080F" w:rsidR="00EF00AE" w:rsidRPr="00795110" w:rsidRDefault="00D033C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 xml:space="preserve"> 4,512,197</w:t>
            </w:r>
          </w:p>
        </w:tc>
      </w:tr>
      <w:tr w:rsidR="00EF00AE" w:rsidRPr="00795110" w14:paraId="706E535F" w14:textId="77777777" w:rsidTr="00D717CB">
        <w:trPr>
          <w:cantSplit/>
        </w:trPr>
        <w:tc>
          <w:tcPr>
            <w:tcW w:w="3407" w:type="dxa"/>
          </w:tcPr>
          <w:p w14:paraId="1C44EFC9" w14:textId="77777777" w:rsidR="00EF00AE" w:rsidRPr="00795110" w:rsidRDefault="00EF00AE" w:rsidP="00EF00AE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AFB156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32F660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229B50" w14:textId="77777777" w:rsidR="00EF00AE" w:rsidRPr="00795110" w:rsidRDefault="00EF00AE" w:rsidP="006F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7EAD2F1D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54F570AF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F0BADF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3DD9EC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BDE1591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1EE258F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23962C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844EACD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F0C2FF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756250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49814F" w14:textId="77777777" w:rsidR="00EF00AE" w:rsidRPr="00795110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4DF2A344" w14:textId="77777777" w:rsidR="00EF00AE" w:rsidRPr="00795110" w:rsidRDefault="00EF00AE" w:rsidP="00A85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</w:tr>
      <w:tr w:rsidR="00D717CB" w:rsidRPr="00795110" w14:paraId="778CA3B2" w14:textId="77777777" w:rsidTr="00D717CB">
        <w:trPr>
          <w:cantSplit/>
        </w:trPr>
        <w:tc>
          <w:tcPr>
            <w:tcW w:w="3407" w:type="dxa"/>
          </w:tcPr>
          <w:p w14:paraId="3286F8DE" w14:textId="6BD0DAEC" w:rsidR="00D717CB" w:rsidRPr="00795110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F062BB2" w14:textId="7C4A4A8D" w:rsidR="00D717CB" w:rsidRPr="00795110" w:rsidRDefault="00C83101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628</w:t>
            </w:r>
          </w:p>
        </w:tc>
        <w:tc>
          <w:tcPr>
            <w:tcW w:w="180" w:type="dxa"/>
          </w:tcPr>
          <w:p w14:paraId="2AC73DB5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970DEA" w14:textId="33CA9B0E" w:rsidR="00D717CB" w:rsidRPr="00795110" w:rsidRDefault="00886653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525</w:t>
            </w:r>
          </w:p>
        </w:tc>
        <w:tc>
          <w:tcPr>
            <w:tcW w:w="199" w:type="dxa"/>
            <w:gridSpan w:val="2"/>
          </w:tcPr>
          <w:p w14:paraId="15FD9696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C86C465" w14:textId="2F2DC9C6" w:rsidR="00D717CB" w:rsidRPr="00795110" w:rsidRDefault="00C83101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10,113</w:t>
            </w:r>
          </w:p>
        </w:tc>
        <w:tc>
          <w:tcPr>
            <w:tcW w:w="180" w:type="dxa"/>
          </w:tcPr>
          <w:p w14:paraId="1929309C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3A82F3" w14:textId="34577E45" w:rsidR="00D717CB" w:rsidRPr="00795110" w:rsidRDefault="005B5A5F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795110">
              <w:rPr>
                <w:rFonts w:ascii="Angsana New" w:hAnsi="Angsana New"/>
                <w:sz w:val="24"/>
                <w:szCs w:val="24"/>
              </w:rPr>
              <w:t>,</w:t>
            </w:r>
            <w:r w:rsidRPr="00795110">
              <w:rPr>
                <w:rFonts w:ascii="Angsana New" w:hAnsi="Angsana New"/>
                <w:sz w:val="24"/>
                <w:szCs w:val="24"/>
                <w:cs/>
              </w:rPr>
              <w:t>367</w:t>
            </w:r>
          </w:p>
        </w:tc>
        <w:tc>
          <w:tcPr>
            <w:tcW w:w="178" w:type="dxa"/>
          </w:tcPr>
          <w:p w14:paraId="4BBE798C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549BE75" w14:textId="46E16150" w:rsidR="00D717CB" w:rsidRPr="00795110" w:rsidRDefault="00BF7C66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1C7D19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F805D1" w14:textId="32CA9A9D" w:rsidR="00D717CB" w:rsidRPr="00795110" w:rsidRDefault="00D033CC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0405AF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5ACD7B" w14:textId="1D06E8B9" w:rsidR="00D717CB" w:rsidRPr="00795110" w:rsidRDefault="009E7D62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10,741</w:t>
            </w:r>
          </w:p>
        </w:tc>
        <w:tc>
          <w:tcPr>
            <w:tcW w:w="180" w:type="dxa"/>
          </w:tcPr>
          <w:p w14:paraId="7189EFC0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53BF938E" w14:textId="4C261EB2" w:rsidR="00D717CB" w:rsidRPr="00795110" w:rsidRDefault="00D033C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9,892</w:t>
            </w:r>
          </w:p>
        </w:tc>
      </w:tr>
      <w:tr w:rsidR="00D717CB" w:rsidRPr="00795110" w14:paraId="30EAA7B8" w14:textId="77777777" w:rsidTr="00D717CB">
        <w:trPr>
          <w:cantSplit/>
        </w:trPr>
        <w:tc>
          <w:tcPr>
            <w:tcW w:w="3407" w:type="dxa"/>
          </w:tcPr>
          <w:p w14:paraId="230AD860" w14:textId="648C1508" w:rsidR="00D717CB" w:rsidRPr="00795110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21B940B" w14:textId="696A2E95" w:rsidR="00D717CB" w:rsidRPr="00795110" w:rsidRDefault="003E515F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1,741,354</w:t>
            </w:r>
          </w:p>
        </w:tc>
        <w:tc>
          <w:tcPr>
            <w:tcW w:w="180" w:type="dxa"/>
          </w:tcPr>
          <w:p w14:paraId="270B5A8A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9D3360" w14:textId="7EAB2B85" w:rsidR="00D717CB" w:rsidRPr="00795110" w:rsidRDefault="00886653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18,047</w:t>
            </w:r>
          </w:p>
        </w:tc>
        <w:tc>
          <w:tcPr>
            <w:tcW w:w="199" w:type="dxa"/>
            <w:gridSpan w:val="2"/>
          </w:tcPr>
          <w:p w14:paraId="1EC8E283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BA68027" w14:textId="5BC0CC14" w:rsidR="00D717CB" w:rsidRPr="00795110" w:rsidRDefault="005E1F84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48,671</w:t>
            </w:r>
          </w:p>
        </w:tc>
        <w:tc>
          <w:tcPr>
            <w:tcW w:w="180" w:type="dxa"/>
          </w:tcPr>
          <w:p w14:paraId="5D8F135C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E69D4B" w14:textId="6D322C2F" w:rsidR="00D717CB" w:rsidRPr="00795110" w:rsidRDefault="003E515F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58,586</w:t>
            </w:r>
          </w:p>
        </w:tc>
        <w:tc>
          <w:tcPr>
            <w:tcW w:w="178" w:type="dxa"/>
          </w:tcPr>
          <w:p w14:paraId="2E2D1D2A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3C4A2B6" w14:textId="7EB50BF1" w:rsidR="00D717CB" w:rsidRPr="00795110" w:rsidRDefault="00CF4FA4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(74</w:t>
            </w:r>
            <w:r w:rsidR="00C46303">
              <w:rPr>
                <w:rFonts w:ascii="Angsana New" w:hAnsi="Angsana New"/>
                <w:sz w:val="24"/>
                <w:szCs w:val="24"/>
              </w:rPr>
              <w:t>4</w:t>
            </w:r>
            <w:r w:rsidRPr="0079511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9A2DA69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A1D41E" w14:textId="731592F2" w:rsidR="00D717CB" w:rsidRPr="00795110" w:rsidRDefault="003A435C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(849)</w:t>
            </w:r>
          </w:p>
        </w:tc>
        <w:tc>
          <w:tcPr>
            <w:tcW w:w="270" w:type="dxa"/>
          </w:tcPr>
          <w:p w14:paraId="16538B59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157FF8" w14:textId="22AD71C1" w:rsidR="00D717CB" w:rsidRPr="00795110" w:rsidRDefault="003E515F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1,789,28</w:t>
            </w:r>
            <w:r w:rsidR="00C4630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39DB0E22" w14:textId="7EFA5A6D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23B9FB4E" w14:textId="41B89AB0" w:rsidR="00D717CB" w:rsidRPr="00795110" w:rsidRDefault="00A85B42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75,7</w:t>
            </w:r>
            <w:r w:rsidR="003E515F">
              <w:rPr>
                <w:rFonts w:ascii="Angsana New" w:eastAsia="DengXian" w:hAnsi="Angsana New"/>
                <w:sz w:val="24"/>
                <w:szCs w:val="24"/>
              </w:rPr>
              <w:t>84</w:t>
            </w:r>
          </w:p>
        </w:tc>
      </w:tr>
      <w:tr w:rsidR="00D717CB" w:rsidRPr="00795110" w14:paraId="5083EE6B" w14:textId="77777777" w:rsidTr="00C85391">
        <w:trPr>
          <w:cantSplit/>
        </w:trPr>
        <w:tc>
          <w:tcPr>
            <w:tcW w:w="3407" w:type="dxa"/>
          </w:tcPr>
          <w:p w14:paraId="7F89C28C" w14:textId="77777777" w:rsidR="00D717CB" w:rsidRPr="00795110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กำไรจากการเปลี่ยนแปลงมูลค่ายุติธรรม</w:t>
            </w:r>
          </w:p>
          <w:p w14:paraId="1A6D9E60" w14:textId="1603C90F" w:rsidR="00D717CB" w:rsidRPr="00795110" w:rsidRDefault="00D717CB" w:rsidP="00D717CB">
            <w:pPr>
              <w:shd w:val="clear" w:color="auto" w:fill="FFFFFF"/>
              <w:spacing w:line="240" w:lineRule="auto"/>
              <w:ind w:right="-72" w:firstLine="193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7A618B55" w14:textId="3B5C9251" w:rsidR="00D717CB" w:rsidRPr="00795110" w:rsidRDefault="00C72F71" w:rsidP="003E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2B4081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442B01" w14:textId="77777777" w:rsidR="000C7784" w:rsidRPr="00795110" w:rsidRDefault="000C7784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  <w:p w14:paraId="15565BD3" w14:textId="3E8C9BB9" w:rsidR="00D717CB" w:rsidRPr="00795110" w:rsidRDefault="00A3680B" w:rsidP="003E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gridSpan w:val="2"/>
          </w:tcPr>
          <w:p w14:paraId="2D0D61A7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75681FC0" w14:textId="076B0498" w:rsidR="00D717CB" w:rsidRPr="00795110" w:rsidRDefault="00CF4FA4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4,919,693</w:t>
            </w:r>
          </w:p>
        </w:tc>
        <w:tc>
          <w:tcPr>
            <w:tcW w:w="180" w:type="dxa"/>
            <w:vAlign w:val="bottom"/>
          </w:tcPr>
          <w:p w14:paraId="36971205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C9B1AAA" w14:textId="01899285" w:rsidR="00D717CB" w:rsidRPr="00795110" w:rsidRDefault="00A85B42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4,061,66</w:t>
            </w:r>
            <w:r w:rsidR="003E515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78" w:type="dxa"/>
            <w:vAlign w:val="bottom"/>
          </w:tcPr>
          <w:p w14:paraId="455AC539" w14:textId="33ABD39E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64CF0E7" w14:textId="4F5F2296" w:rsidR="00D717CB" w:rsidRPr="00795110" w:rsidRDefault="00BF7C66" w:rsidP="0064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C2958D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F00E94" w14:textId="64E377DC" w:rsidR="00D717CB" w:rsidRPr="00795110" w:rsidRDefault="00A85B42" w:rsidP="00642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6BFAC2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87FF11D" w14:textId="6E0469CD" w:rsidR="00D717CB" w:rsidRPr="00795110" w:rsidRDefault="001D7AF1" w:rsidP="001D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4,919,693</w:t>
            </w:r>
          </w:p>
        </w:tc>
        <w:tc>
          <w:tcPr>
            <w:tcW w:w="180" w:type="dxa"/>
            <w:vAlign w:val="bottom"/>
          </w:tcPr>
          <w:p w14:paraId="5F51E37D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63911949" w14:textId="140A8866" w:rsidR="00D717CB" w:rsidRPr="00795110" w:rsidRDefault="00A85B42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4,061,66</w:t>
            </w:r>
            <w:r w:rsidR="003E515F">
              <w:rPr>
                <w:rFonts w:ascii="Angsana New" w:eastAsia="DengXian" w:hAnsi="Angsana New"/>
                <w:sz w:val="24"/>
                <w:szCs w:val="24"/>
              </w:rPr>
              <w:t>7</w:t>
            </w:r>
          </w:p>
        </w:tc>
      </w:tr>
      <w:tr w:rsidR="00D717CB" w:rsidRPr="00795110" w14:paraId="7334F459" w14:textId="77777777" w:rsidTr="00D717CB">
        <w:trPr>
          <w:cantSplit/>
        </w:trPr>
        <w:tc>
          <w:tcPr>
            <w:tcW w:w="3407" w:type="dxa"/>
          </w:tcPr>
          <w:p w14:paraId="50433755" w14:textId="0DA47B62" w:rsidR="00D717CB" w:rsidRPr="00795110" w:rsidRDefault="009C41F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AE9192" w14:textId="703FED47" w:rsidR="00D717CB" w:rsidRPr="00795110" w:rsidRDefault="003E515F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8,203,753</w:t>
            </w:r>
          </w:p>
        </w:tc>
        <w:tc>
          <w:tcPr>
            <w:tcW w:w="180" w:type="dxa"/>
          </w:tcPr>
          <w:p w14:paraId="6D1351C6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34FA90" w14:textId="333EE079" w:rsidR="00D717CB" w:rsidRPr="00795110" w:rsidRDefault="00A85B42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1,822,058</w:t>
            </w:r>
          </w:p>
        </w:tc>
        <w:tc>
          <w:tcPr>
            <w:tcW w:w="199" w:type="dxa"/>
            <w:gridSpan w:val="2"/>
          </w:tcPr>
          <w:p w14:paraId="207D33DE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7E3B7F0C" w14:textId="5DB07294" w:rsidR="00D717CB" w:rsidRPr="00795110" w:rsidRDefault="003E515F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8,534,281</w:t>
            </w:r>
          </w:p>
        </w:tc>
        <w:tc>
          <w:tcPr>
            <w:tcW w:w="180" w:type="dxa"/>
          </w:tcPr>
          <w:p w14:paraId="4B85E06D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FF932E" w14:textId="2E5B979B" w:rsidR="00D717CB" w:rsidRPr="00795110" w:rsidRDefault="003E515F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7,025,379</w:t>
            </w:r>
          </w:p>
        </w:tc>
        <w:tc>
          <w:tcPr>
            <w:tcW w:w="178" w:type="dxa"/>
          </w:tcPr>
          <w:p w14:paraId="0CBE46E6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AB28A57" w14:textId="5694D4DE" w:rsidR="00D717CB" w:rsidRPr="00795110" w:rsidRDefault="005C3486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3E515F">
              <w:rPr>
                <w:rFonts w:ascii="Angsana New" w:hAnsi="Angsana New"/>
                <w:b/>
                <w:bCs/>
                <w:sz w:val="24"/>
                <w:szCs w:val="24"/>
              </w:rPr>
              <w:t>417,784</w:t>
            </w: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E7232ED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1889BC" w14:textId="0A6B2492" w:rsidR="00D717CB" w:rsidRPr="00795110" w:rsidRDefault="00A85B42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/>
                <w:b/>
                <w:bCs/>
                <w:sz w:val="24"/>
                <w:szCs w:val="24"/>
              </w:rPr>
              <w:t>(187,897)</w:t>
            </w:r>
          </w:p>
        </w:tc>
        <w:tc>
          <w:tcPr>
            <w:tcW w:w="270" w:type="dxa"/>
          </w:tcPr>
          <w:p w14:paraId="3E68D0C2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1D65D6" w14:textId="6B78DBDE" w:rsidR="00D717CB" w:rsidRPr="00795110" w:rsidRDefault="003E515F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16,320,250</w:t>
            </w:r>
          </w:p>
        </w:tc>
        <w:tc>
          <w:tcPr>
            <w:tcW w:w="180" w:type="dxa"/>
          </w:tcPr>
          <w:p w14:paraId="40D8A7E5" w14:textId="77777777" w:rsidR="00D717CB" w:rsidRPr="00795110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2ADDE46" w14:textId="72F1B6B4" w:rsidR="00D717CB" w:rsidRPr="00795110" w:rsidRDefault="00334ED3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8,659,</w:t>
            </w:r>
            <w:r w:rsidR="003E515F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540</w:t>
            </w:r>
          </w:p>
        </w:tc>
      </w:tr>
      <w:tr w:rsidR="00D717CB" w:rsidRPr="00795110" w14:paraId="47B61CD7" w14:textId="77777777" w:rsidTr="00101448">
        <w:trPr>
          <w:cantSplit/>
        </w:trPr>
        <w:tc>
          <w:tcPr>
            <w:tcW w:w="3407" w:type="dxa"/>
          </w:tcPr>
          <w:p w14:paraId="21CB314B" w14:textId="77777777" w:rsidR="00D717CB" w:rsidRPr="00795110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2EBE7A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4DF297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603B09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3EC59A3E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3DBB0B6C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B21257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7660DC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6E95D1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67627C0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DFCCC2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BF30C7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BF1756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EF1E4D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6A4491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2ED54B4A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7CB" w:rsidRPr="00795110" w14:paraId="39A8B313" w14:textId="77777777" w:rsidTr="00101448">
        <w:trPr>
          <w:cantSplit/>
        </w:trPr>
        <w:tc>
          <w:tcPr>
            <w:tcW w:w="3407" w:type="dxa"/>
          </w:tcPr>
          <w:p w14:paraId="2E639E04" w14:textId="3273AD47" w:rsidR="00D717CB" w:rsidRPr="00795110" w:rsidRDefault="00D717CB" w:rsidP="00D717C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795110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795110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1260" w:type="dxa"/>
          </w:tcPr>
          <w:p w14:paraId="3EB1D8EB" w14:textId="15D24AB0" w:rsidR="00D717CB" w:rsidRPr="00795110" w:rsidRDefault="00531F8C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1,044,325</w:t>
            </w:r>
          </w:p>
        </w:tc>
        <w:tc>
          <w:tcPr>
            <w:tcW w:w="180" w:type="dxa"/>
          </w:tcPr>
          <w:p w14:paraId="47DB8490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79764F" w14:textId="6BCE0BC0" w:rsidR="00D717CB" w:rsidRPr="00795110" w:rsidRDefault="00A85B42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(3,177,202)</w:t>
            </w:r>
          </w:p>
        </w:tc>
        <w:tc>
          <w:tcPr>
            <w:tcW w:w="199" w:type="dxa"/>
            <w:gridSpan w:val="2"/>
          </w:tcPr>
          <w:p w14:paraId="0DBC810E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3AFAD16" w14:textId="57D30FC8" w:rsidR="00D717CB" w:rsidRPr="00795110" w:rsidRDefault="00930B60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5,639,884</w:t>
            </w:r>
          </w:p>
        </w:tc>
        <w:tc>
          <w:tcPr>
            <w:tcW w:w="180" w:type="dxa"/>
          </w:tcPr>
          <w:p w14:paraId="558FE4E8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4D6FCD" w14:textId="3ED25AE2" w:rsidR="00D717CB" w:rsidRPr="00795110" w:rsidRDefault="00A85B42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4,593,661</w:t>
            </w:r>
          </w:p>
        </w:tc>
        <w:tc>
          <w:tcPr>
            <w:tcW w:w="178" w:type="dxa"/>
          </w:tcPr>
          <w:p w14:paraId="11C6C4F2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7E379B" w14:textId="019AC73B" w:rsidR="00D717CB" w:rsidRPr="00795110" w:rsidRDefault="0059603F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</w:t>
            </w:r>
            <w:r w:rsidR="003E515F">
              <w:rPr>
                <w:rFonts w:ascii="Angsana New" w:hAnsi="Angsana New"/>
                <w:sz w:val="24"/>
                <w:szCs w:val="24"/>
              </w:rPr>
              <w:t>307,724</w:t>
            </w:r>
            <w:r w:rsidRPr="0079511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227F7EC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5EDE91" w14:textId="1A5D97D8" w:rsidR="00D717CB" w:rsidRPr="00795110" w:rsidRDefault="00A85B42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(75,854)</w:t>
            </w:r>
          </w:p>
        </w:tc>
        <w:tc>
          <w:tcPr>
            <w:tcW w:w="270" w:type="dxa"/>
          </w:tcPr>
          <w:p w14:paraId="4C8D459B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B4187C" w14:textId="0E6FB4D0" w:rsidR="00D717CB" w:rsidRPr="00795110" w:rsidRDefault="00531F8C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6,376,485</w:t>
            </w:r>
          </w:p>
        </w:tc>
        <w:tc>
          <w:tcPr>
            <w:tcW w:w="180" w:type="dxa"/>
          </w:tcPr>
          <w:p w14:paraId="321C2A55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D90DE2F" w14:textId="700E8A69" w:rsidR="00D717CB" w:rsidRPr="00795110" w:rsidRDefault="00604ADA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1,340,605</w:t>
            </w:r>
          </w:p>
        </w:tc>
      </w:tr>
      <w:tr w:rsidR="00D717CB" w:rsidRPr="00795110" w14:paraId="6762ABF2" w14:textId="77777777" w:rsidTr="00101448">
        <w:trPr>
          <w:cantSplit/>
        </w:trPr>
        <w:tc>
          <w:tcPr>
            <w:tcW w:w="3407" w:type="dxa"/>
          </w:tcPr>
          <w:p w14:paraId="17EABF70" w14:textId="77777777" w:rsidR="00D717CB" w:rsidRPr="00795110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3BEF5DE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EB18BE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211BB9" w14:textId="77777777" w:rsidR="00D717CB" w:rsidRPr="00795110" w:rsidRDefault="00D717CB" w:rsidP="00A85B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763154DB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D914ECB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8897B1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3021E3" w14:textId="77777777" w:rsidR="00D717CB" w:rsidRPr="00795110" w:rsidRDefault="00D717CB" w:rsidP="00A85B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290F155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D872AFC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88EEF9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448FD0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4DF1BC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3F8499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CED07A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1320AB92" w14:textId="77777777" w:rsidR="00D717CB" w:rsidRPr="00795110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7CB" w:rsidRPr="00795110" w14:paraId="3F4B7B4F" w14:textId="77777777" w:rsidTr="00101448">
        <w:trPr>
          <w:cantSplit/>
          <w:trHeight w:val="330"/>
        </w:trPr>
        <w:tc>
          <w:tcPr>
            <w:tcW w:w="3407" w:type="dxa"/>
            <w:vAlign w:val="bottom"/>
          </w:tcPr>
          <w:p w14:paraId="27291601" w14:textId="77777777" w:rsidR="00D717CB" w:rsidRPr="00795110" w:rsidRDefault="00D717CB" w:rsidP="00D717C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E3DFE5A" w14:textId="0824E92A" w:rsidR="00D717CB" w:rsidRPr="00795110" w:rsidRDefault="0072145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601,363 </w:t>
            </w:r>
          </w:p>
        </w:tc>
        <w:tc>
          <w:tcPr>
            <w:tcW w:w="180" w:type="dxa"/>
          </w:tcPr>
          <w:p w14:paraId="5B53A24D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865B7C" w14:textId="5AA5BAC3" w:rsidR="00D717CB" w:rsidRPr="00795110" w:rsidRDefault="00AB7114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647,682</w:t>
            </w:r>
          </w:p>
        </w:tc>
        <w:tc>
          <w:tcPr>
            <w:tcW w:w="199" w:type="dxa"/>
            <w:gridSpan w:val="2"/>
          </w:tcPr>
          <w:p w14:paraId="67707305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FF971E3" w14:textId="627D9C64" w:rsidR="00D717CB" w:rsidRPr="00795110" w:rsidRDefault="0072145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1,472,810 </w:t>
            </w:r>
          </w:p>
        </w:tc>
        <w:tc>
          <w:tcPr>
            <w:tcW w:w="180" w:type="dxa"/>
          </w:tcPr>
          <w:p w14:paraId="7F9300F4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989BA2" w14:textId="6EE925D2" w:rsidR="00D717CB" w:rsidRPr="00795110" w:rsidRDefault="00AB7114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 xml:space="preserve"> 1,212,18</w:t>
            </w:r>
            <w:r w:rsidR="003E515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0A976D99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E542E97" w14:textId="20BC8C6C" w:rsidR="00D717CB" w:rsidRPr="00795110" w:rsidRDefault="00C66E16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E8C56E9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EEEC74" w14:textId="7CEEE127" w:rsidR="00D717CB" w:rsidRPr="00795110" w:rsidRDefault="00AB7114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F206BD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F97061" w14:textId="60518E9A" w:rsidR="00D717CB" w:rsidRPr="00795110" w:rsidRDefault="0072145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2,074,173 </w:t>
            </w:r>
          </w:p>
        </w:tc>
        <w:tc>
          <w:tcPr>
            <w:tcW w:w="180" w:type="dxa"/>
          </w:tcPr>
          <w:p w14:paraId="5F590C68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63DE372" w14:textId="4CCD6123" w:rsidR="00D717CB" w:rsidRPr="00795110" w:rsidRDefault="00AB7114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 xml:space="preserve"> 1,859,87</w:t>
            </w:r>
            <w:r w:rsidR="003E515F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D717CB" w:rsidRPr="00795110" w14:paraId="3EFC1F4D" w14:textId="77777777" w:rsidTr="00101448">
        <w:trPr>
          <w:cantSplit/>
        </w:trPr>
        <w:tc>
          <w:tcPr>
            <w:tcW w:w="3407" w:type="dxa"/>
          </w:tcPr>
          <w:p w14:paraId="4DC658F2" w14:textId="77777777" w:rsidR="00D717CB" w:rsidRPr="00795110" w:rsidRDefault="00D717CB" w:rsidP="00D717C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D4F0E2F" w14:textId="409A9FC2" w:rsidR="00D717CB" w:rsidRPr="00795110" w:rsidRDefault="0072145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1,587,460 </w:t>
            </w:r>
          </w:p>
        </w:tc>
        <w:tc>
          <w:tcPr>
            <w:tcW w:w="180" w:type="dxa"/>
          </w:tcPr>
          <w:p w14:paraId="6CE00BD8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335773" w14:textId="22FAA7FA" w:rsidR="00D717CB" w:rsidRPr="00795110" w:rsidRDefault="00AB7114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1,562,433</w:t>
            </w:r>
          </w:p>
        </w:tc>
        <w:tc>
          <w:tcPr>
            <w:tcW w:w="199" w:type="dxa"/>
            <w:gridSpan w:val="2"/>
          </w:tcPr>
          <w:p w14:paraId="4EAECBE4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22D0BFFF" w14:textId="07E5938E" w:rsidR="00D717CB" w:rsidRPr="00795110" w:rsidRDefault="0072145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28,789 </w:t>
            </w:r>
          </w:p>
        </w:tc>
        <w:tc>
          <w:tcPr>
            <w:tcW w:w="180" w:type="dxa"/>
          </w:tcPr>
          <w:p w14:paraId="3D626F21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4E287F" w14:textId="1A6FE283" w:rsidR="00D717CB" w:rsidRPr="00795110" w:rsidRDefault="00AB7114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 xml:space="preserve"> 27,729 </w:t>
            </w:r>
          </w:p>
        </w:tc>
        <w:tc>
          <w:tcPr>
            <w:tcW w:w="178" w:type="dxa"/>
          </w:tcPr>
          <w:p w14:paraId="45744C01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994A13A" w14:textId="7C63CA2C" w:rsidR="00D717CB" w:rsidRPr="00795110" w:rsidRDefault="00C66E16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5F9DFE5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0F4C61" w14:textId="73409BAA" w:rsidR="00D717CB" w:rsidRPr="00795110" w:rsidRDefault="00AB7114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F1E633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191EE1" w14:textId="33D887AF" w:rsidR="00D717CB" w:rsidRPr="00795110" w:rsidRDefault="0072145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1,616,249 </w:t>
            </w:r>
          </w:p>
        </w:tc>
        <w:tc>
          <w:tcPr>
            <w:tcW w:w="180" w:type="dxa"/>
          </w:tcPr>
          <w:p w14:paraId="00C24408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37B8936A" w14:textId="546EFC9D" w:rsidR="00D717CB" w:rsidRPr="00795110" w:rsidRDefault="00AB7114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 xml:space="preserve"> 1,590,162 </w:t>
            </w:r>
          </w:p>
        </w:tc>
      </w:tr>
      <w:tr w:rsidR="00D717CB" w:rsidRPr="00795110" w14:paraId="7E854811" w14:textId="77777777" w:rsidTr="00101448">
        <w:trPr>
          <w:cantSplit/>
        </w:trPr>
        <w:tc>
          <w:tcPr>
            <w:tcW w:w="3407" w:type="dxa"/>
          </w:tcPr>
          <w:p w14:paraId="6949B173" w14:textId="63863A15" w:rsidR="00D717CB" w:rsidRPr="00795110" w:rsidRDefault="00D717CB" w:rsidP="00D717C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4"/>
                <w:szCs w:val="24"/>
              </w:rPr>
              <w:t>(</w:t>
            </w: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795110">
              <w:rPr>
                <w:rFonts w:ascii="Angsana New" w:hAnsi="Angsana New"/>
                <w:sz w:val="24"/>
                <w:szCs w:val="24"/>
              </w:rPr>
              <w:t>)</w:t>
            </w:r>
            <w:r w:rsidRPr="0079511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4B2978DF" w14:textId="7C779EA4" w:rsidR="00D717CB" w:rsidRPr="00795110" w:rsidRDefault="00531F8C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>
              <w:rPr>
                <w:rFonts w:ascii="Angsana New" w:eastAsia="DengXian" w:hAnsi="Angsana New"/>
                <w:sz w:val="24"/>
                <w:szCs w:val="24"/>
              </w:rPr>
              <w:t>128,950</w:t>
            </w:r>
          </w:p>
        </w:tc>
        <w:tc>
          <w:tcPr>
            <w:tcW w:w="180" w:type="dxa"/>
          </w:tcPr>
          <w:p w14:paraId="110ED2AA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B47A76" w14:textId="050AF332" w:rsidR="00D717CB" w:rsidRPr="00795110" w:rsidRDefault="00AB7114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(569,481)</w:t>
            </w:r>
          </w:p>
        </w:tc>
        <w:tc>
          <w:tcPr>
            <w:tcW w:w="199" w:type="dxa"/>
            <w:gridSpan w:val="2"/>
          </w:tcPr>
          <w:p w14:paraId="26CAA4E9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47254048" w14:textId="0D5A5F4B" w:rsidR="00D717CB" w:rsidRPr="00795110" w:rsidRDefault="0072145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1,102,513 </w:t>
            </w:r>
          </w:p>
        </w:tc>
        <w:tc>
          <w:tcPr>
            <w:tcW w:w="180" w:type="dxa"/>
          </w:tcPr>
          <w:p w14:paraId="7B1FF3FD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E033BD" w14:textId="4621F417" w:rsidR="00D717CB" w:rsidRPr="00795110" w:rsidRDefault="00E56447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922,807</w:t>
            </w:r>
          </w:p>
        </w:tc>
        <w:tc>
          <w:tcPr>
            <w:tcW w:w="178" w:type="dxa"/>
          </w:tcPr>
          <w:p w14:paraId="1B2D92D5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E66BF8F" w14:textId="1BBA68B8" w:rsidR="00D717CB" w:rsidRPr="00795110" w:rsidRDefault="0072145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(</w:t>
            </w:r>
            <w:r w:rsidR="003E515F">
              <w:rPr>
                <w:rFonts w:ascii="Angsana New" w:eastAsia="DengXian" w:hAnsi="Angsana New"/>
                <w:sz w:val="24"/>
                <w:szCs w:val="24"/>
              </w:rPr>
              <w:t>76,633</w:t>
            </w:r>
            <w:r w:rsidRPr="00795110">
              <w:rPr>
                <w:rFonts w:ascii="Angsana New" w:eastAsia="DengXian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6CFA40C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524B1" w14:textId="10A0AFF0" w:rsidR="00D717CB" w:rsidRPr="00795110" w:rsidRDefault="00AB7114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(15,168)</w:t>
            </w:r>
          </w:p>
        </w:tc>
        <w:tc>
          <w:tcPr>
            <w:tcW w:w="270" w:type="dxa"/>
          </w:tcPr>
          <w:p w14:paraId="19ED8D51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532F4C" w14:textId="6E64E59A" w:rsidR="00D717CB" w:rsidRPr="00795110" w:rsidRDefault="00531F8C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349"/>
              <w:rPr>
                <w:rFonts w:ascii="Angsana New" w:eastAsia="DengXian" w:hAnsi="Angsana New"/>
                <w:sz w:val="24"/>
                <w:szCs w:val="24"/>
              </w:rPr>
            </w:pPr>
            <w:r>
              <w:rPr>
                <w:rFonts w:ascii="Angsana New" w:eastAsia="DengXian" w:hAnsi="Angsana New"/>
                <w:sz w:val="24"/>
                <w:szCs w:val="24"/>
              </w:rPr>
              <w:t>1,154,830</w:t>
            </w:r>
            <w:r w:rsidR="0072145B" w:rsidRPr="00795110">
              <w:rPr>
                <w:rFonts w:ascii="Angsana New" w:eastAsia="DengXian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174A4C68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1861E46F" w14:textId="627D5804" w:rsidR="00D717CB" w:rsidRPr="00795110" w:rsidRDefault="00E56447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338,158</w:t>
            </w:r>
            <w:r w:rsidR="00AB7114" w:rsidRPr="0079511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717CB" w:rsidRPr="00795110" w14:paraId="7BF3A2D5" w14:textId="77777777" w:rsidTr="00101448">
        <w:trPr>
          <w:cantSplit/>
        </w:trPr>
        <w:tc>
          <w:tcPr>
            <w:tcW w:w="3407" w:type="dxa"/>
          </w:tcPr>
          <w:p w14:paraId="0575150F" w14:textId="77777777" w:rsidR="00D717CB" w:rsidRPr="00795110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7B59558" w14:textId="0F8E39E8" w:rsidR="00D717CB" w:rsidRPr="00795110" w:rsidRDefault="00F55F98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0C2F5A51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A886F5" w14:textId="77777777" w:rsidR="00D717CB" w:rsidRPr="00795110" w:rsidRDefault="00D717CB" w:rsidP="00A85B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4F4E1AF4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26CD417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113AD8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0B24B2" w14:textId="77777777" w:rsidR="00D717CB" w:rsidRPr="00795110" w:rsidRDefault="00D717CB" w:rsidP="00A85B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A8BA24B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9DE0B16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5C1DF0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F55CF4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FBAB2D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E2891C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B2ADA5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4BC6ECD" w14:textId="77777777" w:rsidR="00D717CB" w:rsidRPr="00795110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65F3" w:rsidRPr="00795110" w14:paraId="19BF901E" w14:textId="77777777" w:rsidTr="00101448">
        <w:trPr>
          <w:cantSplit/>
        </w:trPr>
        <w:tc>
          <w:tcPr>
            <w:tcW w:w="3407" w:type="dxa"/>
            <w:vAlign w:val="bottom"/>
          </w:tcPr>
          <w:p w14:paraId="4CBAC907" w14:textId="77777777" w:rsidR="006E65F3" w:rsidRPr="00795110" w:rsidRDefault="006E65F3" w:rsidP="006E65F3">
            <w:pPr>
              <w:shd w:val="clear" w:color="auto" w:fill="FFFFFF"/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สินทรัพย์ส่วนง</w:t>
            </w:r>
            <w:r w:rsidRPr="00795110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าน </w:t>
            </w:r>
            <w:r w:rsidRPr="0079511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79511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795110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79511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34BEF0ED" w14:textId="16E0AF61" w:rsidR="006E65F3" w:rsidRPr="00795110" w:rsidRDefault="00531F8C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  <w:cs/>
              </w:rPr>
            </w:pPr>
            <w:r>
              <w:rPr>
                <w:rFonts w:ascii="Angsana New" w:eastAsia="DengXian" w:hAnsi="Angsana New"/>
                <w:sz w:val="24"/>
                <w:szCs w:val="24"/>
              </w:rPr>
              <w:t>80,665,565</w:t>
            </w:r>
          </w:p>
        </w:tc>
        <w:tc>
          <w:tcPr>
            <w:tcW w:w="180" w:type="dxa"/>
          </w:tcPr>
          <w:p w14:paraId="1C2D96B5" w14:textId="77777777" w:rsidR="006E65F3" w:rsidRPr="00795110" w:rsidRDefault="006E65F3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FB52BB" w14:textId="2902C2B1" w:rsidR="006E65F3" w:rsidRPr="00795110" w:rsidRDefault="00DF6FCD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74,120,722</w:t>
            </w:r>
          </w:p>
        </w:tc>
        <w:tc>
          <w:tcPr>
            <w:tcW w:w="199" w:type="dxa"/>
            <w:gridSpan w:val="2"/>
          </w:tcPr>
          <w:p w14:paraId="13A19386" w14:textId="77777777" w:rsidR="006E65F3" w:rsidRPr="00795110" w:rsidRDefault="006E65F3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8A52903" w14:textId="66B5C178" w:rsidR="006E65F3" w:rsidRPr="00795110" w:rsidRDefault="00E56447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  <w:cs/>
              </w:rPr>
            </w:pPr>
            <w:r>
              <w:rPr>
                <w:rFonts w:ascii="Angsana New" w:eastAsia="DengXian" w:hAnsi="Angsana New"/>
                <w:sz w:val="24"/>
                <w:szCs w:val="24"/>
              </w:rPr>
              <w:t>76,216,427</w:t>
            </w:r>
          </w:p>
        </w:tc>
        <w:tc>
          <w:tcPr>
            <w:tcW w:w="180" w:type="dxa"/>
          </w:tcPr>
          <w:p w14:paraId="33232DCF" w14:textId="77777777" w:rsidR="006E65F3" w:rsidRPr="00795110" w:rsidRDefault="006E65F3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A1303E" w14:textId="3C9BDE19" w:rsidR="006E65F3" w:rsidRPr="00795110" w:rsidRDefault="00E56447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>
              <w:rPr>
                <w:rFonts w:ascii="Angsana New" w:eastAsia="DengXian" w:hAnsi="Angsana New"/>
                <w:sz w:val="24"/>
                <w:szCs w:val="24"/>
              </w:rPr>
              <w:t>70,338,573</w:t>
            </w:r>
          </w:p>
        </w:tc>
        <w:tc>
          <w:tcPr>
            <w:tcW w:w="178" w:type="dxa"/>
          </w:tcPr>
          <w:p w14:paraId="2DC4B6C2" w14:textId="77777777" w:rsidR="006E65F3" w:rsidRPr="00795110" w:rsidRDefault="006E65F3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EA3EA18" w14:textId="1A528D81" w:rsidR="006E65F3" w:rsidRPr="00795110" w:rsidRDefault="00650DB6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eastAsia="DengXian" w:hAnsi="Angsana New"/>
                <w:sz w:val="24"/>
                <w:szCs w:val="24"/>
              </w:rPr>
              <w:t>(</w:t>
            </w:r>
            <w:r w:rsidR="00E56447">
              <w:rPr>
                <w:rFonts w:ascii="Angsana New" w:eastAsia="DengXian" w:hAnsi="Angsana New"/>
                <w:sz w:val="24"/>
                <w:szCs w:val="24"/>
              </w:rPr>
              <w:t>384,21</w:t>
            </w:r>
            <w:r w:rsidR="00F90A05">
              <w:rPr>
                <w:rFonts w:ascii="Angsana New" w:eastAsia="DengXian" w:hAnsi="Angsana New"/>
                <w:sz w:val="24"/>
                <w:szCs w:val="24"/>
              </w:rPr>
              <w:t>5</w:t>
            </w:r>
            <w:r w:rsidRPr="00795110">
              <w:rPr>
                <w:rFonts w:ascii="Angsana New" w:eastAsia="DengXian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1588EB6" w14:textId="77777777" w:rsidR="006E65F3" w:rsidRPr="00795110" w:rsidRDefault="006E65F3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67967C" w14:textId="7F8A424E" w:rsidR="006E65F3" w:rsidRPr="00795110" w:rsidRDefault="00DF6FCD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(186,903)</w:t>
            </w:r>
          </w:p>
        </w:tc>
        <w:tc>
          <w:tcPr>
            <w:tcW w:w="270" w:type="dxa"/>
          </w:tcPr>
          <w:p w14:paraId="6A04FFFE" w14:textId="77777777" w:rsidR="006E65F3" w:rsidRPr="00795110" w:rsidRDefault="006E65F3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DD9128" w14:textId="152DF2F3" w:rsidR="006E65F3" w:rsidRPr="00795110" w:rsidRDefault="00531F8C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>
              <w:rPr>
                <w:rFonts w:ascii="Angsana New" w:eastAsia="DengXian" w:hAnsi="Angsana New"/>
                <w:sz w:val="24"/>
                <w:szCs w:val="24"/>
              </w:rPr>
              <w:t>156,497,777</w:t>
            </w:r>
          </w:p>
        </w:tc>
        <w:tc>
          <w:tcPr>
            <w:tcW w:w="180" w:type="dxa"/>
          </w:tcPr>
          <w:p w14:paraId="3B169C39" w14:textId="77777777" w:rsidR="006E65F3" w:rsidRPr="00795110" w:rsidRDefault="006E65F3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</w:tcPr>
          <w:p w14:paraId="6D7417BD" w14:textId="36BBD794" w:rsidR="006E65F3" w:rsidRPr="00795110" w:rsidRDefault="00C61602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144,</w:t>
            </w:r>
            <w:r w:rsidR="00E56447">
              <w:rPr>
                <w:rFonts w:ascii="Angsana New" w:hAnsi="Angsana New"/>
                <w:sz w:val="24"/>
                <w:szCs w:val="24"/>
              </w:rPr>
              <w:t>272,392</w:t>
            </w:r>
          </w:p>
        </w:tc>
      </w:tr>
      <w:tr w:rsidR="006E65F3" w:rsidRPr="00795110" w14:paraId="6CB4EC6C" w14:textId="77777777" w:rsidTr="003819AE">
        <w:trPr>
          <w:cantSplit/>
          <w:trHeight w:val="143"/>
        </w:trPr>
        <w:tc>
          <w:tcPr>
            <w:tcW w:w="3407" w:type="dxa"/>
            <w:vAlign w:val="bottom"/>
          </w:tcPr>
          <w:p w14:paraId="65089C73" w14:textId="77777777" w:rsidR="006E65F3" w:rsidRPr="00795110" w:rsidRDefault="006E65F3" w:rsidP="006E65F3">
            <w:pPr>
              <w:shd w:val="clear" w:color="auto" w:fill="FFFFFF"/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95110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79511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79511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795110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79511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795110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1666C18B" w14:textId="2D35C90E" w:rsidR="006E65F3" w:rsidRPr="00795110" w:rsidRDefault="00531F8C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44,376,830</w:t>
            </w:r>
          </w:p>
        </w:tc>
        <w:tc>
          <w:tcPr>
            <w:tcW w:w="180" w:type="dxa"/>
          </w:tcPr>
          <w:p w14:paraId="7F1BBC32" w14:textId="77777777" w:rsidR="006E65F3" w:rsidRPr="00795110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0FCE09" w14:textId="69F3D6C4" w:rsidR="006E65F3" w:rsidRPr="00795110" w:rsidRDefault="00DF6FCD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47,569,760</w:t>
            </w:r>
          </w:p>
        </w:tc>
        <w:tc>
          <w:tcPr>
            <w:tcW w:w="199" w:type="dxa"/>
            <w:gridSpan w:val="2"/>
          </w:tcPr>
          <w:p w14:paraId="0760237D" w14:textId="77777777" w:rsidR="006E65F3" w:rsidRPr="00795110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E3E1B53" w14:textId="49EF9302" w:rsidR="006E65F3" w:rsidRPr="00795110" w:rsidRDefault="00E13AAC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5</w:t>
            </w:r>
            <w:r w:rsidR="00A973BB" w:rsidRPr="00795110">
              <w:rPr>
                <w:rFonts w:ascii="Angsana New" w:hAnsi="Angsana New"/>
                <w:sz w:val="24"/>
                <w:szCs w:val="24"/>
              </w:rPr>
              <w:t>9,638,023</w:t>
            </w:r>
          </w:p>
        </w:tc>
        <w:tc>
          <w:tcPr>
            <w:tcW w:w="180" w:type="dxa"/>
          </w:tcPr>
          <w:p w14:paraId="7FAAF95E" w14:textId="77777777" w:rsidR="006E65F3" w:rsidRPr="00795110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2D9085" w14:textId="30486B94" w:rsidR="006E65F3" w:rsidRPr="00795110" w:rsidRDefault="00E56447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55,822,886</w:t>
            </w:r>
          </w:p>
        </w:tc>
        <w:tc>
          <w:tcPr>
            <w:tcW w:w="178" w:type="dxa"/>
          </w:tcPr>
          <w:p w14:paraId="380E2472" w14:textId="77777777" w:rsidR="006E65F3" w:rsidRPr="00795110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98F2FF" w14:textId="5D863CD2" w:rsidR="006E65F3" w:rsidRPr="00795110" w:rsidRDefault="00770D42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(77,683)</w:t>
            </w:r>
          </w:p>
        </w:tc>
        <w:tc>
          <w:tcPr>
            <w:tcW w:w="180" w:type="dxa"/>
          </w:tcPr>
          <w:p w14:paraId="33AEE25A" w14:textId="77777777" w:rsidR="006E65F3" w:rsidRPr="00795110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2E55A2" w14:textId="761EAC69" w:rsidR="006E65F3" w:rsidRPr="00795110" w:rsidRDefault="00DF6FCD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795110">
              <w:rPr>
                <w:rFonts w:ascii="Angsana New" w:hAnsi="Angsana New"/>
                <w:sz w:val="24"/>
                <w:szCs w:val="24"/>
              </w:rPr>
              <w:t>(126,230)</w:t>
            </w:r>
          </w:p>
        </w:tc>
        <w:tc>
          <w:tcPr>
            <w:tcW w:w="270" w:type="dxa"/>
          </w:tcPr>
          <w:p w14:paraId="279817DF" w14:textId="77777777" w:rsidR="006E65F3" w:rsidRPr="00795110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D88EB2" w14:textId="15F674D8" w:rsidR="006E65F3" w:rsidRPr="00795110" w:rsidRDefault="00531F8C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103,937,170</w:t>
            </w:r>
          </w:p>
        </w:tc>
        <w:tc>
          <w:tcPr>
            <w:tcW w:w="180" w:type="dxa"/>
          </w:tcPr>
          <w:p w14:paraId="5EE6FD7B" w14:textId="77777777" w:rsidR="006E65F3" w:rsidRPr="00795110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</w:tcPr>
          <w:p w14:paraId="5E974813" w14:textId="0BD4659A" w:rsidR="006E65F3" w:rsidRPr="00795110" w:rsidRDefault="00E56447" w:rsidP="00DF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103,266,416</w:t>
            </w:r>
          </w:p>
        </w:tc>
      </w:tr>
    </w:tbl>
    <w:p w14:paraId="47FE3066" w14:textId="77777777" w:rsidR="00E76E73" w:rsidRPr="00795110" w:rsidRDefault="00E76E73" w:rsidP="00520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16"/>
          <w:szCs w:val="16"/>
          <w:cs/>
        </w:rPr>
        <w:sectPr w:rsidR="00E76E73" w:rsidRPr="00795110" w:rsidSect="00EB2AE7">
          <w:headerReference w:type="default" r:id="rId33"/>
          <w:footerReference w:type="default" r:id="rId34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D93A0FA" w14:textId="0B280F17" w:rsidR="004A58D3" w:rsidRPr="00795110" w:rsidRDefault="004A58D3" w:rsidP="009035A7">
      <w:pPr>
        <w:tabs>
          <w:tab w:val="left" w:pos="540"/>
        </w:tabs>
        <w:spacing w:line="0" w:lineRule="atLeast"/>
        <w:ind w:left="547" w:right="101"/>
        <w:jc w:val="thaiDistribute"/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</w:rPr>
      </w:pPr>
      <w:r w:rsidRPr="00795110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>กา</w:t>
      </w:r>
      <w:r w:rsidR="00DB4EF2" w:rsidRPr="00795110">
        <w:rPr>
          <w:rFonts w:ascii="Angsana New" w:eastAsia="MS Mincho" w:hAnsi="Angsana New" w:hint="cs"/>
          <w:b/>
          <w:bCs/>
          <w:i/>
          <w:iCs/>
          <w:spacing w:val="-6"/>
          <w:sz w:val="30"/>
          <w:szCs w:val="30"/>
          <w:cs/>
        </w:rPr>
        <w:t>ร</w:t>
      </w:r>
      <w:r w:rsidRPr="00795110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>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2393948D" w14:textId="77777777" w:rsidR="004A58D3" w:rsidRPr="00795110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832"/>
        <w:gridCol w:w="247"/>
        <w:gridCol w:w="1733"/>
      </w:tblGrid>
      <w:tr w:rsidR="00344681" w:rsidRPr="00795110" w14:paraId="709B102A" w14:textId="77777777" w:rsidTr="00EB01D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FB6B744" w14:textId="77777777" w:rsidR="00344681" w:rsidRPr="00795110" w:rsidRDefault="00344681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8A191" w14:textId="3C0E60FB" w:rsidR="00344681" w:rsidRPr="00795110" w:rsidRDefault="00740CE7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4681" w:rsidRPr="00795110" w14:paraId="3C8B2A99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A589A63" w14:textId="77777777" w:rsidR="00344681" w:rsidRPr="00795110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27C192" w14:textId="0EFBC7B5" w:rsidR="00344681" w:rsidRPr="00795110" w:rsidRDefault="00C1706D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91AD1" w:rsidRPr="0079511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39F6AC" w14:textId="77777777" w:rsidR="00344681" w:rsidRPr="00795110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EB90F42" w14:textId="31B142CD" w:rsidR="00344681" w:rsidRPr="00795110" w:rsidRDefault="00291AD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586CD2" w:rsidRPr="00795110" w14:paraId="13DAC659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B8331F0" w14:textId="77777777" w:rsidR="00586CD2" w:rsidRPr="00795110" w:rsidRDefault="00586CD2" w:rsidP="00344681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1F6D79" w14:textId="77777777" w:rsidR="00586CD2" w:rsidRPr="00795110" w:rsidRDefault="00586CD2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B79805" w14:textId="77777777" w:rsidR="00586CD2" w:rsidRPr="00795110" w:rsidRDefault="00586CD2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94FC238" w14:textId="7AC8711C" w:rsidR="00586CD2" w:rsidRPr="00795110" w:rsidRDefault="00586CD2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(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7951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08CE" w:rsidRPr="00795110" w14:paraId="72B40014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B517B5B" w14:textId="77777777" w:rsidR="003408CE" w:rsidRPr="00795110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6309F" w14:textId="77777777" w:rsidR="003408CE" w:rsidRPr="00795110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7497" w:rsidRPr="00795110" w14:paraId="0D67E555" w14:textId="77777777" w:rsidTr="00A06F72">
        <w:trPr>
          <w:trHeight w:val="7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7E73E191" w14:textId="77777777" w:rsidR="00D37497" w:rsidRPr="00795110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A183DE" w14:textId="77777777" w:rsidR="00D37497" w:rsidRPr="00795110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4CAFCB" w14:textId="77777777" w:rsidR="00D37497" w:rsidRPr="00795110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7A00D7E8" w14:textId="77777777" w:rsidR="00D37497" w:rsidRPr="00795110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2CA" w:rsidRPr="00795110" w14:paraId="06B624E0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5D59FB4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5CB493" w14:textId="21B03FDB" w:rsidR="003132CA" w:rsidRPr="00795110" w:rsidRDefault="00A73276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9,600,535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8852BB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2DA95EB" w14:textId="6D5835B4" w:rsidR="003132CA" w:rsidRPr="00795110" w:rsidRDefault="000526B1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4,512,197 </w:t>
            </w:r>
          </w:p>
        </w:tc>
      </w:tr>
      <w:tr w:rsidR="003132CA" w:rsidRPr="00795110" w14:paraId="60875377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4B16A50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836BB" w14:textId="1816E559" w:rsidR="003132CA" w:rsidRPr="00795110" w:rsidRDefault="005A58F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9,632,872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68A28F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14741" w14:textId="4E4B3191" w:rsidR="003132CA" w:rsidRPr="00795110" w:rsidRDefault="005A58F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6,640,558</w:t>
            </w:r>
            <w:r w:rsidR="000526B1"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3132CA" w:rsidRPr="00795110" w14:paraId="75F3052E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299E7AE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59C3D2" w14:textId="478007C9" w:rsidR="003132CA" w:rsidRPr="00795110" w:rsidRDefault="005A58F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19,233,407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BA1F4F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250199B" w14:textId="2C988A55" w:rsidR="003132CA" w:rsidRPr="00795110" w:rsidRDefault="000526B1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764">
              <w:rPr>
                <w:rFonts w:ascii="Angsana New" w:hAnsi="Angsana New"/>
                <w:sz w:val="30"/>
                <w:szCs w:val="30"/>
              </w:rPr>
              <w:t>11,152,755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3132CA" w:rsidRPr="00795110" w14:paraId="06602281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71AA68F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45E58" w14:textId="7C7DABE2" w:rsidR="003132CA" w:rsidRPr="00795110" w:rsidRDefault="005F43D8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A58FA">
              <w:rPr>
                <w:rFonts w:ascii="Angsana New" w:hAnsi="Angsana New"/>
                <w:sz w:val="30"/>
                <w:szCs w:val="30"/>
              </w:rPr>
              <w:t>4,710,564</w:t>
            </w:r>
            <w:r w:rsidRPr="007951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5417C2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03362" w14:textId="57BA49A8" w:rsidR="003132CA" w:rsidRPr="00795110" w:rsidRDefault="000526B1" w:rsidP="005B29F8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E0764">
              <w:rPr>
                <w:rFonts w:ascii="Angsana New" w:hAnsi="Angsana New"/>
                <w:sz w:val="30"/>
                <w:szCs w:val="30"/>
              </w:rPr>
              <w:t>2,512,588</w:t>
            </w:r>
            <w:r w:rsidRPr="007951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2CA" w:rsidRPr="00795110" w14:paraId="56712612" w14:textId="77777777" w:rsidTr="00BC62F7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3118518E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FD9240" w14:textId="2148ACC0" w:rsidR="003132CA" w:rsidRPr="00795110" w:rsidRDefault="005F43D8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14,522,843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E056AC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9F1E2" w14:textId="49F6C344" w:rsidR="003132CA" w:rsidRPr="00795110" w:rsidRDefault="000526B1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8,640,</w:t>
            </w:r>
            <w:r w:rsidR="00F14BD0" w:rsidRPr="0079511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4630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E076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132CA" w:rsidRPr="00795110" w14:paraId="1B14250E" w14:textId="77777777" w:rsidTr="00101448">
        <w:trPr>
          <w:trHeight w:hRule="exact" w:val="14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DCE5881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263026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11C8C4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4FF26D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2CA" w:rsidRPr="00795110" w14:paraId="41B04431" w14:textId="77777777" w:rsidTr="00101448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EDE3B50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9652DD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7F5CA37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B5B8955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2CA" w:rsidRPr="00795110" w14:paraId="729DEDB9" w14:textId="77777777" w:rsidTr="00101448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234DC20" w14:textId="0B1E1323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ED86AC" w14:textId="4757FA7E" w:rsidR="003132CA" w:rsidRPr="00795110" w:rsidRDefault="00531F8C" w:rsidP="005B29F8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6,376,485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546687" w14:textId="77777777" w:rsidR="003132CA" w:rsidRPr="00795110" w:rsidRDefault="003132CA" w:rsidP="003132CA">
            <w:pPr>
              <w:tabs>
                <w:tab w:val="clear" w:pos="680"/>
                <w:tab w:val="left" w:pos="540"/>
                <w:tab w:val="decimal" w:pos="765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7EE0E0E" w14:textId="1ED19503" w:rsidR="003132CA" w:rsidRPr="00795110" w:rsidRDefault="001B39D1" w:rsidP="001B39D1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1,340,605</w:t>
            </w:r>
          </w:p>
        </w:tc>
      </w:tr>
      <w:tr w:rsidR="003132CA" w:rsidRPr="00795110" w14:paraId="209F7553" w14:textId="77777777" w:rsidTr="00101448">
        <w:trPr>
          <w:trHeight w:hRule="exact" w:val="14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FB5CCB7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B61B8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60B67F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5FA49" w14:textId="77777777" w:rsidR="003132CA" w:rsidRPr="00795110" w:rsidRDefault="003132CA" w:rsidP="001B39D1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2CA" w:rsidRPr="00795110" w14:paraId="125D1BED" w14:textId="77777777" w:rsidTr="00101448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064AA7A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0ECBC12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F7EFC2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6B5AA8F" w14:textId="77777777" w:rsidR="003132CA" w:rsidRPr="00795110" w:rsidRDefault="003132CA" w:rsidP="001B39D1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2CA" w:rsidRPr="00795110" w14:paraId="12AB5C1E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904FCC3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617803" w14:textId="6E706502" w:rsidR="003132CA" w:rsidRPr="00795110" w:rsidRDefault="00C21429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A58FA">
              <w:rPr>
                <w:rFonts w:ascii="Angsana New" w:hAnsi="Angsana New"/>
                <w:sz w:val="30"/>
                <w:szCs w:val="30"/>
              </w:rPr>
              <w:t>2,828,569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460D9E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852A0F" w14:textId="4608766C" w:rsidR="003132CA" w:rsidRPr="00795110" w:rsidRDefault="00667082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2,493,737 </w:t>
            </w:r>
          </w:p>
        </w:tc>
      </w:tr>
      <w:tr w:rsidR="003132CA" w:rsidRPr="00795110" w14:paraId="6FBAB0A1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52F99622" w14:textId="77777777" w:rsidR="003132CA" w:rsidRPr="00795110" w:rsidRDefault="003132CA" w:rsidP="00313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0168C6" w14:textId="28F751D2" w:rsidR="003132CA" w:rsidRPr="00795110" w:rsidRDefault="00C21429" w:rsidP="005A58F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A58FA">
              <w:rPr>
                <w:rFonts w:ascii="Angsana New" w:hAnsi="Angsana New"/>
                <w:sz w:val="30"/>
                <w:szCs w:val="30"/>
              </w:rPr>
              <w:t>4,357,614</w:t>
            </w:r>
            <w:r w:rsidRPr="007951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1D4646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71DDD2C" w14:textId="4DB3F8F2" w:rsidR="003132CA" w:rsidRPr="00795110" w:rsidRDefault="00667082" w:rsidP="005B29F8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(2,439,193)</w:t>
            </w:r>
          </w:p>
        </w:tc>
      </w:tr>
      <w:tr w:rsidR="005A58FA" w:rsidRPr="00795110" w14:paraId="77CF8F44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E6CAED4" w14:textId="4D40F14B" w:rsidR="005A58FA" w:rsidRPr="005A58FA" w:rsidRDefault="005A58FA" w:rsidP="005A5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A58FA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C60DC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4E0764">
              <w:rPr>
                <w:rFonts w:ascii="Angsana New" w:hAnsi="Angsana New" w:hint="cs"/>
                <w:sz w:val="30"/>
                <w:szCs w:val="30"/>
                <w:cs/>
              </w:rPr>
              <w:t>ในเงินลงทุนใน</w:t>
            </w:r>
            <w:r w:rsidR="00751D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7BC45F" w14:textId="250ADAE9" w:rsidR="005A58FA" w:rsidRPr="00795110" w:rsidRDefault="00C60DC3" w:rsidP="00C60DC3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A58FA">
              <w:rPr>
                <w:rFonts w:ascii="Angsana New" w:hAnsi="Angsana New"/>
                <w:sz w:val="30"/>
                <w:szCs w:val="30"/>
              </w:rPr>
              <w:t>510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2943AF" w14:textId="77777777" w:rsidR="005A58FA" w:rsidRPr="00795110" w:rsidRDefault="005A58F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165BE0" w14:textId="31A7B52E" w:rsidR="005A58FA" w:rsidRPr="00795110" w:rsidRDefault="004E0764" w:rsidP="004E0764">
            <w:pPr>
              <w:tabs>
                <w:tab w:val="clear" w:pos="680"/>
                <w:tab w:val="left" w:pos="540"/>
              </w:tabs>
              <w:spacing w:line="216" w:lineRule="auto"/>
              <w:ind w:right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32CA" w:rsidRPr="00795110" w14:paraId="0F4AB725" w14:textId="77777777" w:rsidTr="00BC62F7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AB55096" w14:textId="2D53F492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E145FD" w14:textId="721B910F" w:rsidR="003132CA" w:rsidRPr="00795110" w:rsidRDefault="00531F8C" w:rsidP="00BF40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A81663">
              <w:rPr>
                <w:rFonts w:ascii="Angsana New" w:hAnsi="Angsana New"/>
                <w:b/>
                <w:bCs/>
                <w:sz w:val="30"/>
                <w:szCs w:val="30"/>
              </w:rPr>
              <w:t>846,930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46B6ED" w14:textId="77777777" w:rsidR="003132CA" w:rsidRPr="00795110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48EE5" w14:textId="03A873B8" w:rsidR="003132CA" w:rsidRPr="00795110" w:rsidRDefault="00C21429" w:rsidP="001B39D1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1,395,149 </w:t>
            </w:r>
          </w:p>
        </w:tc>
      </w:tr>
    </w:tbl>
    <w:p w14:paraId="4060B2A6" w14:textId="77777777" w:rsidR="004A58D3" w:rsidRPr="00795110" w:rsidRDefault="004A58D3" w:rsidP="001C0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34FA088" w14:textId="255B1692" w:rsidR="00DF4A52" w:rsidRPr="00795110" w:rsidRDefault="00DF4A52" w:rsidP="00DF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53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795110">
        <w:rPr>
          <w:rFonts w:ascii="Angsana New" w:hAnsi="Angsana New"/>
          <w:sz w:val="30"/>
          <w:szCs w:val="30"/>
          <w:cs/>
        </w:rPr>
        <w:br/>
        <w:t xml:space="preserve">ค่าบริหารงาน </w:t>
      </w:r>
      <w:r w:rsidR="00BA359D" w:rsidRPr="00795110">
        <w:rPr>
          <w:rFonts w:ascii="Angsana New" w:hAnsi="Angsana New" w:hint="cs"/>
          <w:sz w:val="30"/>
          <w:szCs w:val="30"/>
          <w:cs/>
        </w:rPr>
        <w:t xml:space="preserve">เงินปันผล </w:t>
      </w:r>
      <w:r w:rsidRPr="00795110">
        <w:rPr>
          <w:rFonts w:ascii="Angsana New" w:hAnsi="Angsana New" w:hint="cs"/>
          <w:sz w:val="30"/>
          <w:szCs w:val="30"/>
          <w:cs/>
        </w:rPr>
        <w:t>รายไ</w:t>
      </w:r>
      <w:r w:rsidRPr="00795110">
        <w:rPr>
          <w:rFonts w:ascii="Angsana New" w:hAnsi="Angsana New"/>
          <w:sz w:val="30"/>
          <w:szCs w:val="30"/>
          <w:cs/>
        </w:rPr>
        <w:t>ด</w:t>
      </w:r>
      <w:r w:rsidRPr="00795110">
        <w:rPr>
          <w:rFonts w:ascii="Angsana New" w:hAnsi="Angsana New" w:hint="cs"/>
          <w:sz w:val="30"/>
          <w:szCs w:val="30"/>
          <w:cs/>
        </w:rPr>
        <w:t>้ด</w:t>
      </w:r>
      <w:r w:rsidRPr="00795110">
        <w:rPr>
          <w:rFonts w:ascii="Angsana New" w:hAnsi="Angsana New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1FE69AD2" w14:textId="77777777" w:rsidR="00344681" w:rsidRPr="00795110" w:rsidRDefault="00344681" w:rsidP="00F065FB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spacing w:line="240" w:lineRule="auto"/>
        <w:ind w:left="540" w:right="335"/>
        <w:jc w:val="thaiDistribute"/>
        <w:rPr>
          <w:rFonts w:ascii="Calibri" w:hAnsi="Calibri"/>
          <w:sz w:val="20"/>
          <w:szCs w:val="20"/>
        </w:rPr>
      </w:pP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2004"/>
        <w:gridCol w:w="261"/>
        <w:gridCol w:w="2004"/>
      </w:tblGrid>
      <w:tr w:rsidR="00344681" w:rsidRPr="00795110" w14:paraId="22CE6D25" w14:textId="77777777" w:rsidTr="004E0764">
        <w:trPr>
          <w:tblHeader/>
        </w:trPr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2A171186" w14:textId="6609B974" w:rsidR="00344681" w:rsidRPr="00795110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E5136" w14:textId="734650A3" w:rsidR="00344681" w:rsidRPr="00795110" w:rsidRDefault="00740CE7" w:rsidP="003446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1AD1" w:rsidRPr="00795110" w14:paraId="01BE313D" w14:textId="77777777" w:rsidTr="004E0764">
        <w:trPr>
          <w:tblHeader/>
        </w:trPr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45BCE872" w14:textId="77777777" w:rsidR="00291AD1" w:rsidRPr="00795110" w:rsidRDefault="00291AD1" w:rsidP="00291AD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</w:tcPr>
          <w:p w14:paraId="7B2E2EEF" w14:textId="6AB53E29" w:rsidR="00291AD1" w:rsidRPr="00795110" w:rsidRDefault="004E0764" w:rsidP="00291AD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5CB78A4" w14:textId="77777777" w:rsidR="00291AD1" w:rsidRPr="00795110" w:rsidRDefault="00291AD1" w:rsidP="00291AD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9E0021E" w14:textId="11BB5A82" w:rsidR="00291AD1" w:rsidRPr="00795110" w:rsidRDefault="00291AD1" w:rsidP="00291AD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586CD2" w:rsidRPr="00795110" w14:paraId="2BDDC9C0" w14:textId="77777777" w:rsidTr="004E0764">
        <w:trPr>
          <w:tblHeader/>
        </w:trPr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78B4A9E8" w14:textId="77777777" w:rsidR="00586CD2" w:rsidRPr="00795110" w:rsidRDefault="00586CD2" w:rsidP="00586CD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</w:tcPr>
          <w:p w14:paraId="45E71747" w14:textId="77777777" w:rsidR="00586CD2" w:rsidRPr="00795110" w:rsidRDefault="00586CD2" w:rsidP="00586CD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D74CB25" w14:textId="77777777" w:rsidR="00586CD2" w:rsidRPr="00795110" w:rsidRDefault="00586CD2" w:rsidP="00586CD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4A227CE" w14:textId="31AD9916" w:rsidR="00586CD2" w:rsidRPr="00795110" w:rsidRDefault="00586CD2" w:rsidP="00586CD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(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7951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4681" w:rsidRPr="00795110" w14:paraId="221D02F9" w14:textId="77777777" w:rsidTr="004E0764">
        <w:trPr>
          <w:tblHeader/>
        </w:trPr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2B02ECC5" w14:textId="77777777" w:rsidR="00344681" w:rsidRPr="00795110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72FAE" w14:textId="7F309474" w:rsidR="00344681" w:rsidRPr="00795110" w:rsidRDefault="00344681" w:rsidP="003446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4681" w:rsidRPr="00795110" w14:paraId="0CB9A733" w14:textId="77777777" w:rsidTr="004E0764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4B25FA3D" w14:textId="1E1C77E0" w:rsidR="00344681" w:rsidRPr="00795110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</w:tcPr>
          <w:p w14:paraId="0AFDE01D" w14:textId="77777777" w:rsidR="00344681" w:rsidRPr="00795110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88B65DE" w14:textId="77777777" w:rsidR="00344681" w:rsidRPr="00795110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6CFCB5E" w14:textId="77777777" w:rsidR="00344681" w:rsidRPr="00795110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FCD" w:rsidRPr="00795110" w14:paraId="7A988CFB" w14:textId="77777777" w:rsidTr="004E0764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643DE6D3" w14:textId="3216F190" w:rsidR="00455FCD" w:rsidRPr="00795110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</w:tcPr>
          <w:p w14:paraId="35CD2A4F" w14:textId="44DAF983" w:rsidR="00455FCD" w:rsidRPr="00795110" w:rsidRDefault="00531F8C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156,497,777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ADCE3A1" w14:textId="77777777" w:rsidR="00455FCD" w:rsidRPr="00795110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715638B" w14:textId="2377264E" w:rsidR="00455FCD" w:rsidRPr="00795110" w:rsidRDefault="004E0764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144,272,392</w:t>
            </w:r>
            <w:r w:rsidR="005E3AE3"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E0764" w:rsidRPr="00795110" w14:paraId="738A5E5D" w14:textId="77777777" w:rsidTr="004E0764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55961A08" w14:textId="0CD1F146" w:rsidR="004E0764" w:rsidRPr="00795110" w:rsidRDefault="004E0764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</w:tcPr>
          <w:p w14:paraId="7A7196CB" w14:textId="441671CB" w:rsidR="004E0764" w:rsidRPr="00795110" w:rsidRDefault="004E0764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133,127,469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2B2ED8B" w14:textId="77777777" w:rsidR="004E0764" w:rsidRPr="00795110" w:rsidRDefault="004E0764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54FDAD1" w14:textId="3F3D1D3B" w:rsidR="004E0764" w:rsidRPr="00795110" w:rsidRDefault="004E0764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>121,760,11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55FCD" w:rsidRPr="00795110" w14:paraId="19A89CA2" w14:textId="77777777" w:rsidTr="004E0764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3ECC0F4D" w14:textId="2555F5BF" w:rsidR="00455FCD" w:rsidRPr="00795110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</w:tcPr>
          <w:p w14:paraId="3573D085" w14:textId="376217A5" w:rsidR="00455FCD" w:rsidRPr="00795110" w:rsidRDefault="00801BDE" w:rsidP="004E0764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E0764">
              <w:rPr>
                <w:rFonts w:ascii="Angsana New" w:hAnsi="Angsana New"/>
                <w:sz w:val="30"/>
                <w:szCs w:val="30"/>
              </w:rPr>
              <w:t>133,171,331</w:t>
            </w:r>
            <w:r w:rsidRPr="007951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7134619" w14:textId="77777777" w:rsidR="00455FCD" w:rsidRPr="00795110" w:rsidRDefault="00455FCD" w:rsidP="00455FC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975075E" w14:textId="353B8C22" w:rsidR="00455FCD" w:rsidRPr="00795110" w:rsidRDefault="005E3AE3" w:rsidP="00455FC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(122,</w:t>
            </w:r>
            <w:r w:rsidR="004E0764">
              <w:rPr>
                <w:rFonts w:ascii="Angsana New" w:hAnsi="Angsana New"/>
                <w:sz w:val="30"/>
                <w:szCs w:val="30"/>
              </w:rPr>
              <w:t>5</w:t>
            </w:r>
            <w:r w:rsidR="00C60DC3">
              <w:rPr>
                <w:rFonts w:ascii="Angsana New" w:hAnsi="Angsana New"/>
                <w:sz w:val="30"/>
                <w:szCs w:val="30"/>
              </w:rPr>
              <w:t>2</w:t>
            </w:r>
            <w:r w:rsidR="004E0764">
              <w:rPr>
                <w:rFonts w:ascii="Angsana New" w:hAnsi="Angsana New"/>
                <w:sz w:val="30"/>
                <w:szCs w:val="30"/>
              </w:rPr>
              <w:t>2,666</w:t>
            </w:r>
            <w:r w:rsidRPr="007951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5FCD" w:rsidRPr="00795110" w14:paraId="036F83C9" w14:textId="77777777" w:rsidTr="004E0764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5E07F2D0" w14:textId="19B156F5" w:rsidR="00455FCD" w:rsidRPr="00795110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FB025B" w14:textId="0F615A16" w:rsidR="00455FCD" w:rsidRPr="00795110" w:rsidRDefault="00531F8C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156,453,915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596535F" w14:textId="77777777" w:rsidR="00455FCD" w:rsidRPr="00795110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93629" w14:textId="78C171ED" w:rsidR="00455FCD" w:rsidRPr="00795110" w:rsidRDefault="005E3AE3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143,</w:t>
            </w:r>
            <w:r w:rsidR="004E0764">
              <w:rPr>
                <w:rFonts w:ascii="Angsana New" w:hAnsi="Angsana New"/>
                <w:b/>
                <w:bCs/>
                <w:sz w:val="30"/>
                <w:szCs w:val="30"/>
              </w:rPr>
              <w:t>509,844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1706D" w:rsidRPr="00795110" w14:paraId="0C60C98D" w14:textId="77777777" w:rsidTr="004E0764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2C7D91E9" w14:textId="77777777" w:rsidR="00C1706D" w:rsidRPr="00795110" w:rsidRDefault="00C1706D" w:rsidP="00C170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6B00" w14:textId="77777777" w:rsidR="00C1706D" w:rsidRPr="00795110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CEE7" w14:textId="77777777" w:rsidR="00C1706D" w:rsidRPr="00795110" w:rsidRDefault="00C1706D" w:rsidP="00C1706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6BA8" w14:textId="77777777" w:rsidR="00C1706D" w:rsidRPr="00795110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706D" w:rsidRPr="00795110" w14:paraId="2D0640E7" w14:textId="77777777" w:rsidTr="004E0764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54C0232B" w14:textId="3FE2EA56" w:rsidR="00C1706D" w:rsidRPr="00795110" w:rsidRDefault="00C1706D" w:rsidP="00C170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1D6F" w14:textId="77777777" w:rsidR="00C1706D" w:rsidRPr="00795110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00BFB" w14:textId="77777777" w:rsidR="00C1706D" w:rsidRPr="00795110" w:rsidRDefault="00C1706D" w:rsidP="00C1706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8822A" w14:textId="77777777" w:rsidR="00C1706D" w:rsidRPr="00795110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5FCD" w:rsidRPr="00795110" w14:paraId="3D1B07DB" w14:textId="77777777" w:rsidTr="004E0764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63F4A7DF" w14:textId="77777777" w:rsidR="00455FCD" w:rsidRPr="00795110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</w:tcPr>
          <w:p w14:paraId="3BD8FA91" w14:textId="5F86AFBB" w:rsidR="00455FCD" w:rsidRPr="00795110" w:rsidRDefault="00531F8C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103,</w:t>
            </w:r>
            <w:r w:rsidR="00A81663">
              <w:rPr>
                <w:rFonts w:ascii="Angsana New" w:hAnsi="Angsana New"/>
                <w:sz w:val="30"/>
                <w:szCs w:val="30"/>
              </w:rPr>
              <w:t>937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81663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E115D60" w14:textId="77777777" w:rsidR="00455FCD" w:rsidRPr="00795110" w:rsidRDefault="00455FCD" w:rsidP="00455FC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B37F767" w14:textId="1378A742" w:rsidR="00455FCD" w:rsidRPr="00795110" w:rsidRDefault="00135673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764">
              <w:rPr>
                <w:rFonts w:ascii="Angsana New" w:hAnsi="Angsana New"/>
                <w:sz w:val="30"/>
                <w:szCs w:val="30"/>
              </w:rPr>
              <w:t>103,266,416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55FCD" w:rsidRPr="00795110" w14:paraId="0087E99F" w14:textId="77777777" w:rsidTr="004E0764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51092371" w14:textId="77777777" w:rsidR="00455FCD" w:rsidRPr="00795110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</w:tcPr>
          <w:p w14:paraId="66A17972" w14:textId="26E7E9AA" w:rsidR="00455FCD" w:rsidRPr="00795110" w:rsidRDefault="00477AA1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60,569,382 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BBCEA9F" w14:textId="77777777" w:rsidR="00455FCD" w:rsidRPr="00795110" w:rsidRDefault="00455FCD" w:rsidP="00455FC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981B84A" w14:textId="590EC1E8" w:rsidR="00455FCD" w:rsidRPr="00795110" w:rsidRDefault="00135673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49,153,168 </w:t>
            </w:r>
          </w:p>
        </w:tc>
      </w:tr>
      <w:tr w:rsidR="00455FCD" w:rsidRPr="00795110" w14:paraId="0433A1FA" w14:textId="77777777" w:rsidTr="004E0764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791A1A40" w14:textId="77777777" w:rsidR="00455FCD" w:rsidRPr="00795110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E10DE" w14:textId="51DAE531" w:rsidR="00455FCD" w:rsidRPr="00795110" w:rsidRDefault="00477AA1" w:rsidP="00455FCD">
            <w:pPr>
              <w:tabs>
                <w:tab w:val="clear" w:pos="680"/>
                <w:tab w:val="left" w:pos="540"/>
              </w:tabs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(90,912,14</w:t>
            </w:r>
            <w:r w:rsidR="00646041" w:rsidRPr="00795110">
              <w:rPr>
                <w:rFonts w:ascii="Angsana New" w:hAnsi="Angsana New"/>
                <w:sz w:val="30"/>
                <w:szCs w:val="30"/>
              </w:rPr>
              <w:t>5</w:t>
            </w:r>
            <w:r w:rsidRPr="007951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0E8A178D" w14:textId="77777777" w:rsidR="00455FCD" w:rsidRPr="00795110" w:rsidRDefault="00455FCD" w:rsidP="00455FC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63C49" w14:textId="53050195" w:rsidR="00455FCD" w:rsidRPr="00795110" w:rsidRDefault="00135673" w:rsidP="00455FCD">
            <w:pPr>
              <w:tabs>
                <w:tab w:val="clear" w:pos="680"/>
                <w:tab w:val="left" w:pos="540"/>
              </w:tabs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E0764">
              <w:rPr>
                <w:rFonts w:ascii="Angsana New" w:hAnsi="Angsana New"/>
                <w:sz w:val="30"/>
                <w:szCs w:val="30"/>
              </w:rPr>
              <w:t>91,215,122</w:t>
            </w:r>
            <w:r w:rsidRPr="007951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5FCD" w:rsidRPr="00795110" w14:paraId="07FF1AA0" w14:textId="77777777" w:rsidTr="004E0764">
        <w:trPr>
          <w:trHeight w:val="460"/>
        </w:trPr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14:paraId="4BD9A50C" w14:textId="77777777" w:rsidR="00455FCD" w:rsidRPr="00795110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DA428" w14:textId="64131C11" w:rsidR="00455FCD" w:rsidRPr="00795110" w:rsidRDefault="00531F8C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73,594,407</w:t>
            </w:r>
            <w:r w:rsidR="00477AA1"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5AF9AD3" w14:textId="77777777" w:rsidR="00455FCD" w:rsidRPr="00795110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37A13" w14:textId="6ACC5E39" w:rsidR="00455FCD" w:rsidRPr="00795110" w:rsidRDefault="004E0764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61,204,462</w:t>
            </w:r>
            <w:r w:rsidR="00135673"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3E552BF7" w14:textId="77777777" w:rsidR="00344681" w:rsidRPr="00795110" w:rsidRDefault="00344681" w:rsidP="00C27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335"/>
        <w:jc w:val="thaiDistribute"/>
        <w:rPr>
          <w:rFonts w:ascii="Angsana New" w:hAnsi="Angsana New"/>
          <w:sz w:val="30"/>
          <w:szCs w:val="30"/>
          <w:cs/>
        </w:rPr>
      </w:pPr>
    </w:p>
    <w:p w14:paraId="2593D73E" w14:textId="77777777" w:rsidR="00DF4A52" w:rsidRPr="00795110" w:rsidRDefault="00DF4A52" w:rsidP="00DF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795110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ได้ปันส่วนเป็นของบริษัทที่ดำเนินธุรกิจการลงทุนโดยประกอบด้วยเงินลงทุนในบริษัทย่อย เงินให้กู้ยืม และเงินกู้ยืม</w:t>
      </w:r>
      <w:r w:rsidRPr="00795110">
        <w:rPr>
          <w:rFonts w:ascii="Angsana New" w:hAnsi="Angsana New"/>
          <w:sz w:val="30"/>
          <w:szCs w:val="30"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เป็นหลัก</w:t>
      </w:r>
    </w:p>
    <w:p w14:paraId="7C658998" w14:textId="77777777" w:rsidR="00344681" w:rsidRPr="00795110" w:rsidRDefault="00344681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0AD1901" w14:textId="24902FC9" w:rsidR="004A58D3" w:rsidRPr="00795110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110">
        <w:rPr>
          <w:rFonts w:ascii="Angsana New" w:hAnsi="Angsana New"/>
          <w:b/>
          <w:bCs/>
          <w:sz w:val="30"/>
          <w:szCs w:val="30"/>
        </w:rPr>
        <w:tab/>
      </w:r>
      <w:r w:rsidRPr="00795110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6A17C0" w:rsidRPr="00795110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6BA533FF" w14:textId="77777777" w:rsidR="004A58D3" w:rsidRPr="00795110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sz w:val="30"/>
          <w:szCs w:val="30"/>
        </w:rPr>
      </w:pPr>
    </w:p>
    <w:p w14:paraId="3BC8A869" w14:textId="5BE31AE3" w:rsidR="004A58D3" w:rsidRPr="00795110" w:rsidRDefault="004A58D3" w:rsidP="006F5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200"/>
        <w:jc w:val="thaiDistribute"/>
        <w:rPr>
          <w:rFonts w:ascii="Angsana New" w:hAnsi="Angsana New"/>
          <w:spacing w:val="-6"/>
          <w:sz w:val="30"/>
          <w:szCs w:val="30"/>
        </w:rPr>
      </w:pPr>
      <w:r w:rsidRPr="00795110">
        <w:rPr>
          <w:rFonts w:ascii="Angsana New" w:hAnsi="Angsana New"/>
          <w:sz w:val="30"/>
          <w:szCs w:val="30"/>
        </w:rPr>
        <w:tab/>
      </w:r>
      <w:r w:rsidR="00DF4A52" w:rsidRPr="00795110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="00DF4A52" w:rsidRPr="0079511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F4A52" w:rsidRPr="00795110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="00DF4A52" w:rsidRPr="00795110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="00DF4A52" w:rsidRPr="00795110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="00DF4A52" w:rsidRPr="00795110">
        <w:rPr>
          <w:rFonts w:ascii="Angsana New" w:hAnsi="Angsana New" w:hint="cs"/>
          <w:spacing w:val="-6"/>
          <w:sz w:val="30"/>
          <w:szCs w:val="30"/>
          <w:cs/>
        </w:rPr>
        <w:t xml:space="preserve">  กลุ่มบริษัทไม่มีรายได้จากลูกค้ารายใหญ่ในสัดส่วนร้อยละ </w:t>
      </w:r>
      <w:r w:rsidR="00DF4A52" w:rsidRPr="00795110">
        <w:rPr>
          <w:rFonts w:ascii="Angsana New" w:hAnsi="Angsana New"/>
          <w:spacing w:val="-6"/>
          <w:sz w:val="30"/>
          <w:szCs w:val="30"/>
        </w:rPr>
        <w:t xml:space="preserve">10 </w:t>
      </w:r>
      <w:r w:rsidR="00DF4A52" w:rsidRPr="00795110">
        <w:rPr>
          <w:rFonts w:ascii="Angsana New" w:hAnsi="Angsana New" w:hint="cs"/>
          <w:spacing w:val="-6"/>
          <w:sz w:val="30"/>
          <w:szCs w:val="30"/>
          <w:cs/>
        </w:rPr>
        <w:t>หรือมากกว่าจากรายได้รวมของกลุ่มบริษัท</w:t>
      </w:r>
    </w:p>
    <w:p w14:paraId="1BF197D8" w14:textId="77777777" w:rsidR="00A02077" w:rsidRPr="00795110" w:rsidRDefault="00A02077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20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58E9149D" w14:textId="22BBE528" w:rsidR="00287B73" w:rsidRPr="00795110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00C8AD92" w14:textId="77777777" w:rsidR="00072241" w:rsidRPr="00795110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cs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70"/>
        <w:gridCol w:w="270"/>
        <w:gridCol w:w="1260"/>
        <w:gridCol w:w="270"/>
        <w:gridCol w:w="990"/>
        <w:gridCol w:w="270"/>
        <w:gridCol w:w="1260"/>
      </w:tblGrid>
      <w:tr w:rsidR="001E5133" w:rsidRPr="00795110" w14:paraId="233D6FE0" w14:textId="77777777" w:rsidTr="00254E5C">
        <w:trPr>
          <w:tblHeader/>
        </w:trPr>
        <w:tc>
          <w:tcPr>
            <w:tcW w:w="3762" w:type="dxa"/>
          </w:tcPr>
          <w:p w14:paraId="7E1BD6FE" w14:textId="77777777" w:rsidR="001E5133" w:rsidRPr="00795110" w:rsidRDefault="001E5133" w:rsidP="00C236C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E0157C1" w14:textId="08497C7B" w:rsidR="001E5133" w:rsidRPr="00795110" w:rsidRDefault="00740CE7" w:rsidP="00C236C9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905FFB" w14:textId="77777777" w:rsidR="001E5133" w:rsidRPr="00795110" w:rsidRDefault="001E5133" w:rsidP="00C236C9">
            <w:pPr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1BEE3FE" w14:textId="77777777" w:rsidR="001E5133" w:rsidRPr="00795110" w:rsidRDefault="001E5133" w:rsidP="00C236C9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AD1" w:rsidRPr="00795110" w14:paraId="22BA24F1" w14:textId="77777777" w:rsidTr="00254E5C">
        <w:trPr>
          <w:tblHeader/>
        </w:trPr>
        <w:tc>
          <w:tcPr>
            <w:tcW w:w="3762" w:type="dxa"/>
          </w:tcPr>
          <w:p w14:paraId="06F9ADBC" w14:textId="77777777" w:rsidR="00291AD1" w:rsidRPr="00795110" w:rsidRDefault="00291AD1" w:rsidP="00291AD1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F811C" w14:textId="2BD010F2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B68FE1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5E7A56C" w14:textId="37E65D83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42C1F281" w14:textId="77777777" w:rsidR="00291AD1" w:rsidRPr="00795110" w:rsidRDefault="00291AD1" w:rsidP="00291AD1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8129A3" w14:textId="4CB18F8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72725D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3E3517D" w14:textId="79816BFF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</w:tr>
      <w:tr w:rsidR="001E5133" w:rsidRPr="00795110" w14:paraId="71FF3B3A" w14:textId="77777777" w:rsidTr="00254E5C">
        <w:trPr>
          <w:tblHeader/>
        </w:trPr>
        <w:tc>
          <w:tcPr>
            <w:tcW w:w="3762" w:type="dxa"/>
          </w:tcPr>
          <w:p w14:paraId="077FCA7B" w14:textId="77777777" w:rsidR="001E5133" w:rsidRPr="00795110" w:rsidRDefault="001E5133" w:rsidP="0083081D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B2388" w14:textId="77777777" w:rsidR="001E5133" w:rsidRPr="00795110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4EC12B" w14:textId="77777777" w:rsidR="001E5133" w:rsidRPr="00795110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1556145" w14:textId="39685389" w:rsidR="001E5133" w:rsidRPr="00795110" w:rsidRDefault="001E5133" w:rsidP="001E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98" w:hanging="20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8154F5" w14:textId="77777777" w:rsidR="001E5133" w:rsidRPr="00795110" w:rsidRDefault="001E5133" w:rsidP="0083081D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3A4FA04" w14:textId="77777777" w:rsidR="001E5133" w:rsidRPr="00795110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186270" w14:textId="77777777" w:rsidR="001E5133" w:rsidRPr="00795110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1854D9D" w14:textId="1B9E3419" w:rsidR="001E5133" w:rsidRPr="00795110" w:rsidRDefault="001E5133" w:rsidP="001E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97" w:hanging="291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1E5133" w:rsidRPr="00795110" w14:paraId="3F5F6FA4" w14:textId="77777777" w:rsidTr="00254E5C">
        <w:trPr>
          <w:tblHeader/>
        </w:trPr>
        <w:tc>
          <w:tcPr>
            <w:tcW w:w="3762" w:type="dxa"/>
          </w:tcPr>
          <w:p w14:paraId="77911DE9" w14:textId="77777777" w:rsidR="001E5133" w:rsidRPr="00795110" w:rsidRDefault="001E5133" w:rsidP="00C236C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AEA08C6" w14:textId="77777777" w:rsidR="001E5133" w:rsidRPr="00795110" w:rsidRDefault="001E5133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291AD1" w:rsidRPr="00795110" w14:paraId="2722ABF1" w14:textId="77777777" w:rsidTr="00254E5C">
        <w:trPr>
          <w:trHeight w:val="70"/>
        </w:trPr>
        <w:tc>
          <w:tcPr>
            <w:tcW w:w="3762" w:type="dxa"/>
          </w:tcPr>
          <w:p w14:paraId="4B4ACD01" w14:textId="0479A92A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89F1D85" w14:textId="4748C494" w:rsidR="00291AD1" w:rsidRPr="00795110" w:rsidRDefault="00531F8C" w:rsidP="0073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3,121,460</w:t>
            </w:r>
          </w:p>
        </w:tc>
        <w:tc>
          <w:tcPr>
            <w:tcW w:w="270" w:type="dxa"/>
            <w:shd w:val="clear" w:color="auto" w:fill="auto"/>
          </w:tcPr>
          <w:p w14:paraId="7B3C37C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5033C90B" w14:textId="44D80BEF" w:rsidR="00291AD1" w:rsidRPr="00795110" w:rsidRDefault="00007282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2,376,723</w:t>
            </w:r>
          </w:p>
        </w:tc>
        <w:tc>
          <w:tcPr>
            <w:tcW w:w="270" w:type="dxa"/>
            <w:shd w:val="clear" w:color="auto" w:fill="auto"/>
          </w:tcPr>
          <w:p w14:paraId="6DB4946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43AEBC84" w14:textId="6FA76DC3" w:rsidR="00291AD1" w:rsidRPr="00795110" w:rsidRDefault="0006502C" w:rsidP="0073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1,029,786</w:t>
            </w:r>
          </w:p>
        </w:tc>
        <w:tc>
          <w:tcPr>
            <w:tcW w:w="270" w:type="dxa"/>
            <w:shd w:val="clear" w:color="auto" w:fill="auto"/>
          </w:tcPr>
          <w:p w14:paraId="2182E04F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34E3EDB3" w14:textId="20A0D55A" w:rsidR="00291AD1" w:rsidRPr="00795110" w:rsidRDefault="0008389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954,251</w:t>
            </w:r>
            <w:r w:rsidR="00291AD1"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91AD1" w:rsidRPr="00795110" w14:paraId="69318DB0" w14:textId="77777777" w:rsidTr="00254E5C">
        <w:tc>
          <w:tcPr>
            <w:tcW w:w="3762" w:type="dxa"/>
          </w:tcPr>
          <w:p w14:paraId="782B1410" w14:textId="0F9EEE5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4D4622DA" w14:textId="42E8AC61" w:rsidR="00291AD1" w:rsidRPr="00795110" w:rsidRDefault="00BC3319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1,637,143</w:t>
            </w:r>
          </w:p>
        </w:tc>
        <w:tc>
          <w:tcPr>
            <w:tcW w:w="270" w:type="dxa"/>
            <w:shd w:val="clear" w:color="auto" w:fill="auto"/>
          </w:tcPr>
          <w:p w14:paraId="16B3F524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0D027CB" w14:textId="0F63AA86" w:rsidR="00291AD1" w:rsidRPr="00795110" w:rsidRDefault="00F8068F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1,60</w:t>
            </w:r>
            <w:r w:rsidR="00007282" w:rsidRPr="00795110">
              <w:rPr>
                <w:rFonts w:asciiTheme="majorBidi" w:hAnsiTheme="majorBidi" w:cstheme="majorBidi"/>
                <w:sz w:val="30"/>
                <w:szCs w:val="30"/>
              </w:rPr>
              <w:t>6,113</w:t>
            </w:r>
          </w:p>
        </w:tc>
        <w:tc>
          <w:tcPr>
            <w:tcW w:w="270" w:type="dxa"/>
            <w:shd w:val="clear" w:color="auto" w:fill="auto"/>
          </w:tcPr>
          <w:p w14:paraId="1C9355B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B4B0A97" w14:textId="7BF7F32A" w:rsidR="00291AD1" w:rsidRPr="00795110" w:rsidRDefault="00B275B0" w:rsidP="0073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36,</w:t>
            </w:r>
            <w:r w:rsidR="00C57343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68E231E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8A125BD" w14:textId="7A090E12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50,184 </w:t>
            </w:r>
          </w:p>
        </w:tc>
      </w:tr>
      <w:tr w:rsidR="00291AD1" w:rsidRPr="00795110" w14:paraId="55CBDF69" w14:textId="77777777" w:rsidTr="00254E5C">
        <w:tc>
          <w:tcPr>
            <w:tcW w:w="3762" w:type="dxa"/>
          </w:tcPr>
          <w:p w14:paraId="2D15847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ค่าบำรุงรักษาและสาธารณูปโภค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3FCB3451" w14:textId="77D08219" w:rsidR="00291AD1" w:rsidRPr="00795110" w:rsidRDefault="00BC3319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1,263,892</w:t>
            </w:r>
          </w:p>
        </w:tc>
        <w:tc>
          <w:tcPr>
            <w:tcW w:w="270" w:type="dxa"/>
            <w:shd w:val="clear" w:color="auto" w:fill="auto"/>
          </w:tcPr>
          <w:p w14:paraId="71A2E15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AB9F40" w14:textId="4CFD6358" w:rsidR="00291AD1" w:rsidRPr="00795110" w:rsidRDefault="00007282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909,057</w:t>
            </w:r>
          </w:p>
        </w:tc>
        <w:tc>
          <w:tcPr>
            <w:tcW w:w="270" w:type="dxa"/>
            <w:shd w:val="clear" w:color="auto" w:fill="auto"/>
          </w:tcPr>
          <w:p w14:paraId="2309093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CB3F201" w14:textId="07DBACF0" w:rsidR="00291AD1" w:rsidRPr="00795110" w:rsidRDefault="00B275B0" w:rsidP="0073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12,059</w:t>
            </w:r>
          </w:p>
        </w:tc>
        <w:tc>
          <w:tcPr>
            <w:tcW w:w="270" w:type="dxa"/>
            <w:shd w:val="clear" w:color="auto" w:fill="auto"/>
          </w:tcPr>
          <w:p w14:paraId="0E57D47A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7F0411" w14:textId="3678D5AC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8,580 </w:t>
            </w:r>
          </w:p>
        </w:tc>
      </w:tr>
      <w:tr w:rsidR="00291AD1" w:rsidRPr="00795110" w14:paraId="62028AEB" w14:textId="77777777" w:rsidTr="00254E5C">
        <w:tc>
          <w:tcPr>
            <w:tcW w:w="3762" w:type="dxa"/>
          </w:tcPr>
          <w:p w14:paraId="094693D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170" w:type="dxa"/>
            <w:shd w:val="clear" w:color="auto" w:fill="auto"/>
          </w:tcPr>
          <w:p w14:paraId="143E2C48" w14:textId="47D8D812" w:rsidR="00291AD1" w:rsidRPr="00795110" w:rsidRDefault="00BC3319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825,007</w:t>
            </w:r>
          </w:p>
        </w:tc>
        <w:tc>
          <w:tcPr>
            <w:tcW w:w="270" w:type="dxa"/>
            <w:shd w:val="clear" w:color="auto" w:fill="auto"/>
          </w:tcPr>
          <w:p w14:paraId="30357A8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AA8BFA" w14:textId="0A2CC8FF" w:rsidR="00291AD1" w:rsidRPr="00795110" w:rsidRDefault="00F8068F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367,659</w:t>
            </w:r>
          </w:p>
        </w:tc>
        <w:tc>
          <w:tcPr>
            <w:tcW w:w="270" w:type="dxa"/>
            <w:shd w:val="clear" w:color="auto" w:fill="auto"/>
          </w:tcPr>
          <w:p w14:paraId="3FC89DC2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E58EE33" w14:textId="11862B3D" w:rsidR="00291AD1" w:rsidRPr="00795110" w:rsidRDefault="00B275B0" w:rsidP="00083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B6E26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17AADB" w14:textId="15E562A6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2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</w:tr>
      <w:tr w:rsidR="00291AD1" w:rsidRPr="00795110" w14:paraId="598AEB37" w14:textId="77777777" w:rsidTr="00254E5C">
        <w:tc>
          <w:tcPr>
            <w:tcW w:w="3762" w:type="dxa"/>
          </w:tcPr>
          <w:p w14:paraId="3501C4A3" w14:textId="36822FED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1170" w:type="dxa"/>
            <w:shd w:val="clear" w:color="auto" w:fill="auto"/>
          </w:tcPr>
          <w:p w14:paraId="242CE872" w14:textId="7266C606" w:rsidR="00291AD1" w:rsidRPr="00795110" w:rsidRDefault="00BC3319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122,788</w:t>
            </w:r>
          </w:p>
        </w:tc>
        <w:tc>
          <w:tcPr>
            <w:tcW w:w="270" w:type="dxa"/>
            <w:shd w:val="clear" w:color="auto" w:fill="auto"/>
          </w:tcPr>
          <w:p w14:paraId="69DE2E5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A479AE" w14:textId="19EAE0AB" w:rsidR="00291AD1" w:rsidRPr="00795110" w:rsidRDefault="00007282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72,118</w:t>
            </w:r>
          </w:p>
        </w:tc>
        <w:tc>
          <w:tcPr>
            <w:tcW w:w="270" w:type="dxa"/>
            <w:shd w:val="clear" w:color="auto" w:fill="auto"/>
          </w:tcPr>
          <w:p w14:paraId="3FDCB2E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0C8CFBE" w14:textId="604BC2A6" w:rsidR="00291AD1" w:rsidRPr="00795110" w:rsidRDefault="0016662B" w:rsidP="0073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21,653</w:t>
            </w:r>
          </w:p>
        </w:tc>
        <w:tc>
          <w:tcPr>
            <w:tcW w:w="270" w:type="dxa"/>
            <w:shd w:val="clear" w:color="auto" w:fill="auto"/>
          </w:tcPr>
          <w:p w14:paraId="02D674D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4DBE50" w14:textId="385E520E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21,083 </w:t>
            </w:r>
          </w:p>
        </w:tc>
      </w:tr>
      <w:tr w:rsidR="00291AD1" w:rsidRPr="00795110" w14:paraId="18852B52" w14:textId="77777777" w:rsidTr="00254E5C">
        <w:tc>
          <w:tcPr>
            <w:tcW w:w="3762" w:type="dxa"/>
          </w:tcPr>
          <w:p w14:paraId="0FA7FE61" w14:textId="5FDE618E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170" w:type="dxa"/>
            <w:shd w:val="clear" w:color="auto" w:fill="auto"/>
          </w:tcPr>
          <w:p w14:paraId="53642C83" w14:textId="22B59A88" w:rsidR="00291AD1" w:rsidRPr="00795110" w:rsidRDefault="00BC3319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112,085</w:t>
            </w:r>
          </w:p>
        </w:tc>
        <w:tc>
          <w:tcPr>
            <w:tcW w:w="270" w:type="dxa"/>
            <w:shd w:val="clear" w:color="auto" w:fill="auto"/>
          </w:tcPr>
          <w:p w14:paraId="450C83B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25F36D" w14:textId="1ACF87F7" w:rsidR="00291AD1" w:rsidRPr="00795110" w:rsidRDefault="00007282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105,667</w:t>
            </w:r>
          </w:p>
        </w:tc>
        <w:tc>
          <w:tcPr>
            <w:tcW w:w="270" w:type="dxa"/>
            <w:shd w:val="clear" w:color="auto" w:fill="auto"/>
          </w:tcPr>
          <w:p w14:paraId="26F85E5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146E201" w14:textId="55774A65" w:rsidR="00291AD1" w:rsidRPr="00795110" w:rsidRDefault="0016662B" w:rsidP="00083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590A0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E22A7F" w14:textId="3A7BBDC3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2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</w:tr>
      <w:tr w:rsidR="00291AD1" w:rsidRPr="00795110" w14:paraId="19BC3FA0" w14:textId="77777777" w:rsidTr="00254E5C">
        <w:tc>
          <w:tcPr>
            <w:tcW w:w="3762" w:type="dxa"/>
          </w:tcPr>
          <w:p w14:paraId="0DAA72A4" w14:textId="584813CE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ค่าธรรมเนียมธนาคารและค่าธรรมเนียมอื่น</w:t>
            </w:r>
          </w:p>
        </w:tc>
        <w:tc>
          <w:tcPr>
            <w:tcW w:w="1170" w:type="dxa"/>
            <w:shd w:val="clear" w:color="auto" w:fill="auto"/>
          </w:tcPr>
          <w:p w14:paraId="226E51BD" w14:textId="144B8DA1" w:rsidR="00291AD1" w:rsidRPr="00795110" w:rsidRDefault="00071F05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105,049</w:t>
            </w:r>
          </w:p>
        </w:tc>
        <w:tc>
          <w:tcPr>
            <w:tcW w:w="270" w:type="dxa"/>
            <w:shd w:val="clear" w:color="auto" w:fill="auto"/>
          </w:tcPr>
          <w:p w14:paraId="7D4282B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9DBC7C" w14:textId="50168B14" w:rsidR="00291AD1" w:rsidRPr="00795110" w:rsidRDefault="00F8068F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36,</w:t>
            </w:r>
            <w:r w:rsidR="00007282" w:rsidRPr="00795110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270" w:type="dxa"/>
            <w:shd w:val="clear" w:color="auto" w:fill="auto"/>
          </w:tcPr>
          <w:p w14:paraId="6D54D3C2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A4CBD46" w14:textId="78EF7A08" w:rsidR="00291AD1" w:rsidRPr="00795110" w:rsidRDefault="0016662B" w:rsidP="0073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2,058</w:t>
            </w:r>
          </w:p>
        </w:tc>
        <w:tc>
          <w:tcPr>
            <w:tcW w:w="270" w:type="dxa"/>
            <w:shd w:val="clear" w:color="auto" w:fill="auto"/>
          </w:tcPr>
          <w:p w14:paraId="1D0613C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30871E" w14:textId="7ED4CA83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8,911 </w:t>
            </w:r>
          </w:p>
        </w:tc>
      </w:tr>
      <w:tr w:rsidR="00291AD1" w:rsidRPr="00795110" w14:paraId="3E04C81F" w14:textId="77777777" w:rsidTr="00254E5C">
        <w:tc>
          <w:tcPr>
            <w:tcW w:w="3762" w:type="dxa"/>
          </w:tcPr>
          <w:p w14:paraId="736157E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ค่าใช้จ่ายเกี่ยวกับสัญญาเช่าแล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ะ</w:t>
            </w:r>
          </w:p>
          <w:p w14:paraId="38EAB375" w14:textId="7BC944CD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137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1170" w:type="dxa"/>
            <w:shd w:val="clear" w:color="auto" w:fill="auto"/>
          </w:tcPr>
          <w:p w14:paraId="3358FD42" w14:textId="77777777" w:rsidR="00071F05" w:rsidRPr="00795110" w:rsidRDefault="00071F05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DDE97C" w14:textId="47E18FDD" w:rsidR="00291AD1" w:rsidRPr="00795110" w:rsidRDefault="00071F05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20,437</w:t>
            </w:r>
          </w:p>
        </w:tc>
        <w:tc>
          <w:tcPr>
            <w:tcW w:w="270" w:type="dxa"/>
            <w:shd w:val="clear" w:color="auto" w:fill="auto"/>
          </w:tcPr>
          <w:p w14:paraId="2E53216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80BDA2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3425EF" w14:textId="09342A1D" w:rsidR="00F8068F" w:rsidRPr="00795110" w:rsidRDefault="002F5C1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23,752</w:t>
            </w:r>
          </w:p>
        </w:tc>
        <w:tc>
          <w:tcPr>
            <w:tcW w:w="270" w:type="dxa"/>
            <w:shd w:val="clear" w:color="auto" w:fill="auto"/>
          </w:tcPr>
          <w:p w14:paraId="59A0154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382424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DC56B" w14:textId="3954A1A8" w:rsidR="0016662B" w:rsidRPr="00795110" w:rsidRDefault="0016662B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24,248</w:t>
            </w:r>
          </w:p>
        </w:tc>
        <w:tc>
          <w:tcPr>
            <w:tcW w:w="270" w:type="dxa"/>
            <w:shd w:val="clear" w:color="auto" w:fill="auto"/>
          </w:tcPr>
          <w:p w14:paraId="416B9EA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E702AA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1F4AF" w14:textId="295E0FEC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46,100</w:t>
            </w:r>
          </w:p>
        </w:tc>
      </w:tr>
      <w:tr w:rsidR="0006502C" w:rsidRPr="00795110" w14:paraId="3C93C168" w14:textId="77777777" w:rsidTr="00254E5C">
        <w:tc>
          <w:tcPr>
            <w:tcW w:w="3762" w:type="dxa"/>
          </w:tcPr>
          <w:p w14:paraId="65437B43" w14:textId="77777777" w:rsidR="0006502C" w:rsidRPr="00795110" w:rsidRDefault="0006502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DC9F3D" w14:textId="77777777" w:rsidR="0006502C" w:rsidRPr="00795110" w:rsidRDefault="0006502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D5E88F" w14:textId="77777777" w:rsidR="0006502C" w:rsidRPr="00795110" w:rsidRDefault="0006502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47AA64" w14:textId="77777777" w:rsidR="0006502C" w:rsidRPr="00795110" w:rsidRDefault="0006502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607C4B" w14:textId="77777777" w:rsidR="0006502C" w:rsidRPr="00795110" w:rsidRDefault="0006502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38D2B66" w14:textId="77777777" w:rsidR="0006502C" w:rsidRPr="00795110" w:rsidRDefault="0006502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C6E650" w14:textId="77777777" w:rsidR="0006502C" w:rsidRPr="00795110" w:rsidRDefault="0006502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7E4116" w14:textId="77777777" w:rsidR="0006502C" w:rsidRPr="00795110" w:rsidRDefault="0006502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5133" w:rsidRPr="00795110" w14:paraId="2895606B" w14:textId="77777777" w:rsidTr="00254E5C">
        <w:tc>
          <w:tcPr>
            <w:tcW w:w="3762" w:type="dxa"/>
          </w:tcPr>
          <w:p w14:paraId="1470B00D" w14:textId="064A602F" w:rsidR="001E5133" w:rsidRPr="00795110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ค่าธรรมเนียมบริหารและ</w:t>
            </w:r>
          </w:p>
          <w:p w14:paraId="754CCFD4" w14:textId="421E9EE4" w:rsidR="001E5133" w:rsidRPr="00795110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ค่าส่วนแบ่งการตลาด</w:t>
            </w:r>
          </w:p>
        </w:tc>
        <w:tc>
          <w:tcPr>
            <w:tcW w:w="1170" w:type="dxa"/>
            <w:shd w:val="clear" w:color="auto" w:fill="auto"/>
          </w:tcPr>
          <w:p w14:paraId="17ABE28B" w14:textId="77777777" w:rsidR="00071F05" w:rsidRPr="00795110" w:rsidRDefault="00071F05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E6206F" w14:textId="77F89CFF" w:rsidR="001E5133" w:rsidRPr="00795110" w:rsidRDefault="00071F05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277,523</w:t>
            </w:r>
          </w:p>
        </w:tc>
        <w:tc>
          <w:tcPr>
            <w:tcW w:w="270" w:type="dxa"/>
            <w:shd w:val="clear" w:color="auto" w:fill="auto"/>
          </w:tcPr>
          <w:p w14:paraId="1A77375D" w14:textId="77777777" w:rsidR="001E5133" w:rsidRPr="00795110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7747C1" w14:textId="77777777" w:rsidR="001E5133" w:rsidRPr="00795110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93B9FB" w14:textId="51B5ECB8" w:rsidR="00F8068F" w:rsidRPr="00795110" w:rsidRDefault="00900EB2" w:rsidP="002F5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60,714</w:t>
            </w:r>
          </w:p>
        </w:tc>
        <w:tc>
          <w:tcPr>
            <w:tcW w:w="270" w:type="dxa"/>
            <w:shd w:val="clear" w:color="auto" w:fill="auto"/>
          </w:tcPr>
          <w:p w14:paraId="4052D229" w14:textId="77777777" w:rsidR="001E5133" w:rsidRPr="00795110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7ED2DCF" w14:textId="77777777" w:rsidR="0016662B" w:rsidRPr="00795110" w:rsidRDefault="0016662B" w:rsidP="0012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left="-108" w:right="6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55206" w14:textId="77A454CF" w:rsidR="000E5BB2" w:rsidRPr="00795110" w:rsidRDefault="000E5BB2" w:rsidP="00083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3895EF" w14:textId="77777777" w:rsidR="001E5133" w:rsidRPr="00795110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E69A45" w14:textId="77777777" w:rsidR="00437102" w:rsidRPr="00795110" w:rsidRDefault="00437102" w:rsidP="0012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  <w:tab w:val="decimal" w:pos="704"/>
              </w:tabs>
              <w:spacing w:line="228" w:lineRule="auto"/>
              <w:ind w:right="-465" w:firstLine="5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DCBEED" w14:textId="7BB1751B" w:rsidR="001E5133" w:rsidRPr="00795110" w:rsidRDefault="001E5133" w:rsidP="0012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  <w:tab w:val="decimal" w:pos="704"/>
              </w:tabs>
              <w:spacing w:line="228" w:lineRule="auto"/>
              <w:ind w:right="-465" w:firstLine="52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1AD1" w:rsidRPr="00795110" w14:paraId="512DA83E" w14:textId="77777777" w:rsidTr="00254E5C">
        <w:tc>
          <w:tcPr>
            <w:tcW w:w="3762" w:type="dxa"/>
          </w:tcPr>
          <w:p w14:paraId="7AD8FB9D" w14:textId="7968FCE9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  <w:shd w:val="clear" w:color="auto" w:fill="auto"/>
          </w:tcPr>
          <w:p w14:paraId="4A709D9B" w14:textId="02D2A6CE" w:rsidR="00291AD1" w:rsidRPr="00795110" w:rsidRDefault="00071F05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191,708</w:t>
            </w:r>
          </w:p>
        </w:tc>
        <w:tc>
          <w:tcPr>
            <w:tcW w:w="270" w:type="dxa"/>
            <w:shd w:val="clear" w:color="auto" w:fill="auto"/>
          </w:tcPr>
          <w:p w14:paraId="5D5B112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9AE212C" w14:textId="598E8855" w:rsidR="00291AD1" w:rsidRPr="00795110" w:rsidRDefault="00900EB2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49,985</w:t>
            </w:r>
          </w:p>
        </w:tc>
        <w:tc>
          <w:tcPr>
            <w:tcW w:w="270" w:type="dxa"/>
            <w:shd w:val="clear" w:color="auto" w:fill="auto"/>
          </w:tcPr>
          <w:p w14:paraId="783B4F3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65A5CE7" w14:textId="02F7294E" w:rsidR="00291AD1" w:rsidRPr="00795110" w:rsidRDefault="00766D36" w:rsidP="00083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AAC9AF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080827" w14:textId="1CC5C932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</w:tabs>
              <w:spacing w:line="228" w:lineRule="auto"/>
              <w:ind w:right="-465" w:firstLine="52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1AD1" w:rsidRPr="00795110" w14:paraId="5D7D7DFB" w14:textId="77777777" w:rsidTr="00254E5C">
        <w:tc>
          <w:tcPr>
            <w:tcW w:w="3762" w:type="dxa"/>
          </w:tcPr>
          <w:p w14:paraId="1A5C23EE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2BC56B" w14:textId="44C911EB" w:rsidR="00071F05" w:rsidRPr="00795110" w:rsidRDefault="0006502C" w:rsidP="00071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775,705</w:t>
            </w:r>
          </w:p>
        </w:tc>
        <w:tc>
          <w:tcPr>
            <w:tcW w:w="270" w:type="dxa"/>
            <w:shd w:val="clear" w:color="auto" w:fill="auto"/>
          </w:tcPr>
          <w:p w14:paraId="644155F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8BB222" w14:textId="3C125648" w:rsidR="00291AD1" w:rsidRPr="00795110" w:rsidRDefault="002F5C1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430,741</w:t>
            </w:r>
          </w:p>
        </w:tc>
        <w:tc>
          <w:tcPr>
            <w:tcW w:w="270" w:type="dxa"/>
            <w:shd w:val="clear" w:color="auto" w:fill="auto"/>
          </w:tcPr>
          <w:p w14:paraId="3F3DA52F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F6C5F4" w14:textId="4EEA1152" w:rsidR="00291AD1" w:rsidRPr="00795110" w:rsidRDefault="0006502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116,0</w:t>
            </w:r>
            <w:r w:rsidR="00C5734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814FF3A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9028E4" w14:textId="680DE307" w:rsidR="00291AD1" w:rsidRPr="00795110" w:rsidRDefault="0008389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77,547</w:t>
            </w:r>
          </w:p>
        </w:tc>
      </w:tr>
      <w:tr w:rsidR="00291AD1" w:rsidRPr="00795110" w14:paraId="20E028C6" w14:textId="77777777" w:rsidTr="00254E5C">
        <w:tc>
          <w:tcPr>
            <w:tcW w:w="3762" w:type="dxa"/>
          </w:tcPr>
          <w:p w14:paraId="3256E724" w14:textId="31789C91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347" w:hanging="347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รวมต้นทุนจากการประกอบกิจการโรงแรมและบริการที่เกี่ยวข้อง</w:t>
            </w:r>
            <w:r w:rsidR="00751DB5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ต้นทุนการให้เช่าและการให้บริการอาคารพาณิชยกรรม 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ต้นทุนค่าบริหารงาน</w:t>
            </w: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ต้นทุนในการจัดจำหน่าย และค่าใช้จ่ายในการบริหาร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BEF01A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  <w:p w14:paraId="44E91B17" w14:textId="77777777" w:rsidR="00071F05" w:rsidRPr="00795110" w:rsidRDefault="00071F05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  <w:p w14:paraId="319F5CF8" w14:textId="77777777" w:rsidR="00071F05" w:rsidRPr="00795110" w:rsidRDefault="00071F05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  <w:p w14:paraId="29F2D455" w14:textId="77777777" w:rsidR="00071F05" w:rsidRPr="00795110" w:rsidRDefault="00071F05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  <w:p w14:paraId="2E0A2B33" w14:textId="5A56EA5D" w:rsidR="00071F05" w:rsidRPr="00795110" w:rsidRDefault="00531F8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8,452,797</w:t>
            </w:r>
          </w:p>
        </w:tc>
        <w:tc>
          <w:tcPr>
            <w:tcW w:w="270" w:type="dxa"/>
            <w:shd w:val="clear" w:color="auto" w:fill="auto"/>
          </w:tcPr>
          <w:p w14:paraId="57280EF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045BF6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704903C9" w14:textId="77777777" w:rsidR="00900EB2" w:rsidRPr="00795110" w:rsidRDefault="00900EB2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2A4C23D7" w14:textId="77777777" w:rsidR="00900EB2" w:rsidRPr="00795110" w:rsidRDefault="00900EB2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3116FBB8" w14:textId="77777777" w:rsidR="00900EB2" w:rsidRPr="00795110" w:rsidRDefault="00900EB2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36D389A7" w14:textId="5638F69F" w:rsidR="00900EB2" w:rsidRPr="00795110" w:rsidRDefault="002F5C1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6,038,601</w:t>
            </w:r>
          </w:p>
        </w:tc>
        <w:tc>
          <w:tcPr>
            <w:tcW w:w="270" w:type="dxa"/>
            <w:shd w:val="clear" w:color="auto" w:fill="auto"/>
          </w:tcPr>
          <w:p w14:paraId="6C5496A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A2D19F7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6EA18E1C" w14:textId="77777777" w:rsidR="00766D36" w:rsidRPr="00795110" w:rsidRDefault="00766D36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12975B13" w14:textId="77777777" w:rsidR="00766D36" w:rsidRPr="00795110" w:rsidRDefault="00766D36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79DF51CC" w14:textId="77777777" w:rsidR="00766D36" w:rsidRPr="00795110" w:rsidRDefault="00766D36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4251782" w14:textId="64FE406D" w:rsidR="00766D36" w:rsidRPr="00795110" w:rsidRDefault="00766D36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1,242,349</w:t>
            </w:r>
          </w:p>
        </w:tc>
        <w:tc>
          <w:tcPr>
            <w:tcW w:w="270" w:type="dxa"/>
            <w:shd w:val="clear" w:color="auto" w:fill="auto"/>
          </w:tcPr>
          <w:p w14:paraId="1E03939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21289C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1C3C15DF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481FD48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829C2C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A41FEFF" w14:textId="4520E29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28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1,166,656</w:t>
            </w:r>
          </w:p>
        </w:tc>
      </w:tr>
    </w:tbl>
    <w:p w14:paraId="1BC6B3D1" w14:textId="30ED2893" w:rsidR="00D91E1F" w:rsidRPr="00795110" w:rsidRDefault="00D91E1F" w:rsidP="00D9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53A6C77" w14:textId="262A3F86" w:rsidR="00D91E1F" w:rsidRPr="00795110" w:rsidRDefault="000D3109" w:rsidP="00711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795110">
        <w:rPr>
          <w:rFonts w:asciiTheme="majorBidi" w:hAnsiTheme="majorBidi" w:cstheme="majorBidi"/>
          <w:sz w:val="30"/>
          <w:szCs w:val="30"/>
        </w:rPr>
        <w:t>256</w:t>
      </w:r>
      <w:r w:rsidR="00291AD1" w:rsidRPr="00795110">
        <w:rPr>
          <w:rFonts w:asciiTheme="majorBidi" w:hAnsiTheme="majorBidi" w:cstheme="majorBidi"/>
          <w:sz w:val="30"/>
          <w:szCs w:val="30"/>
        </w:rPr>
        <w:t>5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กลุ่มบริษัทและบริษัทจ่าย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95110">
        <w:rPr>
          <w:rFonts w:asciiTheme="majorBidi" w:hAnsiTheme="majorBidi" w:cstheme="majorBidi"/>
          <w:sz w:val="30"/>
          <w:szCs w:val="30"/>
          <w:cs/>
        </w:rPr>
        <w:t>สมทบกองทุนสำรองเลี้ยงชีพสำหรับพนักงานของกลุ่มบริษัท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บริษัทเป็นจำนวน </w:t>
      </w:r>
      <w:r w:rsidR="00912186" w:rsidRPr="00795110">
        <w:rPr>
          <w:rFonts w:asciiTheme="majorBidi" w:hAnsiTheme="majorBidi" w:cstheme="majorBidi"/>
          <w:sz w:val="30"/>
          <w:szCs w:val="30"/>
        </w:rPr>
        <w:t xml:space="preserve">38.80 </w:t>
      </w:r>
      <w:r w:rsidRPr="00795110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912186" w:rsidRPr="00795110">
        <w:rPr>
          <w:rFonts w:asciiTheme="majorBidi" w:hAnsiTheme="majorBidi" w:cstheme="majorBidi"/>
          <w:sz w:val="30"/>
          <w:szCs w:val="30"/>
        </w:rPr>
        <w:t xml:space="preserve"> 23.68 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79511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91AD1" w:rsidRPr="00795110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951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291AD1" w:rsidRPr="00795110">
        <w:rPr>
          <w:rFonts w:asciiTheme="majorBidi" w:hAnsiTheme="majorBidi" w:cstheme="majorBidi"/>
          <w:i/>
          <w:iCs/>
          <w:sz w:val="30"/>
          <w:szCs w:val="30"/>
        </w:rPr>
        <w:t>34.</w:t>
      </w:r>
      <w:r w:rsidR="00A95FC9">
        <w:rPr>
          <w:rFonts w:asciiTheme="majorBidi" w:hAnsiTheme="majorBidi" w:cstheme="majorBidi"/>
          <w:i/>
          <w:iCs/>
          <w:sz w:val="30"/>
          <w:szCs w:val="30"/>
        </w:rPr>
        <w:t>72</w:t>
      </w:r>
      <w:r w:rsidR="00291AD1" w:rsidRPr="007951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91AD1" w:rsidRPr="00795110">
        <w:rPr>
          <w:rFonts w:asciiTheme="majorBidi" w:hAnsiTheme="majorBidi" w:hint="cs"/>
          <w:i/>
          <w:iCs/>
          <w:sz w:val="30"/>
          <w:szCs w:val="30"/>
          <w:cs/>
        </w:rPr>
        <w:t>ล้านบาทและ</w:t>
      </w:r>
      <w:r w:rsidR="00291AD1" w:rsidRPr="0079511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91AD1" w:rsidRPr="00795110">
        <w:rPr>
          <w:rFonts w:asciiTheme="majorBidi" w:hAnsiTheme="majorBidi" w:cstheme="majorBidi"/>
          <w:i/>
          <w:iCs/>
          <w:sz w:val="30"/>
          <w:szCs w:val="30"/>
        </w:rPr>
        <w:t xml:space="preserve">21.96 </w:t>
      </w:r>
      <w:r w:rsidRPr="0079511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ซึ่งแสดง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</w:t>
      </w:r>
      <w:r w:rsidRPr="00795110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4FC2E7DB" w14:textId="77777777" w:rsidR="00C1706D" w:rsidRPr="00795110" w:rsidRDefault="00C1706D" w:rsidP="00D9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8976946" w14:textId="1058050E" w:rsidR="00CF0C42" w:rsidRPr="00795110" w:rsidRDefault="00CF0C42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 w:hint="cs"/>
          <w:b/>
          <w:bCs/>
          <w:sz w:val="30"/>
          <w:szCs w:val="30"/>
          <w:cs/>
        </w:rPr>
        <w:t>ต้นทุนทางการเงิน</w:t>
      </w:r>
    </w:p>
    <w:p w14:paraId="4B51EA47" w14:textId="20958D92" w:rsidR="00CF0C42" w:rsidRPr="00795110" w:rsidRDefault="00CF0C42" w:rsidP="00CF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7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810"/>
        <w:gridCol w:w="1170"/>
        <w:gridCol w:w="270"/>
        <w:gridCol w:w="1260"/>
        <w:gridCol w:w="270"/>
        <w:gridCol w:w="1080"/>
        <w:gridCol w:w="270"/>
        <w:gridCol w:w="991"/>
      </w:tblGrid>
      <w:tr w:rsidR="00CF0C42" w:rsidRPr="00795110" w14:paraId="440657C3" w14:textId="77777777" w:rsidTr="00291AD1">
        <w:trPr>
          <w:tblHeader/>
        </w:trPr>
        <w:tc>
          <w:tcPr>
            <w:tcW w:w="3672" w:type="dxa"/>
          </w:tcPr>
          <w:p w14:paraId="5D6F2421" w14:textId="77777777" w:rsidR="00CF0C42" w:rsidRPr="00795110" w:rsidRDefault="00CF0C42" w:rsidP="002236BB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C9F2B6" w14:textId="77777777" w:rsidR="00CF0C42" w:rsidRPr="00795110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D70F919" w14:textId="0B6F9983" w:rsidR="00CF0C42" w:rsidRPr="00795110" w:rsidRDefault="00740CE7" w:rsidP="002236BB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110AC6" w14:textId="77777777" w:rsidR="00CF0C42" w:rsidRPr="00795110" w:rsidRDefault="00CF0C42" w:rsidP="002236BB">
            <w:pPr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72D72DD6" w14:textId="77777777" w:rsidR="00CF0C42" w:rsidRPr="00795110" w:rsidRDefault="00CF0C42" w:rsidP="002236BB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AD1" w:rsidRPr="00795110" w14:paraId="48FBA8FF" w14:textId="77777777" w:rsidTr="00291AD1">
        <w:trPr>
          <w:tblHeader/>
        </w:trPr>
        <w:tc>
          <w:tcPr>
            <w:tcW w:w="3672" w:type="dxa"/>
          </w:tcPr>
          <w:p w14:paraId="4261B8C5" w14:textId="77777777" w:rsidR="00291AD1" w:rsidRPr="00795110" w:rsidRDefault="00291AD1" w:rsidP="00291AD1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FA2ABE" w14:textId="457D8B74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D46984F" w14:textId="3B7D2050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84DEE0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0B09E5D" w14:textId="1630EC1D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22B8353F" w14:textId="77777777" w:rsidR="00291AD1" w:rsidRPr="00795110" w:rsidRDefault="00291AD1" w:rsidP="00291AD1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DF751A" w14:textId="18A01643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A9C174D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2136A8EF" w14:textId="4420FEF1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</w:tr>
      <w:tr w:rsidR="00291AD1" w:rsidRPr="00795110" w14:paraId="1C15C00C" w14:textId="77777777" w:rsidTr="00291AD1">
        <w:trPr>
          <w:tblHeader/>
        </w:trPr>
        <w:tc>
          <w:tcPr>
            <w:tcW w:w="3672" w:type="dxa"/>
          </w:tcPr>
          <w:p w14:paraId="65DA18DD" w14:textId="77777777" w:rsidR="00291AD1" w:rsidRPr="00795110" w:rsidRDefault="00291AD1" w:rsidP="00291AD1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F8B87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C89EF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865FF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F1B529B" w14:textId="40E1305A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284" w:right="-28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3CC4AB" w14:textId="77777777" w:rsidR="00291AD1" w:rsidRPr="00795110" w:rsidRDefault="00291AD1" w:rsidP="00291AD1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51D57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766409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32E87D2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92582E" w:rsidRPr="00795110" w14:paraId="7AEB7492" w14:textId="77777777" w:rsidTr="00291AD1">
        <w:trPr>
          <w:tblHeader/>
        </w:trPr>
        <w:tc>
          <w:tcPr>
            <w:tcW w:w="3672" w:type="dxa"/>
          </w:tcPr>
          <w:p w14:paraId="45672718" w14:textId="77777777" w:rsidR="0092582E" w:rsidRPr="00795110" w:rsidRDefault="0092582E" w:rsidP="0092582E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1539C96" w14:textId="77777777" w:rsidR="0092582E" w:rsidRPr="00795110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1FAAEA4E" w14:textId="77777777" w:rsidR="0092582E" w:rsidRPr="00795110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291AD1" w:rsidRPr="00795110" w14:paraId="1F34E129" w14:textId="77777777" w:rsidTr="00291AD1">
        <w:tc>
          <w:tcPr>
            <w:tcW w:w="3672" w:type="dxa"/>
          </w:tcPr>
          <w:p w14:paraId="35E3F4C2" w14:textId="346572C4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</w:tcPr>
          <w:p w14:paraId="053189BA" w14:textId="5BB57521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D507A" w14:textId="76F50447" w:rsidR="00291AD1" w:rsidRPr="00795110" w:rsidRDefault="005009EC" w:rsidP="00A40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1,040,428</w:t>
            </w:r>
          </w:p>
        </w:tc>
        <w:tc>
          <w:tcPr>
            <w:tcW w:w="270" w:type="dxa"/>
          </w:tcPr>
          <w:p w14:paraId="5A85431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456BC357" w14:textId="3DD1FF49" w:rsidR="00291AD1" w:rsidRPr="00795110" w:rsidRDefault="00C23E1E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1,056,800</w:t>
            </w:r>
          </w:p>
        </w:tc>
        <w:tc>
          <w:tcPr>
            <w:tcW w:w="270" w:type="dxa"/>
          </w:tcPr>
          <w:p w14:paraId="5231AF5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7210C3A" w14:textId="72523FA5" w:rsidR="00291AD1" w:rsidRPr="00795110" w:rsidRDefault="005009E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1,267,884</w:t>
            </w:r>
          </w:p>
        </w:tc>
        <w:tc>
          <w:tcPr>
            <w:tcW w:w="270" w:type="dxa"/>
          </w:tcPr>
          <w:p w14:paraId="29DEE29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991" w:type="dxa"/>
          </w:tcPr>
          <w:p w14:paraId="66A691D1" w14:textId="2642647B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1,223,097 </w:t>
            </w:r>
          </w:p>
        </w:tc>
      </w:tr>
      <w:tr w:rsidR="00291AD1" w:rsidRPr="00795110" w14:paraId="49E92FEA" w14:textId="77777777" w:rsidTr="00291AD1">
        <w:tc>
          <w:tcPr>
            <w:tcW w:w="3672" w:type="dxa"/>
          </w:tcPr>
          <w:p w14:paraId="4AAE9A64" w14:textId="639CEB00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30" w:name="_Hlk57035316"/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ดอกเบี้ยจ่ายตามหนี้สินสัญญาเช่า</w:t>
            </w:r>
            <w:bookmarkEnd w:id="30"/>
          </w:p>
        </w:tc>
        <w:tc>
          <w:tcPr>
            <w:tcW w:w="810" w:type="dxa"/>
          </w:tcPr>
          <w:p w14:paraId="2765C685" w14:textId="4F416E89" w:rsidR="00291AD1" w:rsidRPr="00795110" w:rsidRDefault="00454C0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170" w:type="dxa"/>
          </w:tcPr>
          <w:p w14:paraId="067DAE24" w14:textId="42E84057" w:rsidR="00291AD1" w:rsidRPr="00795110" w:rsidRDefault="00C23E1E" w:rsidP="00A40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103,5</w:t>
            </w:r>
            <w:r w:rsidR="00A40075" w:rsidRPr="0079511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1E8E5C0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66DD7FA" w14:textId="0CAB9EC2" w:rsidR="00291AD1" w:rsidRPr="00795110" w:rsidRDefault="00B93DE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103,268</w:t>
            </w:r>
          </w:p>
        </w:tc>
        <w:tc>
          <w:tcPr>
            <w:tcW w:w="270" w:type="dxa"/>
          </w:tcPr>
          <w:p w14:paraId="4F0384AF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0618DF" w14:textId="6D9A8747" w:rsidR="00291AD1" w:rsidRPr="00795110" w:rsidRDefault="00705120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65F5010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033601A1" w14:textId="42ACE32A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2,217</w:t>
            </w:r>
          </w:p>
        </w:tc>
      </w:tr>
      <w:tr w:rsidR="00291AD1" w:rsidRPr="00795110" w14:paraId="200F1428" w14:textId="77777777" w:rsidTr="00291AD1">
        <w:tc>
          <w:tcPr>
            <w:tcW w:w="3672" w:type="dxa"/>
          </w:tcPr>
          <w:p w14:paraId="597670BB" w14:textId="5BDCCF6F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ค่าตัดจำหน่ายต้นทุนทางการเงินรอตัดบัญชี</w:t>
            </w:r>
          </w:p>
        </w:tc>
        <w:tc>
          <w:tcPr>
            <w:tcW w:w="810" w:type="dxa"/>
          </w:tcPr>
          <w:p w14:paraId="2FCF9B9D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19C2B" w14:textId="23D6B479" w:rsidR="00291AD1" w:rsidRPr="00795110" w:rsidRDefault="00C23E1E" w:rsidP="00A40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112,898</w:t>
            </w:r>
          </w:p>
        </w:tc>
        <w:tc>
          <w:tcPr>
            <w:tcW w:w="270" w:type="dxa"/>
          </w:tcPr>
          <w:p w14:paraId="4F20F80F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ED93A81" w14:textId="2D8B2FDE" w:rsidR="00291AD1" w:rsidRPr="00795110" w:rsidRDefault="00C23E1E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38,308</w:t>
            </w:r>
          </w:p>
        </w:tc>
        <w:tc>
          <w:tcPr>
            <w:tcW w:w="270" w:type="dxa"/>
          </w:tcPr>
          <w:p w14:paraId="2EA645A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AC287" w14:textId="72953B05" w:rsidR="00291AD1" w:rsidRPr="00795110" w:rsidRDefault="00705120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112,898</w:t>
            </w:r>
          </w:p>
        </w:tc>
        <w:tc>
          <w:tcPr>
            <w:tcW w:w="270" w:type="dxa"/>
          </w:tcPr>
          <w:p w14:paraId="6C958AF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4001CC80" w14:textId="22933FDC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38,308</w:t>
            </w:r>
          </w:p>
        </w:tc>
      </w:tr>
      <w:tr w:rsidR="00291AD1" w:rsidRPr="00795110" w14:paraId="43A4625D" w14:textId="77777777" w:rsidTr="00291AD1">
        <w:tc>
          <w:tcPr>
            <w:tcW w:w="3672" w:type="dxa"/>
          </w:tcPr>
          <w:p w14:paraId="11E00738" w14:textId="42A0443C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ind w:left="230" w:hanging="23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การป้องกันความเสี่ยงส่วนที่ไม่มีประสิทธิผลรับรู้ในกำไรหรือขาดทุน</w:t>
            </w:r>
          </w:p>
        </w:tc>
        <w:tc>
          <w:tcPr>
            <w:tcW w:w="810" w:type="dxa"/>
          </w:tcPr>
          <w:p w14:paraId="5A81A657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2035E9" w14:textId="77777777" w:rsidR="00C23E1E" w:rsidRPr="00795110" w:rsidRDefault="00C23E1E" w:rsidP="00A40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D73DE2" w14:textId="71AAB64A" w:rsidR="00291AD1" w:rsidRPr="00795110" w:rsidRDefault="00C23E1E" w:rsidP="00500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(38,633)</w:t>
            </w:r>
          </w:p>
        </w:tc>
        <w:tc>
          <w:tcPr>
            <w:tcW w:w="270" w:type="dxa"/>
          </w:tcPr>
          <w:p w14:paraId="6E6DDE9E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3BDD81" w14:textId="77777777" w:rsidR="00705120" w:rsidRPr="00795110" w:rsidRDefault="00705120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02333C" w14:textId="6992AE76" w:rsidR="00291AD1" w:rsidRPr="00795110" w:rsidRDefault="00C23E1E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3,101</w:t>
            </w:r>
          </w:p>
        </w:tc>
        <w:tc>
          <w:tcPr>
            <w:tcW w:w="270" w:type="dxa"/>
          </w:tcPr>
          <w:p w14:paraId="5774448F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09FEB0D" w14:textId="77777777" w:rsidR="00705120" w:rsidRPr="00795110" w:rsidRDefault="00705120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7711E5" w14:textId="02AD6247" w:rsidR="00291AD1" w:rsidRPr="00795110" w:rsidRDefault="00705120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(38,633)</w:t>
            </w:r>
          </w:p>
        </w:tc>
        <w:tc>
          <w:tcPr>
            <w:tcW w:w="270" w:type="dxa"/>
          </w:tcPr>
          <w:p w14:paraId="4CF63FE7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17C0AF7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FE6639" w14:textId="2EBD7109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3,101</w:t>
            </w:r>
          </w:p>
        </w:tc>
      </w:tr>
      <w:tr w:rsidR="00291AD1" w:rsidRPr="00795110" w14:paraId="7CBC0D9D" w14:textId="77777777" w:rsidTr="00291AD1">
        <w:tc>
          <w:tcPr>
            <w:tcW w:w="3672" w:type="dxa"/>
          </w:tcPr>
          <w:p w14:paraId="145E5278" w14:textId="6DA9490A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810" w:type="dxa"/>
          </w:tcPr>
          <w:p w14:paraId="018E806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E12C89" w14:textId="389DE930" w:rsidR="00291AD1" w:rsidRPr="00795110" w:rsidRDefault="005009EC" w:rsidP="00500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7,813</w:t>
            </w:r>
          </w:p>
        </w:tc>
        <w:tc>
          <w:tcPr>
            <w:tcW w:w="270" w:type="dxa"/>
          </w:tcPr>
          <w:p w14:paraId="23766F4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98684A" w14:textId="5E10D2C9" w:rsidR="00291AD1" w:rsidRPr="00795110" w:rsidRDefault="00C23E1E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4,940</w:t>
            </w:r>
          </w:p>
        </w:tc>
        <w:tc>
          <w:tcPr>
            <w:tcW w:w="270" w:type="dxa"/>
          </w:tcPr>
          <w:p w14:paraId="1EE5A2C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A228C5" w14:textId="1253A4EE" w:rsidR="00291AD1" w:rsidRPr="00795110" w:rsidRDefault="005009EC" w:rsidP="00500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7,813</w:t>
            </w:r>
          </w:p>
        </w:tc>
        <w:tc>
          <w:tcPr>
            <w:tcW w:w="270" w:type="dxa"/>
          </w:tcPr>
          <w:p w14:paraId="6A02F929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F1D93CE" w14:textId="665E41B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602" w:firstLine="35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4,940</w:t>
            </w:r>
          </w:p>
        </w:tc>
      </w:tr>
      <w:tr w:rsidR="00291AD1" w:rsidRPr="00795110" w14:paraId="070D54EE" w14:textId="77777777" w:rsidTr="00291AD1">
        <w:tc>
          <w:tcPr>
            <w:tcW w:w="3672" w:type="dxa"/>
          </w:tcPr>
          <w:p w14:paraId="190C4CA1" w14:textId="6C092CC5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7E481BA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5169C0" w14:textId="08922499" w:rsidR="00291AD1" w:rsidRPr="00795110" w:rsidRDefault="00705120" w:rsidP="00500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1,226,085</w:t>
            </w:r>
          </w:p>
        </w:tc>
        <w:tc>
          <w:tcPr>
            <w:tcW w:w="270" w:type="dxa"/>
            <w:tcBorders>
              <w:bottom w:val="nil"/>
            </w:tcBorders>
          </w:tcPr>
          <w:p w14:paraId="2252D8E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57A37A" w14:textId="0E9CC3D0" w:rsidR="00291AD1" w:rsidRPr="00795110" w:rsidRDefault="00705120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93DE1"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206,417</w:t>
            </w:r>
          </w:p>
        </w:tc>
        <w:tc>
          <w:tcPr>
            <w:tcW w:w="270" w:type="dxa"/>
            <w:tcBorders>
              <w:bottom w:val="nil"/>
            </w:tcBorders>
          </w:tcPr>
          <w:p w14:paraId="40277ACD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9EF180" w14:textId="0BAB06AE" w:rsidR="00291AD1" w:rsidRPr="00795110" w:rsidRDefault="00705120" w:rsidP="00500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1,350,247</w:t>
            </w:r>
          </w:p>
        </w:tc>
        <w:tc>
          <w:tcPr>
            <w:tcW w:w="270" w:type="dxa"/>
            <w:tcBorders>
              <w:bottom w:val="nil"/>
            </w:tcBorders>
          </w:tcPr>
          <w:p w14:paraId="7DA38BF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63DAC72" w14:textId="6CB9FD4E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1,271,663</w:t>
            </w:r>
          </w:p>
        </w:tc>
      </w:tr>
    </w:tbl>
    <w:p w14:paraId="525074E2" w14:textId="77777777" w:rsidR="00CF0C42" w:rsidRPr="00795110" w:rsidRDefault="00CF0C42" w:rsidP="00CF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5B840D38" w14:textId="5360EB30" w:rsidR="0006502C" w:rsidRDefault="00065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D26867A" w14:textId="3CEA475F" w:rsidR="00287B73" w:rsidRPr="00795110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3A01C43F" w14:textId="77777777" w:rsidR="00072241" w:rsidRPr="00795110" w:rsidRDefault="00072241" w:rsidP="007F6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072241" w:rsidRPr="00795110" w14:paraId="352C122B" w14:textId="77777777" w:rsidTr="00A12849">
        <w:trPr>
          <w:tblHeader/>
        </w:trPr>
        <w:tc>
          <w:tcPr>
            <w:tcW w:w="3582" w:type="dxa"/>
          </w:tcPr>
          <w:p w14:paraId="543B844F" w14:textId="428779D3" w:rsidR="00072241" w:rsidRPr="00795110" w:rsidRDefault="000D3109" w:rsidP="000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0A4FBB3F" w14:textId="77777777" w:rsidR="00072241" w:rsidRPr="00795110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FCF0C9F" w14:textId="76ACDC1C" w:rsidR="00072241" w:rsidRPr="00795110" w:rsidRDefault="00740CE7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23F419" w14:textId="77777777" w:rsidR="00072241" w:rsidRPr="00795110" w:rsidRDefault="00072241" w:rsidP="00072241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F582FBC" w14:textId="77777777" w:rsidR="00072241" w:rsidRPr="00795110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AD1" w:rsidRPr="00795110" w14:paraId="3AC96D53" w14:textId="77777777" w:rsidTr="00A12849">
        <w:trPr>
          <w:tblHeader/>
        </w:trPr>
        <w:tc>
          <w:tcPr>
            <w:tcW w:w="3582" w:type="dxa"/>
          </w:tcPr>
          <w:p w14:paraId="76C1D169" w14:textId="77777777" w:rsidR="00291AD1" w:rsidRPr="00795110" w:rsidRDefault="00291AD1" w:rsidP="00291AD1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BA887" w14:textId="2BF50C4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CCEE6C" w14:textId="2CE1A256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CE3ABF4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548A043" w14:textId="726B32A1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6E38DE0A" w14:textId="77777777" w:rsidR="00291AD1" w:rsidRPr="00795110" w:rsidRDefault="00291AD1" w:rsidP="00291AD1">
            <w:pPr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16AB0C36" w14:textId="41924465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B0040B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13BFA92A" w14:textId="4E6352BA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</w:tr>
      <w:tr w:rsidR="00291AD1" w:rsidRPr="00795110" w14:paraId="342A6CB6" w14:textId="77777777" w:rsidTr="00A12849">
        <w:trPr>
          <w:tblHeader/>
        </w:trPr>
        <w:tc>
          <w:tcPr>
            <w:tcW w:w="3582" w:type="dxa"/>
          </w:tcPr>
          <w:p w14:paraId="4AB05BD6" w14:textId="77777777" w:rsidR="00291AD1" w:rsidRPr="00795110" w:rsidRDefault="00291AD1" w:rsidP="00291AD1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FF31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DD84B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2D39EFC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2B1343C" w14:textId="11CF05BA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hanging="20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2DB472" w14:textId="77777777" w:rsidR="00291AD1" w:rsidRPr="00795110" w:rsidRDefault="00291AD1" w:rsidP="00291AD1">
            <w:pPr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0B703A4E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6B79815A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F644150" w14:textId="4E1B5A14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4" w:hanging="20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</w:tr>
      <w:tr w:rsidR="00027930" w:rsidRPr="00795110" w14:paraId="2B690D4F" w14:textId="77777777" w:rsidTr="00A12849">
        <w:trPr>
          <w:tblHeader/>
        </w:trPr>
        <w:tc>
          <w:tcPr>
            <w:tcW w:w="3582" w:type="dxa"/>
          </w:tcPr>
          <w:p w14:paraId="4DBD1D31" w14:textId="77777777" w:rsidR="00027930" w:rsidRPr="00795110" w:rsidRDefault="00027930" w:rsidP="00027930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5D22A" w14:textId="77777777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3F2C8EA4" w14:textId="77777777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27930" w:rsidRPr="00795110" w14:paraId="5D66E4D0" w14:textId="77777777" w:rsidTr="00A12849">
        <w:tc>
          <w:tcPr>
            <w:tcW w:w="3582" w:type="dxa"/>
          </w:tcPr>
          <w:p w14:paraId="78306078" w14:textId="77777777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0" w:type="dxa"/>
          </w:tcPr>
          <w:p w14:paraId="72F1D473" w14:textId="77777777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703F88" w14:textId="4E1CDB7C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212B4" w14:textId="77777777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D47C79" w14:textId="5E390FB8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EB81C2E" w14:textId="77777777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81DCBAD" w14:textId="0942AED0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BAA2D" w14:textId="77777777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25C63A0" w14:textId="2DF8CA17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291AD1" w:rsidRPr="00795110" w14:paraId="2167924B" w14:textId="77777777" w:rsidTr="00A12849">
        <w:tc>
          <w:tcPr>
            <w:tcW w:w="3582" w:type="dxa"/>
          </w:tcPr>
          <w:p w14:paraId="4F64EAC9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สำหรับงวดปัจจุบัน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D8FF81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72D4061" w14:textId="573513B5" w:rsidR="00291AD1" w:rsidRPr="00795110" w:rsidRDefault="00783856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55,</w:t>
            </w:r>
            <w:r w:rsidR="00617311"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70" w:type="dxa"/>
          </w:tcPr>
          <w:p w14:paraId="2E0BA1B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F484A45" w14:textId="53EE6383" w:rsidR="00291AD1" w:rsidRPr="00795110" w:rsidRDefault="00DA3705" w:rsidP="0006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28,151</w:t>
            </w:r>
          </w:p>
        </w:tc>
        <w:tc>
          <w:tcPr>
            <w:tcW w:w="270" w:type="dxa"/>
          </w:tcPr>
          <w:p w14:paraId="6355E98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1ED6757" w14:textId="223D6160" w:rsidR="00291AD1" w:rsidRPr="00795110" w:rsidRDefault="007D0DFE" w:rsidP="00A1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46,193</w:t>
            </w:r>
          </w:p>
        </w:tc>
        <w:tc>
          <w:tcPr>
            <w:tcW w:w="270" w:type="dxa"/>
          </w:tcPr>
          <w:p w14:paraId="3BA25962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E4BEA47" w14:textId="7D926E29" w:rsidR="00291AD1" w:rsidRPr="00795110" w:rsidRDefault="00291AD1" w:rsidP="00A1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19,078</w:t>
            </w:r>
          </w:p>
        </w:tc>
      </w:tr>
      <w:tr w:rsidR="00291AD1" w:rsidRPr="00795110" w14:paraId="0BFFD42F" w14:textId="77777777" w:rsidTr="00A12849">
        <w:tc>
          <w:tcPr>
            <w:tcW w:w="3582" w:type="dxa"/>
          </w:tcPr>
          <w:p w14:paraId="1D63FB5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D5BD9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8A94C4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2AD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7B29B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B059A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12B56B" w14:textId="4864B118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6A6D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CFC095C" w14:textId="59EAC40D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291AD1" w:rsidRPr="00795110" w14:paraId="3506B0E4" w14:textId="77777777" w:rsidTr="00A12849">
        <w:tc>
          <w:tcPr>
            <w:tcW w:w="3582" w:type="dxa"/>
          </w:tcPr>
          <w:p w14:paraId="707BC6A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578185C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F626A5" w14:textId="12E161FD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54B6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B998DFF" w14:textId="75247675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94D9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D52B808" w14:textId="2116721D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ACF7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1A5E9C9" w14:textId="1D4F0EA0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291AD1" w:rsidRPr="00795110" w14:paraId="47C42DA1" w14:textId="77777777" w:rsidTr="00A12849">
        <w:tc>
          <w:tcPr>
            <w:tcW w:w="3582" w:type="dxa"/>
          </w:tcPr>
          <w:p w14:paraId="5CBCF1BE" w14:textId="09EE57EA" w:rsidR="00291AD1" w:rsidRPr="00795110" w:rsidRDefault="00291AD1" w:rsidP="00291AD1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5792FAD6" w14:textId="574923F3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</w:tcPr>
          <w:p w14:paraId="3CADC466" w14:textId="4C305C9C" w:rsidR="00291AD1" w:rsidRPr="00795110" w:rsidRDefault="00531F8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810,472</w:t>
            </w:r>
          </w:p>
        </w:tc>
        <w:tc>
          <w:tcPr>
            <w:tcW w:w="270" w:type="dxa"/>
          </w:tcPr>
          <w:p w14:paraId="7154630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680BE9" w14:textId="0231B368" w:rsidR="00291AD1" w:rsidRPr="00795110" w:rsidRDefault="00DA3705" w:rsidP="0006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322,</w:t>
            </w:r>
            <w:r w:rsidR="00B95B62"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14:paraId="2B9DD9F7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BF96EB" w14:textId="17DE241D" w:rsidR="00291AD1" w:rsidRPr="00795110" w:rsidRDefault="007D0DFE" w:rsidP="00A1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3,419</w:t>
            </w:r>
          </w:p>
        </w:tc>
        <w:tc>
          <w:tcPr>
            <w:tcW w:w="270" w:type="dxa"/>
          </w:tcPr>
          <w:p w14:paraId="0E0DAC6F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9CE9DA" w14:textId="0FCAE7B9" w:rsidR="00291AD1" w:rsidRPr="00795110" w:rsidRDefault="00291AD1" w:rsidP="00A1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(6,938)</w:t>
            </w:r>
          </w:p>
        </w:tc>
      </w:tr>
      <w:tr w:rsidR="00E47221" w:rsidRPr="00795110" w14:paraId="4C32CF9F" w14:textId="77777777" w:rsidTr="00A12849">
        <w:tc>
          <w:tcPr>
            <w:tcW w:w="3582" w:type="dxa"/>
          </w:tcPr>
          <w:p w14:paraId="7A832250" w14:textId="219DAEC0" w:rsidR="00E47221" w:rsidRPr="00795110" w:rsidRDefault="00AE4615" w:rsidP="00341109">
            <w:pPr>
              <w:spacing w:line="240" w:lineRule="auto"/>
              <w:ind w:left="137" w:right="-43" w:hanging="137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ที่เดิมไม่ได้บันทึก</w:t>
            </w:r>
          </w:p>
        </w:tc>
        <w:tc>
          <w:tcPr>
            <w:tcW w:w="270" w:type="dxa"/>
          </w:tcPr>
          <w:p w14:paraId="13C85877" w14:textId="77777777" w:rsidR="00E47221" w:rsidRPr="00795110" w:rsidRDefault="00E4722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</w:tcPr>
          <w:p w14:paraId="0F80DA9E" w14:textId="77777777" w:rsidR="00DA3705" w:rsidRPr="00795110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07F69B62" w14:textId="5D4F8DA1" w:rsidR="00E47221" w:rsidRPr="00795110" w:rsidRDefault="002B253C" w:rsidP="0006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B3C363" w14:textId="77777777" w:rsidR="00E47221" w:rsidRPr="00795110" w:rsidRDefault="00E4722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C74205C" w14:textId="77777777" w:rsidR="00DA3705" w:rsidRPr="00795110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7D5B7D0F" w14:textId="5E0A0FB5" w:rsidR="00E47221" w:rsidRPr="00795110" w:rsidRDefault="00DA3705" w:rsidP="0006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(705)</w:t>
            </w:r>
          </w:p>
        </w:tc>
        <w:tc>
          <w:tcPr>
            <w:tcW w:w="270" w:type="dxa"/>
          </w:tcPr>
          <w:p w14:paraId="39D9AF52" w14:textId="77777777" w:rsidR="00E47221" w:rsidRPr="00795110" w:rsidRDefault="00E4722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F27B4D4" w14:textId="4FF93619" w:rsidR="00E47221" w:rsidRPr="00795110" w:rsidRDefault="002B253C" w:rsidP="00A1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511343" w14:textId="77777777" w:rsidR="00E47221" w:rsidRPr="00795110" w:rsidRDefault="00E4722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E5CE10E" w14:textId="269D4A67" w:rsidR="00E47221" w:rsidRPr="00795110" w:rsidRDefault="002B253C" w:rsidP="00A1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291AD1" w:rsidRPr="00795110" w14:paraId="019BF7A9" w14:textId="77777777" w:rsidTr="00A12849">
        <w:tc>
          <w:tcPr>
            <w:tcW w:w="3582" w:type="dxa"/>
          </w:tcPr>
          <w:p w14:paraId="5A575C55" w14:textId="4C5BB7F0" w:rsidR="00291AD1" w:rsidRPr="00795110" w:rsidRDefault="00291AD1" w:rsidP="00291AD1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รวมภาษีเงินได้รอการตัดบัญชี</w:t>
            </w:r>
          </w:p>
        </w:tc>
        <w:tc>
          <w:tcPr>
            <w:tcW w:w="270" w:type="dxa"/>
          </w:tcPr>
          <w:p w14:paraId="647E2149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CFE9C0" w14:textId="2BAF7883" w:rsidR="00291AD1" w:rsidRPr="00795110" w:rsidRDefault="00531F8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531F8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810,472</w:t>
            </w:r>
          </w:p>
        </w:tc>
        <w:tc>
          <w:tcPr>
            <w:tcW w:w="270" w:type="dxa"/>
          </w:tcPr>
          <w:p w14:paraId="24474AB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0ADBEC" w14:textId="00BB1C69" w:rsidR="00291AD1" w:rsidRPr="00795110" w:rsidRDefault="00B95B62" w:rsidP="0006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322,146</w:t>
            </w:r>
          </w:p>
        </w:tc>
        <w:tc>
          <w:tcPr>
            <w:tcW w:w="270" w:type="dxa"/>
          </w:tcPr>
          <w:p w14:paraId="61A3CD77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0E3B2D" w14:textId="71566981" w:rsidR="00291AD1" w:rsidRPr="00795110" w:rsidRDefault="00382483" w:rsidP="00A1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3,419</w:t>
            </w:r>
          </w:p>
        </w:tc>
        <w:tc>
          <w:tcPr>
            <w:tcW w:w="270" w:type="dxa"/>
          </w:tcPr>
          <w:p w14:paraId="11010B3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18C720" w14:textId="63450555" w:rsidR="00291AD1" w:rsidRPr="00795110" w:rsidRDefault="00291AD1" w:rsidP="00A1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740" w:firstLine="2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(6,938)</w:t>
            </w:r>
          </w:p>
        </w:tc>
      </w:tr>
      <w:tr w:rsidR="00291AD1" w:rsidRPr="00795110" w14:paraId="3733EAC1" w14:textId="77777777" w:rsidTr="00A12849">
        <w:tc>
          <w:tcPr>
            <w:tcW w:w="3582" w:type="dxa"/>
          </w:tcPr>
          <w:p w14:paraId="4C1766BC" w14:textId="7BDAB422" w:rsidR="00291AD1" w:rsidRPr="00795110" w:rsidRDefault="00291AD1" w:rsidP="00291AD1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38CD0DB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931F83" w14:textId="2A5FD6E6" w:rsidR="00291AD1" w:rsidRPr="00795110" w:rsidRDefault="00531F8C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866,148</w:t>
            </w:r>
          </w:p>
        </w:tc>
        <w:tc>
          <w:tcPr>
            <w:tcW w:w="270" w:type="dxa"/>
          </w:tcPr>
          <w:p w14:paraId="002CA0C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2006D8" w14:textId="7B619FCC" w:rsidR="00291AD1" w:rsidRPr="00795110" w:rsidRDefault="00D71B30" w:rsidP="0006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350,297</w:t>
            </w:r>
          </w:p>
        </w:tc>
        <w:tc>
          <w:tcPr>
            <w:tcW w:w="270" w:type="dxa"/>
          </w:tcPr>
          <w:p w14:paraId="26B37A8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0E1D7" w14:textId="18F7FF6F" w:rsidR="00291AD1" w:rsidRPr="00795110" w:rsidRDefault="00F93B04" w:rsidP="00A1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49,612</w:t>
            </w:r>
          </w:p>
        </w:tc>
        <w:tc>
          <w:tcPr>
            <w:tcW w:w="270" w:type="dxa"/>
            <w:vAlign w:val="bottom"/>
          </w:tcPr>
          <w:p w14:paraId="5B94C98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4F4E5" w14:textId="65F7D1B2" w:rsidR="00291AD1" w:rsidRPr="00795110" w:rsidRDefault="00291AD1" w:rsidP="00A1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12,140</w:t>
            </w:r>
          </w:p>
        </w:tc>
      </w:tr>
    </w:tbl>
    <w:tbl>
      <w:tblPr>
        <w:tblpPr w:leftFromText="180" w:rightFromText="180" w:vertAnchor="text" w:horzAnchor="margin" w:tblpX="529" w:tblpY="362"/>
        <w:tblW w:w="99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90"/>
        <w:gridCol w:w="180"/>
        <w:gridCol w:w="1182"/>
        <w:gridCol w:w="78"/>
        <w:gridCol w:w="103"/>
        <w:gridCol w:w="77"/>
        <w:gridCol w:w="900"/>
        <w:gridCol w:w="270"/>
        <w:gridCol w:w="1001"/>
        <w:gridCol w:w="122"/>
        <w:gridCol w:w="58"/>
        <w:gridCol w:w="122"/>
        <w:gridCol w:w="947"/>
        <w:gridCol w:w="107"/>
        <w:gridCol w:w="73"/>
        <w:gridCol w:w="111"/>
        <w:gridCol w:w="958"/>
        <w:gridCol w:w="34"/>
      </w:tblGrid>
      <w:tr w:rsidR="00610ABF" w:rsidRPr="00795110" w14:paraId="6E3CEA08" w14:textId="77777777" w:rsidTr="00F925A6">
        <w:trPr>
          <w:cantSplit/>
        </w:trPr>
        <w:tc>
          <w:tcPr>
            <w:tcW w:w="2610" w:type="dxa"/>
            <w:vMerge w:val="restart"/>
          </w:tcPr>
          <w:p w14:paraId="1A18DBAC" w14:textId="77777777" w:rsidR="00610ABF" w:rsidRPr="00795110" w:rsidRDefault="00610ABF" w:rsidP="00382A58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13" w:type="dxa"/>
            <w:gridSpan w:val="18"/>
          </w:tcPr>
          <w:p w14:paraId="46B02309" w14:textId="7C366DC9" w:rsidR="00610ABF" w:rsidRPr="00795110" w:rsidRDefault="00740CE7" w:rsidP="00382A5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10ABF" w:rsidRPr="00795110" w14:paraId="1D9B4E3A" w14:textId="77777777" w:rsidTr="007D4A7F">
        <w:trPr>
          <w:cantSplit/>
        </w:trPr>
        <w:tc>
          <w:tcPr>
            <w:tcW w:w="2610" w:type="dxa"/>
            <w:vMerge/>
          </w:tcPr>
          <w:p w14:paraId="31EB25F9" w14:textId="77777777" w:rsidR="00610ABF" w:rsidRPr="00795110" w:rsidRDefault="00610ABF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7"/>
          </w:tcPr>
          <w:p w14:paraId="251C9F0B" w14:textId="4D671B36" w:rsidR="00610ABF" w:rsidRPr="00795110" w:rsidRDefault="00610ABF" w:rsidP="00382A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="00291AD1"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60E3DD0" w14:textId="77777777" w:rsidR="00610ABF" w:rsidRPr="00795110" w:rsidRDefault="00610ABF" w:rsidP="00382A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3" w:type="dxa"/>
            <w:gridSpan w:val="10"/>
          </w:tcPr>
          <w:p w14:paraId="7B664613" w14:textId="01384A38" w:rsidR="00610ABF" w:rsidRPr="00795110" w:rsidRDefault="00291AD1" w:rsidP="008023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2564</w:t>
            </w:r>
          </w:p>
        </w:tc>
      </w:tr>
      <w:tr w:rsidR="00072241" w:rsidRPr="00795110" w14:paraId="526F2726" w14:textId="77777777" w:rsidTr="007D4A7F">
        <w:trPr>
          <w:cantSplit/>
        </w:trPr>
        <w:tc>
          <w:tcPr>
            <w:tcW w:w="2610" w:type="dxa"/>
          </w:tcPr>
          <w:p w14:paraId="1FD5EF67" w14:textId="77777777" w:rsidR="00072241" w:rsidRPr="00795110" w:rsidRDefault="00072241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02386D2" w14:textId="77777777" w:rsidR="000D3109" w:rsidRPr="00795110" w:rsidRDefault="000D3109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A14BC58" w14:textId="5DF7ECDF" w:rsidR="000D3109" w:rsidRPr="00795110" w:rsidRDefault="000D3109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388A5B6E" w14:textId="77777777" w:rsidR="00072241" w:rsidRPr="00795110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EE24E2C" w14:textId="77777777" w:rsidR="00072241" w:rsidRPr="00795110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ADDC534" w14:textId="77777777" w:rsidR="00072241" w:rsidRPr="00795110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68E31FD9" w14:textId="77777777" w:rsidR="00C14D04" w:rsidRPr="00795110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6C49BE5E" w14:textId="77777777" w:rsidR="000C1E6F" w:rsidRPr="00795110" w:rsidRDefault="000C1E6F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</w:t>
            </w:r>
          </w:p>
          <w:p w14:paraId="6419039F" w14:textId="77777777" w:rsidR="00072241" w:rsidRPr="00795110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2EACE51F" w14:textId="77777777" w:rsidR="00072241" w:rsidRPr="00795110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39DEA17E" w14:textId="77777777" w:rsidR="00072241" w:rsidRPr="00795110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70" w:type="dxa"/>
            <w:vAlign w:val="bottom"/>
          </w:tcPr>
          <w:p w14:paraId="2CE62056" w14:textId="77777777" w:rsidR="00072241" w:rsidRPr="00795110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13735A9D" w14:textId="77777777" w:rsidR="00072241" w:rsidRPr="00795110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B67E491" w14:textId="77777777" w:rsidR="00072241" w:rsidRPr="00795110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BB87CF8" w14:textId="77777777" w:rsidR="00072241" w:rsidRPr="00795110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F9F1E52" w14:textId="77777777" w:rsidR="00C14D04" w:rsidRPr="00795110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365AFCBE" w14:textId="77777777" w:rsidR="000C1E6F" w:rsidRPr="00795110" w:rsidRDefault="000C1E6F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79511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ค่าใช้จ่าย)</w:t>
            </w:r>
          </w:p>
          <w:p w14:paraId="5B9ECD67" w14:textId="77777777" w:rsidR="00072241" w:rsidRPr="00795110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14:paraId="763AD416" w14:textId="77777777" w:rsidR="00072241" w:rsidRPr="00795110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9E750DE" w14:textId="77777777" w:rsidR="00072241" w:rsidRPr="00795110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A163EAC" w14:textId="77777777" w:rsidR="00072241" w:rsidRPr="00795110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72241" w:rsidRPr="00795110" w14:paraId="66FA4573" w14:textId="77777777" w:rsidTr="006E6DCC">
        <w:trPr>
          <w:cantSplit/>
        </w:trPr>
        <w:tc>
          <w:tcPr>
            <w:tcW w:w="2610" w:type="dxa"/>
          </w:tcPr>
          <w:p w14:paraId="0D3DAE68" w14:textId="77777777" w:rsidR="00072241" w:rsidRPr="00795110" w:rsidRDefault="00072241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3" w:type="dxa"/>
            <w:gridSpan w:val="18"/>
          </w:tcPr>
          <w:p w14:paraId="125877D8" w14:textId="77777777" w:rsidR="00072241" w:rsidRPr="00795110" w:rsidRDefault="00072241" w:rsidP="000722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511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9511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D3109" w:rsidRPr="00795110" w14:paraId="1615C5E1" w14:textId="77777777" w:rsidTr="006E6DCC">
        <w:trPr>
          <w:cantSplit/>
        </w:trPr>
        <w:tc>
          <w:tcPr>
            <w:tcW w:w="2610" w:type="dxa"/>
          </w:tcPr>
          <w:p w14:paraId="566EF960" w14:textId="77777777" w:rsidR="000D3109" w:rsidRPr="00795110" w:rsidRDefault="000D3109" w:rsidP="00382A5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</w:p>
          <w:p w14:paraId="44D1249A" w14:textId="4AFFE7DD" w:rsidR="000D3109" w:rsidRPr="00795110" w:rsidRDefault="000D3109" w:rsidP="000D3109">
            <w:pPr>
              <w:spacing w:line="240" w:lineRule="auto"/>
              <w:ind w:left="274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7313" w:type="dxa"/>
            <w:gridSpan w:val="18"/>
          </w:tcPr>
          <w:p w14:paraId="2675F3C6" w14:textId="77777777" w:rsidR="000D3109" w:rsidRPr="00795110" w:rsidRDefault="000D3109" w:rsidP="000722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1706D" w:rsidRPr="00795110" w14:paraId="52FF51C8" w14:textId="77777777">
        <w:trPr>
          <w:cantSplit/>
        </w:trPr>
        <w:tc>
          <w:tcPr>
            <w:tcW w:w="2610" w:type="dxa"/>
          </w:tcPr>
          <w:p w14:paraId="2A473E85" w14:textId="3106C8EB" w:rsidR="00C1706D" w:rsidRPr="00795110" w:rsidRDefault="00C1706D" w:rsidP="00C1706D">
            <w:pPr>
              <w:tabs>
                <w:tab w:val="clear" w:pos="2807"/>
                <w:tab w:val="left" w:pos="2610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990" w:type="dxa"/>
            <w:vAlign w:val="bottom"/>
          </w:tcPr>
          <w:p w14:paraId="0A3643D2" w14:textId="497927DA" w:rsidR="00C1706D" w:rsidRPr="00795110" w:rsidRDefault="00A12849" w:rsidP="00C170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(66,400)</w:t>
            </w:r>
          </w:p>
        </w:tc>
        <w:tc>
          <w:tcPr>
            <w:tcW w:w="180" w:type="dxa"/>
            <w:vAlign w:val="bottom"/>
          </w:tcPr>
          <w:p w14:paraId="5ED4780C" w14:textId="77777777" w:rsidR="00C1706D" w:rsidRPr="00795110" w:rsidRDefault="00C1706D" w:rsidP="00C1706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vAlign w:val="bottom"/>
          </w:tcPr>
          <w:p w14:paraId="180E5D5F" w14:textId="07116306" w:rsidR="00C1706D" w:rsidRPr="00795110" w:rsidRDefault="00A12849" w:rsidP="00A128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13,280</w:t>
            </w:r>
          </w:p>
        </w:tc>
        <w:tc>
          <w:tcPr>
            <w:tcW w:w="181" w:type="dxa"/>
            <w:gridSpan w:val="2"/>
            <w:vAlign w:val="bottom"/>
          </w:tcPr>
          <w:p w14:paraId="7A20C665" w14:textId="77777777" w:rsidR="00C1706D" w:rsidRPr="00795110" w:rsidRDefault="00C1706D" w:rsidP="00C1706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56681C6E" w14:textId="35905F5E" w:rsidR="00C1706D" w:rsidRPr="00795110" w:rsidRDefault="00C901C0" w:rsidP="007D4A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(53,120)</w:t>
            </w:r>
          </w:p>
        </w:tc>
        <w:tc>
          <w:tcPr>
            <w:tcW w:w="270" w:type="dxa"/>
            <w:vAlign w:val="bottom"/>
          </w:tcPr>
          <w:p w14:paraId="73179F05" w14:textId="77777777" w:rsidR="00C1706D" w:rsidRPr="00795110" w:rsidRDefault="00C1706D" w:rsidP="00C1706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</w:tcPr>
          <w:p w14:paraId="6C3C74B4" w14:textId="025C5119" w:rsidR="00C1706D" w:rsidRPr="00795110" w:rsidRDefault="009468C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24,504</w:t>
            </w:r>
          </w:p>
        </w:tc>
        <w:tc>
          <w:tcPr>
            <w:tcW w:w="180" w:type="dxa"/>
            <w:gridSpan w:val="2"/>
          </w:tcPr>
          <w:p w14:paraId="66562130" w14:textId="77777777" w:rsidR="00C1706D" w:rsidRPr="00795110" w:rsidRDefault="00C1706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gridSpan w:val="2"/>
          </w:tcPr>
          <w:p w14:paraId="11441BC3" w14:textId="2A9FD73E" w:rsidR="00C1706D" w:rsidRPr="00795110" w:rsidRDefault="009468CD" w:rsidP="00C1706D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(4,901)</w:t>
            </w:r>
          </w:p>
        </w:tc>
        <w:tc>
          <w:tcPr>
            <w:tcW w:w="184" w:type="dxa"/>
            <w:gridSpan w:val="2"/>
          </w:tcPr>
          <w:p w14:paraId="7CE9BBD6" w14:textId="77777777" w:rsidR="00C1706D" w:rsidRPr="00795110" w:rsidRDefault="00C1706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</w:tcPr>
          <w:p w14:paraId="2DD80332" w14:textId="511130FA" w:rsidR="00C1706D" w:rsidRPr="00795110" w:rsidRDefault="009468CD" w:rsidP="00A128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19,603</w:t>
            </w:r>
          </w:p>
        </w:tc>
      </w:tr>
      <w:tr w:rsidR="00C1706D" w:rsidRPr="00795110" w14:paraId="3E62C4B8" w14:textId="77777777">
        <w:trPr>
          <w:cantSplit/>
        </w:trPr>
        <w:tc>
          <w:tcPr>
            <w:tcW w:w="2610" w:type="dxa"/>
          </w:tcPr>
          <w:p w14:paraId="38B2AA09" w14:textId="4808CA19" w:rsidR="00C1706D" w:rsidRPr="00795110" w:rsidRDefault="00C1706D" w:rsidP="00C1706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31DABC" w14:textId="7961828A" w:rsidR="00C1706D" w:rsidRPr="00795110" w:rsidRDefault="00BE2F3F" w:rsidP="00A1284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89,875</w:t>
            </w:r>
          </w:p>
        </w:tc>
        <w:tc>
          <w:tcPr>
            <w:tcW w:w="180" w:type="dxa"/>
            <w:vAlign w:val="bottom"/>
          </w:tcPr>
          <w:p w14:paraId="48A1325E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6B161258" w14:textId="68D6785C" w:rsidR="00C1706D" w:rsidRPr="00795110" w:rsidRDefault="00390B9A" w:rsidP="00A1284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(17,975)</w:t>
            </w:r>
          </w:p>
        </w:tc>
        <w:tc>
          <w:tcPr>
            <w:tcW w:w="181" w:type="dxa"/>
            <w:gridSpan w:val="2"/>
            <w:vAlign w:val="bottom"/>
          </w:tcPr>
          <w:p w14:paraId="48CA9DC6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vAlign w:val="bottom"/>
          </w:tcPr>
          <w:p w14:paraId="20138CAC" w14:textId="200D1A35" w:rsidR="00C1706D" w:rsidRPr="00795110" w:rsidRDefault="001D6BC8" w:rsidP="00A1284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71,</w:t>
            </w:r>
            <w:r w:rsidR="00390B9A" w:rsidRPr="00795110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290870DC" w14:textId="77777777" w:rsidR="00C1706D" w:rsidRPr="00795110" w:rsidRDefault="00C1706D" w:rsidP="00C1706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3994DC98" w14:textId="77777777" w:rsidR="00742694" w:rsidRPr="00795110" w:rsidRDefault="00742694" w:rsidP="007426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DE819C" w14:textId="07F4134B" w:rsidR="00C1706D" w:rsidRPr="00795110" w:rsidRDefault="009468C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4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323,906</w:t>
            </w:r>
          </w:p>
        </w:tc>
        <w:tc>
          <w:tcPr>
            <w:tcW w:w="180" w:type="dxa"/>
            <w:gridSpan w:val="2"/>
          </w:tcPr>
          <w:p w14:paraId="4A1F27C5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14:paraId="7EDD6504" w14:textId="77777777" w:rsidR="00742694" w:rsidRPr="00795110" w:rsidRDefault="00742694" w:rsidP="007426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8459233" w14:textId="1EDF7D7A" w:rsidR="00C1706D" w:rsidRPr="00795110" w:rsidRDefault="009468C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(64,781)</w:t>
            </w:r>
          </w:p>
        </w:tc>
        <w:tc>
          <w:tcPr>
            <w:tcW w:w="184" w:type="dxa"/>
            <w:gridSpan w:val="2"/>
          </w:tcPr>
          <w:p w14:paraId="10067C02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601A8ACA" w14:textId="77777777" w:rsidR="00742694" w:rsidRPr="00795110" w:rsidRDefault="00742694" w:rsidP="007426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D00528" w14:textId="0E795766" w:rsidR="00C1706D" w:rsidRPr="00795110" w:rsidRDefault="009468C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259,125</w:t>
            </w:r>
          </w:p>
        </w:tc>
      </w:tr>
      <w:tr w:rsidR="00DC3EFA" w:rsidRPr="00795110" w14:paraId="22166D61" w14:textId="77777777" w:rsidTr="00CC6D50">
        <w:trPr>
          <w:cantSplit/>
        </w:trPr>
        <w:tc>
          <w:tcPr>
            <w:tcW w:w="2610" w:type="dxa"/>
          </w:tcPr>
          <w:p w14:paraId="219E4F32" w14:textId="36B71551" w:rsidR="00DC3EFA" w:rsidRPr="00795110" w:rsidRDefault="00DC3EFA" w:rsidP="00DC3EF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150F7C9" w14:textId="36AA19D5" w:rsidR="00DC3EFA" w:rsidRPr="00795110" w:rsidRDefault="00DC3EFA" w:rsidP="00A1284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23,475</w:t>
            </w:r>
          </w:p>
        </w:tc>
        <w:tc>
          <w:tcPr>
            <w:tcW w:w="180" w:type="dxa"/>
            <w:vAlign w:val="bottom"/>
          </w:tcPr>
          <w:p w14:paraId="2A3EA835" w14:textId="77777777" w:rsidR="00DC3EFA" w:rsidRPr="00795110" w:rsidRDefault="00DC3EFA" w:rsidP="00DC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vAlign w:val="bottom"/>
          </w:tcPr>
          <w:p w14:paraId="40C7D4AB" w14:textId="03EA27DC" w:rsidR="00DC3EFA" w:rsidRPr="00795110" w:rsidRDefault="00DC3EFA" w:rsidP="00DC3E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(4,6</w:t>
            </w:r>
            <w:r w:rsidR="00C60D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gridSpan w:val="2"/>
            <w:vAlign w:val="bottom"/>
          </w:tcPr>
          <w:p w14:paraId="4D366EAD" w14:textId="77777777" w:rsidR="00DC3EFA" w:rsidRPr="00795110" w:rsidRDefault="00DC3EFA" w:rsidP="00DC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tcBorders>
              <w:bottom w:val="double" w:sz="4" w:space="0" w:color="auto"/>
            </w:tcBorders>
            <w:vAlign w:val="bottom"/>
          </w:tcPr>
          <w:p w14:paraId="3C40B26C" w14:textId="45F2AF84" w:rsidR="00DC3EFA" w:rsidRPr="00795110" w:rsidRDefault="00DC3EFA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18,780</w:t>
            </w:r>
          </w:p>
        </w:tc>
        <w:tc>
          <w:tcPr>
            <w:tcW w:w="270" w:type="dxa"/>
          </w:tcPr>
          <w:p w14:paraId="1909AF54" w14:textId="77777777" w:rsidR="00DC3EFA" w:rsidRPr="00795110" w:rsidRDefault="00DC3EFA" w:rsidP="00DC3EF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  <w:tcBorders>
              <w:bottom w:val="double" w:sz="4" w:space="0" w:color="auto"/>
            </w:tcBorders>
          </w:tcPr>
          <w:p w14:paraId="2397F80B" w14:textId="131CCB90" w:rsidR="00DC3EFA" w:rsidRPr="00795110" w:rsidRDefault="00DC3EFA" w:rsidP="00A1284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348,410</w:t>
            </w:r>
          </w:p>
        </w:tc>
        <w:tc>
          <w:tcPr>
            <w:tcW w:w="180" w:type="dxa"/>
            <w:gridSpan w:val="2"/>
          </w:tcPr>
          <w:p w14:paraId="18137F43" w14:textId="77777777" w:rsidR="00DC3EFA" w:rsidRPr="00795110" w:rsidRDefault="00DC3EFA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gridSpan w:val="2"/>
            <w:tcBorders>
              <w:bottom w:val="double" w:sz="4" w:space="0" w:color="auto"/>
            </w:tcBorders>
          </w:tcPr>
          <w:p w14:paraId="3F05E8D5" w14:textId="52BA1ADE" w:rsidR="00DC3EFA" w:rsidRPr="00795110" w:rsidRDefault="00DC3EFA" w:rsidP="00A1284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(69,682)</w:t>
            </w:r>
          </w:p>
        </w:tc>
        <w:tc>
          <w:tcPr>
            <w:tcW w:w="184" w:type="dxa"/>
            <w:gridSpan w:val="2"/>
          </w:tcPr>
          <w:p w14:paraId="60C215C2" w14:textId="77777777" w:rsidR="00DC3EFA" w:rsidRPr="00795110" w:rsidRDefault="00DC3EFA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bottom w:val="double" w:sz="4" w:space="0" w:color="auto"/>
            </w:tcBorders>
          </w:tcPr>
          <w:p w14:paraId="10C9A047" w14:textId="48A5A265" w:rsidR="00DC3EFA" w:rsidRPr="00795110" w:rsidRDefault="00DC3EFA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278,728</w:t>
            </w:r>
          </w:p>
        </w:tc>
      </w:tr>
      <w:tr w:rsidR="00DC3EFA" w:rsidRPr="00795110" w14:paraId="018E0210" w14:textId="77777777" w:rsidTr="00CC6D50">
        <w:trPr>
          <w:cantSplit/>
        </w:trPr>
        <w:tc>
          <w:tcPr>
            <w:tcW w:w="2610" w:type="dxa"/>
          </w:tcPr>
          <w:p w14:paraId="431BA1AB" w14:textId="77777777" w:rsidR="00DC3EFA" w:rsidRPr="00795110" w:rsidRDefault="00DC3EFA" w:rsidP="00DC3EF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61604AD" w14:textId="77777777" w:rsidR="00DC3EFA" w:rsidRPr="00795110" w:rsidRDefault="00DC3EFA" w:rsidP="00DC3E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BE155F" w14:textId="77777777" w:rsidR="00DC3EFA" w:rsidRPr="00795110" w:rsidRDefault="00DC3EFA" w:rsidP="00DC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vAlign w:val="bottom"/>
          </w:tcPr>
          <w:p w14:paraId="4846C403" w14:textId="77777777" w:rsidR="00DC3EFA" w:rsidRPr="00795110" w:rsidRDefault="00DC3EFA" w:rsidP="00DC3E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DDA9382" w14:textId="77777777" w:rsidR="00DC3EFA" w:rsidRPr="00795110" w:rsidRDefault="00DC3EFA" w:rsidP="00DC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tcBorders>
              <w:top w:val="double" w:sz="4" w:space="0" w:color="auto"/>
            </w:tcBorders>
            <w:vAlign w:val="bottom"/>
          </w:tcPr>
          <w:p w14:paraId="2559DC10" w14:textId="77777777" w:rsidR="00DC3EFA" w:rsidRPr="00795110" w:rsidRDefault="00DC3EFA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5C12A1" w14:textId="77777777" w:rsidR="00DC3EFA" w:rsidRPr="00795110" w:rsidRDefault="00DC3EFA" w:rsidP="00DC3EF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  <w:tcBorders>
              <w:top w:val="double" w:sz="4" w:space="0" w:color="auto"/>
            </w:tcBorders>
          </w:tcPr>
          <w:p w14:paraId="7E436288" w14:textId="77777777" w:rsidR="00DC3EFA" w:rsidRPr="00795110" w:rsidRDefault="00DC3EFA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A27F683" w14:textId="77777777" w:rsidR="00DC3EFA" w:rsidRPr="00795110" w:rsidRDefault="00DC3EFA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</w:tcBorders>
          </w:tcPr>
          <w:p w14:paraId="6A28EA36" w14:textId="77777777" w:rsidR="00DC3EFA" w:rsidRPr="00795110" w:rsidRDefault="00DC3EFA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3EAE05BD" w14:textId="77777777" w:rsidR="00DC3EFA" w:rsidRPr="00795110" w:rsidRDefault="00DC3EFA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</w:tcPr>
          <w:p w14:paraId="351F019F" w14:textId="77777777" w:rsidR="00DC3EFA" w:rsidRPr="00795110" w:rsidRDefault="00DC3EFA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45108" w:rsidRPr="00795110" w14:paraId="6530D472" w14:textId="77777777" w:rsidTr="00DC3EFA">
        <w:trPr>
          <w:cantSplit/>
        </w:trPr>
        <w:tc>
          <w:tcPr>
            <w:tcW w:w="2610" w:type="dxa"/>
          </w:tcPr>
          <w:p w14:paraId="2C92842C" w14:textId="77777777" w:rsidR="00D45108" w:rsidRPr="00795110" w:rsidRDefault="00D45108" w:rsidP="00DC3EF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BE54A67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6410A8" w14:textId="77777777" w:rsidR="00D45108" w:rsidRPr="00795110" w:rsidRDefault="00D45108" w:rsidP="00DC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77DFE28E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3036695" w14:textId="77777777" w:rsidR="00D45108" w:rsidRPr="00795110" w:rsidRDefault="00D45108" w:rsidP="00DC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14834BDB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01CF5A" w14:textId="77777777" w:rsidR="00D45108" w:rsidRPr="00795110" w:rsidRDefault="00D45108" w:rsidP="00DC3EF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</w:tcPr>
          <w:p w14:paraId="3C7C6B6A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C31926F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gridSpan w:val="2"/>
          </w:tcPr>
          <w:p w14:paraId="64CB6664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6A2401C3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</w:tcPr>
          <w:p w14:paraId="02648437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45108" w:rsidRPr="00795110" w14:paraId="08C66FDC" w14:textId="77777777" w:rsidTr="00DC3EFA">
        <w:trPr>
          <w:cantSplit/>
        </w:trPr>
        <w:tc>
          <w:tcPr>
            <w:tcW w:w="2610" w:type="dxa"/>
          </w:tcPr>
          <w:p w14:paraId="532D4765" w14:textId="77777777" w:rsidR="00D45108" w:rsidRPr="00795110" w:rsidRDefault="00D45108" w:rsidP="00DC3EF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B18D7CB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1B4203" w14:textId="77777777" w:rsidR="00D45108" w:rsidRPr="00795110" w:rsidRDefault="00D45108" w:rsidP="00DC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7C060EE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A535D43" w14:textId="77777777" w:rsidR="00D45108" w:rsidRPr="00795110" w:rsidRDefault="00D45108" w:rsidP="00DC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3B2D7BCD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F3449B" w14:textId="77777777" w:rsidR="00D45108" w:rsidRPr="00795110" w:rsidRDefault="00D45108" w:rsidP="00DC3EF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</w:tcPr>
          <w:p w14:paraId="419BE60B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4D517E1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gridSpan w:val="2"/>
          </w:tcPr>
          <w:p w14:paraId="4E01CB15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35D8D53F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</w:tcPr>
          <w:p w14:paraId="5A79ABF3" w14:textId="77777777" w:rsidR="00D45108" w:rsidRPr="00795110" w:rsidRDefault="00D45108" w:rsidP="00DC3E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1706D" w:rsidRPr="00795110" w14:paraId="0B1F12C2" w14:textId="77777777" w:rsidTr="00F925A6">
        <w:trPr>
          <w:gridAfter w:val="1"/>
          <w:wAfter w:w="34" w:type="dxa"/>
          <w:cantSplit/>
          <w:trHeight w:val="180"/>
        </w:trPr>
        <w:tc>
          <w:tcPr>
            <w:tcW w:w="2610" w:type="dxa"/>
          </w:tcPr>
          <w:p w14:paraId="6528BE56" w14:textId="77777777" w:rsidR="00C1706D" w:rsidRPr="00795110" w:rsidRDefault="00C1706D" w:rsidP="00C1706D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7279" w:type="dxa"/>
            <w:gridSpan w:val="17"/>
          </w:tcPr>
          <w:p w14:paraId="7FCA0A81" w14:textId="77777777" w:rsidR="00C1706D" w:rsidRPr="00795110" w:rsidRDefault="00C1706D" w:rsidP="00C1706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671AD30A" w14:textId="0238C044" w:rsidR="00C1706D" w:rsidRPr="00795110" w:rsidRDefault="00C1706D" w:rsidP="00C1706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Pr="007951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C1706D" w:rsidRPr="00795110" w14:paraId="692AF7BA" w14:textId="77777777" w:rsidTr="007D4A7F">
        <w:trPr>
          <w:gridAfter w:val="1"/>
          <w:wAfter w:w="34" w:type="dxa"/>
          <w:cantSplit/>
          <w:trHeight w:val="60"/>
        </w:trPr>
        <w:tc>
          <w:tcPr>
            <w:tcW w:w="2610" w:type="dxa"/>
          </w:tcPr>
          <w:p w14:paraId="0279E39A" w14:textId="77777777" w:rsidR="00C1706D" w:rsidRPr="00795110" w:rsidRDefault="00C1706D" w:rsidP="00C1706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7"/>
          </w:tcPr>
          <w:p w14:paraId="191D36EE" w14:textId="7DE5663F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="00291AD1"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0D113D8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9" w:type="dxa"/>
            <w:gridSpan w:val="9"/>
          </w:tcPr>
          <w:p w14:paraId="3FF3059C" w14:textId="5F0C3462" w:rsidR="00C1706D" w:rsidRPr="00795110" w:rsidRDefault="00291AD1" w:rsidP="00C170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2564</w:t>
            </w:r>
          </w:p>
        </w:tc>
      </w:tr>
      <w:tr w:rsidR="00C1706D" w:rsidRPr="00795110" w14:paraId="245B7D48" w14:textId="77777777" w:rsidTr="007D4A7F">
        <w:trPr>
          <w:gridAfter w:val="1"/>
          <w:wAfter w:w="34" w:type="dxa"/>
          <w:cantSplit/>
        </w:trPr>
        <w:tc>
          <w:tcPr>
            <w:tcW w:w="2610" w:type="dxa"/>
          </w:tcPr>
          <w:p w14:paraId="454B95A2" w14:textId="77777777" w:rsidR="000D3109" w:rsidRPr="00795110" w:rsidRDefault="000D3109" w:rsidP="00C1706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BD0E88E" w14:textId="77777777" w:rsidR="000D3109" w:rsidRPr="00795110" w:rsidRDefault="000D3109" w:rsidP="00C1706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06E9468" w14:textId="7FB848E1" w:rsidR="00C1706D" w:rsidRPr="00795110" w:rsidRDefault="000D3109" w:rsidP="00C170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1D401A99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F4917A1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1C503B" w14:textId="77777777" w:rsidR="00C1706D" w:rsidRPr="00795110" w:rsidRDefault="00C1706D" w:rsidP="00C1706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33ED1FB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5C0A6F69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</w:t>
            </w:r>
          </w:p>
          <w:p w14:paraId="1760F832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E1E62F6" w14:textId="77777777" w:rsidR="00C1706D" w:rsidRPr="00795110" w:rsidRDefault="00C1706D" w:rsidP="00C1706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C77E89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70" w:type="dxa"/>
            <w:vAlign w:val="bottom"/>
          </w:tcPr>
          <w:p w14:paraId="764E41AE" w14:textId="77777777" w:rsidR="00C1706D" w:rsidRPr="00795110" w:rsidRDefault="00C1706D" w:rsidP="00C1706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33AB06A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D8EA441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144031F9" w14:textId="77777777" w:rsidR="00C1706D" w:rsidRPr="00795110" w:rsidRDefault="00C1706D" w:rsidP="00C1706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DC9E7B5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45CB0B2E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79511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ค่าใช้จ่าย)</w:t>
            </w:r>
          </w:p>
          <w:p w14:paraId="1978CA71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9FB05A6" w14:textId="77777777" w:rsidR="00C1706D" w:rsidRPr="00795110" w:rsidRDefault="00C1706D" w:rsidP="00C1706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3E149EC6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81BFA3B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1706D" w:rsidRPr="00795110" w14:paraId="7D5E6BBE" w14:textId="77777777" w:rsidTr="006E6DCC">
        <w:trPr>
          <w:gridAfter w:val="1"/>
          <w:wAfter w:w="34" w:type="dxa"/>
          <w:cantSplit/>
        </w:trPr>
        <w:tc>
          <w:tcPr>
            <w:tcW w:w="2610" w:type="dxa"/>
          </w:tcPr>
          <w:p w14:paraId="64E1F072" w14:textId="77777777" w:rsidR="00C1706D" w:rsidRPr="00795110" w:rsidRDefault="00C1706D" w:rsidP="00C170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9" w:type="dxa"/>
            <w:gridSpan w:val="17"/>
          </w:tcPr>
          <w:p w14:paraId="4AD23595" w14:textId="77777777" w:rsidR="00C1706D" w:rsidRPr="00795110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511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9511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9511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D3109" w:rsidRPr="00795110" w14:paraId="18BFB3C0" w14:textId="77777777" w:rsidTr="006E6DCC">
        <w:trPr>
          <w:gridAfter w:val="1"/>
          <w:wAfter w:w="34" w:type="dxa"/>
          <w:cantSplit/>
        </w:trPr>
        <w:tc>
          <w:tcPr>
            <w:tcW w:w="2610" w:type="dxa"/>
          </w:tcPr>
          <w:p w14:paraId="50342ED6" w14:textId="77777777" w:rsidR="000D3109" w:rsidRPr="00795110" w:rsidRDefault="000D3109" w:rsidP="000D31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</w:p>
          <w:p w14:paraId="07ADBE8F" w14:textId="7CF59657" w:rsidR="000D3109" w:rsidRPr="00795110" w:rsidRDefault="000D3109" w:rsidP="000D3109">
            <w:pPr>
              <w:spacing w:line="240" w:lineRule="auto"/>
              <w:ind w:left="274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7279" w:type="dxa"/>
            <w:gridSpan w:val="17"/>
          </w:tcPr>
          <w:p w14:paraId="2F74391C" w14:textId="77777777" w:rsidR="000D3109" w:rsidRPr="00795110" w:rsidRDefault="000D3109" w:rsidP="00C170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91AD1" w:rsidRPr="00795110" w14:paraId="5D99005B" w14:textId="77777777" w:rsidTr="007D4A7F">
        <w:trPr>
          <w:gridAfter w:val="1"/>
          <w:wAfter w:w="34" w:type="dxa"/>
          <w:cantSplit/>
        </w:trPr>
        <w:tc>
          <w:tcPr>
            <w:tcW w:w="2610" w:type="dxa"/>
          </w:tcPr>
          <w:p w14:paraId="1BC4E87C" w14:textId="563A3F80" w:rsidR="00291AD1" w:rsidRPr="00795110" w:rsidRDefault="00291AD1" w:rsidP="00291AD1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179098" w14:textId="09CF0042" w:rsidR="00291AD1" w:rsidRPr="00795110" w:rsidRDefault="00B62F26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89,875</w:t>
            </w:r>
          </w:p>
        </w:tc>
        <w:tc>
          <w:tcPr>
            <w:tcW w:w="180" w:type="dxa"/>
            <w:vAlign w:val="bottom"/>
          </w:tcPr>
          <w:p w14:paraId="5F13163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7A485E0C" w14:textId="654992F4" w:rsidR="00291AD1" w:rsidRPr="00795110" w:rsidRDefault="00B62F26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(17,975)</w:t>
            </w:r>
          </w:p>
        </w:tc>
        <w:tc>
          <w:tcPr>
            <w:tcW w:w="180" w:type="dxa"/>
            <w:gridSpan w:val="2"/>
            <w:vAlign w:val="bottom"/>
          </w:tcPr>
          <w:p w14:paraId="454CEE4A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5E7782" w14:textId="52979692" w:rsidR="00291AD1" w:rsidRPr="00795110" w:rsidRDefault="00B62F26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71,900</w:t>
            </w:r>
          </w:p>
        </w:tc>
        <w:tc>
          <w:tcPr>
            <w:tcW w:w="270" w:type="dxa"/>
          </w:tcPr>
          <w:p w14:paraId="4A1B7BE9" w14:textId="77777777" w:rsidR="00291AD1" w:rsidRPr="00795110" w:rsidRDefault="00291AD1" w:rsidP="00291AD1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1B6D70A4" w14:textId="2D922D1A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323,906</w:t>
            </w:r>
          </w:p>
        </w:tc>
        <w:tc>
          <w:tcPr>
            <w:tcW w:w="180" w:type="dxa"/>
            <w:gridSpan w:val="2"/>
            <w:vAlign w:val="bottom"/>
          </w:tcPr>
          <w:p w14:paraId="5086F2A2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64170D63" w14:textId="3337B22D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52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(64,781)</w:t>
            </w:r>
          </w:p>
        </w:tc>
        <w:tc>
          <w:tcPr>
            <w:tcW w:w="180" w:type="dxa"/>
            <w:gridSpan w:val="2"/>
            <w:vAlign w:val="bottom"/>
          </w:tcPr>
          <w:p w14:paraId="6369755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5FC682E9" w14:textId="790A2998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259,125</w:t>
            </w:r>
          </w:p>
        </w:tc>
      </w:tr>
      <w:tr w:rsidR="00291AD1" w:rsidRPr="00795110" w14:paraId="021586EF" w14:textId="77777777" w:rsidTr="007D4A7F">
        <w:trPr>
          <w:gridAfter w:val="1"/>
          <w:wAfter w:w="34" w:type="dxa"/>
          <w:cantSplit/>
        </w:trPr>
        <w:tc>
          <w:tcPr>
            <w:tcW w:w="2610" w:type="dxa"/>
          </w:tcPr>
          <w:p w14:paraId="3B2B6BAE" w14:textId="77777777" w:rsidR="00291AD1" w:rsidRPr="00795110" w:rsidRDefault="00291AD1" w:rsidP="00291AD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BAAC" w14:textId="38DBBFFE" w:rsidR="00291AD1" w:rsidRPr="00795110" w:rsidRDefault="00B62F26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89,875</w:t>
            </w:r>
          </w:p>
        </w:tc>
        <w:tc>
          <w:tcPr>
            <w:tcW w:w="180" w:type="dxa"/>
            <w:vAlign w:val="bottom"/>
          </w:tcPr>
          <w:p w14:paraId="14DBFE67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B6572" w14:textId="61615714" w:rsidR="00291AD1" w:rsidRPr="00795110" w:rsidRDefault="00B62F26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(17,975)</w:t>
            </w:r>
          </w:p>
        </w:tc>
        <w:tc>
          <w:tcPr>
            <w:tcW w:w="180" w:type="dxa"/>
            <w:gridSpan w:val="2"/>
            <w:vAlign w:val="bottom"/>
          </w:tcPr>
          <w:p w14:paraId="6E2FB0CF" w14:textId="77777777" w:rsidR="00291AD1" w:rsidRPr="00795110" w:rsidRDefault="00291AD1" w:rsidP="00291AD1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F2B4" w14:textId="6E567201" w:rsidR="00291AD1" w:rsidRPr="00795110" w:rsidRDefault="00B62F26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71,900</w:t>
            </w:r>
          </w:p>
        </w:tc>
        <w:tc>
          <w:tcPr>
            <w:tcW w:w="270" w:type="dxa"/>
          </w:tcPr>
          <w:p w14:paraId="0AD1C6D3" w14:textId="77777777" w:rsidR="00291AD1" w:rsidRPr="00795110" w:rsidRDefault="00291AD1" w:rsidP="00291AD1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5418E" w14:textId="6695009A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323,906</w:t>
            </w:r>
          </w:p>
        </w:tc>
        <w:tc>
          <w:tcPr>
            <w:tcW w:w="180" w:type="dxa"/>
            <w:gridSpan w:val="2"/>
            <w:vAlign w:val="bottom"/>
          </w:tcPr>
          <w:p w14:paraId="2670A134" w14:textId="77777777" w:rsidR="00291AD1" w:rsidRPr="00795110" w:rsidRDefault="00291AD1" w:rsidP="00291AD1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51FB5" w14:textId="59689DEC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524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(64,781)</w:t>
            </w:r>
          </w:p>
        </w:tc>
        <w:tc>
          <w:tcPr>
            <w:tcW w:w="180" w:type="dxa"/>
            <w:gridSpan w:val="2"/>
            <w:vAlign w:val="bottom"/>
          </w:tcPr>
          <w:p w14:paraId="75FE3818" w14:textId="77777777" w:rsidR="00291AD1" w:rsidRPr="00795110" w:rsidRDefault="00291AD1" w:rsidP="00291AD1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AECA7" w14:textId="37194AD9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259,125</w:t>
            </w:r>
          </w:p>
        </w:tc>
      </w:tr>
    </w:tbl>
    <w:p w14:paraId="58AB5300" w14:textId="77777777" w:rsidR="00B852A1" w:rsidRPr="00795110" w:rsidRDefault="00B852A1" w:rsidP="00B85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</w:p>
    <w:tbl>
      <w:tblPr>
        <w:tblW w:w="928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00"/>
        <w:gridCol w:w="270"/>
        <w:gridCol w:w="1170"/>
        <w:gridCol w:w="270"/>
        <w:gridCol w:w="990"/>
        <w:gridCol w:w="270"/>
        <w:gridCol w:w="1181"/>
      </w:tblGrid>
      <w:tr w:rsidR="00072241" w:rsidRPr="00795110" w14:paraId="0B47DA71" w14:textId="77777777" w:rsidTr="00F925A6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653B8DA3" w14:textId="77777777" w:rsidR="000D3109" w:rsidRPr="00795110" w:rsidRDefault="000D3109" w:rsidP="000D3109">
            <w:pPr>
              <w:tabs>
                <w:tab w:val="left" w:pos="540"/>
              </w:tabs>
              <w:ind w:left="540" w:right="95" w:hanging="540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bookmarkStart w:id="31" w:name="_Hlk32801763"/>
            <w:r w:rsidRPr="0079511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  <w:p w14:paraId="55D86577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tcBorders>
              <w:bottom w:val="nil"/>
            </w:tcBorders>
            <w:shd w:val="clear" w:color="auto" w:fill="auto"/>
          </w:tcPr>
          <w:p w14:paraId="69B97845" w14:textId="25A495CC" w:rsidR="00072241" w:rsidRPr="00795110" w:rsidRDefault="00740CE7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2241" w:rsidRPr="00795110" w14:paraId="29847BE5" w14:textId="77777777" w:rsidTr="00F925A6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5E93DFB0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9F95D71" w14:textId="725A7A59" w:rsidR="00072241" w:rsidRPr="00A12849" w:rsidRDefault="00A12849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A12849">
              <w:rPr>
                <w:rFonts w:ascii="Angsana New" w:eastAsia="MS Mincho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82B795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C98874" w14:textId="396D1949" w:rsidR="00C46A26" w:rsidRPr="00795110" w:rsidRDefault="00291AD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2564</w:t>
            </w:r>
          </w:p>
        </w:tc>
      </w:tr>
      <w:tr w:rsidR="0095074D" w:rsidRPr="00795110" w14:paraId="0EBD59CB" w14:textId="77777777" w:rsidTr="00F925A6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58C11C8E" w14:textId="77777777" w:rsidR="0095074D" w:rsidRPr="00795110" w:rsidRDefault="0095074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</w:tcBorders>
            <w:shd w:val="clear" w:color="auto" w:fill="auto"/>
          </w:tcPr>
          <w:p w14:paraId="03715479" w14:textId="77777777" w:rsidR="0095074D" w:rsidRPr="00795110" w:rsidRDefault="0095074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DC2541D" w14:textId="77777777" w:rsidR="0095074D" w:rsidRPr="00795110" w:rsidRDefault="0095074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top w:val="nil"/>
            </w:tcBorders>
            <w:shd w:val="clear" w:color="auto" w:fill="auto"/>
          </w:tcPr>
          <w:p w14:paraId="1321B22E" w14:textId="4705E61D" w:rsidR="0095074D" w:rsidRPr="00795110" w:rsidRDefault="005B29F8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 w:rsidRPr="00795110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072241" w:rsidRPr="00795110" w14:paraId="02FB75F3" w14:textId="77777777" w:rsidTr="00382A58">
        <w:tc>
          <w:tcPr>
            <w:tcW w:w="4230" w:type="dxa"/>
            <w:shd w:val="clear" w:color="auto" w:fill="auto"/>
          </w:tcPr>
          <w:p w14:paraId="7C0C691F" w14:textId="77777777" w:rsidR="00072241" w:rsidRPr="00795110" w:rsidRDefault="00072241" w:rsidP="00F65325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329B424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1F06F83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FF2FBC4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7B14C79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7CF6F43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3BEC24BF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4A9132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60B114E3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47B2DB2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0494C85B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AD6F17F" w14:textId="77777777" w:rsidR="00072241" w:rsidRPr="00795110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C1706D" w:rsidRPr="00795110" w14:paraId="4C7F7F7B" w14:textId="77777777" w:rsidTr="00382A58">
        <w:tc>
          <w:tcPr>
            <w:tcW w:w="4230" w:type="dxa"/>
            <w:shd w:val="clear" w:color="auto" w:fill="auto"/>
          </w:tcPr>
          <w:p w14:paraId="03E89278" w14:textId="0F10E735" w:rsidR="00C1706D" w:rsidRPr="00795110" w:rsidRDefault="00C1706D" w:rsidP="00C1706D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32" w:name="_Hlk4753257"/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14:paraId="0C47B900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90F056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60D86D" w14:textId="2B8CEAEF" w:rsidR="00C1706D" w:rsidRPr="00795110" w:rsidRDefault="00531F8C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4,846,930</w:t>
            </w:r>
          </w:p>
        </w:tc>
        <w:tc>
          <w:tcPr>
            <w:tcW w:w="270" w:type="dxa"/>
            <w:shd w:val="clear" w:color="auto" w:fill="auto"/>
          </w:tcPr>
          <w:p w14:paraId="2B5BC7F5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12CD4E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5B183B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10BD62AF" w14:textId="7B1915A3" w:rsidR="00C1706D" w:rsidRPr="00795110" w:rsidRDefault="00504C9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1,395,149</w:t>
            </w:r>
          </w:p>
        </w:tc>
      </w:tr>
      <w:tr w:rsidR="00C1706D" w:rsidRPr="00795110" w14:paraId="172A5229" w14:textId="77777777" w:rsidTr="00382A58">
        <w:tc>
          <w:tcPr>
            <w:tcW w:w="4230" w:type="dxa"/>
            <w:shd w:val="clear" w:color="auto" w:fill="auto"/>
          </w:tcPr>
          <w:p w14:paraId="524A7C75" w14:textId="77777777" w:rsidR="00C1706D" w:rsidRPr="00795110" w:rsidRDefault="00C1706D" w:rsidP="00C1706D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0E956821" w14:textId="30F1C297" w:rsidR="00C1706D" w:rsidRPr="00795110" w:rsidRDefault="0019189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4C86261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672D30A" w14:textId="46C907CE" w:rsidR="00C1706D" w:rsidRPr="00795110" w:rsidRDefault="00531F8C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969,386</w:t>
            </w:r>
          </w:p>
        </w:tc>
        <w:tc>
          <w:tcPr>
            <w:tcW w:w="270" w:type="dxa"/>
            <w:shd w:val="clear" w:color="auto" w:fill="auto"/>
          </w:tcPr>
          <w:p w14:paraId="5E17227D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92F8EA" w14:textId="62C4E740" w:rsidR="00C1706D" w:rsidRPr="00795110" w:rsidRDefault="0019189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79640B3C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0E100206" w14:textId="55950E26" w:rsidR="00C1706D" w:rsidRPr="00795110" w:rsidRDefault="00844C9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279,030</w:t>
            </w:r>
          </w:p>
        </w:tc>
      </w:tr>
      <w:tr w:rsidR="00C1706D" w:rsidRPr="00795110" w14:paraId="1721CB92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4D9EA84A" w14:textId="77777777" w:rsidR="00C1706D" w:rsidRPr="00795110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14:paraId="5AAAFDF7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CDDD9D3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FA5F7A" w14:textId="204EC5F1" w:rsidR="00C1706D" w:rsidRPr="00795110" w:rsidRDefault="007E4DAF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4,498</w:t>
            </w:r>
          </w:p>
        </w:tc>
        <w:tc>
          <w:tcPr>
            <w:tcW w:w="270" w:type="dxa"/>
            <w:shd w:val="clear" w:color="auto" w:fill="auto"/>
          </w:tcPr>
          <w:p w14:paraId="412D8D7B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999070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D46C99E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B17D54" w14:textId="3ACC5E26" w:rsidR="00C1706D" w:rsidRPr="00795110" w:rsidRDefault="007E4DAF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3,</w:t>
            </w: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470</w:t>
            </w:r>
          </w:p>
        </w:tc>
      </w:tr>
      <w:tr w:rsidR="00C1706D" w:rsidRPr="00795110" w14:paraId="5927F086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68B6188" w14:textId="77777777" w:rsidR="00C1706D" w:rsidRPr="00795110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2C294871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6CCED12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AF9319" w14:textId="3265A225" w:rsidR="00C1706D" w:rsidRPr="00795110" w:rsidRDefault="00E52621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(10,</w:t>
            </w:r>
            <w:r w:rsidR="00332A56"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704</w:t>
            </w: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AAEB77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1815B6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F05CD17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C99F3BA" w14:textId="4D44B012" w:rsidR="00C1706D" w:rsidRPr="00795110" w:rsidRDefault="007E4DAF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(10,008)</w:t>
            </w:r>
          </w:p>
        </w:tc>
      </w:tr>
      <w:tr w:rsidR="00C1706D" w:rsidRPr="00795110" w14:paraId="64B600B7" w14:textId="77777777" w:rsidTr="00382A58">
        <w:tc>
          <w:tcPr>
            <w:tcW w:w="4230" w:type="dxa"/>
            <w:shd w:val="clear" w:color="auto" w:fill="auto"/>
          </w:tcPr>
          <w:p w14:paraId="27FA5199" w14:textId="26652F82" w:rsidR="00C1706D" w:rsidRPr="00795110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ตัดจำหน่ายสินทรัพย์ภาษีเงินได้รอการตัดบัญชีที่ไม่ได้ใช้</w:t>
            </w:r>
          </w:p>
        </w:tc>
        <w:tc>
          <w:tcPr>
            <w:tcW w:w="900" w:type="dxa"/>
            <w:shd w:val="clear" w:color="auto" w:fill="auto"/>
          </w:tcPr>
          <w:p w14:paraId="49191C98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36ACE08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42A103" w14:textId="77777777" w:rsidR="00225FBE" w:rsidRPr="00795110" w:rsidRDefault="00225FBE" w:rsidP="007E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136EE871" w14:textId="45487F26" w:rsidR="00C1706D" w:rsidRPr="00795110" w:rsidRDefault="00225FB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14,618</w:t>
            </w:r>
          </w:p>
        </w:tc>
        <w:tc>
          <w:tcPr>
            <w:tcW w:w="270" w:type="dxa"/>
            <w:shd w:val="clear" w:color="auto" w:fill="auto"/>
          </w:tcPr>
          <w:p w14:paraId="20D8013B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B40788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91B0BE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5F237B54" w14:textId="77777777" w:rsidR="007E4DAF" w:rsidRPr="00795110" w:rsidRDefault="007E4DAF" w:rsidP="007E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323635AD" w14:textId="6F3F28B8" w:rsidR="00C1706D" w:rsidRPr="00795110" w:rsidRDefault="007E4DAF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79,414</w:t>
            </w:r>
          </w:p>
        </w:tc>
      </w:tr>
      <w:tr w:rsidR="00C1706D" w:rsidRPr="00795110" w14:paraId="34CA1317" w14:textId="77777777" w:rsidTr="00B30F66">
        <w:trPr>
          <w:trHeight w:hRule="exact" w:val="784"/>
        </w:trPr>
        <w:tc>
          <w:tcPr>
            <w:tcW w:w="4230" w:type="dxa"/>
            <w:shd w:val="clear" w:color="auto" w:fill="auto"/>
          </w:tcPr>
          <w:p w14:paraId="03944FC1" w14:textId="2CAA35DC" w:rsidR="00C1706D" w:rsidRPr="00795110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บันทึกภาษีเงินได้รอการตัดบัญชีจากผลแตกต่างชั่วคราวที่ไม่ได้เคยบันทึก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BC442DA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4597AF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600BC59" w14:textId="77777777" w:rsidR="007E4DAF" w:rsidRPr="00795110" w:rsidRDefault="007E4DAF" w:rsidP="007E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7FD90364" w14:textId="790E4664" w:rsidR="00CE5A77" w:rsidRPr="00795110" w:rsidRDefault="00BA2EA1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6405F8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F45D1A2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882C2F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650A0790" w14:textId="77777777" w:rsidR="007E4DAF" w:rsidRPr="00795110" w:rsidRDefault="007E4DAF" w:rsidP="007E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5713FC7C" w14:textId="4CD10EBB" w:rsidR="00C1706D" w:rsidRPr="00795110" w:rsidRDefault="007E4DAF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298</w:t>
            </w:r>
          </w:p>
        </w:tc>
      </w:tr>
      <w:tr w:rsidR="00C1706D" w:rsidRPr="00795110" w14:paraId="7B5BEC40" w14:textId="77777777" w:rsidTr="00B30F66">
        <w:trPr>
          <w:trHeight w:hRule="exact" w:val="784"/>
        </w:trPr>
        <w:tc>
          <w:tcPr>
            <w:tcW w:w="4230" w:type="dxa"/>
            <w:shd w:val="clear" w:color="auto" w:fill="auto"/>
          </w:tcPr>
          <w:p w14:paraId="18CD1AFA" w14:textId="71B48679" w:rsidR="00C1706D" w:rsidRPr="00795110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ผลขาดทุนในปีปัจจุบันซึ่งไม่ได้รับรู้เป็นสินทรัพย์ภาษีเงินได้รอการตัดบัญชี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F9097CE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1C690B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F246E60" w14:textId="77777777" w:rsidR="007E4DAF" w:rsidRPr="00795110" w:rsidRDefault="007E4DAF" w:rsidP="007E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  <w:p w14:paraId="11F68F1C" w14:textId="4FDE4214" w:rsidR="00CE5A77" w:rsidRPr="00795110" w:rsidRDefault="00101113" w:rsidP="007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DCDCEB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614029B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B4C8FB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0B2EF999" w14:textId="77777777" w:rsidR="007E4DAF" w:rsidRPr="00795110" w:rsidRDefault="007E4DAF" w:rsidP="007E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  <w:p w14:paraId="1A8F0267" w14:textId="763A86B5" w:rsidR="00C1706D" w:rsidRPr="00795110" w:rsidRDefault="000221DF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9,950</w:t>
            </w:r>
          </w:p>
        </w:tc>
      </w:tr>
      <w:tr w:rsidR="00B30F66" w:rsidRPr="00795110" w14:paraId="2054EB47" w14:textId="77777777" w:rsidTr="00B30F66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74B1E5D" w14:textId="703E7DD7" w:rsidR="00B30F66" w:rsidRPr="00795110" w:rsidRDefault="00B30F66" w:rsidP="00B30F66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27D8BACA" w14:textId="77777777" w:rsidR="00B30F66" w:rsidRPr="00795110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82AB87" w14:textId="77777777" w:rsidR="00B30F66" w:rsidRPr="00795110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FFB3334" w14:textId="5FDD11FF" w:rsidR="00B30F66" w:rsidRPr="00795110" w:rsidRDefault="00225FBE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(108,</w:t>
            </w:r>
            <w:r w:rsidR="00A12849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848</w:t>
            </w: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E857F1" w14:textId="77777777" w:rsidR="00B30F66" w:rsidRPr="00795110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6826A60" w14:textId="77777777" w:rsidR="00B30F66" w:rsidRPr="00795110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37DD10" w14:textId="77777777" w:rsidR="00B30F66" w:rsidRPr="00795110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6E286FC6" w14:textId="7DE7CBC1" w:rsidR="00B30F66" w:rsidRPr="00795110" w:rsidRDefault="007E4DAF" w:rsidP="007C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(17,342)</w:t>
            </w:r>
          </w:p>
        </w:tc>
      </w:tr>
      <w:tr w:rsidR="00B30F66" w:rsidRPr="00795110" w14:paraId="5A9722FB" w14:textId="77777777" w:rsidTr="00B30F66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8B2D574" w14:textId="7183C5BF" w:rsidR="00B30F66" w:rsidRPr="00795110" w:rsidRDefault="00B30F66" w:rsidP="00B30F66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3721F" w14:textId="77777777" w:rsidR="00B30F66" w:rsidRPr="00795110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2DE4D4" w14:textId="77777777" w:rsidR="00B30F66" w:rsidRPr="00795110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0837C" w14:textId="1A171BE7" w:rsidR="00B30F66" w:rsidRPr="00795110" w:rsidRDefault="006872D7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="00AC1039"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2,</w:t>
            </w:r>
            <w:r w:rsidR="00A12849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874</w:t>
            </w: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B13086" w14:textId="77777777" w:rsidR="00B30F66" w:rsidRPr="00795110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F3D8E" w14:textId="77777777" w:rsidR="00B30F66" w:rsidRPr="00795110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091EE4" w14:textId="77777777" w:rsidR="00B30F66" w:rsidRPr="00795110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F2F468" w14:textId="4A20BA4B" w:rsidR="00B30F66" w:rsidRPr="00795110" w:rsidRDefault="00E52621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5,485</w:t>
            </w:r>
          </w:p>
        </w:tc>
      </w:tr>
      <w:tr w:rsidR="00B30F66" w:rsidRPr="00795110" w14:paraId="596DBA32" w14:textId="77777777" w:rsidTr="00027D35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4D2CF71" w14:textId="77777777" w:rsidR="00B30F66" w:rsidRPr="00795110" w:rsidRDefault="00B30F66" w:rsidP="00B30F66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D1B49" w14:textId="36EAAA05" w:rsidR="00B30F66" w:rsidRPr="00795110" w:rsidRDefault="00531F8C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17.87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BC9577" w14:textId="77777777" w:rsidR="00B30F66" w:rsidRPr="00795110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EB6D3" w14:textId="639C65DF" w:rsidR="00B30F66" w:rsidRPr="00795110" w:rsidRDefault="00531F8C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866,148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785FCB" w14:textId="77777777" w:rsidR="00B30F66" w:rsidRPr="00795110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FCFDB" w14:textId="3AB6014E" w:rsidR="00B30F66" w:rsidRPr="00795110" w:rsidRDefault="00C069B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25.11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D5C79F" w14:textId="77777777" w:rsidR="00B30F66" w:rsidRPr="00795110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7E80B" w14:textId="66A2AAFD" w:rsidR="00B30F66" w:rsidRPr="00795110" w:rsidRDefault="005A3378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350,297</w:t>
            </w:r>
          </w:p>
        </w:tc>
      </w:tr>
      <w:bookmarkEnd w:id="31"/>
      <w:bookmarkEnd w:id="32"/>
    </w:tbl>
    <w:p w14:paraId="58694BD2" w14:textId="6233EE43" w:rsidR="00252EB1" w:rsidRPr="00795110" w:rsidRDefault="00252EB1" w:rsidP="00F65325">
      <w:pPr>
        <w:spacing w:line="228" w:lineRule="auto"/>
      </w:pPr>
    </w:p>
    <w:p w14:paraId="1CD88316" w14:textId="77777777" w:rsidR="00772DC0" w:rsidRPr="00795110" w:rsidRDefault="00772DC0" w:rsidP="00F65325">
      <w:pPr>
        <w:spacing w:line="228" w:lineRule="auto"/>
      </w:pPr>
    </w:p>
    <w:p w14:paraId="0B6A2C2D" w14:textId="77777777" w:rsidR="00772DC0" w:rsidRPr="00795110" w:rsidRDefault="00772DC0" w:rsidP="00F65325">
      <w:pPr>
        <w:spacing w:line="228" w:lineRule="auto"/>
      </w:pPr>
    </w:p>
    <w:p w14:paraId="2B2BEB24" w14:textId="77777777" w:rsidR="00772DC0" w:rsidRPr="00795110" w:rsidRDefault="00772DC0" w:rsidP="00F65325">
      <w:pPr>
        <w:spacing w:line="228" w:lineRule="auto"/>
      </w:pPr>
    </w:p>
    <w:p w14:paraId="11758411" w14:textId="77777777" w:rsidR="00571334" w:rsidRPr="00795110" w:rsidRDefault="00571334" w:rsidP="00F65325">
      <w:pPr>
        <w:spacing w:line="228" w:lineRule="auto"/>
      </w:pPr>
    </w:p>
    <w:tbl>
      <w:tblPr>
        <w:tblW w:w="988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2"/>
        <w:gridCol w:w="990"/>
        <w:gridCol w:w="270"/>
        <w:gridCol w:w="1260"/>
        <w:gridCol w:w="270"/>
        <w:gridCol w:w="990"/>
        <w:gridCol w:w="270"/>
        <w:gridCol w:w="1260"/>
      </w:tblGrid>
      <w:tr w:rsidR="00C32156" w:rsidRPr="00795110" w14:paraId="4FE3A3D0" w14:textId="77777777" w:rsidTr="00571334">
        <w:trPr>
          <w:trHeight w:hRule="exact" w:val="374"/>
        </w:trPr>
        <w:tc>
          <w:tcPr>
            <w:tcW w:w="4572" w:type="dxa"/>
            <w:tcBorders>
              <w:top w:val="nil"/>
            </w:tcBorders>
            <w:shd w:val="clear" w:color="auto" w:fill="auto"/>
          </w:tcPr>
          <w:p w14:paraId="0DC27168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</w:tcBorders>
            <w:shd w:val="clear" w:color="auto" w:fill="auto"/>
          </w:tcPr>
          <w:p w14:paraId="77854CE3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156" w:rsidRPr="00795110" w14:paraId="03B9F8A1" w14:textId="77777777" w:rsidTr="00571334">
        <w:trPr>
          <w:trHeight w:hRule="exact" w:val="374"/>
        </w:trPr>
        <w:tc>
          <w:tcPr>
            <w:tcW w:w="4572" w:type="dxa"/>
            <w:shd w:val="clear" w:color="auto" w:fill="auto"/>
          </w:tcPr>
          <w:p w14:paraId="6B104C6F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B513169" w14:textId="71756445" w:rsidR="00C32156" w:rsidRPr="00795110" w:rsidRDefault="00C1706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291AD1" w:rsidRPr="00795110">
              <w:rPr>
                <w:rFonts w:ascii="Angsana New" w:eastAsia="MS Mincho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4E18959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B5EED13" w14:textId="3549BE89" w:rsidR="00C32156" w:rsidRPr="00795110" w:rsidRDefault="00291AD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2564</w:t>
            </w:r>
          </w:p>
        </w:tc>
      </w:tr>
      <w:tr w:rsidR="00C32156" w:rsidRPr="00795110" w14:paraId="06C16F0C" w14:textId="77777777" w:rsidTr="00571334">
        <w:trPr>
          <w:trHeight w:hRule="exact" w:val="374"/>
        </w:trPr>
        <w:tc>
          <w:tcPr>
            <w:tcW w:w="4572" w:type="dxa"/>
            <w:shd w:val="clear" w:color="auto" w:fill="auto"/>
          </w:tcPr>
          <w:p w14:paraId="4E927022" w14:textId="77777777" w:rsidR="00C32156" w:rsidRPr="00795110" w:rsidRDefault="00C32156" w:rsidP="00F65325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E4A363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85D0166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30BB099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282B1E1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AEEC57A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51AB0C2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FC01B5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DDA40B7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28F17CA8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47FA25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B54315D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7F6810C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</w:tr>
      <w:tr w:rsidR="00C32156" w:rsidRPr="00795110" w14:paraId="16FCD0B2" w14:textId="77777777" w:rsidTr="00571334">
        <w:trPr>
          <w:trHeight w:hRule="exact" w:val="374"/>
        </w:trPr>
        <w:tc>
          <w:tcPr>
            <w:tcW w:w="4572" w:type="dxa"/>
            <w:shd w:val="clear" w:color="auto" w:fill="auto"/>
          </w:tcPr>
          <w:p w14:paraId="45CDCFFD" w14:textId="77777777" w:rsidR="00C32156" w:rsidRPr="00795110" w:rsidRDefault="00C32156" w:rsidP="00F65325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B0F255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364D5D0E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0F7A213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119163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035EAE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0453F947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48ED7E2" w14:textId="77777777" w:rsidR="00C32156" w:rsidRPr="00795110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AD1" w:rsidRPr="00795110" w14:paraId="3A3E363F" w14:textId="77777777" w:rsidTr="00571334">
        <w:tc>
          <w:tcPr>
            <w:tcW w:w="4572" w:type="dxa"/>
            <w:shd w:val="clear" w:color="auto" w:fill="auto"/>
          </w:tcPr>
          <w:p w14:paraId="7BDEFD19" w14:textId="77777777" w:rsidR="00291AD1" w:rsidRPr="00795110" w:rsidRDefault="00291AD1" w:rsidP="00291AD1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34A0B06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9B3C4D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5651F41" w14:textId="173A48E0" w:rsidR="00291AD1" w:rsidRPr="00795110" w:rsidRDefault="00575519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261,581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6CCCD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0FFA3D5A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E106DD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531AF7" w14:textId="4F63C5FE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135,591</w:t>
            </w:r>
          </w:p>
        </w:tc>
      </w:tr>
      <w:tr w:rsidR="00291AD1" w:rsidRPr="00795110" w14:paraId="5B70A694" w14:textId="77777777" w:rsidTr="00571334">
        <w:tc>
          <w:tcPr>
            <w:tcW w:w="4572" w:type="dxa"/>
            <w:shd w:val="clear" w:color="auto" w:fill="auto"/>
          </w:tcPr>
          <w:p w14:paraId="7FB3D16B" w14:textId="77777777" w:rsidR="00291AD1" w:rsidRPr="00795110" w:rsidRDefault="00291AD1" w:rsidP="00291AD1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0760177" w14:textId="2F029FEE" w:rsidR="00291AD1" w:rsidRPr="00795110" w:rsidRDefault="00FC43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3A22F4FE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1D880B" w14:textId="1F0E2FAD" w:rsidR="00291AD1" w:rsidRPr="00795110" w:rsidRDefault="00575519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52,316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F8EAB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D500980" w14:textId="04CAD0EF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8949BD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DEDA7D" w14:textId="5EC45824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27,118</w:t>
            </w:r>
          </w:p>
        </w:tc>
      </w:tr>
      <w:tr w:rsidR="00291AD1" w:rsidRPr="00795110" w14:paraId="0FD48070" w14:textId="77777777" w:rsidTr="00571334">
        <w:tc>
          <w:tcPr>
            <w:tcW w:w="4572" w:type="dxa"/>
            <w:shd w:val="clear" w:color="auto" w:fill="auto"/>
          </w:tcPr>
          <w:p w14:paraId="17DF45E3" w14:textId="5A96D26C" w:rsidR="00291AD1" w:rsidRPr="00795110" w:rsidRDefault="00291AD1" w:rsidP="00291AD1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6B88C9D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9B415A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CB035F0" w14:textId="403D1D5A" w:rsidR="00291AD1" w:rsidRPr="00795110" w:rsidRDefault="00A73D4F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(4,557)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F11F28E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4E931E8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D07254A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62E7894" w14:textId="2F80F4DE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(16,035)</w:t>
            </w:r>
          </w:p>
        </w:tc>
      </w:tr>
      <w:tr w:rsidR="00291AD1" w:rsidRPr="00795110" w14:paraId="77E55FA5" w14:textId="77777777" w:rsidTr="00571334">
        <w:tc>
          <w:tcPr>
            <w:tcW w:w="4572" w:type="dxa"/>
            <w:shd w:val="clear" w:color="auto" w:fill="auto"/>
          </w:tcPr>
          <w:p w14:paraId="0BB36C50" w14:textId="77777777" w:rsidR="00291AD1" w:rsidRPr="00795110" w:rsidRDefault="00291AD1" w:rsidP="00291AD1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D4EE5C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D2877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5A2ED10" w14:textId="3AECD077" w:rsidR="00291AD1" w:rsidRPr="00795110" w:rsidRDefault="00A73D4F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2,401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6D780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0A33A2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0FAC32F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F1EB3D3" w14:textId="5BBE74DD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1,377</w:t>
            </w:r>
          </w:p>
        </w:tc>
      </w:tr>
      <w:tr w:rsidR="00291AD1" w:rsidRPr="00795110" w14:paraId="6D947370" w14:textId="77777777" w:rsidTr="00571334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35932D69" w14:textId="77777777" w:rsidR="00291AD1" w:rsidRPr="00795110" w:rsidRDefault="00291AD1" w:rsidP="00291AD1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A41E15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6EE2C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4FDF4A2" w14:textId="7B889290" w:rsidR="00291AD1" w:rsidRPr="00795110" w:rsidRDefault="00A73D4F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(548)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9EC1B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E79912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C21D39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9E7D2F3" w14:textId="7DD8D3B9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(320)</w:t>
            </w:r>
          </w:p>
        </w:tc>
      </w:tr>
      <w:tr w:rsidR="00291AD1" w:rsidRPr="00795110" w14:paraId="04A0F8D2" w14:textId="77777777" w:rsidTr="00571334">
        <w:tc>
          <w:tcPr>
            <w:tcW w:w="4572" w:type="dxa"/>
            <w:tcBorders>
              <w:bottom w:val="nil"/>
            </w:tcBorders>
            <w:shd w:val="clear" w:color="auto" w:fill="auto"/>
          </w:tcPr>
          <w:p w14:paraId="731D949C" w14:textId="77777777" w:rsidR="00291AD1" w:rsidRPr="00795110" w:rsidRDefault="00291AD1" w:rsidP="00291AD1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B0780" w14:textId="0E0C00BF" w:rsidR="00291AD1" w:rsidRPr="00795110" w:rsidRDefault="00A12849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18.97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DBBA9D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9B7B" w14:textId="34A47256" w:rsidR="00291AD1" w:rsidRPr="00795110" w:rsidRDefault="00EE24AE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49,612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4F8E87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BD0DF" w14:textId="53EC9345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8.95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28D03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848E3" w14:textId="1C9B3820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12,140</w:t>
            </w:r>
          </w:p>
        </w:tc>
      </w:tr>
    </w:tbl>
    <w:p w14:paraId="0D006F98" w14:textId="77777777" w:rsidR="000D3109" w:rsidRPr="00795110" w:rsidRDefault="000D3109"/>
    <w:tbl>
      <w:tblPr>
        <w:tblW w:w="994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272"/>
        <w:gridCol w:w="268"/>
        <w:gridCol w:w="1272"/>
        <w:gridCol w:w="268"/>
        <w:gridCol w:w="1373"/>
        <w:gridCol w:w="268"/>
        <w:gridCol w:w="1373"/>
      </w:tblGrid>
      <w:tr w:rsidR="00C1706D" w:rsidRPr="00795110" w14:paraId="48FC67F5" w14:textId="77777777" w:rsidTr="00843917">
        <w:tc>
          <w:tcPr>
            <w:tcW w:w="3852" w:type="dxa"/>
            <w:shd w:val="clear" w:color="auto" w:fill="auto"/>
          </w:tcPr>
          <w:p w14:paraId="0A99A1CD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4" w:type="dxa"/>
            <w:gridSpan w:val="7"/>
            <w:shd w:val="clear" w:color="auto" w:fill="auto"/>
          </w:tcPr>
          <w:p w14:paraId="42E0E6A0" w14:textId="7D854B37" w:rsidR="00C1706D" w:rsidRPr="00795110" w:rsidRDefault="00740CE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706D" w:rsidRPr="00795110" w14:paraId="33CAF330" w14:textId="77777777" w:rsidTr="00843917">
        <w:tc>
          <w:tcPr>
            <w:tcW w:w="3852" w:type="dxa"/>
            <w:shd w:val="clear" w:color="auto" w:fill="auto"/>
          </w:tcPr>
          <w:p w14:paraId="162D080F" w14:textId="4312236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right="-108" w:hanging="23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12" w:type="dxa"/>
            <w:gridSpan w:val="3"/>
            <w:shd w:val="clear" w:color="auto" w:fill="auto"/>
          </w:tcPr>
          <w:p w14:paraId="589AEA0F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  <w:shd w:val="clear" w:color="auto" w:fill="auto"/>
          </w:tcPr>
          <w:p w14:paraId="4A122DA5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14" w:type="dxa"/>
            <w:gridSpan w:val="3"/>
            <w:shd w:val="clear" w:color="auto" w:fill="auto"/>
          </w:tcPr>
          <w:p w14:paraId="366DF7DF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91AD1" w:rsidRPr="00795110" w14:paraId="3FEAB5C7" w14:textId="77777777" w:rsidTr="00843917">
        <w:tc>
          <w:tcPr>
            <w:tcW w:w="3852" w:type="dxa"/>
            <w:shd w:val="clear" w:color="auto" w:fill="auto"/>
          </w:tcPr>
          <w:p w14:paraId="0BE055BA" w14:textId="77777777" w:rsidR="00291AD1" w:rsidRPr="00795110" w:rsidRDefault="00291AD1" w:rsidP="00291AD1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457984" w14:textId="5B170531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795110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C539897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0E11B851" w14:textId="3C8F382A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58D8BEA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E164A6F" w14:textId="65A87324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795110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832484A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C0BE8B2" w14:textId="237B1F88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</w:tr>
      <w:tr w:rsidR="00027930" w:rsidRPr="00795110" w14:paraId="2600057F" w14:textId="77777777" w:rsidTr="00843917">
        <w:tc>
          <w:tcPr>
            <w:tcW w:w="3852" w:type="dxa"/>
            <w:shd w:val="clear" w:color="auto" w:fill="auto"/>
          </w:tcPr>
          <w:p w14:paraId="5933B429" w14:textId="77777777" w:rsidR="00027930" w:rsidRPr="00795110" w:rsidRDefault="00027930" w:rsidP="00C170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F93691B" w14:textId="77777777" w:rsidR="00027930" w:rsidRPr="00795110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533ECFA" w14:textId="77777777" w:rsidR="00027930" w:rsidRPr="00795110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4170730" w14:textId="261D5F68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5" w:hanging="11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68" w:type="dxa"/>
            <w:shd w:val="clear" w:color="auto" w:fill="auto"/>
          </w:tcPr>
          <w:p w14:paraId="327BAA82" w14:textId="77777777" w:rsidR="00027930" w:rsidRPr="00795110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4D49109F" w14:textId="77777777" w:rsidR="00027930" w:rsidRPr="00795110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0F83F9" w14:textId="77777777" w:rsidR="00027930" w:rsidRPr="00795110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946A39F" w14:textId="43301188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C1706D" w:rsidRPr="00795110" w14:paraId="1E76B655" w14:textId="77777777" w:rsidTr="00843917">
        <w:tc>
          <w:tcPr>
            <w:tcW w:w="3852" w:type="dxa"/>
            <w:shd w:val="clear" w:color="auto" w:fill="auto"/>
          </w:tcPr>
          <w:p w14:paraId="42EADC4C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4" w:type="dxa"/>
            <w:gridSpan w:val="7"/>
            <w:shd w:val="clear" w:color="auto" w:fill="auto"/>
          </w:tcPr>
          <w:p w14:paraId="47122733" w14:textId="77777777" w:rsidR="00C1706D" w:rsidRPr="00795110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7951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951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1E9C" w:rsidRPr="00795110" w14:paraId="79B205D1" w14:textId="77777777" w:rsidTr="00843917">
        <w:tc>
          <w:tcPr>
            <w:tcW w:w="3852" w:type="dxa"/>
            <w:shd w:val="clear" w:color="auto" w:fill="auto"/>
          </w:tcPr>
          <w:p w14:paraId="4B3D9672" w14:textId="77777777" w:rsidR="00351E9C" w:rsidRPr="00795110" w:rsidRDefault="00351E9C" w:rsidP="00351E9C">
            <w:pPr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shd w:val="clear" w:color="auto" w:fill="auto"/>
          </w:tcPr>
          <w:p w14:paraId="14C17CC4" w14:textId="47C09AAC" w:rsidR="00351E9C" w:rsidRPr="00795110" w:rsidRDefault="00531F8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2,27</w:t>
            </w:r>
            <w:r w:rsidR="006B7D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,614</w:t>
            </w:r>
          </w:p>
        </w:tc>
        <w:tc>
          <w:tcPr>
            <w:tcW w:w="268" w:type="dxa"/>
            <w:shd w:val="clear" w:color="auto" w:fill="auto"/>
          </w:tcPr>
          <w:p w14:paraId="5DDC2D83" w14:textId="77777777" w:rsidR="00351E9C" w:rsidRPr="00795110" w:rsidRDefault="00351E9C" w:rsidP="00351E9C">
            <w:pPr>
              <w:pStyle w:val="acctfourfigures"/>
              <w:tabs>
                <w:tab w:val="decimal" w:pos="1149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62CAF146" w14:textId="6ED064EA" w:rsidR="00351E9C" w:rsidRPr="00795110" w:rsidRDefault="00351E9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1,868,642 </w:t>
            </w:r>
          </w:p>
        </w:tc>
        <w:tc>
          <w:tcPr>
            <w:tcW w:w="268" w:type="dxa"/>
            <w:shd w:val="clear" w:color="auto" w:fill="auto"/>
          </w:tcPr>
          <w:p w14:paraId="1E96FFD8" w14:textId="77777777" w:rsidR="00351E9C" w:rsidRPr="00795110" w:rsidRDefault="00351E9C" w:rsidP="00351E9C">
            <w:pPr>
              <w:pStyle w:val="acctfourfigures"/>
              <w:tabs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21E1CD26" w14:textId="706638E1" w:rsidR="00351E9C" w:rsidRPr="00795110" w:rsidRDefault="00351E9C" w:rsidP="00351E9C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(8,962,497)</w:t>
            </w:r>
          </w:p>
        </w:tc>
        <w:tc>
          <w:tcPr>
            <w:tcW w:w="268" w:type="dxa"/>
            <w:shd w:val="clear" w:color="auto" w:fill="auto"/>
          </w:tcPr>
          <w:p w14:paraId="6E87EFD0" w14:textId="77777777" w:rsidR="00351E9C" w:rsidRPr="00795110" w:rsidRDefault="00351E9C" w:rsidP="00351E9C">
            <w:pPr>
              <w:pStyle w:val="acctfourfigures"/>
              <w:tabs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007E390" w14:textId="72C79B0F" w:rsidR="00351E9C" w:rsidRPr="005B29F8" w:rsidRDefault="00351E9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(8,206,318)</w:t>
            </w:r>
          </w:p>
        </w:tc>
      </w:tr>
      <w:tr w:rsidR="00351E9C" w:rsidRPr="00795110" w14:paraId="1B5D0A17" w14:textId="77777777" w:rsidTr="00843917">
        <w:tc>
          <w:tcPr>
            <w:tcW w:w="3852" w:type="dxa"/>
            <w:shd w:val="clear" w:color="auto" w:fill="auto"/>
          </w:tcPr>
          <w:p w14:paraId="3D962287" w14:textId="77777777" w:rsidR="00351E9C" w:rsidRPr="00795110" w:rsidRDefault="00351E9C" w:rsidP="00351E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2" w:type="dxa"/>
            <w:shd w:val="clear" w:color="auto" w:fill="auto"/>
          </w:tcPr>
          <w:p w14:paraId="43B77BC5" w14:textId="566C8E20" w:rsidR="00351E9C" w:rsidRPr="00795110" w:rsidRDefault="00351E9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1F8C">
              <w:rPr>
                <w:rFonts w:asciiTheme="majorBidi" w:hAnsiTheme="majorBidi" w:cstheme="majorBidi"/>
                <w:sz w:val="30"/>
                <w:szCs w:val="30"/>
              </w:rPr>
              <w:t>851,078</w:t>
            </w:r>
            <w:r w:rsidRPr="0079511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1140F87" w14:textId="77777777" w:rsidR="00351E9C" w:rsidRPr="00795110" w:rsidRDefault="00351E9C" w:rsidP="00351E9C">
            <w:pPr>
              <w:pStyle w:val="acctfourfigures"/>
              <w:tabs>
                <w:tab w:val="decimal" w:pos="1149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29A49B84" w14:textId="1505200F" w:rsidR="00351E9C" w:rsidRPr="005B29F8" w:rsidRDefault="00351E9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(654,943)</w:t>
            </w:r>
          </w:p>
        </w:tc>
        <w:tc>
          <w:tcPr>
            <w:tcW w:w="268" w:type="dxa"/>
            <w:shd w:val="clear" w:color="auto" w:fill="auto"/>
          </w:tcPr>
          <w:p w14:paraId="2AEED8F7" w14:textId="77777777" w:rsidR="00351E9C" w:rsidRPr="00795110" w:rsidRDefault="00351E9C" w:rsidP="00351E9C">
            <w:pPr>
              <w:pStyle w:val="acctfourfigures"/>
              <w:tabs>
                <w:tab w:val="decimal" w:pos="922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2806568C" w14:textId="2956FD86" w:rsidR="00351E9C" w:rsidRPr="00795110" w:rsidRDefault="00531F8C" w:rsidP="00351E9C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851,0</w:t>
            </w:r>
            <w:r w:rsidR="006B7D31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68" w:type="dxa"/>
            <w:shd w:val="clear" w:color="auto" w:fill="auto"/>
          </w:tcPr>
          <w:p w14:paraId="1632F208" w14:textId="77777777" w:rsidR="00351E9C" w:rsidRPr="00795110" w:rsidRDefault="00351E9C" w:rsidP="00351E9C">
            <w:pPr>
              <w:pStyle w:val="acctfourfigures"/>
              <w:tabs>
                <w:tab w:val="decimal" w:pos="947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3B7BE716" w14:textId="53F51134" w:rsidR="00351E9C" w:rsidRPr="005B29F8" w:rsidRDefault="00351E9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654,943 </w:t>
            </w:r>
          </w:p>
        </w:tc>
      </w:tr>
      <w:tr w:rsidR="00351E9C" w:rsidRPr="00795110" w14:paraId="60840851" w14:textId="77777777" w:rsidTr="00843917">
        <w:tc>
          <w:tcPr>
            <w:tcW w:w="3852" w:type="dxa"/>
            <w:shd w:val="clear" w:color="auto" w:fill="auto"/>
          </w:tcPr>
          <w:p w14:paraId="5B58D8B0" w14:textId="77777777" w:rsidR="00351E9C" w:rsidRPr="00795110" w:rsidRDefault="00351E9C" w:rsidP="00351E9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(หนี้สิน) ภาษีเงินได้</w:t>
            </w:r>
          </w:p>
          <w:p w14:paraId="7A7DCAF3" w14:textId="77777777" w:rsidR="00351E9C" w:rsidRPr="00795110" w:rsidRDefault="00351E9C" w:rsidP="00351E9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รอการตัดบัญชีสุทธิ 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65846" w14:textId="77777777" w:rsidR="00351E9C" w:rsidRPr="00795110" w:rsidRDefault="00351E9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6DFC583" w14:textId="5B8FBA97" w:rsidR="00351E9C" w:rsidRPr="00795110" w:rsidRDefault="00531F8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1,419,536</w:t>
            </w:r>
          </w:p>
        </w:tc>
        <w:tc>
          <w:tcPr>
            <w:tcW w:w="268" w:type="dxa"/>
            <w:shd w:val="clear" w:color="auto" w:fill="auto"/>
          </w:tcPr>
          <w:p w14:paraId="11A90889" w14:textId="77777777" w:rsidR="00351E9C" w:rsidRPr="00795110" w:rsidRDefault="00351E9C" w:rsidP="00351E9C">
            <w:pPr>
              <w:pStyle w:val="acctfourfigures"/>
              <w:tabs>
                <w:tab w:val="clear" w:pos="765"/>
                <w:tab w:val="decimal" w:pos="1149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CDA57" w14:textId="77777777" w:rsidR="00351E9C" w:rsidRDefault="00351E9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78102EE" w14:textId="2C929362" w:rsidR="00351E9C" w:rsidRPr="00351E9C" w:rsidRDefault="00351E9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5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51E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1,213,699 </w:t>
            </w:r>
          </w:p>
        </w:tc>
        <w:tc>
          <w:tcPr>
            <w:tcW w:w="268" w:type="dxa"/>
            <w:shd w:val="clear" w:color="auto" w:fill="auto"/>
          </w:tcPr>
          <w:p w14:paraId="7B5A1F34" w14:textId="77777777" w:rsidR="00351E9C" w:rsidRPr="00795110" w:rsidRDefault="00351E9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C946E3" w14:textId="77777777" w:rsidR="00351E9C" w:rsidRPr="00795110" w:rsidRDefault="00351E9C" w:rsidP="00351E9C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6BF750" w14:textId="53468AD2" w:rsidR="00351E9C" w:rsidRPr="00795110" w:rsidRDefault="00351E9C" w:rsidP="00351E9C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(8,11</w:t>
            </w:r>
            <w:r w:rsidR="00531F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1,419</w:t>
            </w: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07FBA7C9" w14:textId="77777777" w:rsidR="00351E9C" w:rsidRPr="00795110" w:rsidRDefault="00351E9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3B5D7" w14:textId="77777777" w:rsidR="00351E9C" w:rsidRPr="00351E9C" w:rsidRDefault="00351E9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51E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  <w:p w14:paraId="7BBB6E51" w14:textId="447D8CEA" w:rsidR="00351E9C" w:rsidRPr="00351E9C" w:rsidRDefault="00351E9C" w:rsidP="00351E9C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51E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(7,551,375)</w:t>
            </w:r>
          </w:p>
        </w:tc>
      </w:tr>
    </w:tbl>
    <w:p w14:paraId="3DA66120" w14:textId="77777777" w:rsidR="00472978" w:rsidRPr="00795110" w:rsidRDefault="00472978" w:rsidP="00004D9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64" w:type="dxa"/>
        <w:tblInd w:w="558" w:type="dxa"/>
        <w:tblLook w:val="01E0" w:firstRow="1" w:lastRow="1" w:firstColumn="1" w:lastColumn="1" w:noHBand="0" w:noVBand="0"/>
      </w:tblPr>
      <w:tblGrid>
        <w:gridCol w:w="3852"/>
        <w:gridCol w:w="1260"/>
        <w:gridCol w:w="270"/>
        <w:gridCol w:w="1260"/>
        <w:gridCol w:w="270"/>
        <w:gridCol w:w="1260"/>
        <w:gridCol w:w="270"/>
        <w:gridCol w:w="1422"/>
      </w:tblGrid>
      <w:tr w:rsidR="00004D9B" w:rsidRPr="00795110" w14:paraId="33FAABE7" w14:textId="77777777" w:rsidTr="006749E0">
        <w:tc>
          <w:tcPr>
            <w:tcW w:w="3852" w:type="dxa"/>
            <w:shd w:val="clear" w:color="auto" w:fill="auto"/>
          </w:tcPr>
          <w:p w14:paraId="670DFC8A" w14:textId="77777777" w:rsidR="00004D9B" w:rsidRPr="00795110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1E9E24E8" w14:textId="77777777" w:rsidR="00004D9B" w:rsidRPr="00795110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31D" w:rsidRPr="00795110" w14:paraId="0E2ECE58" w14:textId="77777777" w:rsidTr="006749E0">
        <w:tc>
          <w:tcPr>
            <w:tcW w:w="3852" w:type="dxa"/>
            <w:shd w:val="clear" w:color="auto" w:fill="auto"/>
          </w:tcPr>
          <w:p w14:paraId="32A18BAB" w14:textId="3BCDFF3F" w:rsidR="00A5431D" w:rsidRPr="00795110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7A77F549" w14:textId="77777777" w:rsidR="00A5431D" w:rsidRPr="00795110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709ED60" w14:textId="77777777" w:rsidR="00A5431D" w:rsidRPr="00795110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52" w:type="dxa"/>
            <w:gridSpan w:val="3"/>
            <w:shd w:val="clear" w:color="auto" w:fill="auto"/>
          </w:tcPr>
          <w:p w14:paraId="02E45F75" w14:textId="77777777" w:rsidR="00A5431D" w:rsidRPr="00795110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91AD1" w:rsidRPr="00795110" w14:paraId="751BE1BB" w14:textId="77777777" w:rsidTr="006749E0">
        <w:tc>
          <w:tcPr>
            <w:tcW w:w="3852" w:type="dxa"/>
            <w:shd w:val="clear" w:color="auto" w:fill="auto"/>
          </w:tcPr>
          <w:p w14:paraId="34AEBA59" w14:textId="77777777" w:rsidR="00291AD1" w:rsidRPr="00795110" w:rsidRDefault="00291AD1" w:rsidP="00291AD1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2FB18A" w14:textId="2A74D12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795110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BAC05D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72A9B1" w14:textId="39548C64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AE4D98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79A4A6" w14:textId="7961456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795110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AE4C44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2B0D659" w14:textId="42074AC1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</w:tr>
      <w:tr w:rsidR="00027930" w:rsidRPr="00795110" w14:paraId="2C9340CD" w14:textId="77777777" w:rsidTr="006749E0">
        <w:tc>
          <w:tcPr>
            <w:tcW w:w="3852" w:type="dxa"/>
            <w:shd w:val="clear" w:color="auto" w:fill="auto"/>
          </w:tcPr>
          <w:p w14:paraId="49AFB520" w14:textId="77777777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74C45F91" w14:textId="77777777" w:rsidR="00027930" w:rsidRPr="0079511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79511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951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91AD1" w:rsidRPr="00795110" w14:paraId="3064F58C" w14:textId="77777777" w:rsidTr="006749E0">
        <w:tc>
          <w:tcPr>
            <w:tcW w:w="3852" w:type="dxa"/>
            <w:shd w:val="clear" w:color="auto" w:fill="auto"/>
          </w:tcPr>
          <w:p w14:paraId="2829CD85" w14:textId="77777777" w:rsidR="00291AD1" w:rsidRPr="00795110" w:rsidRDefault="00291AD1" w:rsidP="00291A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  <w:shd w:val="clear" w:color="auto" w:fill="auto"/>
          </w:tcPr>
          <w:p w14:paraId="66BE2102" w14:textId="294588A4" w:rsidR="00291AD1" w:rsidRPr="00795110" w:rsidRDefault="00352772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31,</w:t>
            </w:r>
            <w:r w:rsidR="00FF56A4" w:rsidRPr="0079511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546</w:t>
            </w:r>
          </w:p>
        </w:tc>
        <w:tc>
          <w:tcPr>
            <w:tcW w:w="270" w:type="dxa"/>
            <w:shd w:val="clear" w:color="auto" w:fill="auto"/>
          </w:tcPr>
          <w:p w14:paraId="270544B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28CA30" w14:textId="6FD59164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52,940</w:t>
            </w:r>
          </w:p>
        </w:tc>
        <w:tc>
          <w:tcPr>
            <w:tcW w:w="270" w:type="dxa"/>
            <w:shd w:val="clear" w:color="auto" w:fill="auto"/>
          </w:tcPr>
          <w:p w14:paraId="07E15A6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55AF0D" w14:textId="69D1DEFE" w:rsidR="00291AD1" w:rsidRPr="00795110" w:rsidRDefault="0055390D" w:rsidP="00291AD1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9882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4159E2F7" w14:textId="0DF98450" w:rsidR="00291AD1" w:rsidRPr="00795110" w:rsidRDefault="00291AD1" w:rsidP="00291AD1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1AD1" w:rsidRPr="00795110" w14:paraId="504DA655" w14:textId="77777777" w:rsidTr="006749E0">
        <w:tc>
          <w:tcPr>
            <w:tcW w:w="3852" w:type="dxa"/>
            <w:shd w:val="clear" w:color="auto" w:fill="auto"/>
          </w:tcPr>
          <w:p w14:paraId="2C2CD134" w14:textId="77777777" w:rsidR="00291AD1" w:rsidRPr="00795110" w:rsidRDefault="00291AD1" w:rsidP="00291A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  <w:shd w:val="clear" w:color="auto" w:fill="auto"/>
          </w:tcPr>
          <w:p w14:paraId="4E628D75" w14:textId="6F6EF965" w:rsidR="00291AD1" w:rsidRPr="00795110" w:rsidRDefault="00FF56A4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9ABFA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A773ED" w14:textId="41C0C292" w:rsidR="00291AD1" w:rsidRPr="00795110" w:rsidRDefault="00291AD1" w:rsidP="005A2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1750B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7F9168" w14:textId="3364937C" w:rsidR="00291AD1" w:rsidRPr="00795110" w:rsidRDefault="0055390D" w:rsidP="00291AD1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FA2D54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2AA9D498" w14:textId="4700C60A" w:rsidR="00291AD1" w:rsidRPr="00795110" w:rsidRDefault="00291AD1" w:rsidP="00291AD1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1AD1" w:rsidRPr="00795110" w14:paraId="61ECABFD" w14:textId="77777777" w:rsidTr="006749E0">
        <w:tc>
          <w:tcPr>
            <w:tcW w:w="3852" w:type="dxa"/>
            <w:shd w:val="clear" w:color="auto" w:fill="auto"/>
          </w:tcPr>
          <w:p w14:paraId="4DF2DFEC" w14:textId="77777777" w:rsidR="00291AD1" w:rsidRPr="00795110" w:rsidRDefault="00291AD1" w:rsidP="00291AD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540CA" w14:textId="7D2F9BE1" w:rsidR="00291AD1" w:rsidRPr="00795110" w:rsidRDefault="00FF56A4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31,546</w:t>
            </w:r>
          </w:p>
        </w:tc>
        <w:tc>
          <w:tcPr>
            <w:tcW w:w="270" w:type="dxa"/>
            <w:shd w:val="clear" w:color="auto" w:fill="auto"/>
          </w:tcPr>
          <w:p w14:paraId="0813805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F664A" w14:textId="4E505283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52,940</w:t>
            </w:r>
          </w:p>
        </w:tc>
        <w:tc>
          <w:tcPr>
            <w:tcW w:w="270" w:type="dxa"/>
            <w:shd w:val="clear" w:color="auto" w:fill="auto"/>
          </w:tcPr>
          <w:p w14:paraId="0874192D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6833A" w14:textId="347AD463" w:rsidR="00291AD1" w:rsidRPr="00795110" w:rsidRDefault="0055390D" w:rsidP="00291AD1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15248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754CA" w14:textId="1D1B15B5" w:rsidR="00291AD1" w:rsidRPr="00795110" w:rsidRDefault="00291AD1" w:rsidP="00291AD1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D033057" w14:textId="395C688E" w:rsidR="00027930" w:rsidRPr="00795110" w:rsidRDefault="00027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88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83"/>
        <w:gridCol w:w="1266"/>
        <w:gridCol w:w="236"/>
        <w:gridCol w:w="1151"/>
        <w:gridCol w:w="236"/>
        <w:gridCol w:w="1151"/>
        <w:gridCol w:w="236"/>
        <w:gridCol w:w="1311"/>
        <w:gridCol w:w="236"/>
        <w:gridCol w:w="1263"/>
        <w:gridCol w:w="17"/>
      </w:tblGrid>
      <w:tr w:rsidR="00263DC8" w:rsidRPr="00795110" w14:paraId="5C8993B6" w14:textId="77777777" w:rsidTr="004A4DAF">
        <w:trPr>
          <w:trHeight w:val="139"/>
          <w:tblHeader/>
        </w:trPr>
        <w:tc>
          <w:tcPr>
            <w:tcW w:w="2783" w:type="dxa"/>
            <w:shd w:val="clear" w:color="auto" w:fill="auto"/>
          </w:tcPr>
          <w:p w14:paraId="1D25035A" w14:textId="77777777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7103" w:type="dxa"/>
            <w:gridSpan w:val="10"/>
            <w:shd w:val="clear" w:color="auto" w:fill="auto"/>
            <w:vAlign w:val="bottom"/>
          </w:tcPr>
          <w:p w14:paraId="2C949E4C" w14:textId="12A859C5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351E9C" w:rsidRPr="00795110" w14:paraId="0F474ACB" w14:textId="77777777" w:rsidTr="004A4DAF">
        <w:trPr>
          <w:trHeight w:val="139"/>
          <w:tblHeader/>
        </w:trPr>
        <w:tc>
          <w:tcPr>
            <w:tcW w:w="2783" w:type="dxa"/>
            <w:shd w:val="clear" w:color="auto" w:fill="auto"/>
          </w:tcPr>
          <w:p w14:paraId="4DA69717" w14:textId="77777777" w:rsidR="00351E9C" w:rsidRPr="00795110" w:rsidRDefault="00351E9C" w:rsidP="00C4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AFF3788" w14:textId="77777777" w:rsidR="00351E9C" w:rsidRPr="00795110" w:rsidRDefault="00351E9C" w:rsidP="00C4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021EA4" w14:textId="77777777" w:rsidR="00351E9C" w:rsidRPr="00795110" w:rsidRDefault="00351E9C" w:rsidP="00C4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2B2E8" w14:textId="47F3DE23" w:rsidR="00351E9C" w:rsidRPr="00795110" w:rsidRDefault="00351E9C" w:rsidP="00C4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795110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36" w:type="dxa"/>
          </w:tcPr>
          <w:p w14:paraId="57B639A8" w14:textId="77777777" w:rsidR="00351E9C" w:rsidRPr="00795110" w:rsidRDefault="00351E9C" w:rsidP="00C4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11" w:type="dxa"/>
          </w:tcPr>
          <w:p w14:paraId="04CED7E6" w14:textId="77777777" w:rsidR="00351E9C" w:rsidRPr="00795110" w:rsidRDefault="00351E9C" w:rsidP="00C4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0E3D3B52" w14:textId="77777777" w:rsidR="00351E9C" w:rsidRPr="00795110" w:rsidRDefault="00351E9C" w:rsidP="00C4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5E196512" w14:textId="77777777" w:rsidR="00351E9C" w:rsidRPr="00795110" w:rsidRDefault="00351E9C" w:rsidP="00C4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C91283" w:rsidRPr="00795110" w14:paraId="43268799" w14:textId="77777777" w:rsidTr="004A4DAF">
        <w:trPr>
          <w:trHeight w:val="593"/>
          <w:tblHeader/>
        </w:trPr>
        <w:tc>
          <w:tcPr>
            <w:tcW w:w="2783" w:type="dxa"/>
            <w:shd w:val="clear" w:color="auto" w:fill="auto"/>
          </w:tcPr>
          <w:p w14:paraId="4D195E08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6948A779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795110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34DB256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76BF5DDD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80D236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70D1CE3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9FDF2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92FD959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4286F1D" w14:textId="77777777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11" w:type="dxa"/>
          </w:tcPr>
          <w:p w14:paraId="390F8602" w14:textId="1272A736" w:rsidR="00263DC8" w:rsidRPr="00795110" w:rsidRDefault="004A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โอนออกหลังการปรับโครงสร้างธุรกิจ</w:t>
            </w:r>
          </w:p>
        </w:tc>
        <w:tc>
          <w:tcPr>
            <w:tcW w:w="236" w:type="dxa"/>
          </w:tcPr>
          <w:p w14:paraId="28C66146" w14:textId="77777777" w:rsidR="00263DC8" w:rsidRPr="00795110" w:rsidRDefault="00263DC8" w:rsidP="0020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75D6ADAA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47D14A91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79511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C91283" w:rsidRPr="00795110" w14:paraId="154E9E8C" w14:textId="77777777" w:rsidTr="004A4DAF">
        <w:trPr>
          <w:trHeight w:val="139"/>
          <w:tblHeader/>
        </w:trPr>
        <w:tc>
          <w:tcPr>
            <w:tcW w:w="2783" w:type="dxa"/>
            <w:shd w:val="clear" w:color="auto" w:fill="auto"/>
          </w:tcPr>
          <w:p w14:paraId="382CDA24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BB95D96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481A6A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629FC98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CC33E0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BEF09D1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5EAC6018" w14:textId="77777777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11" w:type="dxa"/>
          </w:tcPr>
          <w:p w14:paraId="485179D8" w14:textId="77777777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3A33E543" w14:textId="77777777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67F0A09D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263DC8" w:rsidRPr="00795110" w14:paraId="56677297" w14:textId="77777777" w:rsidTr="004A4DAF">
        <w:trPr>
          <w:trHeight w:val="139"/>
          <w:tblHeader/>
        </w:trPr>
        <w:tc>
          <w:tcPr>
            <w:tcW w:w="2783" w:type="dxa"/>
            <w:shd w:val="clear" w:color="auto" w:fill="auto"/>
          </w:tcPr>
          <w:p w14:paraId="37DE385B" w14:textId="77777777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7103" w:type="dxa"/>
            <w:gridSpan w:val="10"/>
            <w:shd w:val="clear" w:color="auto" w:fill="auto"/>
            <w:vAlign w:val="bottom"/>
          </w:tcPr>
          <w:p w14:paraId="13C70DC1" w14:textId="2715C9DF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D16909" w:rsidRPr="00795110" w14:paraId="11831939" w14:textId="77777777" w:rsidTr="004A4DAF">
        <w:trPr>
          <w:trHeight w:val="139"/>
        </w:trPr>
        <w:tc>
          <w:tcPr>
            <w:tcW w:w="2783" w:type="dxa"/>
          </w:tcPr>
          <w:p w14:paraId="6812CBB1" w14:textId="486DBD32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2565</w:t>
            </w:r>
          </w:p>
        </w:tc>
        <w:tc>
          <w:tcPr>
            <w:tcW w:w="1266" w:type="dxa"/>
          </w:tcPr>
          <w:p w14:paraId="341D4355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61ACDB49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</w:tcPr>
          <w:p w14:paraId="3F655D55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2EBA493E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</w:tcPr>
          <w:p w14:paraId="3B988E50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AE4FD0A" w14:textId="77777777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11" w:type="dxa"/>
          </w:tcPr>
          <w:p w14:paraId="7CEB7232" w14:textId="77777777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1B227F58" w14:textId="77777777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80" w:type="dxa"/>
            <w:gridSpan w:val="2"/>
          </w:tcPr>
          <w:p w14:paraId="01D2DD5E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D561C7" w:rsidRPr="00795110" w14:paraId="4A681608" w14:textId="77777777" w:rsidTr="004A4DAF">
        <w:trPr>
          <w:trHeight w:val="139"/>
        </w:trPr>
        <w:tc>
          <w:tcPr>
            <w:tcW w:w="2783" w:type="dxa"/>
            <w:shd w:val="clear" w:color="auto" w:fill="auto"/>
          </w:tcPr>
          <w:p w14:paraId="6D6B4A6B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</w:tcPr>
          <w:p w14:paraId="4812C9E1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3D7A2DE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528FE83A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5CCE125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4FE62DBE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B4A097A" w14:textId="77777777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11" w:type="dxa"/>
            <w:shd w:val="clear" w:color="auto" w:fill="auto"/>
          </w:tcPr>
          <w:p w14:paraId="062A3313" w14:textId="77777777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F45AE4B" w14:textId="77777777" w:rsidR="00263DC8" w:rsidRPr="00795110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5CA1E8AD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C91283" w:rsidRPr="00795110" w14:paraId="5B6006F2" w14:textId="77777777" w:rsidTr="004A4DAF">
        <w:trPr>
          <w:trHeight w:val="348"/>
        </w:trPr>
        <w:tc>
          <w:tcPr>
            <w:tcW w:w="2783" w:type="dxa"/>
            <w:shd w:val="clear" w:color="auto" w:fill="auto"/>
          </w:tcPr>
          <w:p w14:paraId="1621FAF0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/>
                <w:spacing w:val="-12"/>
                <w:sz w:val="29"/>
                <w:szCs w:val="29"/>
                <w:cs/>
              </w:rPr>
              <w:t>ลูกหนี้การค้า</w:t>
            </w:r>
            <w:r w:rsidRPr="00795110">
              <w:rPr>
                <w:rFonts w:ascii="Angsana New" w:eastAsia="MS Mincho" w:hAnsi="Angsana New" w:hint="cs"/>
                <w:spacing w:val="-12"/>
                <w:sz w:val="29"/>
                <w:szCs w:val="29"/>
                <w:cs/>
              </w:rPr>
              <w:t>และลูกหนี้หมุนเวียนอื่น</w:t>
            </w: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ค่าเผื่อการด้อยค่า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0A48E59" w14:textId="6726524A" w:rsidR="00291AD1" w:rsidRPr="00795110" w:rsidRDefault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25,652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F5B8E9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4C38E8B" w14:textId="0609BA7B" w:rsidR="00291AD1" w:rsidRPr="00795110" w:rsidRDefault="00B82B54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(7,936)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06AC7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B4D0691" w14:textId="6BBA8B09" w:rsidR="00291AD1" w:rsidRPr="00795110" w:rsidRDefault="00F926B1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BF5ACC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shd w:val="clear" w:color="auto" w:fill="auto"/>
          </w:tcPr>
          <w:p w14:paraId="093C0139" w14:textId="77777777" w:rsidR="00C07D88" w:rsidRPr="00795110" w:rsidRDefault="00C07D88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5BA2D84F" w14:textId="5DF808D7" w:rsidR="00263DC8" w:rsidRPr="00795110" w:rsidRDefault="00B04C42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C92194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44A07973" w14:textId="460C4450" w:rsidR="00291AD1" w:rsidRPr="00795110" w:rsidRDefault="007E6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17,716</w:t>
            </w:r>
          </w:p>
        </w:tc>
      </w:tr>
      <w:tr w:rsidR="00C91283" w:rsidRPr="00795110" w14:paraId="0E8C1067" w14:textId="77777777" w:rsidTr="004A4DAF">
        <w:trPr>
          <w:trHeight w:val="348"/>
        </w:trPr>
        <w:tc>
          <w:tcPr>
            <w:tcW w:w="2783" w:type="dxa"/>
            <w:shd w:val="clear" w:color="auto" w:fill="auto"/>
          </w:tcPr>
          <w:p w14:paraId="0DF74769" w14:textId="77777777" w:rsidR="00291AD1" w:rsidRPr="00795110" w:rsidRDefault="00291AD1">
            <w:pPr>
              <w:spacing w:line="235" w:lineRule="auto"/>
              <w:ind w:right="-79"/>
              <w:rPr>
                <w:rFonts w:ascii="Angsana New" w:eastAsia="MS Mincho" w:hAnsi="Angsana New"/>
                <w:spacing w:val="-10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66" w:type="dxa"/>
            <w:shd w:val="clear" w:color="auto" w:fill="auto"/>
          </w:tcPr>
          <w:p w14:paraId="627B4449" w14:textId="442FD399" w:rsidR="00291AD1" w:rsidRPr="00795110" w:rsidRDefault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25,201</w:t>
            </w:r>
          </w:p>
        </w:tc>
        <w:tc>
          <w:tcPr>
            <w:tcW w:w="236" w:type="dxa"/>
            <w:shd w:val="clear" w:color="auto" w:fill="auto"/>
          </w:tcPr>
          <w:p w14:paraId="2DF786C0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0BF9529D" w14:textId="6DFF8753" w:rsidR="00291AD1" w:rsidRPr="00795110" w:rsidRDefault="00B82B54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(7,72</w:t>
            </w:r>
            <w:r w:rsidR="00B030E5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E302DC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DF1AA1A" w14:textId="51BD7190" w:rsidR="00291AD1" w:rsidRPr="00795110" w:rsidRDefault="00F926B1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(17,975)</w:t>
            </w:r>
          </w:p>
        </w:tc>
        <w:tc>
          <w:tcPr>
            <w:tcW w:w="236" w:type="dxa"/>
            <w:shd w:val="clear" w:color="auto" w:fill="auto"/>
          </w:tcPr>
          <w:p w14:paraId="0537AFB1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0641F55" w14:textId="0F781A04" w:rsidR="00263DC8" w:rsidRPr="00795110" w:rsidRDefault="00B04C42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42A81F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178CC5C7" w14:textId="55B9E935" w:rsidR="00291AD1" w:rsidRPr="00795110" w:rsidRDefault="007E6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(50</w:t>
            </w:r>
            <w:r w:rsidR="00B030E5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C91283" w:rsidRPr="00795110" w14:paraId="19AD009F" w14:textId="77777777" w:rsidTr="004A4DAF">
        <w:trPr>
          <w:trHeight w:val="348"/>
        </w:trPr>
        <w:tc>
          <w:tcPr>
            <w:tcW w:w="2783" w:type="dxa"/>
            <w:shd w:val="clear" w:color="auto" w:fill="auto"/>
          </w:tcPr>
          <w:p w14:paraId="2E5E003B" w14:textId="77777777" w:rsidR="00291AD1" w:rsidRPr="00795110" w:rsidRDefault="00291AD1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6" w:type="dxa"/>
            <w:shd w:val="clear" w:color="auto" w:fill="auto"/>
          </w:tcPr>
          <w:p w14:paraId="421462CA" w14:textId="77777777" w:rsidR="00C07D88" w:rsidRPr="00795110" w:rsidRDefault="00C07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8BBF436" w14:textId="0C8110D5" w:rsidR="00291AD1" w:rsidRPr="00795110" w:rsidRDefault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68,963</w:t>
            </w:r>
          </w:p>
        </w:tc>
        <w:tc>
          <w:tcPr>
            <w:tcW w:w="236" w:type="dxa"/>
            <w:shd w:val="clear" w:color="auto" w:fill="auto"/>
          </w:tcPr>
          <w:p w14:paraId="5D94A62A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1A594863" w14:textId="77777777" w:rsidR="00C07D88" w:rsidRPr="00795110" w:rsidRDefault="00C07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5C7C4418" w14:textId="7407FB2C" w:rsidR="00291AD1" w:rsidRPr="00795110" w:rsidRDefault="00B82B54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12,</w:t>
            </w:r>
            <w:r w:rsidR="0022573F"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344</w:t>
            </w:r>
          </w:p>
        </w:tc>
        <w:tc>
          <w:tcPr>
            <w:tcW w:w="236" w:type="dxa"/>
            <w:shd w:val="clear" w:color="auto" w:fill="auto"/>
          </w:tcPr>
          <w:p w14:paraId="264D3FE3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5FEC28BC" w14:textId="77777777" w:rsidR="00C07D88" w:rsidRPr="00795110" w:rsidRDefault="00C07D88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6883533" w14:textId="6E74BD6C" w:rsidR="00291AD1" w:rsidRPr="00795110" w:rsidRDefault="00F926B1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DA557B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F6CFD98" w14:textId="0D8AD33D" w:rsidR="00263DC8" w:rsidRPr="00795110" w:rsidRDefault="00B04C42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E8D458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6CF6C71D" w14:textId="77777777" w:rsidR="00C07D88" w:rsidRPr="00795110" w:rsidRDefault="00C07D88" w:rsidP="007E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966BAA" w14:textId="03CC2BE6" w:rsidR="00291AD1" w:rsidRPr="00795110" w:rsidRDefault="00462128" w:rsidP="007E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81,</w:t>
            </w:r>
            <w:r w:rsidR="00450400" w:rsidRPr="00795110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</w:tr>
      <w:tr w:rsidR="00C91283" w:rsidRPr="00795110" w14:paraId="41F5BA40" w14:textId="77777777" w:rsidTr="004A4DAF">
        <w:trPr>
          <w:trHeight w:val="348"/>
        </w:trPr>
        <w:tc>
          <w:tcPr>
            <w:tcW w:w="2783" w:type="dxa"/>
            <w:shd w:val="clear" w:color="auto" w:fill="auto"/>
          </w:tcPr>
          <w:p w14:paraId="1CFD9F84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66" w:type="dxa"/>
            <w:shd w:val="clear" w:color="auto" w:fill="auto"/>
          </w:tcPr>
          <w:p w14:paraId="48DD56EE" w14:textId="4E6F6C9B" w:rsidR="00291AD1" w:rsidRPr="00795110" w:rsidRDefault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1,646,842</w:t>
            </w:r>
          </w:p>
        </w:tc>
        <w:tc>
          <w:tcPr>
            <w:tcW w:w="236" w:type="dxa"/>
            <w:shd w:val="clear" w:color="auto" w:fill="auto"/>
          </w:tcPr>
          <w:p w14:paraId="6E5CC957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78A5097C" w14:textId="206CB1D3" w:rsidR="00291AD1" w:rsidRPr="00795110" w:rsidRDefault="00531F8C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422,508</w:t>
            </w:r>
          </w:p>
        </w:tc>
        <w:tc>
          <w:tcPr>
            <w:tcW w:w="236" w:type="dxa"/>
            <w:shd w:val="clear" w:color="auto" w:fill="auto"/>
          </w:tcPr>
          <w:p w14:paraId="6E69D60D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D45A23D" w14:textId="0F93BA78" w:rsidR="00291AD1" w:rsidRPr="00795110" w:rsidRDefault="00F926B1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196A30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270CFEB" w14:textId="21D67F16" w:rsidR="00263DC8" w:rsidRPr="00795110" w:rsidRDefault="00B04C42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2F1EC3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49183D55" w14:textId="7BF3FABF" w:rsidR="00291AD1" w:rsidRPr="00795110" w:rsidRDefault="00531F8C" w:rsidP="007E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2,069,350</w:t>
            </w:r>
          </w:p>
        </w:tc>
      </w:tr>
      <w:tr w:rsidR="00C91283" w:rsidRPr="00795110" w14:paraId="122CE2D1" w14:textId="77777777" w:rsidTr="004A4DAF">
        <w:trPr>
          <w:trHeight w:val="348"/>
        </w:trPr>
        <w:tc>
          <w:tcPr>
            <w:tcW w:w="2783" w:type="dxa"/>
            <w:shd w:val="clear" w:color="auto" w:fill="auto"/>
          </w:tcPr>
          <w:p w14:paraId="0AF6F0F6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ผลกระทบจากการปรับโครงสร้างธุรกิจ</w:t>
            </w:r>
          </w:p>
        </w:tc>
        <w:tc>
          <w:tcPr>
            <w:tcW w:w="1266" w:type="dxa"/>
            <w:shd w:val="clear" w:color="auto" w:fill="auto"/>
          </w:tcPr>
          <w:p w14:paraId="2BC5C70B" w14:textId="77777777" w:rsidR="000841AC" w:rsidRPr="00795110" w:rsidRDefault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  <w:p w14:paraId="3E86BA53" w14:textId="23A65D1D" w:rsidR="00291AD1" w:rsidRPr="00795110" w:rsidRDefault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80,676</w:t>
            </w:r>
          </w:p>
        </w:tc>
        <w:tc>
          <w:tcPr>
            <w:tcW w:w="236" w:type="dxa"/>
            <w:shd w:val="clear" w:color="auto" w:fill="auto"/>
          </w:tcPr>
          <w:p w14:paraId="51A6DB64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77CA8317" w14:textId="77777777" w:rsidR="000841AC" w:rsidRPr="00795110" w:rsidRDefault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93B71FC" w14:textId="108D5A13" w:rsidR="00291AD1" w:rsidRPr="00795110" w:rsidRDefault="00310B81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907E2E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A4575F0" w14:textId="3165462A" w:rsidR="00291AD1" w:rsidRPr="00795110" w:rsidRDefault="00F926B1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770C95AC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</w:tcPr>
          <w:p w14:paraId="5B2637A9" w14:textId="77777777" w:rsidR="000841AC" w:rsidRPr="00795110" w:rsidRDefault="000841AC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5D1CBA3D" w14:textId="3CD6441C" w:rsidR="00263DC8" w:rsidRPr="00795110" w:rsidRDefault="00B04C42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4BFDE1CD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3E3A77A5" w14:textId="77777777" w:rsidR="000841AC" w:rsidRPr="00795110" w:rsidRDefault="000841AC" w:rsidP="007E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D60FE7" w14:textId="1A15C4C4" w:rsidR="00291AD1" w:rsidRPr="00795110" w:rsidRDefault="00462128" w:rsidP="007E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80,676</w:t>
            </w:r>
          </w:p>
        </w:tc>
      </w:tr>
      <w:tr w:rsidR="00D3740B" w:rsidRPr="00795110" w14:paraId="74859221" w14:textId="77777777" w:rsidTr="004A4DAF">
        <w:trPr>
          <w:trHeight w:val="348"/>
        </w:trPr>
        <w:tc>
          <w:tcPr>
            <w:tcW w:w="2783" w:type="dxa"/>
            <w:shd w:val="clear" w:color="auto" w:fill="auto"/>
            <w:vAlign w:val="center"/>
          </w:tcPr>
          <w:p w14:paraId="5F0633DB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C0040CA" w14:textId="404EDD1A" w:rsidR="00291AD1" w:rsidRPr="00795110" w:rsidRDefault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21,308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22BE6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41AD7F8" w14:textId="738CAE89" w:rsidR="00291AD1" w:rsidRPr="00795110" w:rsidRDefault="00B04C42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75</w:t>
            </w:r>
            <w:r w:rsidR="00B030E5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DC0E87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9261053" w14:textId="1541986B" w:rsidR="00291AD1" w:rsidRPr="00795110" w:rsidRDefault="00F926B1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7D27BF20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F2F45FF" w14:textId="02FFCD34" w:rsidR="00263DC8" w:rsidRPr="00795110" w:rsidRDefault="00B04C42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2A73C9C9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66917014" w14:textId="6F47142E" w:rsidR="00291AD1" w:rsidRPr="00795110" w:rsidRDefault="00153C86" w:rsidP="007E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B04C42" w:rsidRPr="00795110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="00B030E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3740B" w:rsidRPr="00795110" w14:paraId="2CEA9B40" w14:textId="77777777" w:rsidTr="004A4DAF">
        <w:trPr>
          <w:trHeight w:val="334"/>
        </w:trPr>
        <w:tc>
          <w:tcPr>
            <w:tcW w:w="2783" w:type="dxa"/>
            <w:shd w:val="clear" w:color="auto" w:fill="auto"/>
          </w:tcPr>
          <w:p w14:paraId="434402DC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E89F7" w14:textId="2C8517CC" w:rsidR="00291AD1" w:rsidRPr="00795110" w:rsidRDefault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1,868,642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6F8C9D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2529B" w14:textId="4536101B" w:rsidR="00291AD1" w:rsidRPr="00795110" w:rsidRDefault="00531F8C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419,947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7C98A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BAD0B" w14:textId="3C6280D4" w:rsidR="00291AD1" w:rsidRPr="00795110" w:rsidRDefault="00380496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(17,975)</w:t>
            </w:r>
          </w:p>
        </w:tc>
        <w:tc>
          <w:tcPr>
            <w:tcW w:w="236" w:type="dxa"/>
          </w:tcPr>
          <w:p w14:paraId="26379490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3209F127" w14:textId="73A1A8A2" w:rsidR="00263DC8" w:rsidRPr="00795110" w:rsidRDefault="00B04C42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10A9C65B" w14:textId="77777777" w:rsidR="00263DC8" w:rsidRPr="00795110" w:rsidRDefault="00263DC8" w:rsidP="004F1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A1A94" w14:textId="248E0E6C" w:rsidR="00291AD1" w:rsidRPr="00795110" w:rsidRDefault="00531F8C" w:rsidP="007E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2,270,614</w:t>
            </w:r>
          </w:p>
        </w:tc>
      </w:tr>
      <w:tr w:rsidR="00C91283" w:rsidRPr="004A4DAF" w14:paraId="2A3A5ED2" w14:textId="77777777" w:rsidTr="004A4DAF">
        <w:trPr>
          <w:trHeight w:val="334"/>
        </w:trPr>
        <w:tc>
          <w:tcPr>
            <w:tcW w:w="2783" w:type="dxa"/>
            <w:shd w:val="clear" w:color="auto" w:fill="auto"/>
            <w:vAlign w:val="center"/>
          </w:tcPr>
          <w:p w14:paraId="3F52A6EA" w14:textId="6E971906" w:rsidR="00291AD1" w:rsidRPr="004A4DAF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60DA2F7B" w14:textId="77777777" w:rsidR="00291AD1" w:rsidRPr="004A4DAF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5C5EAC" w14:textId="77777777" w:rsidR="00291AD1" w:rsidRPr="004A4DAF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4BA8AFEB" w14:textId="77777777" w:rsidR="00291AD1" w:rsidRPr="004A4DAF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71B67F" w14:textId="77777777" w:rsidR="00291AD1" w:rsidRPr="004A4DAF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2272DDBC" w14:textId="77777777" w:rsidR="00291AD1" w:rsidRPr="004A4DAF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11DE993D" w14:textId="77777777" w:rsidR="00263DC8" w:rsidRPr="004A4DAF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14:paraId="375CDEE1" w14:textId="77777777" w:rsidR="00263DC8" w:rsidRPr="004A4DAF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077CC475" w14:textId="77777777" w:rsidR="00263DC8" w:rsidRPr="004A4DAF" w:rsidRDefault="0026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14:paraId="4AEE1221" w14:textId="77777777" w:rsidR="00291AD1" w:rsidRPr="004A4DAF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91283" w:rsidRPr="00795110" w14:paraId="0854CD9D" w14:textId="77777777" w:rsidTr="004A4DAF">
        <w:trPr>
          <w:gridAfter w:val="1"/>
          <w:wAfter w:w="17" w:type="dxa"/>
          <w:trHeight w:val="334"/>
        </w:trPr>
        <w:tc>
          <w:tcPr>
            <w:tcW w:w="2783" w:type="dxa"/>
            <w:shd w:val="clear" w:color="auto" w:fill="auto"/>
          </w:tcPr>
          <w:p w14:paraId="1C54682C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D2D1734" w14:textId="5162541C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75E02112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3261A10E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66C771E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6A229C5A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</w:tcPr>
          <w:p w14:paraId="160A59C1" w14:textId="77777777" w:rsidR="00263DC8" w:rsidRPr="00795110" w:rsidRDefault="00263DC8" w:rsidP="00D8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</w:tcPr>
          <w:p w14:paraId="2D294038" w14:textId="77777777" w:rsidR="00263DC8" w:rsidRPr="00795110" w:rsidRDefault="00263DC8" w:rsidP="00D8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75DF93A6" w14:textId="77777777" w:rsidR="00263DC8" w:rsidRPr="00795110" w:rsidRDefault="00263DC8" w:rsidP="00D8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</w:tcPr>
          <w:p w14:paraId="26B1A6B2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4038BA" w:rsidRPr="00795110" w14:paraId="1A48EA56" w14:textId="77777777" w:rsidTr="004A4DAF">
        <w:trPr>
          <w:gridAfter w:val="1"/>
          <w:wAfter w:w="17" w:type="dxa"/>
          <w:trHeight w:val="334"/>
        </w:trPr>
        <w:tc>
          <w:tcPr>
            <w:tcW w:w="2783" w:type="dxa"/>
            <w:shd w:val="clear" w:color="auto" w:fill="auto"/>
          </w:tcPr>
          <w:p w14:paraId="3860B66F" w14:textId="77777777" w:rsidR="004038BA" w:rsidRPr="00795110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71439537" w14:textId="77777777" w:rsidR="004038BA" w:rsidRPr="00795110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2462ABCC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8C05777" w14:textId="786582DA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4038BA">
              <w:rPr>
                <w:rFonts w:asciiTheme="majorBidi" w:hAnsiTheme="majorBidi" w:cstheme="majorBidi"/>
                <w:sz w:val="29"/>
                <w:szCs w:val="29"/>
              </w:rPr>
              <w:t>(3,298,609)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84D12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BE1610B" w14:textId="71FB2114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4038BA">
              <w:rPr>
                <w:rFonts w:asciiTheme="majorBidi" w:hAnsiTheme="majorBidi" w:cstheme="majorBidi"/>
                <w:sz w:val="29"/>
                <w:szCs w:val="29"/>
              </w:rPr>
              <w:t>(1</w:t>
            </w:r>
            <w:r w:rsidR="00D45108">
              <w:rPr>
                <w:rFonts w:asciiTheme="majorBidi" w:hAnsiTheme="majorBidi" w:cstheme="majorBidi"/>
                <w:sz w:val="29"/>
                <w:szCs w:val="29"/>
              </w:rPr>
              <w:t>,224,244</w:t>
            </w:r>
            <w:r w:rsidRPr="004038BA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548AA2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6574610" w14:textId="76B47C03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4038BA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E36F46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shd w:val="clear" w:color="auto" w:fill="auto"/>
          </w:tcPr>
          <w:p w14:paraId="6362A808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CFBFD7E" w14:textId="69563AA2" w:rsidR="004038BA" w:rsidRPr="004038BA" w:rsidRDefault="00D45108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460,960</w:t>
            </w:r>
          </w:p>
        </w:tc>
        <w:tc>
          <w:tcPr>
            <w:tcW w:w="236" w:type="dxa"/>
            <w:shd w:val="clear" w:color="auto" w:fill="auto"/>
          </w:tcPr>
          <w:p w14:paraId="7317D208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60433EC" w14:textId="01498BD6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4038BA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(4,061,893)</w:t>
            </w:r>
          </w:p>
        </w:tc>
      </w:tr>
      <w:tr w:rsidR="000B0319" w:rsidRPr="00795110" w14:paraId="63C5E385" w14:textId="77777777" w:rsidTr="004A4DAF">
        <w:trPr>
          <w:gridAfter w:val="1"/>
          <w:wAfter w:w="17" w:type="dxa"/>
          <w:trHeight w:val="334"/>
        </w:trPr>
        <w:tc>
          <w:tcPr>
            <w:tcW w:w="2783" w:type="dxa"/>
            <w:shd w:val="clear" w:color="auto" w:fill="auto"/>
          </w:tcPr>
          <w:p w14:paraId="7A52939F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ที่ดิน อาคารและอุปกรณ์</w:t>
            </w:r>
            <w:r w:rsidRPr="00795110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4CF6254F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3E772C99" w14:textId="77777777" w:rsidR="005840DD" w:rsidRPr="00795110" w:rsidRDefault="005840DD" w:rsidP="005D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60826925" w14:textId="371F150C" w:rsidR="00291AD1" w:rsidRPr="00795110" w:rsidRDefault="005840DD" w:rsidP="005D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(103,597)</w:t>
            </w:r>
          </w:p>
        </w:tc>
        <w:tc>
          <w:tcPr>
            <w:tcW w:w="236" w:type="dxa"/>
            <w:shd w:val="clear" w:color="auto" w:fill="auto"/>
          </w:tcPr>
          <w:p w14:paraId="0608A39C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4539507D" w14:textId="77777777" w:rsidR="005818DB" w:rsidRPr="00795110" w:rsidRDefault="005818DB" w:rsidP="0058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35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0D501674" w14:textId="5B921F83" w:rsidR="00291AD1" w:rsidRPr="00795110" w:rsidRDefault="004D4F11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(9,</w:t>
            </w:r>
            <w:r w:rsidR="00F11D3C" w:rsidRPr="00795110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063</w:t>
            </w:r>
            <w:r w:rsidRPr="00795110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7A138A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A4C8633" w14:textId="6FDE71A4" w:rsidR="00291AD1" w:rsidRPr="00795110" w:rsidRDefault="00A043A1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23A50D" w14:textId="77777777" w:rsidR="00263DC8" w:rsidRPr="00795110" w:rsidRDefault="00263DC8" w:rsidP="0058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11" w:type="dxa"/>
            <w:shd w:val="clear" w:color="auto" w:fill="auto"/>
          </w:tcPr>
          <w:p w14:paraId="7C348AFE" w14:textId="77777777" w:rsidR="005D16BF" w:rsidRPr="00795110" w:rsidRDefault="005D16BF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829331D" w14:textId="06C526A4" w:rsidR="00263DC8" w:rsidRPr="00795110" w:rsidRDefault="00FC6D14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039CC8" w14:textId="77777777" w:rsidR="00263DC8" w:rsidRPr="00795110" w:rsidRDefault="00263DC8" w:rsidP="0058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63" w:type="dxa"/>
            <w:shd w:val="clear" w:color="auto" w:fill="auto"/>
          </w:tcPr>
          <w:p w14:paraId="55037A80" w14:textId="77777777" w:rsidR="008829A8" w:rsidRPr="00795110" w:rsidRDefault="008829A8" w:rsidP="007E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  <w:p w14:paraId="42020D52" w14:textId="57D06922" w:rsidR="00291AD1" w:rsidRPr="00795110" w:rsidRDefault="008829A8" w:rsidP="007E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(112,</w:t>
            </w:r>
            <w:r w:rsidR="00D2488C" w:rsidRPr="0079511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660</w:t>
            </w: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</w:tr>
      <w:tr w:rsidR="000B0319" w:rsidRPr="00795110" w14:paraId="16EA16EF" w14:textId="77777777" w:rsidTr="004A4DAF">
        <w:trPr>
          <w:gridAfter w:val="1"/>
          <w:wAfter w:w="17" w:type="dxa"/>
          <w:trHeight w:val="334"/>
        </w:trPr>
        <w:tc>
          <w:tcPr>
            <w:tcW w:w="2783" w:type="dxa"/>
            <w:shd w:val="clear" w:color="auto" w:fill="auto"/>
          </w:tcPr>
          <w:p w14:paraId="39B65243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227EB23A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Pr="00795110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27086CC9" w14:textId="77777777" w:rsidR="005D16BF" w:rsidRPr="00795110" w:rsidRDefault="005D16BF" w:rsidP="005D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F0F9B17" w14:textId="09422E0B" w:rsidR="00291AD1" w:rsidRPr="00795110" w:rsidRDefault="005840DD" w:rsidP="005D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(4,738,634)</w:t>
            </w:r>
          </w:p>
        </w:tc>
        <w:tc>
          <w:tcPr>
            <w:tcW w:w="236" w:type="dxa"/>
            <w:shd w:val="clear" w:color="auto" w:fill="auto"/>
          </w:tcPr>
          <w:p w14:paraId="64BD7D85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485520C" w14:textId="141CB050" w:rsidR="00291AD1" w:rsidRPr="00795110" w:rsidRDefault="00A043A1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35" w:lineRule="auto"/>
              <w:ind w:right="307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A9846F" w14:textId="77777777" w:rsidR="00291AD1" w:rsidRPr="00795110" w:rsidRDefault="00291AD1" w:rsidP="00BE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</w:tcPr>
          <w:p w14:paraId="69A93205" w14:textId="77777777" w:rsidR="00A043A1" w:rsidRPr="00795110" w:rsidRDefault="00A043A1" w:rsidP="00BE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703FA66" w14:textId="2BA4BB10" w:rsidR="00291AD1" w:rsidRPr="00795110" w:rsidRDefault="00A043A1" w:rsidP="00BE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13,280</w:t>
            </w:r>
          </w:p>
        </w:tc>
        <w:tc>
          <w:tcPr>
            <w:tcW w:w="236" w:type="dxa"/>
            <w:shd w:val="clear" w:color="auto" w:fill="auto"/>
          </w:tcPr>
          <w:p w14:paraId="7812E80E" w14:textId="77777777" w:rsidR="00263DC8" w:rsidRPr="00795110" w:rsidRDefault="00263DC8" w:rsidP="00BE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11" w:type="dxa"/>
            <w:shd w:val="clear" w:color="auto" w:fill="auto"/>
          </w:tcPr>
          <w:p w14:paraId="3F3171D6" w14:textId="77777777" w:rsidR="00FC6D14" w:rsidRPr="00795110" w:rsidRDefault="00FC6D14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588BA125" w14:textId="3880C5CF" w:rsidR="00263DC8" w:rsidRPr="00795110" w:rsidRDefault="00FC6D14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B4F0EA" w14:textId="77777777" w:rsidR="00263DC8" w:rsidRPr="00795110" w:rsidRDefault="00263DC8" w:rsidP="00BE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</w:tcPr>
          <w:p w14:paraId="0FDE9494" w14:textId="77777777" w:rsidR="005818DB" w:rsidRPr="00795110" w:rsidRDefault="005818DB" w:rsidP="007E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  <w:p w14:paraId="1F22D8F6" w14:textId="7007E577" w:rsidR="00291AD1" w:rsidRPr="00795110" w:rsidRDefault="008829A8" w:rsidP="007E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(4,725,354)</w:t>
            </w:r>
          </w:p>
        </w:tc>
      </w:tr>
      <w:tr w:rsidR="00C91283" w:rsidRPr="00795110" w14:paraId="2784BAAD" w14:textId="77777777" w:rsidTr="004A4DAF">
        <w:trPr>
          <w:gridAfter w:val="1"/>
          <w:wAfter w:w="17" w:type="dxa"/>
          <w:trHeight w:val="334"/>
        </w:trPr>
        <w:tc>
          <w:tcPr>
            <w:tcW w:w="2783" w:type="dxa"/>
            <w:shd w:val="clear" w:color="auto" w:fill="auto"/>
          </w:tcPr>
          <w:p w14:paraId="2D7E7FD4" w14:textId="77777777" w:rsidR="00291AD1" w:rsidRPr="00795110" w:rsidRDefault="00291AD1" w:rsidP="00A8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ผลกระทบจากการปรับโครงสร้างธุรกิจ</w:t>
            </w:r>
          </w:p>
        </w:tc>
        <w:tc>
          <w:tcPr>
            <w:tcW w:w="1266" w:type="dxa"/>
            <w:shd w:val="clear" w:color="auto" w:fill="auto"/>
          </w:tcPr>
          <w:p w14:paraId="0C8AB91E" w14:textId="77777777" w:rsidR="000841AC" w:rsidRPr="00795110" w:rsidRDefault="000841AC" w:rsidP="005D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8FAB9E9" w14:textId="72F7A171" w:rsidR="00291AD1" w:rsidRPr="00795110" w:rsidRDefault="005840DD" w:rsidP="005D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(62,590)</w:t>
            </w:r>
          </w:p>
        </w:tc>
        <w:tc>
          <w:tcPr>
            <w:tcW w:w="236" w:type="dxa"/>
            <w:shd w:val="clear" w:color="auto" w:fill="auto"/>
          </w:tcPr>
          <w:p w14:paraId="75BB0DF0" w14:textId="77777777" w:rsidR="00291AD1" w:rsidRPr="00795110" w:rsidRDefault="00291AD1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412986A" w14:textId="06B25E21" w:rsidR="00291AD1" w:rsidRPr="00795110" w:rsidRDefault="008829A8" w:rsidP="0088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35" w:lineRule="auto"/>
              <w:ind w:right="307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6DE775" w14:textId="77777777" w:rsidR="00291AD1" w:rsidRPr="00795110" w:rsidRDefault="00291AD1" w:rsidP="0088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B556240" w14:textId="43BA8C66" w:rsidR="00291AD1" w:rsidRPr="00795110" w:rsidRDefault="008829A8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BF9624" w14:textId="77777777" w:rsidR="00263DC8" w:rsidRPr="00795110" w:rsidRDefault="00263DC8" w:rsidP="0088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03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11" w:type="dxa"/>
            <w:shd w:val="clear" w:color="auto" w:fill="auto"/>
          </w:tcPr>
          <w:p w14:paraId="47580A48" w14:textId="77777777" w:rsidR="000841AC" w:rsidRPr="00795110" w:rsidRDefault="000841AC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0272BB1" w14:textId="66E8FE33" w:rsidR="00263DC8" w:rsidRPr="00795110" w:rsidRDefault="00FC6D14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E09ECD" w14:textId="77777777" w:rsidR="00263DC8" w:rsidRPr="00795110" w:rsidRDefault="00263DC8" w:rsidP="0088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</w:tcPr>
          <w:p w14:paraId="6DF03FA5" w14:textId="77777777" w:rsidR="000841AC" w:rsidRPr="00795110" w:rsidRDefault="000841AC" w:rsidP="007E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  <w:p w14:paraId="71536634" w14:textId="46D9C275" w:rsidR="00291AD1" w:rsidRPr="00795110" w:rsidRDefault="008829A8" w:rsidP="007E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(62,590)</w:t>
            </w:r>
          </w:p>
        </w:tc>
      </w:tr>
      <w:tr w:rsidR="00C91283" w:rsidRPr="00795110" w14:paraId="5B177528" w14:textId="77777777" w:rsidTr="004A4DAF">
        <w:trPr>
          <w:gridAfter w:val="1"/>
          <w:wAfter w:w="17" w:type="dxa"/>
          <w:trHeight w:val="334"/>
        </w:trPr>
        <w:tc>
          <w:tcPr>
            <w:tcW w:w="2783" w:type="dxa"/>
            <w:shd w:val="clear" w:color="auto" w:fill="auto"/>
          </w:tcPr>
          <w:p w14:paraId="29FA33F9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66" w:type="dxa"/>
            <w:shd w:val="clear" w:color="auto" w:fill="auto"/>
          </w:tcPr>
          <w:p w14:paraId="7EA8A8FA" w14:textId="04586113" w:rsidR="00291AD1" w:rsidRPr="00795110" w:rsidRDefault="005840DD" w:rsidP="005D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(2,888)</w:t>
            </w:r>
          </w:p>
        </w:tc>
        <w:tc>
          <w:tcPr>
            <w:tcW w:w="236" w:type="dxa"/>
            <w:shd w:val="clear" w:color="auto" w:fill="auto"/>
          </w:tcPr>
          <w:p w14:paraId="276770A3" w14:textId="77777777" w:rsidR="00291AD1" w:rsidRPr="00795110" w:rsidRDefault="00291AD1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658F3C2" w14:textId="2E1024A3" w:rsidR="00291AD1" w:rsidRPr="00795110" w:rsidRDefault="008829A8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2,</w:t>
            </w:r>
            <w:r w:rsidR="00F11D3C"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888</w:t>
            </w:r>
          </w:p>
        </w:tc>
        <w:tc>
          <w:tcPr>
            <w:tcW w:w="236" w:type="dxa"/>
            <w:shd w:val="clear" w:color="auto" w:fill="auto"/>
          </w:tcPr>
          <w:p w14:paraId="5D8C2B72" w14:textId="77777777" w:rsidR="00291AD1" w:rsidRPr="00795110" w:rsidRDefault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56BA9AD" w14:textId="66A90D94" w:rsidR="00291AD1" w:rsidRPr="00795110" w:rsidRDefault="008829A8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F9F461" w14:textId="77777777" w:rsidR="00263DC8" w:rsidRPr="00795110" w:rsidRDefault="00263DC8" w:rsidP="0088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A250F" w14:textId="136CD41B" w:rsidR="00263DC8" w:rsidRPr="00795110" w:rsidRDefault="00FC6D14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F05DF0" w14:textId="77777777" w:rsidR="00263DC8" w:rsidRPr="00795110" w:rsidRDefault="00263DC8" w:rsidP="0088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3" w:type="dxa"/>
            <w:shd w:val="clear" w:color="auto" w:fill="auto"/>
          </w:tcPr>
          <w:p w14:paraId="6F779EE4" w14:textId="72EC3269" w:rsidR="00291AD1" w:rsidRPr="00795110" w:rsidRDefault="00F11D3C" w:rsidP="0008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038BA" w:rsidRPr="00795110" w14:paraId="49997E4F" w14:textId="77777777" w:rsidTr="004A4DAF">
        <w:trPr>
          <w:gridAfter w:val="1"/>
          <w:wAfter w:w="17" w:type="dxa"/>
          <w:trHeight w:val="85"/>
        </w:trPr>
        <w:tc>
          <w:tcPr>
            <w:tcW w:w="2783" w:type="dxa"/>
            <w:shd w:val="clear" w:color="auto" w:fill="auto"/>
          </w:tcPr>
          <w:p w14:paraId="2DF661C3" w14:textId="77777777" w:rsidR="004038BA" w:rsidRPr="00795110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154B3" w14:textId="23BB2A11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4038B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(8,206,318)</w:t>
            </w:r>
          </w:p>
        </w:tc>
        <w:tc>
          <w:tcPr>
            <w:tcW w:w="236" w:type="dxa"/>
            <w:shd w:val="clear" w:color="auto" w:fill="auto"/>
          </w:tcPr>
          <w:p w14:paraId="13EB2F39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F492A" w14:textId="752DAC46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4038B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(1</w:t>
            </w:r>
            <w:r w:rsidR="00D45108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,230,419</w:t>
            </w:r>
            <w:r w:rsidRPr="004038B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E26B795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DBB79" w14:textId="5299DB83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4038B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13,280</w:t>
            </w:r>
          </w:p>
        </w:tc>
        <w:tc>
          <w:tcPr>
            <w:tcW w:w="236" w:type="dxa"/>
            <w:shd w:val="clear" w:color="auto" w:fill="auto"/>
          </w:tcPr>
          <w:p w14:paraId="7345FEBB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4CFF3" w14:textId="55E38C45" w:rsidR="004038BA" w:rsidRPr="004038BA" w:rsidRDefault="00D45108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460,960</w:t>
            </w:r>
          </w:p>
        </w:tc>
        <w:tc>
          <w:tcPr>
            <w:tcW w:w="236" w:type="dxa"/>
            <w:shd w:val="clear" w:color="auto" w:fill="auto"/>
          </w:tcPr>
          <w:p w14:paraId="3C3C0D2F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B3A53" w14:textId="3EE0F5E8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038B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403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8,962,497</w:t>
            </w:r>
            <w:r w:rsidRPr="004038B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4038BA" w:rsidRPr="00795110" w14:paraId="5444E170" w14:textId="77777777" w:rsidTr="004A4DAF">
        <w:trPr>
          <w:gridAfter w:val="1"/>
          <w:wAfter w:w="17" w:type="dxa"/>
          <w:trHeight w:val="334"/>
        </w:trPr>
        <w:tc>
          <w:tcPr>
            <w:tcW w:w="2783" w:type="dxa"/>
            <w:shd w:val="clear" w:color="auto" w:fill="auto"/>
          </w:tcPr>
          <w:p w14:paraId="208F75B7" w14:textId="77777777" w:rsidR="004038BA" w:rsidRPr="00795110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3AA3BF3A" w14:textId="497BCF25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4038B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(6,337,676)</w:t>
            </w:r>
          </w:p>
        </w:tc>
        <w:tc>
          <w:tcPr>
            <w:tcW w:w="236" w:type="dxa"/>
            <w:shd w:val="clear" w:color="auto" w:fill="auto"/>
          </w:tcPr>
          <w:p w14:paraId="36EBF46E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150CEA11" w14:textId="621B631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4038B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</w:t>
            </w:r>
            <w:r w:rsidR="00531F8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810,472</w:t>
            </w:r>
            <w:r w:rsidRPr="004038B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7C5A4E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5CA12ACA" w14:textId="2B272C0D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4038B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(4,695)</w:t>
            </w:r>
          </w:p>
        </w:tc>
        <w:tc>
          <w:tcPr>
            <w:tcW w:w="236" w:type="dxa"/>
            <w:shd w:val="clear" w:color="auto" w:fill="auto"/>
          </w:tcPr>
          <w:p w14:paraId="7096C979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C8E8B" w14:textId="0627C1B3" w:rsidR="004038BA" w:rsidRPr="004038BA" w:rsidRDefault="00D45108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460,960</w:t>
            </w:r>
          </w:p>
        </w:tc>
        <w:tc>
          <w:tcPr>
            <w:tcW w:w="236" w:type="dxa"/>
            <w:shd w:val="clear" w:color="auto" w:fill="auto"/>
          </w:tcPr>
          <w:p w14:paraId="7655E05B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</w:tcPr>
          <w:p w14:paraId="709D0E92" w14:textId="653E6B9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038B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531F8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6,691,883</w:t>
            </w:r>
            <w:r w:rsidRPr="004038B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</w:tbl>
    <w:p w14:paraId="194FE957" w14:textId="77777777" w:rsidR="00FF56A4" w:rsidRPr="00795110" w:rsidRDefault="00FF5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74"/>
        <w:gridCol w:w="1298"/>
        <w:gridCol w:w="274"/>
        <w:gridCol w:w="1346"/>
        <w:gridCol w:w="270"/>
        <w:gridCol w:w="1350"/>
        <w:gridCol w:w="243"/>
        <w:gridCol w:w="1467"/>
      </w:tblGrid>
      <w:tr w:rsidR="00AA5B2B" w:rsidRPr="00795110" w14:paraId="2636200C" w14:textId="77777777" w:rsidTr="00712086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5CAB4F75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72F7C464" w14:textId="364EAEF9" w:rsidR="00AA5B2B" w:rsidRPr="00795110" w:rsidRDefault="00740CE7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A5B2B" w:rsidRPr="00795110" w14:paraId="2E29A69F" w14:textId="77777777" w:rsidTr="00712086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3A14E4BA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E978637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604D33C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966" w:type="dxa"/>
            <w:gridSpan w:val="3"/>
            <w:shd w:val="clear" w:color="auto" w:fill="auto"/>
            <w:vAlign w:val="bottom"/>
          </w:tcPr>
          <w:p w14:paraId="01433D00" w14:textId="0C6DE80F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795110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43" w:type="dxa"/>
          </w:tcPr>
          <w:p w14:paraId="0B87E433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4139435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AA5B2B" w:rsidRPr="00795110" w14:paraId="2B972333" w14:textId="77777777" w:rsidTr="00712086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4826823B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bookmarkStart w:id="33" w:name="_Hlk946576"/>
          </w:p>
          <w:p w14:paraId="021C4668" w14:textId="77777777" w:rsidR="000D3109" w:rsidRPr="00795110" w:rsidRDefault="000D3109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56E4032D" w14:textId="11C5A547" w:rsidR="000D3109" w:rsidRPr="00795110" w:rsidRDefault="000D3109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795110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45AC5E5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29668EED" w14:textId="0C36B9F4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E85DE6E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314FA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88DB2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09517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88492BC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8990D56" w14:textId="77777777" w:rsidR="00AA5B2B" w:rsidRPr="00795110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22A19328" w14:textId="5358A604" w:rsidR="00AA5B2B" w:rsidRPr="00795110" w:rsidRDefault="00AA5B2B" w:rsidP="000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79511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bookmarkEnd w:id="33"/>
      <w:tr w:rsidR="00291AD1" w:rsidRPr="00795110" w14:paraId="6A41AA8F" w14:textId="77777777" w:rsidTr="00712086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602E21CF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4D3EA9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0DAE437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871F18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4B1F22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F62E7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43" w:type="dxa"/>
          </w:tcPr>
          <w:p w14:paraId="4160B61D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523F8798" w14:textId="794ED994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</w:tr>
      <w:tr w:rsidR="00291AD1" w:rsidRPr="00795110" w14:paraId="0D16190C" w14:textId="77777777" w:rsidTr="00712086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68BA956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3706707C" w14:textId="784FB9F1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291AD1" w:rsidRPr="00795110" w14:paraId="1BA7B864" w14:textId="77777777" w:rsidTr="00027930">
        <w:trPr>
          <w:trHeight w:val="139"/>
        </w:trPr>
        <w:tc>
          <w:tcPr>
            <w:tcW w:w="3274" w:type="dxa"/>
          </w:tcPr>
          <w:p w14:paraId="7DFE72A6" w14:textId="7E9EAE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1298" w:type="dxa"/>
          </w:tcPr>
          <w:p w14:paraId="258152D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6D5340B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2DE5B08D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5FB2DA9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6B7832EF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7D46EC7D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0A9BF23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291AD1" w:rsidRPr="00795110" w14:paraId="117CEC11" w14:textId="77777777" w:rsidTr="00027930">
        <w:trPr>
          <w:trHeight w:val="139"/>
        </w:trPr>
        <w:tc>
          <w:tcPr>
            <w:tcW w:w="3274" w:type="dxa"/>
          </w:tcPr>
          <w:p w14:paraId="1B1011A7" w14:textId="67BD7336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8" w:type="dxa"/>
          </w:tcPr>
          <w:p w14:paraId="528200E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606A1BA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61B2A45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1D566D14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17A34DD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6EEE0612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3C6BDFFE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291AD1" w:rsidRPr="00795110" w14:paraId="3D8F4EF3" w14:textId="77777777" w:rsidTr="00027930">
        <w:trPr>
          <w:trHeight w:val="348"/>
        </w:trPr>
        <w:tc>
          <w:tcPr>
            <w:tcW w:w="3274" w:type="dxa"/>
          </w:tcPr>
          <w:p w14:paraId="0C59A5B4" w14:textId="29206486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ลูกหนี้การค้า</w:t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และลูกหนี้หมุนเวียนอื่น</w:t>
            </w: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ค่าเผื่อการด้อยค่า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6636A7E8" w14:textId="240066BF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35,885</w:t>
            </w:r>
          </w:p>
        </w:tc>
        <w:tc>
          <w:tcPr>
            <w:tcW w:w="274" w:type="dxa"/>
            <w:vAlign w:val="bottom"/>
          </w:tcPr>
          <w:p w14:paraId="59D44DFD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40C0D387" w14:textId="3E727D69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(10,233)</w:t>
            </w:r>
          </w:p>
        </w:tc>
        <w:tc>
          <w:tcPr>
            <w:tcW w:w="270" w:type="dxa"/>
            <w:vAlign w:val="bottom"/>
          </w:tcPr>
          <w:p w14:paraId="407FBC1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F603E62" w14:textId="4941FEAF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2A4628FE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vAlign w:val="bottom"/>
          </w:tcPr>
          <w:p w14:paraId="13945BB8" w14:textId="03D45BBD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25,652</w:t>
            </w:r>
          </w:p>
        </w:tc>
      </w:tr>
      <w:tr w:rsidR="00291AD1" w:rsidRPr="00795110" w14:paraId="081498A6" w14:textId="77777777" w:rsidTr="00027930">
        <w:trPr>
          <w:trHeight w:val="348"/>
        </w:trPr>
        <w:tc>
          <w:tcPr>
            <w:tcW w:w="3274" w:type="dxa"/>
          </w:tcPr>
          <w:p w14:paraId="1D5D55AA" w14:textId="09D7666D" w:rsidR="00291AD1" w:rsidRPr="00795110" w:rsidRDefault="00291AD1" w:rsidP="00291AD1">
            <w:pPr>
              <w:spacing w:line="235" w:lineRule="auto"/>
              <w:ind w:right="-7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hint="cs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98" w:type="dxa"/>
          </w:tcPr>
          <w:p w14:paraId="20AC2B28" w14:textId="04D0252D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89,362</w:t>
            </w:r>
          </w:p>
        </w:tc>
        <w:tc>
          <w:tcPr>
            <w:tcW w:w="274" w:type="dxa"/>
          </w:tcPr>
          <w:p w14:paraId="0800738D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145DAFC8" w14:textId="402ED5B6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620</w:t>
            </w:r>
          </w:p>
        </w:tc>
        <w:tc>
          <w:tcPr>
            <w:tcW w:w="270" w:type="dxa"/>
          </w:tcPr>
          <w:p w14:paraId="692D510A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A8ACE1E" w14:textId="5FC980F4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(64,781)</w:t>
            </w:r>
          </w:p>
        </w:tc>
        <w:tc>
          <w:tcPr>
            <w:tcW w:w="243" w:type="dxa"/>
          </w:tcPr>
          <w:p w14:paraId="0A12147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72A6E7B9" w14:textId="506508AD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25,201</w:t>
            </w:r>
          </w:p>
        </w:tc>
      </w:tr>
      <w:tr w:rsidR="00291AD1" w:rsidRPr="00795110" w14:paraId="57BA9ECD" w14:textId="77777777" w:rsidTr="00027930">
        <w:trPr>
          <w:trHeight w:val="348"/>
        </w:trPr>
        <w:tc>
          <w:tcPr>
            <w:tcW w:w="3274" w:type="dxa"/>
          </w:tcPr>
          <w:p w14:paraId="4DAA7D97" w14:textId="2B42BA74" w:rsidR="00291AD1" w:rsidRPr="00795110" w:rsidRDefault="00291AD1" w:rsidP="00291AD1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98" w:type="dxa"/>
          </w:tcPr>
          <w:p w14:paraId="4F0AAE3D" w14:textId="77777777" w:rsidR="00382431" w:rsidRPr="00795110" w:rsidRDefault="00382431" w:rsidP="0038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  <w:p w14:paraId="20A0F2FB" w14:textId="67CB2862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57,868</w:t>
            </w:r>
          </w:p>
        </w:tc>
        <w:tc>
          <w:tcPr>
            <w:tcW w:w="274" w:type="dxa"/>
          </w:tcPr>
          <w:p w14:paraId="59965AF4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77D929B7" w14:textId="77777777" w:rsidR="00382431" w:rsidRPr="00795110" w:rsidRDefault="00382431" w:rsidP="0038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82C1F53" w14:textId="612243D2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11,095</w:t>
            </w:r>
          </w:p>
        </w:tc>
        <w:tc>
          <w:tcPr>
            <w:tcW w:w="270" w:type="dxa"/>
          </w:tcPr>
          <w:p w14:paraId="4FBAA77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7A90B051" w14:textId="77777777" w:rsidR="00382431" w:rsidRPr="00795110" w:rsidRDefault="00382431" w:rsidP="0038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6B6704B" w14:textId="1BC91C3F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5FFEC9B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0D4D6A71" w14:textId="77777777" w:rsidR="00382431" w:rsidRPr="00795110" w:rsidRDefault="00382431" w:rsidP="0038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35D9219" w14:textId="6DF92473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68,963</w:t>
            </w:r>
          </w:p>
        </w:tc>
      </w:tr>
      <w:tr w:rsidR="00291AD1" w:rsidRPr="00795110" w14:paraId="03CDC5BE" w14:textId="77777777" w:rsidTr="00027930">
        <w:trPr>
          <w:trHeight w:val="348"/>
        </w:trPr>
        <w:tc>
          <w:tcPr>
            <w:tcW w:w="3274" w:type="dxa"/>
            <w:shd w:val="clear" w:color="auto" w:fill="auto"/>
          </w:tcPr>
          <w:p w14:paraId="2D6AF085" w14:textId="6EBC1272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98" w:type="dxa"/>
            <w:shd w:val="clear" w:color="auto" w:fill="auto"/>
          </w:tcPr>
          <w:p w14:paraId="7A99F42E" w14:textId="09F840D9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925,401</w:t>
            </w:r>
          </w:p>
        </w:tc>
        <w:tc>
          <w:tcPr>
            <w:tcW w:w="274" w:type="dxa"/>
            <w:shd w:val="clear" w:color="auto" w:fill="auto"/>
          </w:tcPr>
          <w:p w14:paraId="7F398F0E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E320026" w14:textId="13DC7C0F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721,441</w:t>
            </w:r>
          </w:p>
        </w:tc>
        <w:tc>
          <w:tcPr>
            <w:tcW w:w="270" w:type="dxa"/>
            <w:shd w:val="clear" w:color="auto" w:fill="auto"/>
          </w:tcPr>
          <w:p w14:paraId="3F3C999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DCB290" w14:textId="0C8FF9E9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37BAF217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01E330A4" w14:textId="0A730470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1,646,842</w:t>
            </w:r>
          </w:p>
        </w:tc>
      </w:tr>
      <w:tr w:rsidR="00291AD1" w:rsidRPr="00795110" w14:paraId="2C7B7993" w14:textId="77777777" w:rsidTr="00027930">
        <w:trPr>
          <w:trHeight w:val="348"/>
        </w:trPr>
        <w:tc>
          <w:tcPr>
            <w:tcW w:w="3274" w:type="dxa"/>
            <w:shd w:val="clear" w:color="auto" w:fill="auto"/>
          </w:tcPr>
          <w:p w14:paraId="7E823B92" w14:textId="729BF65A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ผลกระทบจากการปรับโครงสร้างธุรกิจ</w:t>
            </w:r>
          </w:p>
        </w:tc>
        <w:tc>
          <w:tcPr>
            <w:tcW w:w="1298" w:type="dxa"/>
            <w:shd w:val="clear" w:color="auto" w:fill="auto"/>
          </w:tcPr>
          <w:p w14:paraId="65345CFA" w14:textId="797DF747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80,676</w:t>
            </w:r>
          </w:p>
        </w:tc>
        <w:tc>
          <w:tcPr>
            <w:tcW w:w="274" w:type="dxa"/>
            <w:shd w:val="clear" w:color="auto" w:fill="auto"/>
          </w:tcPr>
          <w:p w14:paraId="24DFD649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A2C84D6" w14:textId="708460A4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0E92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2E1840" w14:textId="217C6B8A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5C650BDE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2B851B77" w14:textId="3D365FA1" w:rsidR="00291AD1" w:rsidRPr="00795110" w:rsidRDefault="0038243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80,676</w:t>
            </w:r>
          </w:p>
        </w:tc>
      </w:tr>
      <w:tr w:rsidR="004038BA" w:rsidRPr="00795110" w14:paraId="2A6D906D" w14:textId="77777777" w:rsidTr="00027930">
        <w:trPr>
          <w:trHeight w:val="348"/>
        </w:trPr>
        <w:tc>
          <w:tcPr>
            <w:tcW w:w="3274" w:type="dxa"/>
            <w:shd w:val="clear" w:color="auto" w:fill="auto"/>
            <w:vAlign w:val="center"/>
          </w:tcPr>
          <w:p w14:paraId="79D9C66D" w14:textId="0B8B8699" w:rsidR="004038BA" w:rsidRPr="00795110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29E42EE" w14:textId="1CC58809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038BA">
              <w:rPr>
                <w:rFonts w:asciiTheme="majorBidi" w:eastAsia="MS Mincho" w:hAnsiTheme="majorBidi" w:cstheme="majorBidi"/>
                <w:sz w:val="29"/>
                <w:szCs w:val="29"/>
              </w:rPr>
              <w:t>19,873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C7A76A7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126EED7" w14:textId="69F5F045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4038BA">
              <w:rPr>
                <w:rFonts w:asciiTheme="majorBidi" w:eastAsia="MS Mincho" w:hAnsiTheme="majorBidi" w:cstheme="majorBidi"/>
                <w:sz w:val="29"/>
                <w:szCs w:val="29"/>
              </w:rPr>
              <w:t>1,435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55F7C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4CE66C" w14:textId="3DD952D5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4038BA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0D30A264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8853C77" w14:textId="501DF95E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4038BA">
              <w:rPr>
                <w:rFonts w:asciiTheme="majorBidi" w:eastAsia="MS Mincho" w:hAnsiTheme="majorBidi" w:cstheme="majorBidi"/>
                <w:sz w:val="29"/>
                <w:szCs w:val="29"/>
              </w:rPr>
              <w:t>21,308</w:t>
            </w:r>
          </w:p>
        </w:tc>
      </w:tr>
      <w:tr w:rsidR="004038BA" w:rsidRPr="00795110" w14:paraId="3EE1BD88" w14:textId="77777777" w:rsidTr="00027930">
        <w:trPr>
          <w:trHeight w:val="334"/>
        </w:trPr>
        <w:tc>
          <w:tcPr>
            <w:tcW w:w="3274" w:type="dxa"/>
            <w:shd w:val="clear" w:color="auto" w:fill="auto"/>
          </w:tcPr>
          <w:p w14:paraId="484A6E5A" w14:textId="77777777" w:rsidR="004038BA" w:rsidRPr="00795110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85AD8" w14:textId="42C4B03B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</w:rPr>
            </w:pPr>
            <w:r w:rsidRPr="004038B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1,209,065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641FCBE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9CA8E" w14:textId="19E24B88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038B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724,358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2C9901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69907" w14:textId="38BDF0B2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4038B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(64,781)</w:t>
            </w:r>
          </w:p>
        </w:tc>
        <w:tc>
          <w:tcPr>
            <w:tcW w:w="243" w:type="dxa"/>
            <w:vAlign w:val="bottom"/>
          </w:tcPr>
          <w:p w14:paraId="195956F8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DE1F1" w14:textId="2D58288C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4038B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1,868,642</w:t>
            </w:r>
          </w:p>
        </w:tc>
      </w:tr>
      <w:tr w:rsidR="00291AD1" w:rsidRPr="00795110" w14:paraId="6598AE54" w14:textId="77777777" w:rsidTr="00027930">
        <w:trPr>
          <w:trHeight w:val="334"/>
        </w:trPr>
        <w:tc>
          <w:tcPr>
            <w:tcW w:w="3274" w:type="dxa"/>
            <w:shd w:val="clear" w:color="auto" w:fill="auto"/>
          </w:tcPr>
          <w:p w14:paraId="3FA2A7A9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E06E00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48CD3A0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437A49E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B2E9D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C27A0F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3" w:type="dxa"/>
            <w:vAlign w:val="bottom"/>
          </w:tcPr>
          <w:p w14:paraId="0ED162D3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1C8F62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291AD1" w:rsidRPr="00795110" w14:paraId="4F16477D" w14:textId="77777777" w:rsidTr="00027930">
        <w:trPr>
          <w:trHeight w:val="334"/>
        </w:trPr>
        <w:tc>
          <w:tcPr>
            <w:tcW w:w="3274" w:type="dxa"/>
            <w:shd w:val="clear" w:color="auto" w:fill="auto"/>
          </w:tcPr>
          <w:p w14:paraId="5E0DBB86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</w:tcPr>
          <w:p w14:paraId="4FDFDF64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</w:tcPr>
          <w:p w14:paraId="5A89E5C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740029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DAF4C44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90DB394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43" w:type="dxa"/>
          </w:tcPr>
          <w:p w14:paraId="1DAF1DBE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56D1F0F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4038BA" w:rsidRPr="00795110" w14:paraId="6DE5F297" w14:textId="77777777" w:rsidTr="00FE492E">
        <w:trPr>
          <w:trHeight w:val="334"/>
        </w:trPr>
        <w:tc>
          <w:tcPr>
            <w:tcW w:w="3274" w:type="dxa"/>
            <w:shd w:val="clear" w:color="auto" w:fill="auto"/>
          </w:tcPr>
          <w:p w14:paraId="0DD00F7C" w14:textId="77777777" w:rsidR="004038BA" w:rsidRPr="00795110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01EECAD0" w14:textId="77777777" w:rsidR="004038BA" w:rsidRPr="00795110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0E73AF8" w14:textId="498369F0" w:rsidR="004038BA" w:rsidRPr="004038BA" w:rsidRDefault="004038BA" w:rsidP="004038BA">
            <w:pPr>
              <w:pStyle w:val="acctfourfigures"/>
              <w:tabs>
                <w:tab w:val="clear" w:pos="765"/>
                <w:tab w:val="decimal" w:pos="939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4038BA">
              <w:rPr>
                <w:rFonts w:asciiTheme="majorBidi" w:hAnsiTheme="majorBidi" w:cstheme="majorBidi"/>
                <w:sz w:val="29"/>
                <w:szCs w:val="29"/>
              </w:rPr>
              <w:t>(2,277,230)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1CE18C9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A999595" w14:textId="50D82150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4038BA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(1,021,379)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C68AC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185C68" w14:textId="4FBCABE9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4038BA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59DFE64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C344FCB" w14:textId="100C3A07" w:rsidR="004038BA" w:rsidRPr="004038BA" w:rsidRDefault="004038BA" w:rsidP="00E6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4038BA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(3,298,609)</w:t>
            </w:r>
          </w:p>
        </w:tc>
      </w:tr>
      <w:tr w:rsidR="00291AD1" w:rsidRPr="00795110" w14:paraId="6910CCDC" w14:textId="77777777" w:rsidTr="00FE492E">
        <w:trPr>
          <w:trHeight w:val="334"/>
        </w:trPr>
        <w:tc>
          <w:tcPr>
            <w:tcW w:w="3274" w:type="dxa"/>
            <w:shd w:val="clear" w:color="auto" w:fill="auto"/>
          </w:tcPr>
          <w:p w14:paraId="5E87B594" w14:textId="0B8F1239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ที่ดิน อาคารและอุปกรณ์</w:t>
            </w:r>
            <w:r w:rsidRPr="00795110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174DCC6E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09D56989" w14:textId="77777777" w:rsidR="00643F27" w:rsidRPr="00795110" w:rsidRDefault="00643F27" w:rsidP="0064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1EA84D63" w14:textId="5B3E6E08" w:rsidR="00291AD1" w:rsidRPr="00795110" w:rsidRDefault="00643F27" w:rsidP="00291AD1">
            <w:pPr>
              <w:pStyle w:val="acctfourfigures"/>
              <w:tabs>
                <w:tab w:val="clear" w:pos="765"/>
                <w:tab w:val="decimal" w:pos="939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(81,360)</w:t>
            </w:r>
          </w:p>
        </w:tc>
        <w:tc>
          <w:tcPr>
            <w:tcW w:w="274" w:type="dxa"/>
            <w:shd w:val="clear" w:color="auto" w:fill="auto"/>
          </w:tcPr>
          <w:p w14:paraId="39AD95FF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05100AC4" w14:textId="77777777" w:rsidR="00643F27" w:rsidRPr="00795110" w:rsidRDefault="00643F27" w:rsidP="0064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35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536038F8" w14:textId="5379BD38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35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(22,237)</w:t>
            </w:r>
          </w:p>
        </w:tc>
        <w:tc>
          <w:tcPr>
            <w:tcW w:w="270" w:type="dxa"/>
            <w:shd w:val="clear" w:color="auto" w:fill="auto"/>
          </w:tcPr>
          <w:p w14:paraId="2D765A10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69D4BB" w14:textId="005CFA25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712D742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</w:tcPr>
          <w:p w14:paraId="09F50708" w14:textId="77777777" w:rsidR="00643F27" w:rsidRPr="00795110" w:rsidRDefault="00643F27" w:rsidP="0064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04FC95F0" w14:textId="181B6A1E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(103,597)</w:t>
            </w:r>
          </w:p>
        </w:tc>
      </w:tr>
      <w:tr w:rsidR="00291AD1" w:rsidRPr="00795110" w14:paraId="7A26BE9A" w14:textId="77777777" w:rsidTr="00FE492E">
        <w:trPr>
          <w:trHeight w:val="334"/>
        </w:trPr>
        <w:tc>
          <w:tcPr>
            <w:tcW w:w="3274" w:type="dxa"/>
            <w:shd w:val="clear" w:color="auto" w:fill="auto"/>
          </w:tcPr>
          <w:p w14:paraId="4490085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649D9599" w14:textId="7D90E11F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Pr="00795110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6EC2C931" w14:textId="77777777" w:rsidR="00643F27" w:rsidRPr="00795110" w:rsidRDefault="00643F27" w:rsidP="0064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C81092B" w14:textId="41AD589F" w:rsidR="00291AD1" w:rsidRPr="00795110" w:rsidRDefault="00643F27" w:rsidP="00291AD1">
            <w:pPr>
              <w:pStyle w:val="acctfourfigures"/>
              <w:tabs>
                <w:tab w:val="clear" w:pos="765"/>
                <w:tab w:val="decimal" w:pos="939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(4,733,733)</w:t>
            </w:r>
          </w:p>
        </w:tc>
        <w:tc>
          <w:tcPr>
            <w:tcW w:w="274" w:type="dxa"/>
            <w:shd w:val="clear" w:color="auto" w:fill="auto"/>
          </w:tcPr>
          <w:p w14:paraId="4D497064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6987E5" w14:textId="322D98B7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F0E52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A486CDD" w14:textId="77777777" w:rsidR="00643F27" w:rsidRPr="00795110" w:rsidRDefault="00643F27" w:rsidP="0064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  <w:p w14:paraId="6725271E" w14:textId="67851F97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(4,901)</w:t>
            </w:r>
          </w:p>
        </w:tc>
        <w:tc>
          <w:tcPr>
            <w:tcW w:w="243" w:type="dxa"/>
            <w:shd w:val="clear" w:color="auto" w:fill="auto"/>
          </w:tcPr>
          <w:p w14:paraId="175AA71B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7919E4BB" w14:textId="77777777" w:rsidR="00643F27" w:rsidRPr="00795110" w:rsidRDefault="00643F27" w:rsidP="0064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8E812D0" w14:textId="7168C3F4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(4,738,634)</w:t>
            </w:r>
          </w:p>
        </w:tc>
      </w:tr>
      <w:tr w:rsidR="00291AD1" w:rsidRPr="00795110" w14:paraId="4A37004B" w14:textId="77777777" w:rsidTr="00FE492E">
        <w:trPr>
          <w:trHeight w:val="334"/>
        </w:trPr>
        <w:tc>
          <w:tcPr>
            <w:tcW w:w="3274" w:type="dxa"/>
            <w:shd w:val="clear" w:color="auto" w:fill="auto"/>
          </w:tcPr>
          <w:p w14:paraId="65FD339A" w14:textId="7AB4B7CC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ผลกระทบจากการปรับโครงสร้างธุรกิจ</w:t>
            </w:r>
          </w:p>
        </w:tc>
        <w:tc>
          <w:tcPr>
            <w:tcW w:w="1298" w:type="dxa"/>
            <w:shd w:val="clear" w:color="auto" w:fill="auto"/>
          </w:tcPr>
          <w:p w14:paraId="3DB175AF" w14:textId="5B3268BE" w:rsidR="00291AD1" w:rsidRPr="00795110" w:rsidRDefault="00643F27" w:rsidP="00291AD1">
            <w:pPr>
              <w:pStyle w:val="acctfourfigures"/>
              <w:tabs>
                <w:tab w:val="clear" w:pos="765"/>
                <w:tab w:val="decimal" w:pos="939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(62,590)</w:t>
            </w:r>
          </w:p>
        </w:tc>
        <w:tc>
          <w:tcPr>
            <w:tcW w:w="274" w:type="dxa"/>
            <w:shd w:val="clear" w:color="auto" w:fill="auto"/>
          </w:tcPr>
          <w:p w14:paraId="5BFC9323" w14:textId="77777777" w:rsidR="00291AD1" w:rsidRPr="00795110" w:rsidRDefault="00291AD1" w:rsidP="00291AD1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3A59A62" w14:textId="37E919AA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204DF7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5B9E3A" w14:textId="048A6408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AD1D1F8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</w:tcPr>
          <w:p w14:paraId="7E70D8B8" w14:textId="4C2C2F24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(62,590)</w:t>
            </w:r>
          </w:p>
        </w:tc>
      </w:tr>
      <w:tr w:rsidR="00291AD1" w:rsidRPr="00795110" w14:paraId="31DA219B" w14:textId="77777777" w:rsidTr="00FE492E">
        <w:trPr>
          <w:trHeight w:val="334"/>
        </w:trPr>
        <w:tc>
          <w:tcPr>
            <w:tcW w:w="3274" w:type="dxa"/>
            <w:shd w:val="clear" w:color="auto" w:fill="auto"/>
          </w:tcPr>
          <w:p w14:paraId="3859C91D" w14:textId="13BF7653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98" w:type="dxa"/>
            <w:shd w:val="clear" w:color="auto" w:fill="auto"/>
          </w:tcPr>
          <w:p w14:paraId="67853CB1" w14:textId="561966AC" w:rsidR="00291AD1" w:rsidRPr="00795110" w:rsidRDefault="00643F27" w:rsidP="00291AD1">
            <w:pPr>
              <w:pStyle w:val="acctfourfigures"/>
              <w:tabs>
                <w:tab w:val="clear" w:pos="765"/>
              </w:tabs>
              <w:spacing w:line="235" w:lineRule="auto"/>
              <w:ind w:left="-32" w:right="-1653" w:firstLine="611"/>
              <w:rPr>
                <w:rFonts w:asciiTheme="majorBidi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D76465C" w14:textId="77777777" w:rsidR="00291AD1" w:rsidRPr="00795110" w:rsidRDefault="00291AD1" w:rsidP="00291AD1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D76457D" w14:textId="2784B239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(2,888)</w:t>
            </w:r>
          </w:p>
        </w:tc>
        <w:tc>
          <w:tcPr>
            <w:tcW w:w="270" w:type="dxa"/>
            <w:shd w:val="clear" w:color="auto" w:fill="auto"/>
          </w:tcPr>
          <w:p w14:paraId="7D548EDE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F9DF46" w14:textId="28B5F11A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FF74764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</w:tcPr>
          <w:p w14:paraId="6C7A7B53" w14:textId="66EF355B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(2,888)</w:t>
            </w:r>
          </w:p>
        </w:tc>
      </w:tr>
      <w:tr w:rsidR="004038BA" w:rsidRPr="00795110" w14:paraId="41D86E62" w14:textId="77777777" w:rsidTr="00FE492E">
        <w:trPr>
          <w:trHeight w:val="325"/>
        </w:trPr>
        <w:tc>
          <w:tcPr>
            <w:tcW w:w="3274" w:type="dxa"/>
            <w:shd w:val="clear" w:color="auto" w:fill="auto"/>
          </w:tcPr>
          <w:p w14:paraId="29915852" w14:textId="77777777" w:rsidR="004038BA" w:rsidRPr="00795110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60FCA" w14:textId="378A2B1A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69"/>
              </w:tabs>
              <w:spacing w:line="235" w:lineRule="auto"/>
              <w:ind w:left="-153" w:right="57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4038B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(7,154,</w:t>
            </w:r>
            <w:r w:rsidR="005A22B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913</w:t>
            </w:r>
            <w:r w:rsidRPr="004038B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45C89598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FC08F" w14:textId="2B650C5F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4038B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(1,046,504)</w:t>
            </w:r>
          </w:p>
        </w:tc>
        <w:tc>
          <w:tcPr>
            <w:tcW w:w="270" w:type="dxa"/>
            <w:shd w:val="clear" w:color="auto" w:fill="auto"/>
          </w:tcPr>
          <w:p w14:paraId="4C2B0DB5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9B7D7" w14:textId="14DE6C9E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4038B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(4,901)</w:t>
            </w:r>
          </w:p>
        </w:tc>
        <w:tc>
          <w:tcPr>
            <w:tcW w:w="243" w:type="dxa"/>
            <w:shd w:val="clear" w:color="auto" w:fill="auto"/>
          </w:tcPr>
          <w:p w14:paraId="31CE79D7" w14:textId="77777777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863C6" w14:textId="0C3D3572" w:rsidR="004038BA" w:rsidRPr="004038BA" w:rsidRDefault="004038BA" w:rsidP="0040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038B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(8,206,318)</w:t>
            </w:r>
          </w:p>
        </w:tc>
      </w:tr>
      <w:tr w:rsidR="00291AD1" w:rsidRPr="00795110" w14:paraId="2C803370" w14:textId="77777777" w:rsidTr="00027930">
        <w:trPr>
          <w:trHeight w:val="334"/>
        </w:trPr>
        <w:tc>
          <w:tcPr>
            <w:tcW w:w="3274" w:type="dxa"/>
            <w:shd w:val="clear" w:color="auto" w:fill="auto"/>
          </w:tcPr>
          <w:p w14:paraId="296624D1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</w:tcPr>
          <w:p w14:paraId="4E9F235E" w14:textId="37ADDCB7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  <w:tab w:val="decimal" w:pos="702"/>
              </w:tabs>
              <w:spacing w:line="235" w:lineRule="auto"/>
              <w:ind w:left="-153" w:right="57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(5,</w:t>
            </w:r>
            <w:r w:rsidR="00E26968"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="008A251A"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45</w:t>
            </w:r>
            <w:r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A251A"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848</w:t>
            </w:r>
            <w:r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4A1CA4E4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7EE8D34" w14:textId="4A5D81C6" w:rsidR="00291AD1" w:rsidRPr="00795110" w:rsidRDefault="00EA39A2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7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(322,14</w:t>
            </w:r>
            <w:r w:rsidR="0056685A"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6</w:t>
            </w: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ABDD95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D6060DD" w14:textId="3563722D" w:rsidR="00291AD1" w:rsidRPr="00795110" w:rsidRDefault="00643F27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(69,682)</w:t>
            </w:r>
          </w:p>
        </w:tc>
        <w:tc>
          <w:tcPr>
            <w:tcW w:w="243" w:type="dxa"/>
          </w:tcPr>
          <w:p w14:paraId="0570DFEC" w14:textId="77777777" w:rsidR="00291AD1" w:rsidRPr="00795110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shd w:val="clear" w:color="auto" w:fill="auto"/>
          </w:tcPr>
          <w:p w14:paraId="34D6B8E7" w14:textId="4BD51039" w:rsidR="00291AD1" w:rsidRPr="00795110" w:rsidRDefault="00EA39A2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(6,3</w:t>
            </w:r>
            <w:r w:rsidR="0037691F"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</w:t>
            </w:r>
            <w:r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37691F"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676</w:t>
            </w:r>
            <w:r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</w:tbl>
    <w:p w14:paraId="04926C02" w14:textId="77777777" w:rsidR="00E50B1D" w:rsidRPr="00795110" w:rsidRDefault="00E50B1D"/>
    <w:p w14:paraId="71EE9D88" w14:textId="1402590E" w:rsidR="00EA21C9" w:rsidRPr="00795110" w:rsidRDefault="00EA21C9">
      <w:r w:rsidRPr="00795110">
        <w:br w:type="page"/>
      </w:r>
    </w:p>
    <w:tbl>
      <w:tblPr>
        <w:tblW w:w="952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74"/>
        <w:gridCol w:w="1298"/>
        <w:gridCol w:w="274"/>
        <w:gridCol w:w="1346"/>
        <w:gridCol w:w="270"/>
        <w:gridCol w:w="1350"/>
        <w:gridCol w:w="243"/>
        <w:gridCol w:w="1467"/>
      </w:tblGrid>
      <w:tr w:rsidR="00A327E9" w:rsidRPr="00795110" w14:paraId="071623FF" w14:textId="77777777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5FE9A6C9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21B064C2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327E9" w:rsidRPr="00795110" w14:paraId="1F97F57D" w14:textId="77777777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776FA5FB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13F7ECE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4BF0589C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966" w:type="dxa"/>
            <w:gridSpan w:val="3"/>
            <w:shd w:val="clear" w:color="auto" w:fill="auto"/>
            <w:vAlign w:val="bottom"/>
          </w:tcPr>
          <w:p w14:paraId="5E844637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795110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43" w:type="dxa"/>
          </w:tcPr>
          <w:p w14:paraId="13869B41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DFEB5FA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A327E9" w:rsidRPr="00795110" w14:paraId="640FF693" w14:textId="77777777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23B182B2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6BEFA8AC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795110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426CFA9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3FF965EE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DC825A3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8D7AC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6CC30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3F3B9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D09F971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62B339FE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10C4AC3A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79511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A327E9" w:rsidRPr="00795110" w14:paraId="0E5703FF" w14:textId="77777777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68AFD044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3BD5A63B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327E9" w:rsidRPr="00795110" w14:paraId="2BC6BBAE" w14:textId="77777777">
        <w:trPr>
          <w:trHeight w:val="139"/>
        </w:trPr>
        <w:tc>
          <w:tcPr>
            <w:tcW w:w="3274" w:type="dxa"/>
          </w:tcPr>
          <w:p w14:paraId="3B4109F4" w14:textId="5BE90344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2565</w:t>
            </w:r>
          </w:p>
        </w:tc>
        <w:tc>
          <w:tcPr>
            <w:tcW w:w="1298" w:type="dxa"/>
          </w:tcPr>
          <w:p w14:paraId="4927B7F2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13C8A4BF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1364E119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201C27EB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73341FCF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31B5464E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1256ECCA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A327E9" w:rsidRPr="00795110" w14:paraId="08600729" w14:textId="77777777">
        <w:trPr>
          <w:trHeight w:val="139"/>
        </w:trPr>
        <w:tc>
          <w:tcPr>
            <w:tcW w:w="3274" w:type="dxa"/>
          </w:tcPr>
          <w:p w14:paraId="021AC1D4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8" w:type="dxa"/>
          </w:tcPr>
          <w:p w14:paraId="578A9DA8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7BCF2659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54FF1FE3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5A773589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2A4D9C17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7E69F797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424C68DF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A327E9" w:rsidRPr="00795110" w14:paraId="037B056B" w14:textId="77777777" w:rsidTr="00E8013B">
        <w:trPr>
          <w:trHeight w:val="348"/>
        </w:trPr>
        <w:tc>
          <w:tcPr>
            <w:tcW w:w="3274" w:type="dxa"/>
            <w:shd w:val="clear" w:color="auto" w:fill="auto"/>
          </w:tcPr>
          <w:p w14:paraId="66FF62B2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อาคารและอุปกรณ์</w:t>
            </w:r>
            <w:r w:rsidRPr="00795110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6E7A2658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208562F6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C6A92A2" w14:textId="383240B9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497</w:t>
            </w:r>
          </w:p>
        </w:tc>
        <w:tc>
          <w:tcPr>
            <w:tcW w:w="274" w:type="dxa"/>
            <w:shd w:val="clear" w:color="auto" w:fill="auto"/>
          </w:tcPr>
          <w:p w14:paraId="3F8815F0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AAFAA1E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3C212B22" w14:textId="5F6288E7" w:rsidR="00A327E9" w:rsidRPr="00795110" w:rsidRDefault="00120F0A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(17)</w:t>
            </w:r>
          </w:p>
        </w:tc>
        <w:tc>
          <w:tcPr>
            <w:tcW w:w="270" w:type="dxa"/>
            <w:shd w:val="clear" w:color="auto" w:fill="auto"/>
          </w:tcPr>
          <w:p w14:paraId="5F8090E4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9157E72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C6D11C9" w14:textId="78A0D9D1" w:rsidR="00A327E9" w:rsidRPr="00795110" w:rsidRDefault="00595C4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F5018C0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39A3DAC4" w14:textId="77777777" w:rsidR="00A777D2" w:rsidRPr="00795110" w:rsidRDefault="00A777D2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30B74FBE" w14:textId="0EC5142E" w:rsidR="00A327E9" w:rsidRPr="00795110" w:rsidRDefault="00A777D2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480</w:t>
            </w:r>
          </w:p>
        </w:tc>
      </w:tr>
      <w:tr w:rsidR="00A327E9" w:rsidRPr="00795110" w14:paraId="0190248D" w14:textId="77777777" w:rsidTr="00E8013B">
        <w:trPr>
          <w:trHeight w:val="348"/>
        </w:trPr>
        <w:tc>
          <w:tcPr>
            <w:tcW w:w="3274" w:type="dxa"/>
            <w:shd w:val="clear" w:color="auto" w:fill="auto"/>
          </w:tcPr>
          <w:p w14:paraId="218B81BC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795110">
              <w:rPr>
                <w:rFonts w:asciiTheme="majorBidi" w:hAnsiTheme="majorBidi" w:hint="cs"/>
                <w:sz w:val="29"/>
                <w:szCs w:val="29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98" w:type="dxa"/>
            <w:shd w:val="clear" w:color="auto" w:fill="auto"/>
          </w:tcPr>
          <w:p w14:paraId="7FFCD50C" w14:textId="7652708A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25,201</w:t>
            </w:r>
          </w:p>
        </w:tc>
        <w:tc>
          <w:tcPr>
            <w:tcW w:w="274" w:type="dxa"/>
            <w:shd w:val="clear" w:color="auto" w:fill="auto"/>
          </w:tcPr>
          <w:p w14:paraId="21861FB4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17AF710" w14:textId="3E81CCBC" w:rsidR="00A327E9" w:rsidRPr="00795110" w:rsidRDefault="00A777D2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(7,</w:t>
            </w:r>
            <w:r w:rsidR="00712086"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72</w:t>
            </w:r>
            <w:r w:rsidR="00135788"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64DCE7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97B7DAF" w14:textId="6290406D" w:rsidR="00A327E9" w:rsidRPr="00795110" w:rsidRDefault="00A777D2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1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C2534D"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17,975</w:t>
            </w: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31916E67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3345385D" w14:textId="2A2078DF" w:rsidR="00A327E9" w:rsidRPr="00795110" w:rsidRDefault="00C2534D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712086"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50</w:t>
            </w:r>
            <w:r w:rsidR="00135788"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0</w:t>
            </w: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A327E9" w:rsidRPr="00795110" w14:paraId="770BF1F0" w14:textId="77777777" w:rsidTr="00E8013B">
        <w:trPr>
          <w:trHeight w:val="348"/>
        </w:trPr>
        <w:tc>
          <w:tcPr>
            <w:tcW w:w="3274" w:type="dxa"/>
            <w:shd w:val="clear" w:color="auto" w:fill="auto"/>
          </w:tcPr>
          <w:p w14:paraId="11D6E3C2" w14:textId="77777777" w:rsidR="00A327E9" w:rsidRPr="00795110" w:rsidRDefault="00A327E9" w:rsidP="00A327E9">
            <w:pPr>
              <w:tabs>
                <w:tab w:val="left" w:pos="360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</w:t>
            </w: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298" w:type="dxa"/>
            <w:shd w:val="clear" w:color="auto" w:fill="auto"/>
          </w:tcPr>
          <w:p w14:paraId="46FEB8BC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FC32723" w14:textId="3501D96B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21,459</w:t>
            </w:r>
          </w:p>
        </w:tc>
        <w:tc>
          <w:tcPr>
            <w:tcW w:w="274" w:type="dxa"/>
            <w:shd w:val="clear" w:color="auto" w:fill="auto"/>
          </w:tcPr>
          <w:p w14:paraId="6CC12DF9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447E00DC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62D4D02" w14:textId="501BE295" w:rsidR="00A327E9" w:rsidRPr="00795110" w:rsidRDefault="00595C4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5,474</w:t>
            </w:r>
          </w:p>
        </w:tc>
        <w:tc>
          <w:tcPr>
            <w:tcW w:w="270" w:type="dxa"/>
            <w:shd w:val="clear" w:color="auto" w:fill="auto"/>
          </w:tcPr>
          <w:p w14:paraId="12F002B9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AE39BED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05F522D2" w14:textId="28E18886" w:rsidR="00A327E9" w:rsidRPr="00795110" w:rsidRDefault="00595C4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845835E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1F983145" w14:textId="77777777" w:rsidR="00595C4E" w:rsidRPr="00795110" w:rsidRDefault="00595C4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09B0B44" w14:textId="789C6E5E" w:rsidR="00A327E9" w:rsidRPr="00795110" w:rsidRDefault="00712086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  <w:r w:rsidR="007A2685"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7A2685"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93</w:t>
            </w:r>
            <w:r w:rsidR="00781508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</w:p>
        </w:tc>
      </w:tr>
      <w:tr w:rsidR="00A327E9" w:rsidRPr="00795110" w14:paraId="247D98B8" w14:textId="77777777" w:rsidTr="00AA25A5">
        <w:trPr>
          <w:trHeight w:val="348"/>
        </w:trPr>
        <w:tc>
          <w:tcPr>
            <w:tcW w:w="3274" w:type="dxa"/>
          </w:tcPr>
          <w:p w14:paraId="204D73E8" w14:textId="77777777" w:rsidR="00A327E9" w:rsidRPr="00795110" w:rsidRDefault="00A327E9" w:rsidP="00A327E9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อัตราดอกเบี้ยที่แท้จริง</w:t>
            </w:r>
          </w:p>
        </w:tc>
        <w:tc>
          <w:tcPr>
            <w:tcW w:w="1298" w:type="dxa"/>
          </w:tcPr>
          <w:p w14:paraId="56645E87" w14:textId="1D14BE3F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3,995</w:t>
            </w:r>
          </w:p>
        </w:tc>
        <w:tc>
          <w:tcPr>
            <w:tcW w:w="274" w:type="dxa"/>
          </w:tcPr>
          <w:p w14:paraId="638B3350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E3C6ED5" w14:textId="1FBF9903" w:rsidR="00A327E9" w:rsidRPr="00795110" w:rsidRDefault="00C145DD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(2,614)</w:t>
            </w:r>
          </w:p>
        </w:tc>
        <w:tc>
          <w:tcPr>
            <w:tcW w:w="270" w:type="dxa"/>
            <w:shd w:val="clear" w:color="auto" w:fill="auto"/>
          </w:tcPr>
          <w:p w14:paraId="1F74DB5D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1104D88" w14:textId="37CA4EDD" w:rsidR="00A327E9" w:rsidRPr="00795110" w:rsidRDefault="00C145DD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97B56F0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1BC30AAF" w14:textId="267677AE" w:rsidR="00A327E9" w:rsidRPr="00795110" w:rsidRDefault="00C145DD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1,381</w:t>
            </w:r>
          </w:p>
        </w:tc>
      </w:tr>
      <w:tr w:rsidR="00A327E9" w:rsidRPr="00795110" w14:paraId="378BEC1D" w14:textId="77777777" w:rsidTr="00AA25A5">
        <w:trPr>
          <w:trHeight w:val="348"/>
        </w:trPr>
        <w:tc>
          <w:tcPr>
            <w:tcW w:w="3274" w:type="dxa"/>
          </w:tcPr>
          <w:p w14:paraId="015886B7" w14:textId="77777777" w:rsidR="00A327E9" w:rsidRPr="00795110" w:rsidRDefault="00A327E9" w:rsidP="00A327E9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3C34D2FA" w14:textId="2385BE0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1,788</w:t>
            </w:r>
          </w:p>
        </w:tc>
        <w:tc>
          <w:tcPr>
            <w:tcW w:w="274" w:type="dxa"/>
          </w:tcPr>
          <w:p w14:paraId="518E9903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690E560" w14:textId="05E9114F" w:rsidR="00A327E9" w:rsidRPr="00795110" w:rsidRDefault="00482F00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1,</w:t>
            </w:r>
            <w:r w:rsidR="00712086"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46</w:t>
            </w:r>
            <w:r w:rsidR="006C31AC"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FBC732F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9BADB6" w14:textId="38E92AE8" w:rsidR="00A327E9" w:rsidRPr="00795110" w:rsidRDefault="009D10C2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E63FE93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5D2A36FA" w14:textId="58C252DA" w:rsidR="00A327E9" w:rsidRPr="00795110" w:rsidRDefault="00482F00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3,</w:t>
            </w:r>
            <w:r w:rsidR="00712086"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25</w:t>
            </w:r>
            <w:r w:rsidR="00C76D8E" w:rsidRPr="00795110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</w:p>
        </w:tc>
      </w:tr>
      <w:tr w:rsidR="00A327E9" w:rsidRPr="00795110" w14:paraId="18684A29" w14:textId="77777777" w:rsidTr="00AA25A5">
        <w:trPr>
          <w:trHeight w:val="348"/>
        </w:trPr>
        <w:tc>
          <w:tcPr>
            <w:tcW w:w="3274" w:type="dxa"/>
            <w:shd w:val="clear" w:color="auto" w:fill="auto"/>
          </w:tcPr>
          <w:p w14:paraId="0DEDDF78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2A448" w14:textId="5F91DFEE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52,940</w:t>
            </w:r>
          </w:p>
        </w:tc>
        <w:tc>
          <w:tcPr>
            <w:tcW w:w="274" w:type="dxa"/>
            <w:shd w:val="clear" w:color="auto" w:fill="auto"/>
          </w:tcPr>
          <w:p w14:paraId="6F854601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B8B46" w14:textId="6C41BE08" w:rsidR="00A327E9" w:rsidRPr="00795110" w:rsidRDefault="009D10C2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(3,419)</w:t>
            </w:r>
          </w:p>
        </w:tc>
        <w:tc>
          <w:tcPr>
            <w:tcW w:w="270" w:type="dxa"/>
            <w:shd w:val="clear" w:color="auto" w:fill="auto"/>
          </w:tcPr>
          <w:p w14:paraId="0F7AE076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1D526" w14:textId="26C3A7AF" w:rsidR="00A327E9" w:rsidRPr="00795110" w:rsidRDefault="009D10C2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1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(17,975)</w:t>
            </w:r>
          </w:p>
        </w:tc>
        <w:tc>
          <w:tcPr>
            <w:tcW w:w="243" w:type="dxa"/>
            <w:shd w:val="clear" w:color="auto" w:fill="auto"/>
          </w:tcPr>
          <w:p w14:paraId="795AFB2D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2EE9A" w14:textId="02EA45C5" w:rsidR="00A327E9" w:rsidRPr="00795110" w:rsidRDefault="00AA25A5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31,</w:t>
            </w:r>
            <w:r w:rsidR="00E8013B"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546</w:t>
            </w:r>
          </w:p>
        </w:tc>
      </w:tr>
    </w:tbl>
    <w:p w14:paraId="391F1CD8" w14:textId="79A24B21" w:rsidR="00A327E9" w:rsidRPr="00795110" w:rsidRDefault="00A327E9">
      <w:pPr>
        <w:rPr>
          <w:sz w:val="30"/>
          <w:szCs w:val="30"/>
        </w:rPr>
      </w:pPr>
    </w:p>
    <w:tbl>
      <w:tblPr>
        <w:tblW w:w="952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74"/>
        <w:gridCol w:w="1298"/>
        <w:gridCol w:w="274"/>
        <w:gridCol w:w="1346"/>
        <w:gridCol w:w="270"/>
        <w:gridCol w:w="1350"/>
        <w:gridCol w:w="243"/>
        <w:gridCol w:w="1467"/>
      </w:tblGrid>
      <w:tr w:rsidR="007E7A2D" w:rsidRPr="00795110" w14:paraId="6C041DD7" w14:textId="77777777" w:rsidTr="005A73CE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56D0551F" w14:textId="5823D6A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115E5C35" w14:textId="1C24AA8F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E7A2D" w:rsidRPr="00795110" w14:paraId="66AD9190" w14:textId="77777777" w:rsidTr="005A73CE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74F9B0F8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A0721A4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EA25AAE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966" w:type="dxa"/>
            <w:gridSpan w:val="3"/>
            <w:shd w:val="clear" w:color="auto" w:fill="auto"/>
            <w:vAlign w:val="bottom"/>
          </w:tcPr>
          <w:p w14:paraId="657DB7B3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795110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43" w:type="dxa"/>
          </w:tcPr>
          <w:p w14:paraId="22FD3CD9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68141D1B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7E7A2D" w:rsidRPr="00795110" w14:paraId="5889C261" w14:textId="77777777" w:rsidTr="005A73CE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2BB62BB6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06B7BC43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795110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1BE1355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03F8782D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E271715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D7E6E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84143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C988F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2856B09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367FDE1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078370C4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79511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7E7A2D" w:rsidRPr="00795110" w14:paraId="5CE89C13" w14:textId="77777777" w:rsidTr="005A73CE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4D71EA2E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2631BB3B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E7A2D" w:rsidRPr="00795110" w14:paraId="004B6C3D" w14:textId="77777777" w:rsidTr="005A73CE">
        <w:trPr>
          <w:trHeight w:val="139"/>
        </w:trPr>
        <w:tc>
          <w:tcPr>
            <w:tcW w:w="3274" w:type="dxa"/>
          </w:tcPr>
          <w:p w14:paraId="62B87658" w14:textId="4E586DB9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1298" w:type="dxa"/>
          </w:tcPr>
          <w:p w14:paraId="59A0E7F5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0CEF819E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5B4C352E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15A11B0D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6097866E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300D1975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01965BC6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7E7A2D" w:rsidRPr="00795110" w14:paraId="6BB579F8" w14:textId="77777777" w:rsidTr="005A73CE">
        <w:trPr>
          <w:trHeight w:val="139"/>
        </w:trPr>
        <w:tc>
          <w:tcPr>
            <w:tcW w:w="3274" w:type="dxa"/>
          </w:tcPr>
          <w:p w14:paraId="68840134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8" w:type="dxa"/>
          </w:tcPr>
          <w:p w14:paraId="2B2F1134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47B3B5C8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545194D8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58C7FE7B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0B7A90A0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780AF8BA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57F4F706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7E7A2D" w:rsidRPr="00795110" w14:paraId="3AB82F76" w14:textId="77777777" w:rsidTr="005A73CE">
        <w:trPr>
          <w:trHeight w:val="348"/>
        </w:trPr>
        <w:tc>
          <w:tcPr>
            <w:tcW w:w="3274" w:type="dxa"/>
          </w:tcPr>
          <w:p w14:paraId="02CB604B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อาคารและอุปกรณ์</w:t>
            </w:r>
            <w:r w:rsidRPr="00795110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2C15024D" w14:textId="4F39D19F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</w:tcPr>
          <w:p w14:paraId="3BA610D2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3D060A55" w14:textId="6CE011F1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496</w:t>
            </w:r>
          </w:p>
        </w:tc>
        <w:tc>
          <w:tcPr>
            <w:tcW w:w="274" w:type="dxa"/>
          </w:tcPr>
          <w:p w14:paraId="2BC727DC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5B375D8D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250F99E" w14:textId="760CC243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4784DBF1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33F06036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4EF69992" w14:textId="27A7CACA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</w:tcPr>
          <w:p w14:paraId="656E5AE4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170B9279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55A1C966" w14:textId="31FED8D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497</w:t>
            </w:r>
          </w:p>
        </w:tc>
      </w:tr>
      <w:tr w:rsidR="007E7A2D" w:rsidRPr="00795110" w14:paraId="5D1B9088" w14:textId="77777777" w:rsidTr="005A73CE">
        <w:trPr>
          <w:trHeight w:val="348"/>
        </w:trPr>
        <w:tc>
          <w:tcPr>
            <w:tcW w:w="3274" w:type="dxa"/>
          </w:tcPr>
          <w:p w14:paraId="2482B7A2" w14:textId="388387A6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795110">
              <w:rPr>
                <w:rFonts w:asciiTheme="majorBidi" w:hAnsiTheme="majorBidi" w:hint="cs"/>
                <w:sz w:val="29"/>
                <w:szCs w:val="29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98" w:type="dxa"/>
          </w:tcPr>
          <w:p w14:paraId="2D4EFBED" w14:textId="436458D9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89,362</w:t>
            </w:r>
          </w:p>
        </w:tc>
        <w:tc>
          <w:tcPr>
            <w:tcW w:w="274" w:type="dxa"/>
          </w:tcPr>
          <w:p w14:paraId="4A23758F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3C0A576D" w14:textId="5CC9FC7E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620</w:t>
            </w:r>
          </w:p>
        </w:tc>
        <w:tc>
          <w:tcPr>
            <w:tcW w:w="270" w:type="dxa"/>
          </w:tcPr>
          <w:p w14:paraId="73C8BD06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77087381" w14:textId="2A85D2E5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1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lang w:val="en-GB"/>
              </w:rPr>
              <w:t>(64,781)</w:t>
            </w:r>
          </w:p>
        </w:tc>
        <w:tc>
          <w:tcPr>
            <w:tcW w:w="243" w:type="dxa"/>
          </w:tcPr>
          <w:p w14:paraId="1A442476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428756D9" w14:textId="58D10406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25,201</w:t>
            </w:r>
          </w:p>
        </w:tc>
      </w:tr>
      <w:tr w:rsidR="007E7A2D" w:rsidRPr="00795110" w14:paraId="2481C69D" w14:textId="77777777" w:rsidTr="005A73CE">
        <w:trPr>
          <w:trHeight w:val="348"/>
        </w:trPr>
        <w:tc>
          <w:tcPr>
            <w:tcW w:w="3274" w:type="dxa"/>
          </w:tcPr>
          <w:p w14:paraId="4AF289A2" w14:textId="05A746EF" w:rsidR="007E7A2D" w:rsidRPr="00795110" w:rsidRDefault="007E7A2D" w:rsidP="007E7A2D">
            <w:pPr>
              <w:tabs>
                <w:tab w:val="left" w:pos="360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</w:t>
            </w: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298" w:type="dxa"/>
          </w:tcPr>
          <w:p w14:paraId="7D58FE6F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9A02158" w14:textId="5A25F0B1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15,851</w:t>
            </w:r>
          </w:p>
        </w:tc>
        <w:tc>
          <w:tcPr>
            <w:tcW w:w="274" w:type="dxa"/>
          </w:tcPr>
          <w:p w14:paraId="2F2BF966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7C8FA69D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4A1ADF8" w14:textId="2DF7DFF4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5,608</w:t>
            </w:r>
          </w:p>
        </w:tc>
        <w:tc>
          <w:tcPr>
            <w:tcW w:w="270" w:type="dxa"/>
          </w:tcPr>
          <w:p w14:paraId="299C015A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1957647E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60EC8FA4" w14:textId="48B6E8E0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lang w:val="en-GB"/>
              </w:rPr>
              <w:t xml:space="preserve">                -</w:t>
            </w:r>
          </w:p>
        </w:tc>
        <w:tc>
          <w:tcPr>
            <w:tcW w:w="243" w:type="dxa"/>
          </w:tcPr>
          <w:p w14:paraId="6E4F7E63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2C10AE92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130B44D" w14:textId="1705DEAC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21,459</w:t>
            </w:r>
          </w:p>
        </w:tc>
      </w:tr>
      <w:tr w:rsidR="007E7A2D" w:rsidRPr="00795110" w14:paraId="14539DB6" w14:textId="77777777" w:rsidTr="007E7A2D">
        <w:trPr>
          <w:trHeight w:val="348"/>
        </w:trPr>
        <w:tc>
          <w:tcPr>
            <w:tcW w:w="3274" w:type="dxa"/>
          </w:tcPr>
          <w:p w14:paraId="21AD4A4E" w14:textId="3C5D471A" w:rsidR="007E7A2D" w:rsidRPr="00795110" w:rsidRDefault="007E7A2D" w:rsidP="007E7A2D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อัตราดอกเบี้ยที่แท้จริง</w:t>
            </w:r>
          </w:p>
        </w:tc>
        <w:tc>
          <w:tcPr>
            <w:tcW w:w="1298" w:type="dxa"/>
          </w:tcPr>
          <w:p w14:paraId="100860F0" w14:textId="617D96B9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6,635</w:t>
            </w:r>
          </w:p>
        </w:tc>
        <w:tc>
          <w:tcPr>
            <w:tcW w:w="274" w:type="dxa"/>
          </w:tcPr>
          <w:p w14:paraId="2C7B9F6B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1D9FA99C" w14:textId="2A0C0EBA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(2,640)</w:t>
            </w:r>
          </w:p>
        </w:tc>
        <w:tc>
          <w:tcPr>
            <w:tcW w:w="270" w:type="dxa"/>
          </w:tcPr>
          <w:p w14:paraId="113A8211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0C9C8917" w14:textId="2B9DAF0B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</w:tcPr>
          <w:p w14:paraId="6C43F2B2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05C2917A" w14:textId="5B50F8AF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3,995</w:t>
            </w:r>
          </w:p>
        </w:tc>
      </w:tr>
      <w:tr w:rsidR="007E7A2D" w:rsidRPr="00795110" w14:paraId="29D4D451" w14:textId="77777777" w:rsidTr="007E7A2D">
        <w:trPr>
          <w:trHeight w:val="348"/>
        </w:trPr>
        <w:tc>
          <w:tcPr>
            <w:tcW w:w="3274" w:type="dxa"/>
          </w:tcPr>
          <w:p w14:paraId="66D5FEEB" w14:textId="490FF90E" w:rsidR="007E7A2D" w:rsidRPr="00795110" w:rsidRDefault="007E7A2D" w:rsidP="007E7A2D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FB48993" w14:textId="04D27305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79</w:t>
            </w:r>
          </w:p>
        </w:tc>
        <w:tc>
          <w:tcPr>
            <w:tcW w:w="274" w:type="dxa"/>
          </w:tcPr>
          <w:p w14:paraId="2C0EAEA3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B212D4F" w14:textId="10319CE1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1,7</w:t>
            </w:r>
            <w:r w:rsidR="00D10EA3" w:rsidRPr="00795110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D74DA1" w:rsidRPr="00795110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270" w:type="dxa"/>
          </w:tcPr>
          <w:p w14:paraId="02D40186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E2A9ED" w14:textId="614A56C6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</w:tcPr>
          <w:p w14:paraId="7F9DCC99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34292748" w14:textId="7BEFC93C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sz w:val="29"/>
                <w:szCs w:val="29"/>
              </w:rPr>
              <w:t>1,788</w:t>
            </w:r>
          </w:p>
        </w:tc>
      </w:tr>
      <w:tr w:rsidR="007E7A2D" w:rsidRPr="00795110" w14:paraId="531984F1" w14:textId="77777777" w:rsidTr="00D10EA3">
        <w:trPr>
          <w:trHeight w:val="348"/>
        </w:trPr>
        <w:tc>
          <w:tcPr>
            <w:tcW w:w="3274" w:type="dxa"/>
            <w:shd w:val="clear" w:color="auto" w:fill="auto"/>
          </w:tcPr>
          <w:p w14:paraId="64E1F520" w14:textId="03ACE5A6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5B453" w14:textId="1AF2B51F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112,423</w:t>
            </w:r>
          </w:p>
        </w:tc>
        <w:tc>
          <w:tcPr>
            <w:tcW w:w="274" w:type="dxa"/>
            <w:shd w:val="clear" w:color="auto" w:fill="auto"/>
          </w:tcPr>
          <w:p w14:paraId="6363BCFA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5A116" w14:textId="6C1B395B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5,298</w:t>
            </w:r>
          </w:p>
        </w:tc>
        <w:tc>
          <w:tcPr>
            <w:tcW w:w="270" w:type="dxa"/>
            <w:shd w:val="clear" w:color="auto" w:fill="auto"/>
          </w:tcPr>
          <w:p w14:paraId="6411696F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6BA1E" w14:textId="6B7442C1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1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(64,781)</w:t>
            </w:r>
          </w:p>
        </w:tc>
        <w:tc>
          <w:tcPr>
            <w:tcW w:w="243" w:type="dxa"/>
          </w:tcPr>
          <w:p w14:paraId="1C1ECEDE" w14:textId="77777777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2D670" w14:textId="6631D920" w:rsidR="007E7A2D" w:rsidRPr="00795110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52,940</w:t>
            </w:r>
          </w:p>
        </w:tc>
      </w:tr>
      <w:tr w:rsidR="007E7A2D" w:rsidRPr="00795110" w14:paraId="459683D0" w14:textId="77777777" w:rsidTr="005A22BA">
        <w:trPr>
          <w:trHeight w:val="334"/>
        </w:trPr>
        <w:tc>
          <w:tcPr>
            <w:tcW w:w="3274" w:type="dxa"/>
            <w:shd w:val="clear" w:color="auto" w:fill="auto"/>
          </w:tcPr>
          <w:p w14:paraId="501DD96C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AE318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1C56E7E9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BA777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24678E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59EEF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3" w:type="dxa"/>
            <w:vAlign w:val="bottom"/>
          </w:tcPr>
          <w:p w14:paraId="0ACF0354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F7273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5A22BA" w:rsidRPr="00795110" w14:paraId="751ADBE7" w14:textId="77777777" w:rsidTr="005A22BA">
        <w:trPr>
          <w:trHeight w:val="334"/>
        </w:trPr>
        <w:tc>
          <w:tcPr>
            <w:tcW w:w="3274" w:type="dxa"/>
            <w:shd w:val="clear" w:color="auto" w:fill="auto"/>
          </w:tcPr>
          <w:p w14:paraId="4A635808" w14:textId="77777777" w:rsidR="005A22BA" w:rsidRPr="00795110" w:rsidRDefault="005A22BA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035063E" w14:textId="77777777" w:rsidR="005A22BA" w:rsidRPr="00795110" w:rsidRDefault="005A22BA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D3D6278" w14:textId="77777777" w:rsidR="005A22BA" w:rsidRPr="00795110" w:rsidRDefault="005A22BA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66F78FA6" w14:textId="77777777" w:rsidR="005A22BA" w:rsidRPr="00795110" w:rsidRDefault="005A22BA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4ECF76" w14:textId="77777777" w:rsidR="005A22BA" w:rsidRPr="00795110" w:rsidRDefault="005A22BA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79BAE1" w14:textId="77777777" w:rsidR="005A22BA" w:rsidRPr="00795110" w:rsidRDefault="005A22BA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3" w:type="dxa"/>
            <w:vAlign w:val="bottom"/>
          </w:tcPr>
          <w:p w14:paraId="2D0341DA" w14:textId="77777777" w:rsidR="005A22BA" w:rsidRPr="00795110" w:rsidRDefault="005A22BA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1020230" w14:textId="77777777" w:rsidR="005A22BA" w:rsidRPr="00795110" w:rsidRDefault="005A22BA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7E7A2D" w:rsidRPr="00795110" w14:paraId="37E98EBD" w14:textId="77777777" w:rsidTr="00807820">
        <w:trPr>
          <w:trHeight w:val="334"/>
        </w:trPr>
        <w:tc>
          <w:tcPr>
            <w:tcW w:w="3274" w:type="dxa"/>
            <w:shd w:val="clear" w:color="auto" w:fill="auto"/>
          </w:tcPr>
          <w:p w14:paraId="3A4B9AD4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79511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</w:tcPr>
          <w:p w14:paraId="017F8FCF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</w:tcPr>
          <w:p w14:paraId="15BCB50B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037A2D5C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12AD08B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28F2379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43" w:type="dxa"/>
          </w:tcPr>
          <w:p w14:paraId="2850B948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3BE0BE19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7E7A2D" w:rsidRPr="00795110" w14:paraId="0A1F4442" w14:textId="77777777" w:rsidTr="00D10EA3">
        <w:trPr>
          <w:trHeight w:val="334"/>
        </w:trPr>
        <w:tc>
          <w:tcPr>
            <w:tcW w:w="3274" w:type="dxa"/>
            <w:shd w:val="clear" w:color="auto" w:fill="auto"/>
          </w:tcPr>
          <w:p w14:paraId="1615B158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795110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594137C9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79511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60A6A" w14:textId="267A4CF0" w:rsidR="007E7A2D" w:rsidRPr="00795110" w:rsidRDefault="00807820" w:rsidP="005A73CE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(1,640)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0CA49AB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8F1B4" w14:textId="3338EC95" w:rsidR="007E7A2D" w:rsidRPr="00795110" w:rsidRDefault="00807820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1,640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D2BEE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B235F" w14:textId="29D8DDAE" w:rsidR="007E7A2D" w:rsidRPr="00795110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930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7BB8F283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C874D" w14:textId="7FBD35F9" w:rsidR="007E7A2D" w:rsidRPr="00795110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35" w:lineRule="auto"/>
              <w:ind w:left="-153" w:right="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</w:tr>
      <w:tr w:rsidR="007E7A2D" w:rsidRPr="00795110" w14:paraId="7FF29DF0" w14:textId="77777777" w:rsidTr="00D10EA3">
        <w:tc>
          <w:tcPr>
            <w:tcW w:w="3274" w:type="dxa"/>
            <w:shd w:val="clear" w:color="auto" w:fill="auto"/>
          </w:tcPr>
          <w:p w14:paraId="059607BB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7B33CB1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86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</w:tcPr>
          <w:p w14:paraId="622C2F23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54192D93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4F654C4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91EC06A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43" w:type="dxa"/>
          </w:tcPr>
          <w:p w14:paraId="0BC87ADA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251DB698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7E7A2D" w:rsidRPr="00795110" w14:paraId="4EECB9EC" w14:textId="77777777" w:rsidTr="00D10EA3">
        <w:trPr>
          <w:trHeight w:val="334"/>
        </w:trPr>
        <w:tc>
          <w:tcPr>
            <w:tcW w:w="3274" w:type="dxa"/>
            <w:shd w:val="clear" w:color="auto" w:fill="auto"/>
          </w:tcPr>
          <w:p w14:paraId="19A1ED49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</w:tcPr>
          <w:p w14:paraId="7418CEFA" w14:textId="00A13EA9" w:rsidR="007E7A2D" w:rsidRPr="00795110" w:rsidRDefault="00807820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110,783</w:t>
            </w:r>
          </w:p>
        </w:tc>
        <w:tc>
          <w:tcPr>
            <w:tcW w:w="274" w:type="dxa"/>
            <w:shd w:val="clear" w:color="auto" w:fill="auto"/>
          </w:tcPr>
          <w:p w14:paraId="76C93544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200D7A00" w14:textId="39B5885E" w:rsidR="007E7A2D" w:rsidRPr="00795110" w:rsidRDefault="00807820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7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6,938</w:t>
            </w:r>
          </w:p>
        </w:tc>
        <w:tc>
          <w:tcPr>
            <w:tcW w:w="270" w:type="dxa"/>
            <w:shd w:val="clear" w:color="auto" w:fill="auto"/>
          </w:tcPr>
          <w:p w14:paraId="400E1510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74AD017" w14:textId="56785007" w:rsidR="007E7A2D" w:rsidRPr="00795110" w:rsidRDefault="00807820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(64,781)</w:t>
            </w:r>
          </w:p>
        </w:tc>
        <w:tc>
          <w:tcPr>
            <w:tcW w:w="243" w:type="dxa"/>
          </w:tcPr>
          <w:p w14:paraId="0C1DF4ED" w14:textId="77777777" w:rsidR="007E7A2D" w:rsidRPr="0079511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shd w:val="clear" w:color="auto" w:fill="auto"/>
          </w:tcPr>
          <w:p w14:paraId="7449D13B" w14:textId="382CFA1B" w:rsidR="007E7A2D" w:rsidRPr="00795110" w:rsidRDefault="00807820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52,940</w:t>
            </w:r>
          </w:p>
        </w:tc>
      </w:tr>
    </w:tbl>
    <w:p w14:paraId="744B2677" w14:textId="020F98CC" w:rsidR="00245AA3" w:rsidRPr="00795110" w:rsidRDefault="00245AA3" w:rsidP="00A6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633" w:type="dxa"/>
        <w:tblInd w:w="450" w:type="dxa"/>
        <w:tblLook w:val="01E0" w:firstRow="1" w:lastRow="1" w:firstColumn="1" w:lastColumn="1" w:noHBand="0" w:noVBand="0"/>
      </w:tblPr>
      <w:tblGrid>
        <w:gridCol w:w="4300"/>
        <w:gridCol w:w="1111"/>
        <w:gridCol w:w="269"/>
        <w:gridCol w:w="1254"/>
        <w:gridCol w:w="270"/>
        <w:gridCol w:w="1078"/>
        <w:gridCol w:w="270"/>
        <w:gridCol w:w="1081"/>
      </w:tblGrid>
      <w:tr w:rsidR="00A60924" w:rsidRPr="00795110" w14:paraId="030F3E50" w14:textId="77777777" w:rsidTr="002C597E">
        <w:trPr>
          <w:tblHeader/>
        </w:trPr>
        <w:tc>
          <w:tcPr>
            <w:tcW w:w="4320" w:type="dxa"/>
            <w:hideMark/>
          </w:tcPr>
          <w:p w14:paraId="5782A574" w14:textId="77777777" w:rsidR="00A60924" w:rsidRPr="00795110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3"/>
            <w:hideMark/>
          </w:tcPr>
          <w:p w14:paraId="4A124841" w14:textId="48F145B6" w:rsidR="00A60924" w:rsidRPr="00795110" w:rsidRDefault="00740C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6ABBC8" w14:textId="77777777" w:rsidR="00A60924" w:rsidRPr="00795110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hideMark/>
          </w:tcPr>
          <w:p w14:paraId="2BB2BD27" w14:textId="12B88697" w:rsidR="00A60924" w:rsidRPr="00795110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C597E" w:rsidRPr="00795110" w14:paraId="59A98A58" w14:textId="77777777" w:rsidTr="002C597E">
        <w:trPr>
          <w:tblHeader/>
        </w:trPr>
        <w:tc>
          <w:tcPr>
            <w:tcW w:w="4320" w:type="dxa"/>
            <w:hideMark/>
          </w:tcPr>
          <w:p w14:paraId="7AD63EED" w14:textId="192A9691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08390F54" w14:textId="4D21DE43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</w:t>
            </w:r>
            <w:r w:rsidRPr="00795110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00DAC10" w14:textId="77777777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778E8B2B" w14:textId="0C0A2941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</w:t>
            </w:r>
            <w:r w:rsidRPr="00795110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7DFB04" w14:textId="77777777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6138ED0" w14:textId="4046CC13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</w:t>
            </w:r>
            <w:r w:rsidRPr="00795110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575A8A8B" w14:textId="77777777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4781CD30" w14:textId="36698A74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</w:t>
            </w:r>
            <w:r w:rsidRPr="00795110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2C597E" w:rsidRPr="00795110" w14:paraId="6B7EA969" w14:textId="77777777" w:rsidTr="00DF30FC">
        <w:trPr>
          <w:tblHeader/>
        </w:trPr>
        <w:tc>
          <w:tcPr>
            <w:tcW w:w="4320" w:type="dxa"/>
          </w:tcPr>
          <w:p w14:paraId="582D3EFD" w14:textId="77777777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hideMark/>
          </w:tcPr>
          <w:p w14:paraId="5AD654C3" w14:textId="77777777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597E" w:rsidRPr="00795110" w14:paraId="0BA957BD" w14:textId="77777777" w:rsidTr="008164E8">
        <w:tc>
          <w:tcPr>
            <w:tcW w:w="4320" w:type="dxa"/>
            <w:hideMark/>
          </w:tcPr>
          <w:p w14:paraId="5954722B" w14:textId="77777777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113" w:type="dxa"/>
            <w:shd w:val="clear" w:color="auto" w:fill="auto"/>
          </w:tcPr>
          <w:p w14:paraId="17ACB64A" w14:textId="626004AB" w:rsidR="002C597E" w:rsidRPr="00795110" w:rsidRDefault="001D52B2" w:rsidP="002C597E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18" w:hanging="7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155,419</w:t>
            </w:r>
          </w:p>
        </w:tc>
        <w:tc>
          <w:tcPr>
            <w:tcW w:w="269" w:type="dxa"/>
            <w:shd w:val="clear" w:color="auto" w:fill="auto"/>
          </w:tcPr>
          <w:p w14:paraId="57D9F71E" w14:textId="77777777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shd w:val="clear" w:color="auto" w:fill="auto"/>
          </w:tcPr>
          <w:p w14:paraId="5FEA299D" w14:textId="42ACCC91" w:rsidR="002C597E" w:rsidRPr="00795110" w:rsidRDefault="008164E8" w:rsidP="002C59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198,120</w:t>
            </w:r>
          </w:p>
        </w:tc>
        <w:tc>
          <w:tcPr>
            <w:tcW w:w="270" w:type="dxa"/>
          </w:tcPr>
          <w:p w14:paraId="354B6592" w14:textId="77777777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45D58" w14:textId="09B8BDE5" w:rsidR="002C597E" w:rsidRPr="00795110" w:rsidRDefault="002C597E" w:rsidP="002C597E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DC17F" w14:textId="77777777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hideMark/>
          </w:tcPr>
          <w:p w14:paraId="39F51EBF" w14:textId="77777777" w:rsidR="002C597E" w:rsidRPr="00795110" w:rsidRDefault="002C597E" w:rsidP="002C597E">
            <w:pPr>
              <w:pStyle w:val="acctfourfigures"/>
              <w:tabs>
                <w:tab w:val="clear" w:pos="765"/>
                <w:tab w:val="decimal" w:pos="-680"/>
                <w:tab w:val="left" w:pos="-500"/>
              </w:tabs>
              <w:spacing w:line="240" w:lineRule="atLeast"/>
              <w:ind w:left="-860" w:right="29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597E" w:rsidRPr="00795110" w14:paraId="5693249C" w14:textId="77777777" w:rsidTr="002C597E">
        <w:trPr>
          <w:trHeight w:val="54"/>
        </w:trPr>
        <w:tc>
          <w:tcPr>
            <w:tcW w:w="4320" w:type="dxa"/>
            <w:hideMark/>
          </w:tcPr>
          <w:p w14:paraId="7A9792AC" w14:textId="77777777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2C659" w14:textId="3053587E" w:rsidR="002C597E" w:rsidRPr="00795110" w:rsidRDefault="00A539D2" w:rsidP="002C597E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18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155,419</w:t>
            </w:r>
          </w:p>
        </w:tc>
        <w:tc>
          <w:tcPr>
            <w:tcW w:w="269" w:type="dxa"/>
          </w:tcPr>
          <w:p w14:paraId="4DE01388" w14:textId="77777777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A2206" w14:textId="5E610888" w:rsidR="002C597E" w:rsidRPr="00795110" w:rsidRDefault="008164E8" w:rsidP="002C597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4" w:name="_Hlk95809860"/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198,120</w:t>
            </w:r>
            <w:bookmarkEnd w:id="34"/>
          </w:p>
        </w:tc>
        <w:tc>
          <w:tcPr>
            <w:tcW w:w="270" w:type="dxa"/>
          </w:tcPr>
          <w:p w14:paraId="24D7FCF3" w14:textId="77777777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FB5AC" w14:textId="0F59ADF8" w:rsidR="002C597E" w:rsidRPr="00795110" w:rsidRDefault="002C597E" w:rsidP="002C597E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92E39" w14:textId="77777777" w:rsidR="002C597E" w:rsidRPr="00795110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2F1707" w14:textId="77777777" w:rsidR="002C597E" w:rsidRPr="00795110" w:rsidRDefault="002C597E" w:rsidP="002C597E">
            <w:pPr>
              <w:pStyle w:val="acctfourfigures"/>
              <w:tabs>
                <w:tab w:val="clear" w:pos="765"/>
                <w:tab w:val="decimal" w:pos="-680"/>
                <w:tab w:val="left" w:pos="-500"/>
              </w:tabs>
              <w:spacing w:line="240" w:lineRule="atLeast"/>
              <w:ind w:left="-860" w:right="290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5F04FEF" w14:textId="77777777" w:rsidR="00A60924" w:rsidRPr="00795110" w:rsidRDefault="00A60924" w:rsidP="00A60924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265B2A71" w14:textId="4B8E9C5C" w:rsidR="00124CB7" w:rsidRPr="00795110" w:rsidRDefault="002D7147" w:rsidP="00124CB7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95110">
        <w:rPr>
          <w:rFonts w:asciiTheme="majorBidi" w:hAnsiTheme="majorBidi" w:cstheme="majorBidi"/>
          <w:sz w:val="30"/>
          <w:szCs w:val="30"/>
        </w:rPr>
        <w:t xml:space="preserve">31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95110">
        <w:rPr>
          <w:rFonts w:asciiTheme="majorBidi" w:hAnsiTheme="majorBidi" w:cstheme="majorBidi"/>
          <w:sz w:val="30"/>
          <w:szCs w:val="30"/>
        </w:rPr>
        <w:t>256</w:t>
      </w:r>
      <w:r w:rsidR="00A327E9" w:rsidRPr="00795110">
        <w:rPr>
          <w:rFonts w:asciiTheme="majorBidi" w:hAnsiTheme="majorBidi" w:cstheme="majorBidi"/>
          <w:sz w:val="30"/>
          <w:szCs w:val="30"/>
        </w:rPr>
        <w:t>5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กลุ่มบริษัทมีขาดทุนสะสมทางภาษีที่ไม่ได้รับรู้จำนวนเงิน </w:t>
      </w:r>
      <w:bookmarkStart w:id="35" w:name="_Hlk95815583"/>
      <w:r w:rsidR="00F40801" w:rsidRPr="00795110">
        <w:rPr>
          <w:rFonts w:asciiTheme="majorBidi" w:hAnsiTheme="majorBidi" w:cstheme="majorBidi"/>
          <w:sz w:val="30"/>
          <w:szCs w:val="30"/>
        </w:rPr>
        <w:t>777.10</w:t>
      </w:r>
      <w:r w:rsidR="00C12915" w:rsidRPr="00795110">
        <w:rPr>
          <w:rFonts w:asciiTheme="majorBidi" w:hAnsiTheme="majorBidi" w:cstheme="majorBidi"/>
          <w:sz w:val="30"/>
          <w:szCs w:val="30"/>
        </w:rPr>
        <w:t xml:space="preserve"> </w:t>
      </w:r>
      <w:bookmarkEnd w:id="35"/>
      <w:r w:rsidR="00EB7F1D" w:rsidRPr="00795110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A327E9" w:rsidRPr="00795110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13C46" w:rsidRPr="0079511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370A09">
        <w:rPr>
          <w:rFonts w:asciiTheme="majorBidi" w:hAnsiTheme="majorBidi"/>
          <w:i/>
          <w:iCs/>
          <w:sz w:val="30"/>
          <w:szCs w:val="30"/>
        </w:rPr>
        <w:t>990.60</w:t>
      </w:r>
      <w:r w:rsidR="00A327E9" w:rsidRPr="0079511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124CB7" w:rsidRPr="0079511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795110">
        <w:rPr>
          <w:rFonts w:asciiTheme="majorBidi" w:hAnsiTheme="majorBidi" w:cstheme="majorBidi"/>
          <w:sz w:val="30"/>
          <w:szCs w:val="30"/>
        </w:rPr>
        <w:t xml:space="preserve">)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ซึ่งจะสิ้นอายุตามกฎหมายเกี่ยวกับภาษีเงินได้ในปี </w:t>
      </w:r>
      <w:r w:rsidR="00EB7F1D" w:rsidRPr="00795110">
        <w:rPr>
          <w:rFonts w:asciiTheme="majorBidi" w:hAnsiTheme="majorBidi" w:cstheme="majorBidi"/>
          <w:sz w:val="30"/>
          <w:szCs w:val="30"/>
        </w:rPr>
        <w:t>256</w:t>
      </w:r>
      <w:r w:rsidR="00781508">
        <w:rPr>
          <w:rFonts w:asciiTheme="majorBidi" w:hAnsiTheme="majorBidi" w:cstheme="majorBidi"/>
          <w:sz w:val="30"/>
          <w:szCs w:val="30"/>
        </w:rPr>
        <w:t>6</w:t>
      </w:r>
      <w:r w:rsidR="00370A09">
        <w:rPr>
          <w:rFonts w:asciiTheme="majorBidi" w:hAnsiTheme="majorBidi" w:cstheme="majorBidi"/>
          <w:sz w:val="30"/>
          <w:szCs w:val="30"/>
        </w:rPr>
        <w:t xml:space="preserve"> </w:t>
      </w:r>
      <w:r w:rsidR="00370A09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Pr="00795110">
        <w:rPr>
          <w:rFonts w:asciiTheme="majorBidi" w:hAnsiTheme="majorBidi" w:cstheme="majorBidi"/>
          <w:sz w:val="30"/>
          <w:szCs w:val="30"/>
        </w:rPr>
        <w:t>25</w:t>
      </w:r>
      <w:r w:rsidR="00781508">
        <w:rPr>
          <w:rFonts w:asciiTheme="majorBidi" w:hAnsiTheme="majorBidi" w:cstheme="majorBidi"/>
          <w:sz w:val="30"/>
          <w:szCs w:val="30"/>
        </w:rPr>
        <w:t>70</w:t>
      </w: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="00124CB7" w:rsidRPr="00795110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ทั้งนี้กลุ่มบริษัทยัง</w:t>
      </w:r>
      <w:r w:rsidR="00EB7F1D" w:rsidRPr="00795110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124CB7" w:rsidRPr="00795110">
        <w:rPr>
          <w:rFonts w:asciiTheme="majorBidi" w:hAnsiTheme="majorBidi" w:cstheme="majorBidi" w:hint="cs"/>
          <w:sz w:val="30"/>
          <w:szCs w:val="30"/>
          <w:cs/>
        </w:rPr>
        <w:t>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124CB7" w:rsidRPr="00795110">
        <w:rPr>
          <w:rFonts w:asciiTheme="majorBidi" w:hAnsiTheme="majorBidi" w:cstheme="majorBidi"/>
          <w:sz w:val="30"/>
          <w:szCs w:val="30"/>
        </w:rPr>
        <w:t> </w:t>
      </w:r>
      <w:r w:rsidR="00124CB7" w:rsidRPr="00795110">
        <w:rPr>
          <w:rFonts w:asciiTheme="majorBidi" w:hAnsiTheme="majorBidi" w:cstheme="majorBidi" w:hint="cs"/>
          <w:sz w:val="30"/>
          <w:szCs w:val="30"/>
          <w:cs/>
        </w:rPr>
        <w:t xml:space="preserve"> อย่างไรก็ตาม หากมีผลแตกต่างชั่วคราวทางภาษีรายการใหม่เกิดขึ้นในปีหน้า อาจทำให้มีการบันทึกสินทรัพย์ภาษีเงินได้รอการตัดบัญชีและรายได้ภาษีเงินได้จำนวน </w:t>
      </w:r>
      <w:bookmarkStart w:id="36" w:name="_Hlk95815565"/>
      <w:r w:rsidR="00B52686" w:rsidRPr="00795110">
        <w:rPr>
          <w:rFonts w:asciiTheme="majorBidi" w:hAnsiTheme="majorBidi" w:cstheme="majorBidi"/>
          <w:sz w:val="30"/>
          <w:szCs w:val="30"/>
        </w:rPr>
        <w:t>155.42</w:t>
      </w:r>
      <w:r w:rsidR="007659CC" w:rsidRPr="007951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36"/>
      <w:r w:rsidR="00124CB7" w:rsidRPr="0079511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1764BFB" w14:textId="77777777" w:rsidR="00D10EA3" w:rsidRPr="00795110" w:rsidRDefault="00D10EA3" w:rsidP="00576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p w14:paraId="4BD9DC10" w14:textId="570F082B" w:rsidR="00287B73" w:rsidRPr="00795110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6B82CB07" w14:textId="5C43DBF8" w:rsidR="00664BF6" w:rsidRPr="00795110" w:rsidRDefault="0066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5B6FA235" w14:textId="7CB1D16C" w:rsidR="00A327E9" w:rsidRPr="00795110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64AE9FC5" w14:textId="77777777" w:rsidR="00A327E9" w:rsidRPr="00795110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A344493" w14:textId="42660B0D" w:rsidR="00A327E9" w:rsidRPr="00795110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795110">
        <w:rPr>
          <w:rFonts w:ascii="Angsana New" w:hAnsi="Angsana New" w:hint="cs"/>
          <w:sz w:val="30"/>
          <w:szCs w:val="30"/>
          <w:cs/>
        </w:rPr>
        <w:t>ปี</w:t>
      </w:r>
      <w:r w:rsidRPr="0079511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95110">
        <w:rPr>
          <w:rFonts w:ascii="Angsana New" w:hAnsi="Angsana New"/>
          <w:sz w:val="30"/>
          <w:szCs w:val="30"/>
        </w:rPr>
        <w:t xml:space="preserve">31 </w:t>
      </w:r>
      <w:r w:rsidRPr="00795110">
        <w:rPr>
          <w:rFonts w:ascii="Angsana New" w:hAnsi="Angsana New" w:hint="cs"/>
          <w:sz w:val="30"/>
          <w:szCs w:val="30"/>
          <w:cs/>
        </w:rPr>
        <w:t>ธันวาคม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2565 </w:t>
      </w:r>
      <w:r w:rsidRPr="00795110">
        <w:rPr>
          <w:rFonts w:ascii="Angsana New" w:hAnsi="Angsana New"/>
          <w:sz w:val="30"/>
          <w:szCs w:val="30"/>
          <w:cs/>
        </w:rPr>
        <w:t xml:space="preserve">และ </w:t>
      </w:r>
      <w:r w:rsidRPr="00795110">
        <w:rPr>
          <w:rFonts w:ascii="Angsana New" w:hAnsi="Angsana New"/>
          <w:sz w:val="30"/>
          <w:szCs w:val="30"/>
        </w:rPr>
        <w:t xml:space="preserve">2564 </w:t>
      </w:r>
      <w:r w:rsidRPr="00795110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B030E5">
        <w:rPr>
          <w:rFonts w:ascii="Angsana New" w:hAnsi="Angsana New" w:hint="cs"/>
          <w:sz w:val="30"/>
          <w:szCs w:val="30"/>
          <w:cs/>
        </w:rPr>
        <w:t>ปี</w:t>
      </w:r>
      <w:r w:rsidRPr="00795110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B030E5">
        <w:rPr>
          <w:rFonts w:ascii="Angsana New" w:hAnsi="Angsana New" w:hint="cs"/>
          <w:sz w:val="30"/>
          <w:szCs w:val="30"/>
          <w:cs/>
        </w:rPr>
        <w:t>ปี</w:t>
      </w:r>
      <w:r w:rsidRPr="00795110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325AAB6F" w14:textId="77777777" w:rsidR="00A327E9" w:rsidRPr="00795110" w:rsidRDefault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</w:p>
    <w:tbl>
      <w:tblPr>
        <w:tblW w:w="967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88"/>
        <w:gridCol w:w="270"/>
        <w:gridCol w:w="1260"/>
        <w:gridCol w:w="270"/>
        <w:gridCol w:w="1332"/>
        <w:gridCol w:w="270"/>
        <w:gridCol w:w="1233"/>
      </w:tblGrid>
      <w:tr w:rsidR="00072241" w:rsidRPr="00795110" w14:paraId="5F0EF49A" w14:textId="77777777" w:rsidTr="001E2F30">
        <w:trPr>
          <w:tblHeader/>
        </w:trPr>
        <w:tc>
          <w:tcPr>
            <w:tcW w:w="3852" w:type="dxa"/>
          </w:tcPr>
          <w:p w14:paraId="3F74381F" w14:textId="77777777" w:rsidR="00072241" w:rsidRPr="00795110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6899C75D" w14:textId="426A6146" w:rsidR="00072241" w:rsidRPr="00795110" w:rsidRDefault="00740CE7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E822D46" w14:textId="77777777" w:rsidR="00072241" w:rsidRPr="00795110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30FC540" w14:textId="77777777" w:rsidR="00072241" w:rsidRPr="00795110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95110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327E9" w:rsidRPr="00795110" w14:paraId="12613C56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5BCA954E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5CEB79E" w14:textId="10A1F668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1227FE" w:rsidRPr="00795110">
              <w:rPr>
                <w:rFonts w:ascii="Angsana New" w:eastAsia="MS Mincho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666D98D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B4D60F" w14:textId="58D41230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E84BD24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558D0B1" w14:textId="2CFAE335" w:rsidR="00A327E9" w:rsidRPr="00795110" w:rsidRDefault="001227F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Pr="00795110">
              <w:rPr>
                <w:rFonts w:ascii="Angsana New" w:eastAsia="MS Mincho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B4ADC22" w14:textId="77777777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41EBE948" w14:textId="5697E7FA" w:rsidR="00A327E9" w:rsidRPr="00795110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2564</w:t>
            </w:r>
          </w:p>
        </w:tc>
      </w:tr>
      <w:tr w:rsidR="00072241" w:rsidRPr="00795110" w14:paraId="1AACFC91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04F75DC3" w14:textId="77777777" w:rsidR="00072241" w:rsidRPr="00795110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5823" w:type="dxa"/>
            <w:gridSpan w:val="7"/>
            <w:shd w:val="clear" w:color="auto" w:fill="auto"/>
          </w:tcPr>
          <w:p w14:paraId="20D4B192" w14:textId="77777777" w:rsidR="00072241" w:rsidRPr="00795110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795110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795110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22BD7" w:rsidRPr="00795110" w14:paraId="578D3D27" w14:textId="77777777" w:rsidTr="00016967">
        <w:tc>
          <w:tcPr>
            <w:tcW w:w="3852" w:type="dxa"/>
          </w:tcPr>
          <w:p w14:paraId="0783F30B" w14:textId="6EE340A7" w:rsidR="00422BD7" w:rsidRPr="00795110" w:rsidRDefault="00422BD7" w:rsidP="00422BD7">
            <w:pPr>
              <w:tabs>
                <w:tab w:val="clear" w:pos="227"/>
                <w:tab w:val="clear" w:pos="454"/>
                <w:tab w:val="clear" w:pos="3515"/>
                <w:tab w:val="left" w:pos="147"/>
                <w:tab w:val="left" w:pos="327"/>
                <w:tab w:val="left" w:pos="3570"/>
              </w:tabs>
              <w:ind w:left="246" w:hanging="2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กำไรที่เป็นส่วนของผู้ถือหุ้นสามัญสำหรับปีสิ้นสุดวันที่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14:paraId="09382441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C0FAE8E" w14:textId="763F63B2" w:rsidR="00422BD7" w:rsidRPr="00795110" w:rsidRDefault="00531F8C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3,853,861</w:t>
            </w:r>
          </w:p>
        </w:tc>
        <w:tc>
          <w:tcPr>
            <w:tcW w:w="270" w:type="dxa"/>
            <w:vAlign w:val="center"/>
          </w:tcPr>
          <w:p w14:paraId="30A87B51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2262A17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A8FA479" w14:textId="49CE9199" w:rsidR="00422BD7" w:rsidRPr="00795110" w:rsidRDefault="00370A09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861,479</w:t>
            </w:r>
          </w:p>
        </w:tc>
        <w:tc>
          <w:tcPr>
            <w:tcW w:w="270" w:type="dxa"/>
            <w:vAlign w:val="center"/>
          </w:tcPr>
          <w:p w14:paraId="03A58BD4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center"/>
          </w:tcPr>
          <w:p w14:paraId="4CA537C9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0F1FDA4" w14:textId="7C686986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211,969</w:t>
            </w:r>
          </w:p>
        </w:tc>
        <w:tc>
          <w:tcPr>
            <w:tcW w:w="270" w:type="dxa"/>
          </w:tcPr>
          <w:p w14:paraId="5E9C23D7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6C25FF9B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717CFD7" w14:textId="26D06899" w:rsidR="00422BD7" w:rsidRPr="00795110" w:rsidRDefault="00CD3BA0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123,451</w:t>
            </w:r>
          </w:p>
        </w:tc>
      </w:tr>
      <w:tr w:rsidR="00422BD7" w:rsidRPr="00795110" w14:paraId="0851533B" w14:textId="77777777">
        <w:tc>
          <w:tcPr>
            <w:tcW w:w="3852" w:type="dxa"/>
          </w:tcPr>
          <w:p w14:paraId="294DD7FD" w14:textId="3A0AD9F9" w:rsidR="00422BD7" w:rsidRPr="00795110" w:rsidRDefault="00422BD7" w:rsidP="00422B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2A63D310" w14:textId="344E1DC2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32,000,000 </w:t>
            </w:r>
          </w:p>
        </w:tc>
        <w:tc>
          <w:tcPr>
            <w:tcW w:w="270" w:type="dxa"/>
            <w:vAlign w:val="center"/>
          </w:tcPr>
          <w:p w14:paraId="52A4D199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809AAAF" w14:textId="71CE1028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32,000,000</w:t>
            </w:r>
          </w:p>
        </w:tc>
        <w:tc>
          <w:tcPr>
            <w:tcW w:w="270" w:type="dxa"/>
            <w:vAlign w:val="center"/>
          </w:tcPr>
          <w:p w14:paraId="45E5B5B8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18792BE3" w14:textId="7E32BB71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32,000,000 </w:t>
            </w:r>
          </w:p>
        </w:tc>
        <w:tc>
          <w:tcPr>
            <w:tcW w:w="270" w:type="dxa"/>
          </w:tcPr>
          <w:p w14:paraId="7B956759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vAlign w:val="center"/>
          </w:tcPr>
          <w:p w14:paraId="2DAAB0E7" w14:textId="0C7724F3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32,000,000</w:t>
            </w:r>
          </w:p>
        </w:tc>
      </w:tr>
      <w:tr w:rsidR="00422BD7" w:rsidRPr="00795110" w14:paraId="661EEAA9" w14:textId="77777777">
        <w:tc>
          <w:tcPr>
            <w:tcW w:w="3852" w:type="dxa"/>
          </w:tcPr>
          <w:p w14:paraId="4F4A3DD0" w14:textId="4D58EC30" w:rsidR="00422BD7" w:rsidRPr="00795110" w:rsidRDefault="00422BD7" w:rsidP="00422BD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E3222B6" w14:textId="6AE9E6F1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771</w:t>
            </w:r>
          </w:p>
        </w:tc>
        <w:tc>
          <w:tcPr>
            <w:tcW w:w="270" w:type="dxa"/>
            <w:vAlign w:val="center"/>
          </w:tcPr>
          <w:p w14:paraId="146A8B45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66D7FF3" w14:textId="14A9248A" w:rsidR="00422BD7" w:rsidRPr="00795110" w:rsidRDefault="001E1CA4" w:rsidP="001E1CA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270" w:type="dxa"/>
            <w:vAlign w:val="center"/>
          </w:tcPr>
          <w:p w14:paraId="41D27BB9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2E13801" w14:textId="7B4DC992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 xml:space="preserve"> 771 </w:t>
            </w:r>
          </w:p>
        </w:tc>
        <w:tc>
          <w:tcPr>
            <w:tcW w:w="270" w:type="dxa"/>
          </w:tcPr>
          <w:p w14:paraId="552E695C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708CD6F2" w14:textId="710BC7D7" w:rsidR="00422BD7" w:rsidRPr="00795110" w:rsidRDefault="001E1CA4" w:rsidP="001E1CA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</w:tr>
      <w:tr w:rsidR="00422BD7" w:rsidRPr="00795110" w14:paraId="0BE82E9B" w14:textId="77777777" w:rsidTr="00A327E9">
        <w:tc>
          <w:tcPr>
            <w:tcW w:w="3852" w:type="dxa"/>
          </w:tcPr>
          <w:p w14:paraId="52EF8651" w14:textId="77777777" w:rsidR="00422BD7" w:rsidRPr="00795110" w:rsidRDefault="00422BD7" w:rsidP="00422BD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A00B65B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608E3D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3D7115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2811F1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F44FFD4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17211C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35E18BF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22BD7" w:rsidRPr="00795110" w14:paraId="67ACB93A" w14:textId="77777777" w:rsidTr="003D7E27">
        <w:tc>
          <w:tcPr>
            <w:tcW w:w="3852" w:type="dxa"/>
          </w:tcPr>
          <w:p w14:paraId="6550B444" w14:textId="77777777" w:rsidR="00422BD7" w:rsidRPr="00795110" w:rsidRDefault="00422BD7" w:rsidP="00422BD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4208B3D" w14:textId="5BB6169A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32,000,771</w:t>
            </w:r>
          </w:p>
        </w:tc>
        <w:tc>
          <w:tcPr>
            <w:tcW w:w="270" w:type="dxa"/>
          </w:tcPr>
          <w:p w14:paraId="4F8A8AA3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F56323" w14:textId="0B070C34" w:rsidR="00422BD7" w:rsidRPr="00795110" w:rsidRDefault="001E1CA4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32,000,771</w:t>
            </w:r>
          </w:p>
        </w:tc>
        <w:tc>
          <w:tcPr>
            <w:tcW w:w="270" w:type="dxa"/>
          </w:tcPr>
          <w:p w14:paraId="30E8F9FA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74CAB180" w14:textId="3237D56C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32,000,771</w:t>
            </w:r>
          </w:p>
        </w:tc>
        <w:tc>
          <w:tcPr>
            <w:tcW w:w="270" w:type="dxa"/>
          </w:tcPr>
          <w:p w14:paraId="1F0878DB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3113F0E" w14:textId="4AEA6DBC" w:rsidR="00422BD7" w:rsidRPr="00795110" w:rsidRDefault="001E1CA4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32,000,771</w:t>
            </w:r>
          </w:p>
        </w:tc>
      </w:tr>
      <w:tr w:rsidR="00422BD7" w:rsidRPr="00795110" w14:paraId="2E9F9751" w14:textId="77777777" w:rsidTr="003D7E27">
        <w:tc>
          <w:tcPr>
            <w:tcW w:w="3852" w:type="dxa"/>
          </w:tcPr>
          <w:p w14:paraId="684AC84D" w14:textId="7C54582E" w:rsidR="00422BD7" w:rsidRPr="00795110" w:rsidRDefault="00422BD7" w:rsidP="00422BD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17F310D6" w14:textId="6785F501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0.12</w:t>
            </w:r>
            <w:r w:rsidR="00531F8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07754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2D99391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FFF19DC" w14:textId="59239A8F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370A0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70" w:type="dxa"/>
          </w:tcPr>
          <w:p w14:paraId="088FF440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A013C" w14:textId="6B1EC3AA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0.0066</w:t>
            </w:r>
          </w:p>
        </w:tc>
        <w:tc>
          <w:tcPr>
            <w:tcW w:w="270" w:type="dxa"/>
            <w:shd w:val="clear" w:color="auto" w:fill="auto"/>
          </w:tcPr>
          <w:p w14:paraId="502E274C" w14:textId="77777777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A679E9" w14:textId="494E1C4D" w:rsidR="00422BD7" w:rsidRPr="00795110" w:rsidRDefault="00422BD7" w:rsidP="00422B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2208BE"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039</w:t>
            </w:r>
          </w:p>
        </w:tc>
      </w:tr>
    </w:tbl>
    <w:p w14:paraId="0B7594D6" w14:textId="0321DC34" w:rsidR="00506A2B" w:rsidRPr="00781508" w:rsidRDefault="00506A2B" w:rsidP="00781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4ADC23" w14:textId="39751132" w:rsidR="00A327E9" w:rsidRPr="00795110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3EEC138A" w14:textId="77777777" w:rsidR="00A327E9" w:rsidRPr="00795110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B67366" w14:textId="418A02E4" w:rsidR="00A327E9" w:rsidRPr="00795110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Pr="00795110">
        <w:rPr>
          <w:rFonts w:ascii="Angsana New" w:hAnsi="Angsana New" w:hint="cs"/>
          <w:sz w:val="30"/>
          <w:szCs w:val="30"/>
          <w:cs/>
        </w:rPr>
        <w:t>ปี</w:t>
      </w:r>
      <w:r w:rsidRPr="0079511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95110">
        <w:rPr>
          <w:rFonts w:ascii="Angsana New" w:hAnsi="Angsana New"/>
          <w:sz w:val="30"/>
          <w:szCs w:val="30"/>
        </w:rPr>
        <w:t xml:space="preserve">31 </w:t>
      </w:r>
      <w:r w:rsidRPr="00795110">
        <w:rPr>
          <w:rFonts w:ascii="Angsana New" w:hAnsi="Angsana New" w:hint="cs"/>
          <w:sz w:val="30"/>
          <w:szCs w:val="30"/>
          <w:cs/>
        </w:rPr>
        <w:t>ธันวาคม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 xml:space="preserve">2565 </w:t>
      </w:r>
      <w:r w:rsidRPr="00795110">
        <w:rPr>
          <w:rFonts w:ascii="Angsana New" w:hAnsi="Angsana New"/>
          <w:sz w:val="30"/>
          <w:szCs w:val="30"/>
          <w:cs/>
        </w:rPr>
        <w:t xml:space="preserve">และ </w:t>
      </w:r>
      <w:r w:rsidRPr="00795110">
        <w:rPr>
          <w:rFonts w:ascii="Angsana New" w:hAnsi="Angsana New"/>
          <w:sz w:val="30"/>
          <w:szCs w:val="30"/>
        </w:rPr>
        <w:t xml:space="preserve">2564 </w:t>
      </w:r>
      <w:r w:rsidRPr="00795110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B030E5">
        <w:rPr>
          <w:rFonts w:ascii="Angsana New" w:hAnsi="Angsana New" w:hint="cs"/>
          <w:sz w:val="30"/>
          <w:szCs w:val="30"/>
          <w:cs/>
        </w:rPr>
        <w:t>ปี</w:t>
      </w:r>
      <w:r w:rsidRPr="00795110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B030E5">
        <w:rPr>
          <w:rFonts w:ascii="Angsana New" w:hAnsi="Angsana New" w:hint="cs"/>
          <w:sz w:val="30"/>
          <w:szCs w:val="30"/>
          <w:cs/>
        </w:rPr>
        <w:t>ปี</w:t>
      </w:r>
      <w:r w:rsidRPr="00795110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795110">
        <w:rPr>
          <w:rFonts w:ascii="Angsana New" w:hAnsi="Angsana New"/>
          <w:sz w:val="30"/>
          <w:szCs w:val="30"/>
        </w:rPr>
        <w:t xml:space="preserve"> </w:t>
      </w:r>
    </w:p>
    <w:p w14:paraId="4F75B07F" w14:textId="77777777" w:rsidR="00A327E9" w:rsidRPr="00795110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7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88"/>
        <w:gridCol w:w="270"/>
        <w:gridCol w:w="1260"/>
        <w:gridCol w:w="270"/>
        <w:gridCol w:w="1332"/>
        <w:gridCol w:w="270"/>
        <w:gridCol w:w="1233"/>
      </w:tblGrid>
      <w:tr w:rsidR="00A327E9" w:rsidRPr="00795110" w14:paraId="7A990CB6" w14:textId="77777777">
        <w:trPr>
          <w:tblHeader/>
        </w:trPr>
        <w:tc>
          <w:tcPr>
            <w:tcW w:w="3852" w:type="dxa"/>
          </w:tcPr>
          <w:p w14:paraId="39672BEC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460CD3A7" w14:textId="4A91CBB7" w:rsidR="00A327E9" w:rsidRPr="00795110" w:rsidRDefault="00740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207C1D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7A466B8D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95110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327E9" w:rsidRPr="00795110" w14:paraId="5ABED296" w14:textId="77777777">
        <w:trPr>
          <w:tblHeader/>
        </w:trPr>
        <w:tc>
          <w:tcPr>
            <w:tcW w:w="3852" w:type="dxa"/>
            <w:shd w:val="clear" w:color="auto" w:fill="auto"/>
          </w:tcPr>
          <w:p w14:paraId="5C899222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4B81179" w14:textId="578A8C4C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550BA4" w:rsidRPr="00795110">
              <w:rPr>
                <w:rFonts w:ascii="Angsana New" w:eastAsia="MS Mincho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48310BE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26354B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BD76A25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320FD67F" w14:textId="0831BF05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550BA4" w:rsidRPr="00795110">
              <w:rPr>
                <w:rFonts w:ascii="Angsana New" w:eastAsia="MS Mincho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4A4A3CD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5B2CA4E5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2564</w:t>
            </w:r>
          </w:p>
        </w:tc>
      </w:tr>
      <w:tr w:rsidR="00A327E9" w:rsidRPr="00795110" w14:paraId="5058785D" w14:textId="77777777">
        <w:trPr>
          <w:tblHeader/>
        </w:trPr>
        <w:tc>
          <w:tcPr>
            <w:tcW w:w="3852" w:type="dxa"/>
            <w:shd w:val="clear" w:color="auto" w:fill="auto"/>
          </w:tcPr>
          <w:p w14:paraId="404DFBB9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5823" w:type="dxa"/>
            <w:gridSpan w:val="7"/>
            <w:shd w:val="clear" w:color="auto" w:fill="auto"/>
          </w:tcPr>
          <w:p w14:paraId="0ABEAF51" w14:textId="77777777" w:rsidR="00A327E9" w:rsidRPr="00795110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795110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795110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70A09" w:rsidRPr="00795110" w14:paraId="5036DA88" w14:textId="77777777">
        <w:tc>
          <w:tcPr>
            <w:tcW w:w="3852" w:type="dxa"/>
          </w:tcPr>
          <w:p w14:paraId="6D0E5BA1" w14:textId="1712C3BB" w:rsidR="00370A09" w:rsidRPr="00795110" w:rsidRDefault="00370A09" w:rsidP="00370A09">
            <w:pPr>
              <w:tabs>
                <w:tab w:val="clear" w:pos="227"/>
                <w:tab w:val="clear" w:pos="454"/>
                <w:tab w:val="clear" w:pos="3515"/>
                <w:tab w:val="left" w:pos="147"/>
                <w:tab w:val="left" w:pos="327"/>
                <w:tab w:val="left" w:pos="3570"/>
              </w:tabs>
              <w:ind w:left="246" w:hanging="2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14:paraId="5422C6EE" w14:textId="77777777" w:rsidR="00370A09" w:rsidRPr="00795110" w:rsidRDefault="00370A09" w:rsidP="00370A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ADE1324" w14:textId="516AEE53" w:rsidR="00370A09" w:rsidRPr="00795110" w:rsidRDefault="00694CDF" w:rsidP="00370A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3,853,861</w:t>
            </w:r>
          </w:p>
        </w:tc>
        <w:tc>
          <w:tcPr>
            <w:tcW w:w="270" w:type="dxa"/>
            <w:vAlign w:val="center"/>
          </w:tcPr>
          <w:p w14:paraId="14913C66" w14:textId="77777777" w:rsidR="00370A09" w:rsidRPr="00795110" w:rsidRDefault="00370A09" w:rsidP="00370A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0DCC4ED" w14:textId="77777777" w:rsidR="00370A09" w:rsidRPr="00795110" w:rsidRDefault="00370A09" w:rsidP="00370A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2C6D33F" w14:textId="507B7696" w:rsidR="00370A09" w:rsidRPr="00795110" w:rsidRDefault="00370A09" w:rsidP="00370A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861,479</w:t>
            </w:r>
          </w:p>
        </w:tc>
        <w:tc>
          <w:tcPr>
            <w:tcW w:w="270" w:type="dxa"/>
            <w:vAlign w:val="center"/>
          </w:tcPr>
          <w:p w14:paraId="40A2E896" w14:textId="77777777" w:rsidR="00370A09" w:rsidRPr="00795110" w:rsidRDefault="00370A09" w:rsidP="00370A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center"/>
          </w:tcPr>
          <w:p w14:paraId="3307F1AD" w14:textId="77777777" w:rsidR="00370A09" w:rsidRPr="00795110" w:rsidRDefault="00370A09" w:rsidP="00370A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4C18E05" w14:textId="04F0E98A" w:rsidR="00370A09" w:rsidRPr="00795110" w:rsidRDefault="00370A09" w:rsidP="00370A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211,969</w:t>
            </w:r>
          </w:p>
        </w:tc>
        <w:tc>
          <w:tcPr>
            <w:tcW w:w="270" w:type="dxa"/>
          </w:tcPr>
          <w:p w14:paraId="50723340" w14:textId="77777777" w:rsidR="00370A09" w:rsidRPr="00795110" w:rsidRDefault="00370A09" w:rsidP="00370A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59F8DC2C" w14:textId="77777777" w:rsidR="00370A09" w:rsidRPr="00795110" w:rsidRDefault="00370A09" w:rsidP="00370A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8250B7F" w14:textId="2CB253C8" w:rsidR="00370A09" w:rsidRPr="00795110" w:rsidRDefault="00370A09" w:rsidP="00370A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123,451</w:t>
            </w:r>
          </w:p>
        </w:tc>
      </w:tr>
      <w:tr w:rsidR="00DD0DEA" w:rsidRPr="00795110" w14:paraId="612C57C0" w14:textId="77777777" w:rsidTr="00A327E9">
        <w:tc>
          <w:tcPr>
            <w:tcW w:w="3852" w:type="dxa"/>
          </w:tcPr>
          <w:p w14:paraId="636A739D" w14:textId="06155D78" w:rsidR="00DD0DEA" w:rsidRPr="00795110" w:rsidRDefault="00DD0DEA" w:rsidP="00DD0D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vAlign w:val="center"/>
          </w:tcPr>
          <w:p w14:paraId="05E23092" w14:textId="045CF6CA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32,000,771</w:t>
            </w:r>
          </w:p>
        </w:tc>
        <w:tc>
          <w:tcPr>
            <w:tcW w:w="270" w:type="dxa"/>
            <w:vAlign w:val="center"/>
          </w:tcPr>
          <w:p w14:paraId="516DFF0B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03DE3712" w14:textId="0B3B214D" w:rsidR="00DD0DEA" w:rsidRPr="00795110" w:rsidRDefault="004927E5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32,000,771</w:t>
            </w:r>
          </w:p>
        </w:tc>
        <w:tc>
          <w:tcPr>
            <w:tcW w:w="270" w:type="dxa"/>
            <w:vAlign w:val="center"/>
          </w:tcPr>
          <w:p w14:paraId="7EF35A7E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vAlign w:val="center"/>
          </w:tcPr>
          <w:p w14:paraId="58E39360" w14:textId="4FE15182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32,000,771</w:t>
            </w:r>
          </w:p>
        </w:tc>
        <w:tc>
          <w:tcPr>
            <w:tcW w:w="270" w:type="dxa"/>
          </w:tcPr>
          <w:p w14:paraId="2D99B09A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vAlign w:val="center"/>
          </w:tcPr>
          <w:p w14:paraId="7C18DEE8" w14:textId="697FE3EE" w:rsidR="00DD0DEA" w:rsidRPr="00795110" w:rsidRDefault="004927E5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32,000,771</w:t>
            </w:r>
          </w:p>
        </w:tc>
      </w:tr>
      <w:tr w:rsidR="00DD0DEA" w:rsidRPr="00795110" w14:paraId="20160A0A" w14:textId="77777777" w:rsidTr="00A327E9">
        <w:tc>
          <w:tcPr>
            <w:tcW w:w="3852" w:type="dxa"/>
          </w:tcPr>
          <w:p w14:paraId="7D2F491F" w14:textId="77777777" w:rsidR="00DD0DEA" w:rsidRPr="00795110" w:rsidRDefault="00DD0DEA" w:rsidP="00DD0DE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188" w:type="dxa"/>
            <w:vAlign w:val="center"/>
          </w:tcPr>
          <w:p w14:paraId="1A152B71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9304739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0C291FE4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0B91A90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vAlign w:val="center"/>
          </w:tcPr>
          <w:p w14:paraId="783CCAA5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370EF5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vAlign w:val="center"/>
          </w:tcPr>
          <w:p w14:paraId="0E459FF4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D0DEA" w:rsidRPr="00795110" w14:paraId="47FD60AA" w14:textId="77777777" w:rsidTr="00A327E9">
        <w:tc>
          <w:tcPr>
            <w:tcW w:w="3852" w:type="dxa"/>
          </w:tcPr>
          <w:p w14:paraId="5AC05F17" w14:textId="26BF58AF" w:rsidR="00DD0DEA" w:rsidRPr="00795110" w:rsidRDefault="00DD0DEA" w:rsidP="00DD0D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10CD2F1" w14:textId="7603A3E1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6,603</w:t>
            </w:r>
          </w:p>
        </w:tc>
        <w:tc>
          <w:tcPr>
            <w:tcW w:w="270" w:type="dxa"/>
            <w:vAlign w:val="center"/>
          </w:tcPr>
          <w:p w14:paraId="04053C60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7E9D3AA" w14:textId="7313B872" w:rsidR="00DD0DEA" w:rsidRPr="00795110" w:rsidRDefault="00DD0DEA" w:rsidP="00DD0DE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06A01B7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3DD0A4F8" w14:textId="1200D540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6,603</w:t>
            </w:r>
          </w:p>
        </w:tc>
        <w:tc>
          <w:tcPr>
            <w:tcW w:w="270" w:type="dxa"/>
          </w:tcPr>
          <w:p w14:paraId="08558F9F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55736BDA" w14:textId="2CDD64C3" w:rsidR="00DD0DEA" w:rsidRPr="00795110" w:rsidRDefault="00DD0DEA" w:rsidP="00DD0DEA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0DEA" w:rsidRPr="00795110" w14:paraId="08B8EF17" w14:textId="77777777" w:rsidTr="00A327E9">
        <w:tc>
          <w:tcPr>
            <w:tcW w:w="3852" w:type="dxa"/>
          </w:tcPr>
          <w:p w14:paraId="088BF688" w14:textId="5381731C" w:rsidR="00DD0DEA" w:rsidRPr="00795110" w:rsidRDefault="00DD0DEA" w:rsidP="00DD0DE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D6B29" w14:textId="4666FB7E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32,007,374</w:t>
            </w:r>
          </w:p>
        </w:tc>
        <w:tc>
          <w:tcPr>
            <w:tcW w:w="270" w:type="dxa"/>
          </w:tcPr>
          <w:p w14:paraId="72850717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DFFA7" w14:textId="767DB3D6" w:rsidR="00DD0DEA" w:rsidRPr="00795110" w:rsidRDefault="004927E5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32,000,771</w:t>
            </w:r>
          </w:p>
        </w:tc>
        <w:tc>
          <w:tcPr>
            <w:tcW w:w="270" w:type="dxa"/>
          </w:tcPr>
          <w:p w14:paraId="3AF5A513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AAA08" w14:textId="4501B6BD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32,007,374</w:t>
            </w:r>
          </w:p>
        </w:tc>
        <w:tc>
          <w:tcPr>
            <w:tcW w:w="270" w:type="dxa"/>
          </w:tcPr>
          <w:p w14:paraId="05E9F6D6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F2204" w14:textId="6AAE1225" w:rsidR="00DD0DEA" w:rsidRPr="00795110" w:rsidRDefault="004927E5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32,000,771</w:t>
            </w:r>
          </w:p>
        </w:tc>
      </w:tr>
      <w:tr w:rsidR="00DD0DEA" w:rsidRPr="00795110" w14:paraId="7F2887C7" w14:textId="77777777" w:rsidTr="003D7E27">
        <w:tc>
          <w:tcPr>
            <w:tcW w:w="3852" w:type="dxa"/>
          </w:tcPr>
          <w:p w14:paraId="224C6015" w14:textId="5B0BD34E" w:rsidR="00DD0DEA" w:rsidRPr="00795110" w:rsidRDefault="00DD0DEA" w:rsidP="00DD0DE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7951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70ECE62" w14:textId="4BA5822E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0.12</w:t>
            </w:r>
            <w:r w:rsidR="00694C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3E106DC1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4F4B06" w14:textId="78C2A928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370A0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70" w:type="dxa"/>
          </w:tcPr>
          <w:p w14:paraId="57FDEAB6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23789" w14:textId="68050CB6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</w:t>
            </w:r>
            <w:r w:rsidR="004A3326"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0066</w:t>
            </w:r>
          </w:p>
        </w:tc>
        <w:tc>
          <w:tcPr>
            <w:tcW w:w="270" w:type="dxa"/>
            <w:shd w:val="clear" w:color="auto" w:fill="auto"/>
          </w:tcPr>
          <w:p w14:paraId="12B9606F" w14:textId="77777777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537BF" w14:textId="6725FF52" w:rsidR="00DD0DEA" w:rsidRPr="00795110" w:rsidRDefault="00DD0DEA" w:rsidP="00DD0DE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A850EA"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039</w:t>
            </w:r>
          </w:p>
        </w:tc>
      </w:tr>
    </w:tbl>
    <w:p w14:paraId="12BF9F31" w14:textId="4F8E7654" w:rsidR="00781508" w:rsidRDefault="00781508" w:rsidP="0000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275E5866" w14:textId="77777777" w:rsidR="00781508" w:rsidRDefault="00781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CA4B81A" w14:textId="296DC5B9" w:rsidR="00E34B05" w:rsidRPr="00795110" w:rsidRDefault="00E34B05" w:rsidP="00E34B05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347258B" w14:textId="77777777" w:rsidR="00E34B05" w:rsidRPr="00795110" w:rsidRDefault="00E34B05" w:rsidP="00E3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862"/>
        <w:gridCol w:w="1800"/>
        <w:gridCol w:w="1908"/>
        <w:gridCol w:w="1278"/>
        <w:gridCol w:w="236"/>
        <w:gridCol w:w="1294"/>
      </w:tblGrid>
      <w:tr w:rsidR="00E34B05" w:rsidRPr="00795110" w14:paraId="7E74E1F4" w14:textId="77777777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3C7E4896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B37A28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27623E4E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7EFCEDC8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3AFB61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19CA9D78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07C749" w14:textId="77777777" w:rsidR="00E34B05" w:rsidRPr="00795110" w:rsidDel="00D43E7A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34B05" w:rsidRPr="00795110" w14:paraId="2120F0B5" w14:textId="77777777">
        <w:trPr>
          <w:tblHeader/>
        </w:trPr>
        <w:tc>
          <w:tcPr>
            <w:tcW w:w="2862" w:type="dxa"/>
            <w:shd w:val="clear" w:color="auto" w:fill="auto"/>
          </w:tcPr>
          <w:p w14:paraId="650D54CF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B7B7D1D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5B7B9B4C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3001A3AD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9F1015C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DCDF446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4B05" w:rsidRPr="00795110" w14:paraId="170CD6E9" w14:textId="77777777">
        <w:tc>
          <w:tcPr>
            <w:tcW w:w="2862" w:type="dxa"/>
            <w:shd w:val="clear" w:color="auto" w:fill="auto"/>
          </w:tcPr>
          <w:p w14:paraId="07BF09FA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795110">
              <w:rPr>
                <w:rFonts w:ascii="Angsana New" w:hAnsi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46EE7477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44F6DF5C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DE39600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FE6614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09ECC34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B05" w:rsidRPr="00795110" w14:paraId="432A6324" w14:textId="77777777">
        <w:tc>
          <w:tcPr>
            <w:tcW w:w="2862" w:type="dxa"/>
            <w:shd w:val="clear" w:color="auto" w:fill="auto"/>
          </w:tcPr>
          <w:p w14:paraId="629D7166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4D143E34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7951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08" w:type="dxa"/>
            <w:shd w:val="clear" w:color="auto" w:fill="auto"/>
          </w:tcPr>
          <w:p w14:paraId="1CA33D2A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795110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D6E39CB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0.01076</w:t>
            </w:r>
          </w:p>
        </w:tc>
        <w:tc>
          <w:tcPr>
            <w:tcW w:w="236" w:type="dxa"/>
            <w:shd w:val="clear" w:color="auto" w:fill="auto"/>
          </w:tcPr>
          <w:p w14:paraId="48ABE9CD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6353B23" w14:textId="77777777" w:rsidR="00E34B05" w:rsidRPr="00795110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110">
              <w:rPr>
                <w:rFonts w:ascii="Angsana New" w:hAnsi="Angsana New"/>
                <w:b/>
                <w:bCs/>
                <w:sz w:val="30"/>
                <w:szCs w:val="30"/>
              </w:rPr>
              <w:t>344,317</w:t>
            </w:r>
          </w:p>
        </w:tc>
      </w:tr>
    </w:tbl>
    <w:p w14:paraId="58FAF3BF" w14:textId="77777777" w:rsidR="00E34B05" w:rsidRPr="00795110" w:rsidRDefault="00E34B05" w:rsidP="00E3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35C00AC" w14:textId="3D30929E" w:rsidR="00287B73" w:rsidRPr="00795110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B928F76" w14:textId="77777777" w:rsidR="003C4FAE" w:rsidRPr="00795110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0DE156F" w14:textId="055553A5" w:rsidR="00020DB6" w:rsidRPr="00795110" w:rsidRDefault="00020DB6" w:rsidP="0066101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511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9511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67E6A63" w14:textId="77777777" w:rsidR="00020DB6" w:rsidRPr="00795110" w:rsidRDefault="00020DB6" w:rsidP="00020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8320BF" w14:textId="02BE0587" w:rsidR="00020DB6" w:rsidRPr="00795110" w:rsidRDefault="00020DB6" w:rsidP="00FA2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1821733" w14:textId="77777777" w:rsidR="000128E8" w:rsidRPr="00795110" w:rsidRDefault="000128E8" w:rsidP="00FA2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0128E8" w:rsidRPr="00795110" w:rsidSect="000B5BF7">
          <w:headerReference w:type="default" r:id="rId35"/>
          <w:footerReference w:type="default" r:id="rId36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17"/>
        <w:gridCol w:w="15"/>
        <w:gridCol w:w="9"/>
      </w:tblGrid>
      <w:tr w:rsidR="000128E8" w:rsidRPr="00795110" w14:paraId="40C547E1" w14:textId="77777777" w:rsidTr="002A075A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77C9E9D7" w14:textId="77777777" w:rsidR="000128E8" w:rsidRPr="00795110" w:rsidRDefault="000128E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95110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80" w:type="pct"/>
            <w:gridSpan w:val="2"/>
            <w:vAlign w:val="bottom"/>
          </w:tcPr>
          <w:p w14:paraId="181CDDD6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4" w:type="pct"/>
            <w:gridSpan w:val="15"/>
            <w:vAlign w:val="bottom"/>
          </w:tcPr>
          <w:p w14:paraId="2677109E" w14:textId="5479AEAC" w:rsidR="000128E8" w:rsidRPr="00795110" w:rsidRDefault="00740CE7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9511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128E8" w:rsidRPr="00795110" w14:paraId="350D3D8A" w14:textId="77777777" w:rsidTr="002A075A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6B634B57" w14:textId="77777777" w:rsidR="000128E8" w:rsidRPr="00795110" w:rsidRDefault="000128E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5B4E492E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655A5E39" w14:textId="77777777" w:rsidR="000128E8" w:rsidRPr="00795110" w:rsidRDefault="000128E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951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56DD9BDA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8" w:type="pct"/>
            <w:gridSpan w:val="9"/>
            <w:tcBorders>
              <w:bottom w:val="single" w:sz="4" w:space="0" w:color="auto"/>
            </w:tcBorders>
            <w:vAlign w:val="bottom"/>
          </w:tcPr>
          <w:p w14:paraId="0EB0F0A9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128E8" w:rsidRPr="00795110" w14:paraId="0932FED9" w14:textId="77777777" w:rsidTr="002A075A">
        <w:trPr>
          <w:gridAfter w:val="1"/>
          <w:wAfter w:w="3" w:type="pct"/>
          <w:trHeight w:val="261"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57FEAF2C" w14:textId="5A08AE40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9511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6093153B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11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79511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79511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795110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79511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795110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79511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26801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11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CB399" w14:textId="77777777" w:rsidR="000128E8" w:rsidRPr="00795110" w:rsidRDefault="000128E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79511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79511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2C821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16C461C6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06E79CDC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110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7E7952AC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0F659DE1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110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8666AEC" w14:textId="77777777" w:rsidR="000128E8" w:rsidRPr="00795110" w:rsidRDefault="000128E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C20C3B1" w14:textId="77777777" w:rsidR="000128E8" w:rsidRPr="00795110" w:rsidRDefault="000128E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795110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30001C9E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69F89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128E8" w:rsidRPr="00795110" w14:paraId="2BA7F416" w14:textId="77777777" w:rsidTr="002A075A">
        <w:trPr>
          <w:trHeight w:val="261"/>
        </w:trPr>
        <w:tc>
          <w:tcPr>
            <w:tcW w:w="837" w:type="pct"/>
            <w:shd w:val="clear" w:color="auto" w:fill="auto"/>
          </w:tcPr>
          <w:p w14:paraId="04678787" w14:textId="77777777" w:rsidR="000128E8" w:rsidRPr="00795110" w:rsidRDefault="000128E8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12C6FE78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4" w:type="pct"/>
            <w:gridSpan w:val="15"/>
          </w:tcPr>
          <w:p w14:paraId="771CEC73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79511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9511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79511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0128E8" w:rsidRPr="00795110" w14:paraId="3B6418CA" w14:textId="77777777" w:rsidTr="002A075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654BB0A7" w14:textId="77777777" w:rsidR="000128E8" w:rsidRPr="00795110" w:rsidRDefault="000128E8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80" w:type="pct"/>
            <w:gridSpan w:val="2"/>
          </w:tcPr>
          <w:p w14:paraId="23C4ED82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4D84AD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08BC50A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3B6E1C9C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0A4C6AA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0A39A26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F5D80B8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11FCF50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0C60F9F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F61702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817C388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2B529ED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14:paraId="1B1623B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28E8" w:rsidRPr="00795110" w14:paraId="2BAF230B" w14:textId="77777777" w:rsidTr="002A075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0A17CEE9" w14:textId="77777777" w:rsidR="000128E8" w:rsidRPr="00795110" w:rsidRDefault="000128E8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11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795110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795110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79511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4E6965BC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6663345D" w14:textId="77777777" w:rsidR="000128E8" w:rsidRPr="00795110" w:rsidRDefault="000128E8" w:rsidP="00BB29BB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D3135" w14:textId="64F963BC" w:rsidR="000128E8" w:rsidRPr="00795110" w:rsidRDefault="002A075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540" w:type="pct"/>
            <w:shd w:val="clear" w:color="auto" w:fill="auto"/>
          </w:tcPr>
          <w:p w14:paraId="56BF6B7A" w14:textId="77777777" w:rsidR="000128E8" w:rsidRPr="00795110" w:rsidRDefault="000128E8" w:rsidP="00BB29BB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4E30E2A" w14:textId="088AFB8B" w:rsidR="000128E8" w:rsidRPr="00795110" w:rsidRDefault="002A075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06C9B545" w14:textId="77777777" w:rsidR="000128E8" w:rsidRPr="00795110" w:rsidRDefault="000128E8" w:rsidP="00BB29B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B06517D" w14:textId="033BCA33" w:rsidR="000128E8" w:rsidRPr="00795110" w:rsidRDefault="002A075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57CE89FB" w14:textId="77777777" w:rsidR="000128E8" w:rsidRPr="00795110" w:rsidRDefault="000128E8" w:rsidP="00BB29BB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5BDEAF1" w14:textId="42FB3BAA" w:rsidR="000128E8" w:rsidRPr="00795110" w:rsidRDefault="002A075A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89" w:type="pct"/>
          </w:tcPr>
          <w:p w14:paraId="31EAEBE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DC8098D" w14:textId="77777777" w:rsidR="000128E8" w:rsidRPr="00795110" w:rsidRDefault="000128E8" w:rsidP="00BB29B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7D8ABC11" w14:textId="3E232DC8" w:rsidR="000128E8" w:rsidRPr="00795110" w:rsidRDefault="002A075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4E5DD60E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6A0BC1E" w14:textId="77777777" w:rsidR="000128E8" w:rsidRPr="00795110" w:rsidRDefault="000128E8" w:rsidP="00BB29BB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11B3B6D" w14:textId="47598467" w:rsidR="000128E8" w:rsidRPr="00795110" w:rsidRDefault="002A075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90" w:type="pct"/>
          </w:tcPr>
          <w:p w14:paraId="2CC38736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90CA898" w14:textId="77777777" w:rsidR="002A075A" w:rsidRPr="00795110" w:rsidRDefault="002A075A" w:rsidP="002A075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569A4DB" w14:textId="60AF884C" w:rsidR="000128E8" w:rsidRPr="00795110" w:rsidRDefault="002A075A" w:rsidP="00571B8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00E63330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14:paraId="4E42BA93" w14:textId="77777777" w:rsidR="000128E8" w:rsidRPr="00795110" w:rsidRDefault="000128E8" w:rsidP="002A075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BAF35C9" w14:textId="50DD0B4A" w:rsidR="000128E8" w:rsidRPr="00795110" w:rsidRDefault="002A075A" w:rsidP="002A075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</w:tr>
      <w:tr w:rsidR="000128E8" w:rsidRPr="00795110" w14:paraId="767BC525" w14:textId="77777777" w:rsidTr="002A075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8E035F8" w14:textId="77777777" w:rsidR="000128E8" w:rsidRPr="00795110" w:rsidRDefault="000128E8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4C8372E7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69DBD744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31DE3341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34611F81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0D025801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DF6E46C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3A5D6B4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C2A9E91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A11FF2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F76A39C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56F57BC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B85ACC0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14:paraId="6241197D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28E8" w:rsidRPr="00795110" w14:paraId="60C8ABF7" w14:textId="77777777" w:rsidTr="002A075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05471C7F" w14:textId="77777777" w:rsidR="000128E8" w:rsidRPr="00795110" w:rsidRDefault="000128E8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141CF7F3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660E784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3E9E7C4F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6113B5DE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34F750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700A6F5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F11D83F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AA1E185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3F55961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516BC3FA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E4A1C9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6C36E334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14:paraId="10B73DC0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21EA" w:rsidRPr="00795110" w14:paraId="1C3BD631" w14:textId="77777777" w:rsidTr="00330586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6F011677" w14:textId="0A38F6EE" w:rsidR="004921EA" w:rsidRPr="00795110" w:rsidRDefault="00D5194E" w:rsidP="00D5194E">
            <w:pPr>
              <w:spacing w:line="228" w:lineRule="auto"/>
              <w:ind w:left="162" w:right="-9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11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80" w:type="pct"/>
            <w:gridSpan w:val="2"/>
          </w:tcPr>
          <w:p w14:paraId="17C7D7C8" w14:textId="77777777" w:rsidR="004921EA" w:rsidRPr="00795110" w:rsidRDefault="004921EA" w:rsidP="004921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68ADD391" w14:textId="64084E70" w:rsidR="004921EA" w:rsidRPr="00795110" w:rsidRDefault="004921EA" w:rsidP="004921EA">
            <w:pPr>
              <w:pStyle w:val="acctfourfigures"/>
              <w:tabs>
                <w:tab w:val="clear" w:pos="765"/>
                <w:tab w:val="decimal" w:pos="82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F9A5F8D" w14:textId="2DB6003F" w:rsidR="004921EA" w:rsidRPr="00795110" w:rsidRDefault="004921EA" w:rsidP="004921E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1050AA6C" w14:textId="3A343765" w:rsidR="004921EA" w:rsidRPr="00795110" w:rsidRDefault="004921EA" w:rsidP="004921EA">
            <w:pPr>
              <w:pStyle w:val="acctfourfigures"/>
              <w:tabs>
                <w:tab w:val="clear" w:pos="765"/>
                <w:tab w:val="decimal" w:pos="132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1A6B101" w14:textId="003DF49D" w:rsidR="004921EA" w:rsidRPr="00795110" w:rsidRDefault="004921EA" w:rsidP="004921EA">
            <w:pPr>
              <w:pStyle w:val="acctfourfigures"/>
              <w:tabs>
                <w:tab w:val="clear" w:pos="765"/>
                <w:tab w:val="decimal" w:pos="103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89" w:type="pct"/>
            <w:vAlign w:val="bottom"/>
          </w:tcPr>
          <w:p w14:paraId="72E11694" w14:textId="77777777" w:rsidR="004921EA" w:rsidRPr="00795110" w:rsidRDefault="004921EA" w:rsidP="004921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3DDD31F" w14:textId="77777777" w:rsidR="004921EA" w:rsidRPr="00795110" w:rsidRDefault="004921EA" w:rsidP="004921E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402C13D8" w14:textId="4FF92CEC" w:rsidR="004921EA" w:rsidRPr="00795110" w:rsidRDefault="004921EA" w:rsidP="004921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6021005" w14:textId="77777777" w:rsidR="004921EA" w:rsidRPr="00795110" w:rsidRDefault="004921EA" w:rsidP="004921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53D27BD" w14:textId="77777777" w:rsidR="004921EA" w:rsidRPr="00795110" w:rsidRDefault="004921EA" w:rsidP="004921E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82D85C1" w14:textId="362A3482" w:rsidR="004921EA" w:rsidRPr="00795110" w:rsidRDefault="004921EA" w:rsidP="004921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571135C" w14:textId="77777777" w:rsidR="004921EA" w:rsidRPr="00795110" w:rsidRDefault="004921EA" w:rsidP="004921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E006686" w14:textId="0C2D3792" w:rsidR="004921EA" w:rsidRPr="00795110" w:rsidRDefault="004921EA" w:rsidP="004921E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  <w:tc>
          <w:tcPr>
            <w:tcW w:w="89" w:type="pct"/>
            <w:vAlign w:val="bottom"/>
          </w:tcPr>
          <w:p w14:paraId="6069DBB3" w14:textId="77777777" w:rsidR="004921EA" w:rsidRPr="00795110" w:rsidRDefault="004921EA" w:rsidP="004921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581E44A2" w14:textId="3DB9956F" w:rsidR="004921EA" w:rsidRPr="00795110" w:rsidRDefault="004921EA" w:rsidP="004921E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</w:tr>
      <w:tr w:rsidR="000128E8" w:rsidRPr="00795110" w14:paraId="7F2F8528" w14:textId="77777777" w:rsidTr="002A075A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0D7A0BEF" w14:textId="77777777" w:rsidR="000128E8" w:rsidRPr="00795110" w:rsidRDefault="000128E8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11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79511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80" w:type="pct"/>
            <w:gridSpan w:val="2"/>
          </w:tcPr>
          <w:p w14:paraId="1E288434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3647118" w14:textId="515DF379" w:rsidR="000128E8" w:rsidRPr="00795110" w:rsidRDefault="003A07E0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19F36821" w14:textId="77777777" w:rsidR="000128E8" w:rsidRPr="00795110" w:rsidRDefault="000128E8" w:rsidP="00BB29BB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F537406" w14:textId="4CDC842B" w:rsidR="000128E8" w:rsidRPr="00795110" w:rsidRDefault="003A07E0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36,790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0F96B68A" w14:textId="38AD42A5" w:rsidR="000128E8" w:rsidRPr="00795110" w:rsidRDefault="003A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39"/>
              </w:tabs>
              <w:spacing w:line="228" w:lineRule="auto"/>
              <w:ind w:left="-43" w:right="-86" w:firstLine="569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53,011,02</w:t>
            </w:r>
            <w:r w:rsidR="002A3E2B" w:rsidRPr="0079511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3E593FE" w14:textId="747D8327" w:rsidR="000128E8" w:rsidRPr="00795110" w:rsidRDefault="008F1FFD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53,047,811</w:t>
            </w:r>
          </w:p>
        </w:tc>
        <w:tc>
          <w:tcPr>
            <w:tcW w:w="89" w:type="pct"/>
            <w:vAlign w:val="bottom"/>
          </w:tcPr>
          <w:p w14:paraId="396B322B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AEAF0C7" w14:textId="77777777" w:rsidR="000128E8" w:rsidRPr="00795110" w:rsidRDefault="000128E8" w:rsidP="00BB29B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60706C9E" w14:textId="4223B65E" w:rsidR="000128E8" w:rsidRPr="00795110" w:rsidRDefault="008F1FF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403D0CC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16E156D" w14:textId="426C51FE" w:rsidR="000128E8" w:rsidRPr="00795110" w:rsidRDefault="008F1FF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738BEFA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732C4B2" w14:textId="77777777" w:rsidR="000128E8" w:rsidRPr="00795110" w:rsidRDefault="000128E8" w:rsidP="00BB29BB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6"/>
                <w:szCs w:val="26"/>
              </w:rPr>
            </w:pPr>
          </w:p>
          <w:p w14:paraId="0703687F" w14:textId="01278402" w:rsidR="000128E8" w:rsidRPr="00795110" w:rsidRDefault="00EB4CCC" w:rsidP="00571B8F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53,400,809</w:t>
            </w:r>
          </w:p>
        </w:tc>
        <w:tc>
          <w:tcPr>
            <w:tcW w:w="89" w:type="pct"/>
            <w:vAlign w:val="bottom"/>
          </w:tcPr>
          <w:p w14:paraId="28CC844A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381D68A8" w14:textId="77777777" w:rsidR="000128E8" w:rsidRPr="00795110" w:rsidRDefault="000128E8" w:rsidP="00BB29BB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8FBCE8B" w14:textId="12900C59" w:rsidR="000128E8" w:rsidRPr="00795110" w:rsidRDefault="00EB4CCC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/>
              </w:rPr>
              <w:t>53,400,809</w:t>
            </w:r>
          </w:p>
        </w:tc>
      </w:tr>
      <w:tr w:rsidR="000128E8" w:rsidRPr="00795110" w14:paraId="0EC99F54" w14:textId="77777777" w:rsidTr="002A075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61106A62" w14:textId="77777777" w:rsidR="000128E8" w:rsidRPr="00795110" w:rsidRDefault="000128E8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4DCE1BD9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770F4366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F998BA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08F5936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65E5AC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1CCCC52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6B3582E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94ACAB4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54F4E1C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6E743F2B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CA83AE5" w14:textId="5EE06827" w:rsidR="000128E8" w:rsidRPr="00795110" w:rsidRDefault="000128E8" w:rsidP="0078150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5CE86125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59E3AF51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28E8" w:rsidRPr="00795110" w14:paraId="47C925AF" w14:textId="77777777" w:rsidTr="004921EA">
        <w:trPr>
          <w:gridAfter w:val="2"/>
          <w:wAfter w:w="9" w:type="pct"/>
          <w:trHeight w:val="261"/>
        </w:trPr>
        <w:tc>
          <w:tcPr>
            <w:tcW w:w="916" w:type="pct"/>
            <w:gridSpan w:val="3"/>
            <w:shd w:val="clear" w:color="auto" w:fill="auto"/>
            <w:vAlign w:val="bottom"/>
          </w:tcPr>
          <w:p w14:paraId="67F21861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9511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4075" w:type="pct"/>
            <w:gridSpan w:val="13"/>
          </w:tcPr>
          <w:p w14:paraId="4D9E2A4A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0128E8" w:rsidRPr="00795110" w14:paraId="6EA6CD1D" w14:textId="77777777" w:rsidTr="002A075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0AB78B63" w14:textId="77777777" w:rsidR="000128E8" w:rsidRPr="00795110" w:rsidRDefault="000128E8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3E6AFC27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29583DEF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394CC48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511C4C8E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45B1B170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CF0E4F6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08C91F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BC7F64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014034A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7308DE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CBFFF2E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CAD522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14:paraId="10357A70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28E8" w:rsidRPr="00795110" w14:paraId="0E86BDE2" w14:textId="77777777" w:rsidTr="002A075A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1017B4BE" w14:textId="77777777" w:rsidR="000128E8" w:rsidRPr="00795110" w:rsidRDefault="000128E8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11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79511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80" w:type="pct"/>
            <w:gridSpan w:val="2"/>
          </w:tcPr>
          <w:p w14:paraId="787DA361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6F1AF96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0E9BDFA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2229C0F1" w14:textId="77777777" w:rsidR="000128E8" w:rsidRPr="00795110" w:rsidRDefault="0001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1239"/>
                <w:tab w:val="left" w:pos="1329"/>
                <w:tab w:val="left" w:pos="1581"/>
              </w:tabs>
              <w:spacing w:line="228" w:lineRule="auto"/>
              <w:ind w:left="-43" w:right="-86" w:firstLine="569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43,732,894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6DB9BF8" w14:textId="77777777" w:rsidR="000128E8" w:rsidRPr="00795110" w:rsidRDefault="000128E8">
            <w:pPr>
              <w:pStyle w:val="acctfourfigures"/>
              <w:tabs>
                <w:tab w:val="clear" w:pos="765"/>
                <w:tab w:val="left" w:pos="977"/>
                <w:tab w:val="left" w:pos="1138"/>
                <w:tab w:val="decimal" w:pos="124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 xml:space="preserve">       43,732,894</w:t>
            </w:r>
          </w:p>
        </w:tc>
        <w:tc>
          <w:tcPr>
            <w:tcW w:w="89" w:type="pct"/>
            <w:vAlign w:val="bottom"/>
          </w:tcPr>
          <w:p w14:paraId="21FB43D6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F663685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F46549F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8293C7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1017FDD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1932AEE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 xml:space="preserve">  43,711,346</w:t>
            </w:r>
          </w:p>
        </w:tc>
        <w:tc>
          <w:tcPr>
            <w:tcW w:w="89" w:type="pct"/>
            <w:vAlign w:val="bottom"/>
          </w:tcPr>
          <w:p w14:paraId="35E2F103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5E44C001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 xml:space="preserve">  43,711,346</w:t>
            </w:r>
          </w:p>
        </w:tc>
      </w:tr>
      <w:tr w:rsidR="000128E8" w:rsidRPr="00795110" w14:paraId="7FB02174" w14:textId="77777777" w:rsidTr="002A075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622F4092" w14:textId="77777777" w:rsidR="000128E8" w:rsidRPr="00795110" w:rsidRDefault="000128E8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110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795110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79511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49CD0717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5995E654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6B210B6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5837FB0B" w14:textId="77777777" w:rsidR="000128E8" w:rsidRPr="00795110" w:rsidRDefault="000128E8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6A6C888" w14:textId="77777777" w:rsidR="000128E8" w:rsidRPr="00795110" w:rsidRDefault="000128E8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right="-86" w:hanging="112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 xml:space="preserve">              126,005</w:t>
            </w:r>
          </w:p>
        </w:tc>
        <w:tc>
          <w:tcPr>
            <w:tcW w:w="89" w:type="pct"/>
            <w:vAlign w:val="bottom"/>
          </w:tcPr>
          <w:p w14:paraId="77680D0D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DC9B178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DAA2B46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44AFED0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90" w:type="pct"/>
            <w:vAlign w:val="bottom"/>
          </w:tcPr>
          <w:p w14:paraId="3C1E3812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E59E174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092B13F5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54A9585F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 xml:space="preserve"> 126,005</w:t>
            </w:r>
          </w:p>
        </w:tc>
      </w:tr>
    </w:tbl>
    <w:p w14:paraId="4EE6C463" w14:textId="16C0B6AD" w:rsidR="000128E8" w:rsidRPr="00795110" w:rsidRDefault="000128E8" w:rsidP="00FA2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5537E3" w14:textId="77777777" w:rsidR="00061A18" w:rsidRPr="00795110" w:rsidRDefault="00061A18" w:rsidP="00FA2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32"/>
        <w:gridCol w:w="9"/>
      </w:tblGrid>
      <w:tr w:rsidR="000128E8" w:rsidRPr="00795110" w14:paraId="1EB2E742" w14:textId="77777777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1D758090" w14:textId="77777777" w:rsidR="000128E8" w:rsidRPr="00795110" w:rsidRDefault="000128E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95110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80" w:type="pct"/>
            <w:gridSpan w:val="2"/>
            <w:vAlign w:val="bottom"/>
          </w:tcPr>
          <w:p w14:paraId="3FD1C325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4" w:type="pct"/>
            <w:gridSpan w:val="14"/>
            <w:vAlign w:val="bottom"/>
          </w:tcPr>
          <w:p w14:paraId="6D382A12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79511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128E8" w:rsidRPr="00795110" w14:paraId="5EAC75E7" w14:textId="77777777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505E860C" w14:textId="77777777" w:rsidR="000128E8" w:rsidRPr="00795110" w:rsidRDefault="000128E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5549679B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7C1878B3" w14:textId="77777777" w:rsidR="000128E8" w:rsidRPr="00795110" w:rsidRDefault="000128E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951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51DB7199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8" w:type="pct"/>
            <w:gridSpan w:val="8"/>
            <w:tcBorders>
              <w:bottom w:val="single" w:sz="4" w:space="0" w:color="auto"/>
            </w:tcBorders>
            <w:vAlign w:val="bottom"/>
          </w:tcPr>
          <w:p w14:paraId="6AA1DD1C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128E8" w:rsidRPr="00795110" w14:paraId="39B41BF0" w14:textId="77777777">
        <w:trPr>
          <w:gridAfter w:val="1"/>
          <w:wAfter w:w="3" w:type="pct"/>
          <w:trHeight w:val="261"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19340CFE" w14:textId="03DFCB83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79511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7CE3193A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11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79511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79511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795110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79511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795110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79511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BC5AD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11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B3E37" w14:textId="77777777" w:rsidR="000128E8" w:rsidRPr="00795110" w:rsidRDefault="000128E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79511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79511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E7895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7D24B33C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03FCED1A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110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920ABEE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157086C1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110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8EE63EC" w14:textId="77777777" w:rsidR="000128E8" w:rsidRPr="00795110" w:rsidRDefault="000128E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0C7C04FE" w14:textId="77777777" w:rsidR="000128E8" w:rsidRPr="00795110" w:rsidRDefault="000128E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795110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0CD836DA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D13F9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128E8" w:rsidRPr="00795110" w14:paraId="4C037824" w14:textId="77777777">
        <w:trPr>
          <w:trHeight w:val="261"/>
        </w:trPr>
        <w:tc>
          <w:tcPr>
            <w:tcW w:w="837" w:type="pct"/>
            <w:shd w:val="clear" w:color="auto" w:fill="auto"/>
          </w:tcPr>
          <w:p w14:paraId="4DA08FEB" w14:textId="77777777" w:rsidR="000128E8" w:rsidRPr="00795110" w:rsidRDefault="000128E8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23BDFA06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4" w:type="pct"/>
            <w:gridSpan w:val="14"/>
          </w:tcPr>
          <w:p w14:paraId="4A2D6EE1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79511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9511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79511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0128E8" w:rsidRPr="00795110" w14:paraId="06CB4D39" w14:textId="77777777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3C24E514" w14:textId="77777777" w:rsidR="000128E8" w:rsidRPr="00795110" w:rsidRDefault="000128E8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" w:type="pct"/>
            <w:gridSpan w:val="2"/>
          </w:tcPr>
          <w:p w14:paraId="6E750E99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1BBDF7B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61D53CA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4C85120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2811B9AA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B0C72CB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79CACE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0A163D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A7F4396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F50923C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106B8DF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9EF423E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5ACD087B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28E8" w:rsidRPr="00795110" w14:paraId="343E647A" w14:textId="77777777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405E44D2" w14:textId="77777777" w:rsidR="000128E8" w:rsidRPr="00795110" w:rsidRDefault="000128E8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11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795110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0" w:type="pct"/>
            <w:gridSpan w:val="2"/>
          </w:tcPr>
          <w:p w14:paraId="7B830035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6BABDBE0" w14:textId="4FE9BEF5" w:rsidR="000128E8" w:rsidRPr="00795110" w:rsidRDefault="009E5CEA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3B1F0C7F" w14:textId="554F98F1" w:rsidR="000128E8" w:rsidRPr="00795110" w:rsidRDefault="009E5CEA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312F422C" w14:textId="61DC7EFE" w:rsidR="000128E8" w:rsidRPr="00795110" w:rsidRDefault="009E5C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86" w:firstLine="463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89,280,054</w:t>
            </w:r>
          </w:p>
        </w:tc>
        <w:tc>
          <w:tcPr>
            <w:tcW w:w="419" w:type="pct"/>
            <w:shd w:val="clear" w:color="auto" w:fill="auto"/>
          </w:tcPr>
          <w:p w14:paraId="2C265D92" w14:textId="77777777" w:rsidR="000128E8" w:rsidRPr="00795110" w:rsidRDefault="000128E8" w:rsidP="002C0D3C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139AF20B" w14:textId="3A3782A1" w:rsidR="000128E8" w:rsidRPr="00795110" w:rsidRDefault="009E5CEA" w:rsidP="002C0D3C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89,280,054</w:t>
            </w:r>
          </w:p>
        </w:tc>
        <w:tc>
          <w:tcPr>
            <w:tcW w:w="89" w:type="pct"/>
            <w:vAlign w:val="bottom"/>
          </w:tcPr>
          <w:p w14:paraId="3A444CEA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C5CA3D3" w14:textId="77777777" w:rsidR="000128E8" w:rsidRPr="00795110" w:rsidRDefault="000128E8" w:rsidP="00BB29B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762CFA19" w14:textId="490596FD" w:rsidR="000128E8" w:rsidRPr="00795110" w:rsidRDefault="00C9266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36838E8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D5DCF37" w14:textId="77777777" w:rsidR="000128E8" w:rsidRPr="00795110" w:rsidRDefault="000128E8" w:rsidP="00BB29B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7B3F5FB" w14:textId="02E32CA1" w:rsidR="000128E8" w:rsidRPr="00795110" w:rsidRDefault="00C9266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3DF05675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51A98D0" w14:textId="77777777" w:rsidR="000128E8" w:rsidRPr="00795110" w:rsidRDefault="000128E8" w:rsidP="00BB29BB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2F7FE892" w14:textId="55D6B5F1" w:rsidR="000128E8" w:rsidRPr="00795110" w:rsidRDefault="0064149A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88,831,962</w:t>
            </w:r>
          </w:p>
        </w:tc>
        <w:tc>
          <w:tcPr>
            <w:tcW w:w="89" w:type="pct"/>
            <w:vAlign w:val="bottom"/>
          </w:tcPr>
          <w:p w14:paraId="5909E8E0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88D5A6B" w14:textId="77777777" w:rsidR="000128E8" w:rsidRPr="00795110" w:rsidRDefault="000128E8" w:rsidP="00BB29BB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6C37D049" w14:textId="3EAC02FF" w:rsidR="000128E8" w:rsidRPr="00795110" w:rsidRDefault="0064149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88,831,962</w:t>
            </w:r>
          </w:p>
        </w:tc>
      </w:tr>
      <w:tr w:rsidR="000128E8" w:rsidRPr="00795110" w14:paraId="2D77D0BD" w14:textId="77777777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58A15BC9" w14:textId="77777777" w:rsidR="000128E8" w:rsidRPr="00795110" w:rsidRDefault="000128E8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11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795110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795110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79511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414B0217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F5C386B" w14:textId="77777777" w:rsidR="0064149A" w:rsidRPr="00795110" w:rsidRDefault="0064149A" w:rsidP="0064149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759BFE8D" w14:textId="5C41750F" w:rsidR="000128E8" w:rsidRPr="00795110" w:rsidRDefault="0064149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/>
              </w:rPr>
              <w:t>39,292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C814B06" w14:textId="5015CA3D" w:rsidR="000128E8" w:rsidRPr="00795110" w:rsidRDefault="0064149A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4D03C97" w14:textId="77777777" w:rsidR="0064149A" w:rsidRPr="00795110" w:rsidRDefault="0064149A" w:rsidP="0064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728234A" w14:textId="23B15921" w:rsidR="000128E8" w:rsidRPr="00795110" w:rsidRDefault="0064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3CF2C4D4" w14:textId="77777777" w:rsidR="0064149A" w:rsidRPr="00795110" w:rsidRDefault="0064149A" w:rsidP="0064149A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</w:p>
          <w:p w14:paraId="56608BC0" w14:textId="314C1D88" w:rsidR="000128E8" w:rsidRPr="00795110" w:rsidRDefault="0064149A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89" w:type="pct"/>
            <w:vAlign w:val="bottom"/>
          </w:tcPr>
          <w:p w14:paraId="50DE2ABA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0F4365F" w14:textId="77777777" w:rsidR="0064149A" w:rsidRPr="00795110" w:rsidRDefault="0064149A" w:rsidP="0064149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5F080EB8" w14:textId="03D6A1FF" w:rsidR="000128E8" w:rsidRPr="00795110" w:rsidRDefault="0064149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3298D7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C11720D" w14:textId="77777777" w:rsidR="0064149A" w:rsidRPr="00795110" w:rsidRDefault="0064149A" w:rsidP="0064149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A13EB88" w14:textId="24514254" w:rsidR="000128E8" w:rsidRPr="00795110" w:rsidRDefault="0064149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90" w:type="pct"/>
          </w:tcPr>
          <w:p w14:paraId="293F9E4B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C6A4FAE" w14:textId="77777777" w:rsidR="0064149A" w:rsidRPr="00795110" w:rsidRDefault="0064149A" w:rsidP="0064149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080816F" w14:textId="757FA4C4" w:rsidR="000128E8" w:rsidRPr="00795110" w:rsidRDefault="0064149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1CF261C8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3CE0FC3F" w14:textId="77777777" w:rsidR="0064149A" w:rsidRPr="00795110" w:rsidRDefault="0064149A" w:rsidP="0064149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DE82246" w14:textId="1E39DF45" w:rsidR="000128E8" w:rsidRPr="00795110" w:rsidRDefault="0064149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</w:tr>
      <w:tr w:rsidR="000128E8" w:rsidRPr="00795110" w14:paraId="540AA863" w14:textId="77777777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688FBF6B" w14:textId="77777777" w:rsidR="000128E8" w:rsidRPr="00795110" w:rsidRDefault="000128E8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6DAF6720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7D142F1B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A60220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250582AA" w14:textId="77777777" w:rsidR="000128E8" w:rsidRPr="00795110" w:rsidRDefault="000128E8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F7288BA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7F420A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B95CC1B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CC42A6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C9BC8B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F6F4A9B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B8DCC0A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9D96A28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4CA6828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28E8" w:rsidRPr="00795110" w14:paraId="78213B56" w14:textId="77777777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37EAC059" w14:textId="77777777" w:rsidR="000128E8" w:rsidRPr="00795110" w:rsidRDefault="000128E8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43E1DCC4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4ADF1B2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C2179BD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B4827F1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A31321F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C5CCCD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F2B3E6E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906D22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5B849D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9F51DF0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B8A447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5270B576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48EE46DC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6B05" w:rsidRPr="00795110" w14:paraId="7F405A5B" w14:textId="77777777" w:rsidTr="00330586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0C6508DD" w14:textId="7EE413BC" w:rsidR="00616B05" w:rsidRPr="00795110" w:rsidRDefault="00D5194E" w:rsidP="00616B05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11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80" w:type="pct"/>
            <w:gridSpan w:val="2"/>
          </w:tcPr>
          <w:p w14:paraId="1B11AAED" w14:textId="77777777" w:rsidR="00616B05" w:rsidRPr="00795110" w:rsidRDefault="00616B05" w:rsidP="00616B0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FD7191F" w14:textId="67A3E995" w:rsidR="00616B05" w:rsidRPr="00795110" w:rsidRDefault="00616B05" w:rsidP="00616B05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9EB77A1" w14:textId="1644EFBE" w:rsidR="00616B05" w:rsidRPr="00795110" w:rsidRDefault="00616B05" w:rsidP="00616B05">
            <w:pPr>
              <w:pStyle w:val="acctfourfigures"/>
              <w:tabs>
                <w:tab w:val="clear" w:pos="765"/>
                <w:tab w:val="decimal" w:pos="8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9592C42" w14:textId="3880A88B" w:rsidR="00616B05" w:rsidRPr="00795110" w:rsidRDefault="00616B05" w:rsidP="00616B05">
            <w:pPr>
              <w:tabs>
                <w:tab w:val="decimal" w:pos="595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D03D8D7" w14:textId="516D8991" w:rsidR="00616B05" w:rsidRPr="00795110" w:rsidRDefault="00616B05" w:rsidP="00616B05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89" w:type="pct"/>
            <w:vAlign w:val="bottom"/>
          </w:tcPr>
          <w:p w14:paraId="37A2630F" w14:textId="77777777" w:rsidR="00616B05" w:rsidRPr="00795110" w:rsidRDefault="00616B05" w:rsidP="00616B0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3F8E27A" w14:textId="77777777" w:rsidR="00616B05" w:rsidRPr="00795110" w:rsidRDefault="00616B05" w:rsidP="00616B0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6BBEFDB4" w14:textId="5E154ED1" w:rsidR="00616B05" w:rsidRPr="00795110" w:rsidRDefault="00616B05" w:rsidP="00616B0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917D8A1" w14:textId="77777777" w:rsidR="00616B05" w:rsidRPr="00795110" w:rsidRDefault="00616B05" w:rsidP="00616B0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27D825D" w14:textId="77777777" w:rsidR="00616B05" w:rsidRPr="00795110" w:rsidRDefault="00616B05" w:rsidP="00616B0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2DE643E" w14:textId="53FF0CD7" w:rsidR="00616B05" w:rsidRPr="00795110" w:rsidRDefault="00616B05" w:rsidP="00616B0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8B86A80" w14:textId="77777777" w:rsidR="00616B05" w:rsidRPr="00795110" w:rsidRDefault="00616B05" w:rsidP="00616B05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5DA9163" w14:textId="2C0373B9" w:rsidR="00616B05" w:rsidRPr="00795110" w:rsidRDefault="00616B05" w:rsidP="00616B05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  <w:tc>
          <w:tcPr>
            <w:tcW w:w="89" w:type="pct"/>
            <w:vAlign w:val="bottom"/>
          </w:tcPr>
          <w:p w14:paraId="2D08311F" w14:textId="77777777" w:rsidR="00616B05" w:rsidRPr="00795110" w:rsidRDefault="00616B05" w:rsidP="00616B0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E5147E8" w14:textId="0836C817" w:rsidR="00616B05" w:rsidRPr="00795110" w:rsidRDefault="00616B05" w:rsidP="00616B0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</w:tr>
      <w:tr w:rsidR="00503699" w:rsidRPr="00795110" w14:paraId="584A1389" w14:textId="77777777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2DEE5525" w14:textId="77777777" w:rsidR="00503699" w:rsidRPr="00795110" w:rsidRDefault="00503699" w:rsidP="0050369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11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79511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79511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795110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795110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0" w:type="pct"/>
            <w:gridSpan w:val="2"/>
          </w:tcPr>
          <w:p w14:paraId="2B452C82" w14:textId="77777777" w:rsidR="00503699" w:rsidRPr="00795110" w:rsidRDefault="00503699" w:rsidP="0050369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7C93652" w14:textId="7D4C35A1" w:rsidR="00503699" w:rsidRPr="00795110" w:rsidRDefault="00503699" w:rsidP="00503699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FB26390" w14:textId="77777777" w:rsidR="00503699" w:rsidRPr="00795110" w:rsidRDefault="00503699" w:rsidP="00503699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1D359905" w14:textId="29A271BE" w:rsidR="00503699" w:rsidRPr="00795110" w:rsidRDefault="00503699" w:rsidP="00503699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36,790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2C3C1542" w14:textId="464EBA76" w:rsidR="00503699" w:rsidRPr="00795110" w:rsidRDefault="00503699" w:rsidP="00503699">
            <w:pPr>
              <w:tabs>
                <w:tab w:val="decimal" w:pos="595"/>
                <w:tab w:val="left" w:pos="1107"/>
              </w:tabs>
              <w:spacing w:line="228" w:lineRule="auto"/>
              <w:ind w:left="-43" w:right="-86" w:firstLine="463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53,011,021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808408C" w14:textId="04552100" w:rsidR="00503699" w:rsidRPr="00795110" w:rsidRDefault="00503699" w:rsidP="00503699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53,047,811</w:t>
            </w:r>
          </w:p>
        </w:tc>
        <w:tc>
          <w:tcPr>
            <w:tcW w:w="89" w:type="pct"/>
            <w:vAlign w:val="bottom"/>
          </w:tcPr>
          <w:p w14:paraId="0FA0FDD9" w14:textId="77777777" w:rsidR="00503699" w:rsidRPr="00795110" w:rsidRDefault="00503699" w:rsidP="0050369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0DFB951" w14:textId="77777777" w:rsidR="00503699" w:rsidRPr="00795110" w:rsidRDefault="00503699" w:rsidP="0050369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163ECBC4" w14:textId="31D53ABC" w:rsidR="00503699" w:rsidRPr="00795110" w:rsidRDefault="00503699" w:rsidP="0050369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21BED42" w14:textId="77777777" w:rsidR="00503699" w:rsidRPr="00795110" w:rsidRDefault="00503699" w:rsidP="0050369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383DC41" w14:textId="5C3AFDC2" w:rsidR="00503699" w:rsidRPr="00795110" w:rsidRDefault="00503699" w:rsidP="0050369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4A5A59C" w14:textId="77777777" w:rsidR="00503699" w:rsidRPr="00795110" w:rsidRDefault="00503699" w:rsidP="0050369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D310C6F" w14:textId="77777777" w:rsidR="00503699" w:rsidRPr="00795110" w:rsidRDefault="00503699" w:rsidP="0050369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6"/>
                <w:szCs w:val="26"/>
              </w:rPr>
            </w:pPr>
          </w:p>
          <w:p w14:paraId="71CF33D3" w14:textId="4DB6C595" w:rsidR="00503699" w:rsidRPr="00795110" w:rsidRDefault="00503699" w:rsidP="00503699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53,400,809</w:t>
            </w:r>
          </w:p>
        </w:tc>
        <w:tc>
          <w:tcPr>
            <w:tcW w:w="89" w:type="pct"/>
            <w:vAlign w:val="bottom"/>
          </w:tcPr>
          <w:p w14:paraId="350423E8" w14:textId="77777777" w:rsidR="00503699" w:rsidRPr="00795110" w:rsidRDefault="00503699" w:rsidP="0050369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1D1AB2F8" w14:textId="77777777" w:rsidR="00503699" w:rsidRPr="00795110" w:rsidRDefault="00503699" w:rsidP="0050369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7AE257AA" w14:textId="24509236" w:rsidR="00503699" w:rsidRPr="00795110" w:rsidRDefault="00503699" w:rsidP="0050369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/>
              </w:rPr>
              <w:t>53,400,809</w:t>
            </w:r>
          </w:p>
        </w:tc>
      </w:tr>
      <w:tr w:rsidR="000128E8" w:rsidRPr="00795110" w14:paraId="615287C8" w14:textId="77777777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2CDC557F" w14:textId="77777777" w:rsidR="000128E8" w:rsidRPr="00795110" w:rsidRDefault="000128E8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95110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795110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79511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95110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0" w:type="pct"/>
            <w:gridSpan w:val="2"/>
          </w:tcPr>
          <w:p w14:paraId="1BC8C41A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017E08E" w14:textId="01C040E2" w:rsidR="000128E8" w:rsidRPr="00795110" w:rsidRDefault="00E37FC2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F0E6986" w14:textId="4785DA1E" w:rsidR="000128E8" w:rsidRPr="00795110" w:rsidRDefault="00E37FC2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56F30D86" w14:textId="4D86FC99" w:rsidR="000128E8" w:rsidRPr="00795110" w:rsidRDefault="00E37FC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 w:firstLine="652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680,238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455ABEF9" w14:textId="677AF15D" w:rsidR="000128E8" w:rsidRPr="00795110" w:rsidRDefault="00E37FC2" w:rsidP="00F96BE1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359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680,238</w:t>
            </w:r>
          </w:p>
        </w:tc>
        <w:tc>
          <w:tcPr>
            <w:tcW w:w="89" w:type="pct"/>
          </w:tcPr>
          <w:p w14:paraId="455D228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7549FBC" w14:textId="77777777" w:rsidR="00E37FC2" w:rsidRPr="00795110" w:rsidRDefault="00E37FC2" w:rsidP="00E37FC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5ABF78AA" w14:textId="1480CB63" w:rsidR="000128E8" w:rsidRPr="00795110" w:rsidRDefault="00E37FC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E84E7C6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A4164A8" w14:textId="2C075182" w:rsidR="000128E8" w:rsidRPr="00795110" w:rsidRDefault="00E37FC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9BF431E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97EB7AF" w14:textId="0733290A" w:rsidR="000128E8" w:rsidRPr="00795110" w:rsidRDefault="00904B47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642,749</w:t>
            </w:r>
          </w:p>
        </w:tc>
        <w:tc>
          <w:tcPr>
            <w:tcW w:w="89" w:type="pct"/>
            <w:vAlign w:val="bottom"/>
          </w:tcPr>
          <w:p w14:paraId="2D5969A0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A35E9AD" w14:textId="7398A9B4" w:rsidR="000128E8" w:rsidRPr="00795110" w:rsidRDefault="00904B4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642,749</w:t>
            </w:r>
          </w:p>
        </w:tc>
      </w:tr>
    </w:tbl>
    <w:p w14:paraId="03960E54" w14:textId="45A6FBC5" w:rsidR="002131F3" w:rsidRPr="00795110" w:rsidRDefault="002131F3" w:rsidP="00FA2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5911B" w14:textId="77777777" w:rsidR="002131F3" w:rsidRPr="00795110" w:rsidRDefault="00213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4676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3146"/>
        <w:gridCol w:w="718"/>
        <w:gridCol w:w="1560"/>
        <w:gridCol w:w="44"/>
        <w:gridCol w:w="1668"/>
        <w:gridCol w:w="41"/>
        <w:gridCol w:w="1226"/>
        <w:gridCol w:w="41"/>
        <w:gridCol w:w="227"/>
        <w:gridCol w:w="41"/>
        <w:gridCol w:w="1130"/>
        <w:gridCol w:w="41"/>
        <w:gridCol w:w="233"/>
        <w:gridCol w:w="41"/>
        <w:gridCol w:w="1124"/>
        <w:gridCol w:w="41"/>
        <w:gridCol w:w="233"/>
        <w:gridCol w:w="41"/>
        <w:gridCol w:w="1130"/>
        <w:gridCol w:w="41"/>
        <w:gridCol w:w="227"/>
        <w:gridCol w:w="41"/>
        <w:gridCol w:w="1494"/>
        <w:gridCol w:w="29"/>
      </w:tblGrid>
      <w:tr w:rsidR="000128E8" w:rsidRPr="00795110" w14:paraId="1B3B10C8" w14:textId="77777777">
        <w:trPr>
          <w:trHeight w:val="261"/>
        </w:trPr>
        <w:tc>
          <w:tcPr>
            <w:tcW w:w="1327" w:type="pct"/>
            <w:gridSpan w:val="2"/>
            <w:shd w:val="clear" w:color="auto" w:fill="auto"/>
            <w:vAlign w:val="bottom"/>
          </w:tcPr>
          <w:p w14:paraId="1F48BED4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673" w:type="pct"/>
            <w:gridSpan w:val="22"/>
            <w:vAlign w:val="bottom"/>
          </w:tcPr>
          <w:p w14:paraId="44CD8383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79511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128E8" w:rsidRPr="00795110" w14:paraId="308F0CE6" w14:textId="77777777">
        <w:trPr>
          <w:trHeight w:val="261"/>
        </w:trPr>
        <w:tc>
          <w:tcPr>
            <w:tcW w:w="1327" w:type="pct"/>
            <w:gridSpan w:val="2"/>
            <w:shd w:val="clear" w:color="auto" w:fill="auto"/>
            <w:vAlign w:val="bottom"/>
          </w:tcPr>
          <w:p w14:paraId="43FF9A7A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73" w:type="pct"/>
            <w:gridSpan w:val="6"/>
            <w:vAlign w:val="bottom"/>
          </w:tcPr>
          <w:p w14:paraId="3FD621A6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951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2" w:type="pct"/>
            <w:gridSpan w:val="2"/>
          </w:tcPr>
          <w:p w14:paraId="14D5A34A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08" w:type="pct"/>
            <w:gridSpan w:val="14"/>
            <w:vAlign w:val="bottom"/>
          </w:tcPr>
          <w:p w14:paraId="62E61A62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128E8" w:rsidRPr="00795110" w14:paraId="04FA4686" w14:textId="77777777">
        <w:trPr>
          <w:trHeight w:val="261"/>
        </w:trPr>
        <w:tc>
          <w:tcPr>
            <w:tcW w:w="1327" w:type="pct"/>
            <w:gridSpan w:val="2"/>
            <w:shd w:val="clear" w:color="auto" w:fill="auto"/>
            <w:vAlign w:val="bottom"/>
          </w:tcPr>
          <w:p w14:paraId="7AEEB196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9511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79511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</w:tcBorders>
            <w:vAlign w:val="bottom"/>
          </w:tcPr>
          <w:p w14:paraId="321FC61F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511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79511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79511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795110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79511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795110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79511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06C35" w14:textId="77777777" w:rsidR="000128E8" w:rsidRPr="00795110" w:rsidRDefault="000128E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79511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79511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3D1AC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2" w:type="pct"/>
            <w:gridSpan w:val="2"/>
          </w:tcPr>
          <w:p w14:paraId="2BCF719A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vAlign w:val="bottom"/>
          </w:tcPr>
          <w:p w14:paraId="5045EAAD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110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4" w:type="pct"/>
            <w:gridSpan w:val="2"/>
            <w:tcBorders>
              <w:top w:val="single" w:sz="4" w:space="0" w:color="auto"/>
            </w:tcBorders>
          </w:tcPr>
          <w:p w14:paraId="2548BE80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</w:tcBorders>
            <w:vAlign w:val="bottom"/>
          </w:tcPr>
          <w:p w14:paraId="72C0EB32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795110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4" w:type="pct"/>
            <w:gridSpan w:val="2"/>
            <w:tcBorders>
              <w:top w:val="single" w:sz="4" w:space="0" w:color="auto"/>
            </w:tcBorders>
          </w:tcPr>
          <w:p w14:paraId="6E0BCDEE" w14:textId="77777777" w:rsidR="000128E8" w:rsidRPr="00795110" w:rsidRDefault="000128E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vAlign w:val="bottom"/>
          </w:tcPr>
          <w:p w14:paraId="55E80B89" w14:textId="77777777" w:rsidR="000128E8" w:rsidRPr="00795110" w:rsidRDefault="000128E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795110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92" w:type="pct"/>
            <w:gridSpan w:val="2"/>
            <w:tcBorders>
              <w:top w:val="single" w:sz="4" w:space="0" w:color="auto"/>
            </w:tcBorders>
          </w:tcPr>
          <w:p w14:paraId="420F6C26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4BE6D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128E8" w:rsidRPr="00795110" w14:paraId="2959CF45" w14:textId="77777777" w:rsidTr="002131F3">
        <w:trPr>
          <w:gridAfter w:val="1"/>
          <w:wAfter w:w="11" w:type="pct"/>
          <w:trHeight w:val="261"/>
        </w:trPr>
        <w:tc>
          <w:tcPr>
            <w:tcW w:w="1081" w:type="pct"/>
            <w:shd w:val="clear" w:color="auto" w:fill="auto"/>
          </w:tcPr>
          <w:p w14:paraId="10703DE0" w14:textId="77777777" w:rsidR="000128E8" w:rsidRPr="00795110" w:rsidRDefault="000128E8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47" w:type="pct"/>
          </w:tcPr>
          <w:p w14:paraId="3D0280E2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662" w:type="pct"/>
            <w:gridSpan w:val="21"/>
          </w:tcPr>
          <w:p w14:paraId="24173505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9511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79511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0128E8" w:rsidRPr="00795110" w14:paraId="3FD987FB" w14:textId="77777777" w:rsidTr="002131F3">
        <w:trPr>
          <w:gridAfter w:val="1"/>
          <w:wAfter w:w="11" w:type="pct"/>
          <w:trHeight w:val="261"/>
        </w:trPr>
        <w:tc>
          <w:tcPr>
            <w:tcW w:w="1081" w:type="pct"/>
            <w:shd w:val="clear" w:color="auto" w:fill="auto"/>
          </w:tcPr>
          <w:p w14:paraId="7571445C" w14:textId="77777777" w:rsidR="000128E8" w:rsidRPr="00795110" w:rsidRDefault="000128E8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47" w:type="pct"/>
          </w:tcPr>
          <w:p w14:paraId="15586367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</w:tcPr>
          <w:p w14:paraId="7AEA222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32C69A4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5" w:type="pct"/>
            <w:gridSpan w:val="2"/>
            <w:shd w:val="clear" w:color="auto" w:fill="auto"/>
          </w:tcPr>
          <w:p w14:paraId="59DD72A5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</w:tcPr>
          <w:p w14:paraId="1F841B6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2A1B3740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</w:tcPr>
          <w:p w14:paraId="7123520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</w:tcPr>
          <w:p w14:paraId="730E2D08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</w:tcPr>
          <w:p w14:paraId="01E2742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678E094D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</w:tcPr>
          <w:p w14:paraId="4F07BDB8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6" w:type="pct"/>
            <w:gridSpan w:val="2"/>
            <w:shd w:val="clear" w:color="auto" w:fill="auto"/>
          </w:tcPr>
          <w:p w14:paraId="7706182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28E8" w:rsidRPr="00795110" w14:paraId="283EF9B6" w14:textId="77777777" w:rsidTr="002131F3">
        <w:trPr>
          <w:gridAfter w:val="1"/>
          <w:wAfter w:w="11" w:type="pct"/>
          <w:trHeight w:val="70"/>
        </w:trPr>
        <w:tc>
          <w:tcPr>
            <w:tcW w:w="1081" w:type="pct"/>
            <w:shd w:val="clear" w:color="auto" w:fill="auto"/>
          </w:tcPr>
          <w:p w14:paraId="17426CBF" w14:textId="77777777" w:rsidR="000128E8" w:rsidRPr="00795110" w:rsidRDefault="000128E8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511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795110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247" w:type="pct"/>
          </w:tcPr>
          <w:p w14:paraId="6A529694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7D6798A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511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0A577C23" w14:textId="77777777" w:rsidR="000128E8" w:rsidRPr="00795110" w:rsidRDefault="0001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63"/>
              </w:tabs>
              <w:spacing w:line="228" w:lineRule="auto"/>
              <w:ind w:left="-43" w:right="-86" w:firstLine="569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eastAsia="MS Mincho" w:hAnsi="Angsana New"/>
                <w:sz w:val="26"/>
                <w:szCs w:val="26"/>
              </w:rPr>
              <w:t>89,024,308</w:t>
            </w: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5941F2CD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 w:right="75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89,024,308</w:t>
            </w:r>
          </w:p>
        </w:tc>
        <w:tc>
          <w:tcPr>
            <w:tcW w:w="92" w:type="pct"/>
            <w:gridSpan w:val="2"/>
            <w:vAlign w:val="bottom"/>
          </w:tcPr>
          <w:p w14:paraId="520C8321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450F6EF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7C20DBBC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139AAB9E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</w:tcPr>
          <w:p w14:paraId="2FB68AAA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08F2736D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90,123,309</w:t>
            </w:r>
          </w:p>
        </w:tc>
        <w:tc>
          <w:tcPr>
            <w:tcW w:w="92" w:type="pct"/>
            <w:gridSpan w:val="2"/>
          </w:tcPr>
          <w:p w14:paraId="5842E401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6" w:type="pct"/>
            <w:gridSpan w:val="2"/>
            <w:shd w:val="clear" w:color="auto" w:fill="auto"/>
          </w:tcPr>
          <w:p w14:paraId="1931D82D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90,123,309</w:t>
            </w:r>
          </w:p>
        </w:tc>
      </w:tr>
      <w:tr w:rsidR="000128E8" w:rsidRPr="00795110" w14:paraId="695FF8B3" w14:textId="77777777" w:rsidTr="002131F3">
        <w:trPr>
          <w:gridAfter w:val="1"/>
          <w:wAfter w:w="11" w:type="pct"/>
          <w:trHeight w:val="261"/>
        </w:trPr>
        <w:tc>
          <w:tcPr>
            <w:tcW w:w="1081" w:type="pct"/>
            <w:shd w:val="clear" w:color="auto" w:fill="auto"/>
          </w:tcPr>
          <w:p w14:paraId="12FE79E9" w14:textId="77777777" w:rsidR="000128E8" w:rsidRPr="00795110" w:rsidRDefault="000128E8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47" w:type="pct"/>
          </w:tcPr>
          <w:p w14:paraId="47979B5D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1E300FB6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34D77330" w14:textId="77777777" w:rsidR="000128E8" w:rsidRPr="00795110" w:rsidRDefault="000128E8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486AC98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43C16E9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6EBCAC6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572F274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47021D91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3735108E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09C8D901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79399E6D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6" w:type="pct"/>
            <w:gridSpan w:val="2"/>
            <w:shd w:val="clear" w:color="auto" w:fill="auto"/>
            <w:vAlign w:val="bottom"/>
          </w:tcPr>
          <w:p w14:paraId="327FBC1A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28E8" w:rsidRPr="00795110" w14:paraId="53303BF4" w14:textId="77777777" w:rsidTr="002131F3">
        <w:trPr>
          <w:gridAfter w:val="1"/>
          <w:wAfter w:w="11" w:type="pct"/>
          <w:trHeight w:val="261"/>
        </w:trPr>
        <w:tc>
          <w:tcPr>
            <w:tcW w:w="1081" w:type="pct"/>
            <w:shd w:val="clear" w:color="auto" w:fill="auto"/>
          </w:tcPr>
          <w:p w14:paraId="21D4E144" w14:textId="77777777" w:rsidR="000128E8" w:rsidRPr="00795110" w:rsidRDefault="000128E8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511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7" w:type="pct"/>
          </w:tcPr>
          <w:p w14:paraId="7ED2B94D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751BC9BD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461740C9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051D32DE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4C352BF0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2EE3865B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69A627AC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264CF0CA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70BE4029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4DB0495F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7EFBB1AD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6" w:type="pct"/>
            <w:gridSpan w:val="2"/>
            <w:shd w:val="clear" w:color="auto" w:fill="auto"/>
            <w:vAlign w:val="bottom"/>
          </w:tcPr>
          <w:p w14:paraId="18DC36D5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28E8" w:rsidRPr="00795110" w14:paraId="53404CFA" w14:textId="77777777" w:rsidTr="002131F3">
        <w:trPr>
          <w:gridAfter w:val="1"/>
          <w:wAfter w:w="11" w:type="pct"/>
          <w:trHeight w:val="261"/>
        </w:trPr>
        <w:tc>
          <w:tcPr>
            <w:tcW w:w="1081" w:type="pct"/>
            <w:shd w:val="clear" w:color="auto" w:fill="auto"/>
          </w:tcPr>
          <w:p w14:paraId="7C78F0C7" w14:textId="77777777" w:rsidR="000128E8" w:rsidRPr="00795110" w:rsidRDefault="000128E8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9511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79511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79511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247" w:type="pct"/>
          </w:tcPr>
          <w:p w14:paraId="46BA0D23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</w:tcPr>
          <w:p w14:paraId="6A96C184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511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348AE1EF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 w:firstLine="553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6"/>
                <w:szCs w:val="26"/>
              </w:rPr>
              <w:t>43,732,894</w:t>
            </w: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4F0A66C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43,732,894</w:t>
            </w:r>
          </w:p>
        </w:tc>
        <w:tc>
          <w:tcPr>
            <w:tcW w:w="92" w:type="pct"/>
            <w:gridSpan w:val="2"/>
            <w:vAlign w:val="bottom"/>
          </w:tcPr>
          <w:p w14:paraId="5D1537FB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12117CAA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43E84F7D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423E3E0F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68DFA282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666A45FE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43,711,346</w:t>
            </w:r>
          </w:p>
        </w:tc>
        <w:tc>
          <w:tcPr>
            <w:tcW w:w="92" w:type="pct"/>
            <w:gridSpan w:val="2"/>
          </w:tcPr>
          <w:p w14:paraId="160C094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6" w:type="pct"/>
            <w:gridSpan w:val="2"/>
            <w:shd w:val="clear" w:color="auto" w:fill="auto"/>
          </w:tcPr>
          <w:p w14:paraId="66CCA0C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43,711,346</w:t>
            </w:r>
          </w:p>
        </w:tc>
      </w:tr>
      <w:tr w:rsidR="000128E8" w:rsidRPr="00795110" w14:paraId="6419145D" w14:textId="77777777" w:rsidTr="002131F3">
        <w:trPr>
          <w:gridAfter w:val="1"/>
          <w:wAfter w:w="11" w:type="pct"/>
          <w:trHeight w:val="261"/>
        </w:trPr>
        <w:tc>
          <w:tcPr>
            <w:tcW w:w="1081" w:type="pct"/>
            <w:shd w:val="clear" w:color="auto" w:fill="auto"/>
          </w:tcPr>
          <w:p w14:paraId="64D6017D" w14:textId="77777777" w:rsidR="000128E8" w:rsidRPr="00795110" w:rsidRDefault="000128E8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95110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795110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47" w:type="pct"/>
          </w:tcPr>
          <w:p w14:paraId="0103FD1E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</w:tcPr>
          <w:p w14:paraId="1112202C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7F68FB45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 w:firstLine="794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946,668</w:t>
            </w: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797C6FC0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795110">
              <w:rPr>
                <w:rFonts w:ascii="Angsana New" w:hAnsi="Angsana New" w:cs="Angsana New"/>
                <w:sz w:val="26"/>
                <w:szCs w:val="26"/>
              </w:rPr>
              <w:t>946,668</w:t>
            </w:r>
          </w:p>
        </w:tc>
        <w:tc>
          <w:tcPr>
            <w:tcW w:w="92" w:type="pct"/>
            <w:gridSpan w:val="2"/>
          </w:tcPr>
          <w:p w14:paraId="35D80DB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3C92EDC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6BB91CB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378FC3D8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2158F8D5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6D4EC22B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795110">
              <w:rPr>
                <w:rFonts w:ascii="Angsana New" w:hAnsi="Angsana New"/>
                <w:sz w:val="26"/>
                <w:szCs w:val="26"/>
              </w:rPr>
              <w:t>922,544</w:t>
            </w:r>
          </w:p>
        </w:tc>
        <w:tc>
          <w:tcPr>
            <w:tcW w:w="92" w:type="pct"/>
            <w:gridSpan w:val="2"/>
          </w:tcPr>
          <w:p w14:paraId="017BCDB5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6" w:type="pct"/>
            <w:gridSpan w:val="2"/>
            <w:shd w:val="clear" w:color="auto" w:fill="auto"/>
          </w:tcPr>
          <w:p w14:paraId="058F4364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922,544</w:t>
            </w:r>
          </w:p>
        </w:tc>
      </w:tr>
      <w:tr w:rsidR="000128E8" w:rsidRPr="00795110" w14:paraId="03A07271" w14:textId="77777777" w:rsidTr="002131F3">
        <w:trPr>
          <w:gridAfter w:val="1"/>
          <w:wAfter w:w="11" w:type="pct"/>
          <w:trHeight w:val="288"/>
        </w:trPr>
        <w:tc>
          <w:tcPr>
            <w:tcW w:w="1081" w:type="pct"/>
            <w:shd w:val="clear" w:color="auto" w:fill="auto"/>
          </w:tcPr>
          <w:p w14:paraId="312F3299" w14:textId="77777777" w:rsidR="000128E8" w:rsidRPr="00795110" w:rsidRDefault="000128E8">
            <w:pPr>
              <w:spacing w:line="228" w:lineRule="auto"/>
              <w:ind w:left="160" w:right="166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5110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79511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795110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47" w:type="pct"/>
          </w:tcPr>
          <w:p w14:paraId="7AB4E701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090EFFE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1F7B57F2" w14:textId="77777777" w:rsidR="000128E8" w:rsidRPr="00795110" w:rsidRDefault="000128E8">
            <w:pPr>
              <w:tabs>
                <w:tab w:val="clear" w:pos="680"/>
                <w:tab w:val="clear" w:pos="907"/>
                <w:tab w:val="left" w:pos="590"/>
                <w:tab w:val="decimal" w:pos="950"/>
                <w:tab w:val="left" w:pos="1130"/>
              </w:tabs>
              <w:spacing w:line="228" w:lineRule="auto"/>
              <w:ind w:right="-101" w:firstLine="770"/>
              <w:rPr>
                <w:rFonts w:ascii="Angsana New" w:hAnsi="Angsana New"/>
                <w:sz w:val="26"/>
                <w:szCs w:val="26"/>
              </w:rPr>
            </w:pPr>
            <w:r w:rsidRPr="00795110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795110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59E9A665" w14:textId="77777777" w:rsidR="000128E8" w:rsidRPr="00795110" w:rsidRDefault="000128E8">
            <w:pPr>
              <w:pStyle w:val="acctfourfigures"/>
              <w:tabs>
                <w:tab w:val="clear" w:pos="765"/>
                <w:tab w:val="left" w:pos="977"/>
                <w:tab w:val="left" w:pos="1138"/>
                <w:tab w:val="decimal" w:pos="1240"/>
              </w:tabs>
              <w:spacing w:line="228" w:lineRule="auto"/>
              <w:ind w:left="-43" w:right="-86" w:firstLine="359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</w:t>
            </w:r>
            <w:r w:rsidRPr="00795110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92" w:type="pct"/>
            <w:gridSpan w:val="2"/>
            <w:vAlign w:val="bottom"/>
          </w:tcPr>
          <w:p w14:paraId="73A15578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0F58C23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5B1EDDB1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4A2BADDC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94" w:type="pct"/>
            <w:gridSpan w:val="2"/>
            <w:vAlign w:val="bottom"/>
          </w:tcPr>
          <w:p w14:paraId="08B9B39B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572BFD40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4D9F6614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6" w:type="pct"/>
            <w:gridSpan w:val="2"/>
            <w:shd w:val="clear" w:color="auto" w:fill="auto"/>
            <w:vAlign w:val="bottom"/>
          </w:tcPr>
          <w:p w14:paraId="771BE155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79511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126,005</w:t>
            </w:r>
          </w:p>
        </w:tc>
      </w:tr>
      <w:tr w:rsidR="000128E8" w:rsidRPr="00795110" w14:paraId="6E27E267" w14:textId="77777777" w:rsidTr="002131F3">
        <w:trPr>
          <w:gridAfter w:val="1"/>
          <w:wAfter w:w="11" w:type="pct"/>
          <w:trHeight w:val="261"/>
        </w:trPr>
        <w:tc>
          <w:tcPr>
            <w:tcW w:w="1081" w:type="pct"/>
            <w:shd w:val="clear" w:color="auto" w:fill="auto"/>
          </w:tcPr>
          <w:p w14:paraId="3D531691" w14:textId="77777777" w:rsidR="000128E8" w:rsidRPr="00795110" w:rsidRDefault="000128E8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47" w:type="pct"/>
          </w:tcPr>
          <w:p w14:paraId="37959763" w14:textId="77777777" w:rsidR="000128E8" w:rsidRPr="00795110" w:rsidRDefault="000128E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00DD7B3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4BCCED68" w14:textId="77777777" w:rsidR="000128E8" w:rsidRPr="00795110" w:rsidRDefault="000128E8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0FBC955D" w14:textId="77777777" w:rsidR="000128E8" w:rsidRPr="00795110" w:rsidRDefault="000128E8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right="-86" w:hanging="1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50BAC2E9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27D45257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1767AA73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7F02C541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285659C2" w14:textId="77777777" w:rsidR="000128E8" w:rsidRPr="00795110" w:rsidRDefault="000128E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13BE26CB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00E2FFE2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6" w:type="pct"/>
            <w:gridSpan w:val="2"/>
            <w:shd w:val="clear" w:color="auto" w:fill="auto"/>
            <w:vAlign w:val="bottom"/>
          </w:tcPr>
          <w:p w14:paraId="1F7F352E" w14:textId="77777777" w:rsidR="000128E8" w:rsidRPr="00795110" w:rsidRDefault="000128E8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5821A4E" w14:textId="73FA4C63" w:rsidR="000128E8" w:rsidRPr="00795110" w:rsidRDefault="000128E8" w:rsidP="00FA2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0128E8" w:rsidRPr="00795110" w:rsidSect="000128E8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EAC06B0" w14:textId="08A50C72" w:rsidR="00DD135D" w:rsidRPr="00795110" w:rsidRDefault="00DD135D" w:rsidP="005E5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795110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8D0CE4" w14:textId="77777777" w:rsidR="00DD135D" w:rsidRPr="00795110" w:rsidRDefault="00DD135D" w:rsidP="005A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A6C1250" w14:textId="688968F9" w:rsidR="005A768E" w:rsidRPr="00795110" w:rsidRDefault="005A768E" w:rsidP="005A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F07914F" w14:textId="77777777" w:rsidR="005A768E" w:rsidRPr="00795110" w:rsidRDefault="005A768E" w:rsidP="005A768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5A768E" w:rsidRPr="00795110" w14:paraId="25122DD3" w14:textId="77777777" w:rsidTr="005A768E">
        <w:trPr>
          <w:tblHeader/>
        </w:trPr>
        <w:tc>
          <w:tcPr>
            <w:tcW w:w="2430" w:type="dxa"/>
            <w:hideMark/>
          </w:tcPr>
          <w:p w14:paraId="121983F8" w14:textId="77777777" w:rsidR="005A768E" w:rsidRPr="00795110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7E8837A" w14:textId="77777777" w:rsidR="005A768E" w:rsidRPr="00795110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2E08DCFA" w14:textId="77777777" w:rsidR="005A768E" w:rsidRPr="00795110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768E" w:rsidRPr="00795110" w14:paraId="42AAECB1" w14:textId="77777777" w:rsidTr="005A768E">
        <w:tc>
          <w:tcPr>
            <w:tcW w:w="2430" w:type="dxa"/>
            <w:hideMark/>
          </w:tcPr>
          <w:p w14:paraId="1B0D2511" w14:textId="77777777" w:rsidR="005A768E" w:rsidRPr="00795110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6253BFEF" w14:textId="77777777" w:rsidR="005A768E" w:rsidRPr="00795110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24" w:type="dxa"/>
            <w:hideMark/>
          </w:tcPr>
          <w:p w14:paraId="41F72DF5" w14:textId="65B2C69B" w:rsidR="005A768E" w:rsidRPr="00795110" w:rsidRDefault="00440912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951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Swap model</w:t>
            </w:r>
            <w:r w:rsidRPr="00795110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7951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 w:rsidR="005C7CEC" w:rsidRPr="007951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ปัจจุบันของประมาณการกระแสเงินสดในอนาคตโดยใช้เส้นอัตราผลตอบแทนสิ่งที่สังเกตได้</w:t>
            </w:r>
          </w:p>
        </w:tc>
      </w:tr>
    </w:tbl>
    <w:p w14:paraId="23B947B1" w14:textId="49F76829" w:rsidR="00647936" w:rsidRPr="00795110" w:rsidRDefault="00647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2A948F" w14:textId="4C383796" w:rsidR="005A768E" w:rsidRPr="00795110" w:rsidRDefault="005A768E" w:rsidP="005A768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  <w:lang w:val="en-US" w:bidi="th-TH"/>
        </w:rPr>
      </w:pPr>
      <w:r w:rsidRPr="0079511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79511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54F6A87B" w14:textId="77777777" w:rsidR="005A768E" w:rsidRPr="00795110" w:rsidRDefault="005A768E" w:rsidP="005A768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0"/>
        <w:gridCol w:w="4770"/>
      </w:tblGrid>
      <w:tr w:rsidR="005A768E" w:rsidRPr="00795110" w14:paraId="4CFB6B95" w14:textId="77777777" w:rsidTr="00FA23AC">
        <w:trPr>
          <w:tblHeader/>
        </w:trPr>
        <w:tc>
          <w:tcPr>
            <w:tcW w:w="2430" w:type="dxa"/>
            <w:vAlign w:val="bottom"/>
          </w:tcPr>
          <w:p w14:paraId="15AA4F8D" w14:textId="77777777" w:rsidR="005A768E" w:rsidRPr="00795110" w:rsidRDefault="005A768E" w:rsidP="005A768E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41BA9808" w14:textId="77777777" w:rsidR="005A768E" w:rsidRPr="00795110" w:rsidRDefault="005A768E" w:rsidP="005A768E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vAlign w:val="bottom"/>
          </w:tcPr>
          <w:p w14:paraId="2E675382" w14:textId="77777777" w:rsidR="005A768E" w:rsidRPr="00795110" w:rsidRDefault="005A768E" w:rsidP="00FA23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768E" w:rsidRPr="00795110" w14:paraId="18F65A66" w14:textId="77777777" w:rsidTr="00FA23AC">
        <w:tc>
          <w:tcPr>
            <w:tcW w:w="2430" w:type="dxa"/>
          </w:tcPr>
          <w:p w14:paraId="645B064C" w14:textId="1827EF9E" w:rsidR="005A768E" w:rsidRPr="00795110" w:rsidRDefault="005A768E" w:rsidP="005A768E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0" w:type="dxa"/>
          </w:tcPr>
          <w:p w14:paraId="130D8347" w14:textId="77777777" w:rsidR="005A768E" w:rsidRPr="00795110" w:rsidRDefault="005A768E" w:rsidP="005A768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</w:tcPr>
          <w:p w14:paraId="08720354" w14:textId="77777777" w:rsidR="005A768E" w:rsidRPr="00795110" w:rsidRDefault="005A768E" w:rsidP="00FA23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3DF6CD54" w14:textId="2C71A729" w:rsidR="005A768E" w:rsidRPr="00795110" w:rsidRDefault="005A768E" w:rsidP="005A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24"/>
          <w:szCs w:val="24"/>
          <w:lang w:val="en-GB"/>
        </w:rPr>
      </w:pPr>
    </w:p>
    <w:p w14:paraId="287E4C27" w14:textId="7DB31D7A" w:rsidR="005A768E" w:rsidRPr="00795110" w:rsidRDefault="005A768E" w:rsidP="005A768E">
      <w:pPr>
        <w:pStyle w:val="block"/>
        <w:spacing w:after="0" w:line="228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95110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สินทรัพย์และหนี้สินทางการเงินอื่นของกลุ่มบริษัทจัดอยู่ในประเภทระยะสั้น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35320E2" w14:textId="77777777" w:rsidR="00C407B5" w:rsidRPr="00795110" w:rsidRDefault="00C407B5" w:rsidP="00C407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90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66E9B07" w14:textId="45A34321" w:rsidR="00020DB6" w:rsidRPr="00795110" w:rsidRDefault="007129B3" w:rsidP="0066101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29" w:hanging="9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795110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  </w:t>
      </w:r>
    </w:p>
    <w:p w14:paraId="74DE5875" w14:textId="49433360" w:rsidR="00020DB6" w:rsidRPr="00795110" w:rsidRDefault="00020DB6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4"/>
          <w:szCs w:val="24"/>
        </w:rPr>
      </w:pPr>
    </w:p>
    <w:p w14:paraId="3216B82D" w14:textId="0172C6F4" w:rsidR="0030122E" w:rsidRPr="00795110" w:rsidRDefault="0030122E" w:rsidP="0094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795110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A5F9F65" w14:textId="77777777" w:rsidR="0030122E" w:rsidRPr="00795110" w:rsidRDefault="0030122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4"/>
          <w:szCs w:val="24"/>
          <w:cs/>
        </w:rPr>
      </w:pPr>
    </w:p>
    <w:p w14:paraId="0A78EA76" w14:textId="77777777" w:rsidR="00F541BE" w:rsidRPr="00795110" w:rsidRDefault="00F541BE" w:rsidP="00F541BE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9511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CA0C90F" w14:textId="77777777" w:rsidR="0066689D" w:rsidRPr="00795110" w:rsidRDefault="0066689D" w:rsidP="00C407B5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A4CAADF" w14:textId="04D06AF8" w:rsidR="007129B3" w:rsidRPr="00795110" w:rsidRDefault="007129B3" w:rsidP="00C407B5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</w:t>
      </w:r>
      <w:r w:rsidR="00BD6119" w:rsidRPr="00795110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9511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A442B91" w14:textId="77777777" w:rsidR="007129B3" w:rsidRPr="00795110" w:rsidRDefault="007129B3" w:rsidP="00C407B5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4B2CF2D" w14:textId="0C866359" w:rsidR="00F541BE" w:rsidRPr="00795110" w:rsidRDefault="00F541BE" w:rsidP="00F541BE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คณะกรรมการตรวจสอบของกลุ่มบริษัทมีหน้าที่สอบทานระบบการบริหารความเสี่ยงให้เป็นไปอย่างรัดกุม เหมาะสม และมีประสิทธิภาพ เพื่อให้มั่นใจว่ามีระบบการควบคุมที่เหมาะสมและเพียงพอต่อความเสี่ยงด้าน</w:t>
      </w:r>
      <w:r w:rsidRPr="00795110">
        <w:rPr>
          <w:rFonts w:asciiTheme="majorBidi" w:hAnsiTheme="majorBidi" w:cstheme="majorBidi"/>
          <w:sz w:val="30"/>
          <w:szCs w:val="30"/>
          <w:cs/>
        </w:rPr>
        <w:br/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การทุจริตที่อาจเกิดขึ้น โดยกำกับดูแลให้สำนักตรวจสอบภายในทำการสอบทานและประเมินความเพียงพอและ</w:t>
      </w:r>
      <w:r w:rsidRPr="00795110">
        <w:rPr>
          <w:rFonts w:asciiTheme="majorBidi" w:hAnsiTheme="majorBidi" w:cstheme="majorBidi"/>
          <w:sz w:val="30"/>
          <w:szCs w:val="30"/>
          <w:cs/>
        </w:rPr>
        <w:br/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ความมีประสิทธิผลของการบริหารความเสี่ยงและการควบคุมภายในของบริษัทและบริษัทย่อย และรายงานผลที่ได้ต่อคณะกรรมการตรวจสอบ</w:t>
      </w:r>
    </w:p>
    <w:p w14:paraId="1A9E0036" w14:textId="77777777" w:rsidR="00666EC7" w:rsidRPr="00795110" w:rsidRDefault="00666EC7" w:rsidP="00F541BE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D1CD" w14:textId="7AB7A32E" w:rsidR="00C47619" w:rsidRPr="00795110" w:rsidRDefault="000D07E9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511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795110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="00C47619" w:rsidRPr="00795110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2172F462" w14:textId="5216287F" w:rsidR="00C47619" w:rsidRPr="00795110" w:rsidRDefault="00C47619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BB93EC8" w14:textId="7108A74B" w:rsidR="00C47619" w:rsidRPr="00795110" w:rsidRDefault="00C47619" w:rsidP="0016663A">
      <w:pPr>
        <w:tabs>
          <w:tab w:val="clear" w:pos="454"/>
          <w:tab w:val="clear" w:pos="907"/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1B4266C4" w14:textId="77777777" w:rsidR="00647936" w:rsidRPr="00795110" w:rsidRDefault="00647936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C6242" w14:textId="16000EBF" w:rsidR="00C47619" w:rsidRPr="00795110" w:rsidRDefault="00B93F44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</w:rPr>
        <w:t>(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5110">
        <w:rPr>
          <w:rFonts w:asciiTheme="majorBidi" w:hAnsiTheme="majorBidi" w:cstheme="majorBidi"/>
          <w:sz w:val="30"/>
          <w:szCs w:val="30"/>
        </w:rPr>
        <w:t xml:space="preserve">.1.1) </w:t>
      </w:r>
      <w:r w:rsidR="00C47619" w:rsidRPr="00795110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Pr="00795110">
        <w:rPr>
          <w:rFonts w:asciiTheme="majorBidi" w:hAnsiTheme="majorBidi" w:hint="cs"/>
          <w:sz w:val="30"/>
          <w:szCs w:val="30"/>
          <w:cs/>
        </w:rPr>
        <w:t>และลูกหนี้หมุนเวียนอื่น</w:t>
      </w:r>
    </w:p>
    <w:p w14:paraId="2D7E21F3" w14:textId="77777777" w:rsidR="00C47619" w:rsidRPr="00795110" w:rsidRDefault="00C47619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0"/>
          <w:szCs w:val="20"/>
        </w:rPr>
      </w:pPr>
    </w:p>
    <w:p w14:paraId="6CD4CB59" w14:textId="1CD90D24" w:rsidR="0014553C" w:rsidRPr="00795110" w:rsidRDefault="0014553C" w:rsidP="0016663A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3A8A0F17" w14:textId="77777777" w:rsidR="0014553C" w:rsidRPr="00795110" w:rsidRDefault="0014553C" w:rsidP="0016663A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D71C5A3" w14:textId="77777777" w:rsidR="0014553C" w:rsidRPr="00795110" w:rsidRDefault="0014553C" w:rsidP="0016663A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5110">
        <w:rPr>
          <w:rFonts w:asciiTheme="majorBidi" w:hAnsiTheme="majorBidi" w:cstheme="majorBidi" w:hint="cs"/>
          <w:sz w:val="30"/>
          <w:szCs w:val="30"/>
          <w:cs/>
        </w:rPr>
        <w:t>ผู้บริหารเป็นผู้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ให้บริการ กลุ่มบริษัทจะทบทวนอันดับความน่าเชื่อถือภายนอก</w:t>
      </w:r>
      <w:r w:rsidRPr="00795110">
        <w:rPr>
          <w:rFonts w:asciiTheme="majorBidi" w:hAnsiTheme="majorBidi" w:cstheme="majorBidi"/>
          <w:sz w:val="30"/>
          <w:szCs w:val="30"/>
        </w:rPr>
        <w:t xml:space="preserve"> (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Pr="00795110">
        <w:rPr>
          <w:rFonts w:asciiTheme="majorBidi" w:hAnsiTheme="majorBidi" w:cstheme="majorBidi"/>
          <w:sz w:val="30"/>
          <w:szCs w:val="30"/>
        </w:rPr>
        <w:t xml:space="preserve">)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ยอดขายที่เกินกว่าวงเงินดังกล่าวต้องได้รับการอนุมัติจากผู้รับผิดชอบ</w:t>
      </w:r>
    </w:p>
    <w:p w14:paraId="70B7E7B6" w14:textId="77777777" w:rsidR="0014553C" w:rsidRPr="00795110" w:rsidRDefault="0014553C" w:rsidP="0014553C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DF918" w14:textId="5C400DAA" w:rsidR="0014553C" w:rsidRPr="00795110" w:rsidRDefault="00541CAF" w:rsidP="00541CAF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="005F6EA6" w:rsidRPr="00795110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5F6EA6" w:rsidRPr="00795110">
        <w:rPr>
          <w:rFonts w:asciiTheme="majorBidi" w:hAnsiTheme="majorBidi" w:cstheme="majorBidi"/>
          <w:sz w:val="30"/>
          <w:szCs w:val="30"/>
        </w:rPr>
        <w:t xml:space="preserve">30 </w:t>
      </w:r>
      <w:r w:rsidR="005F6EA6" w:rsidRPr="00795110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3BFEBBD" w14:textId="77777777" w:rsidR="00C46AEC" w:rsidRPr="00795110" w:rsidRDefault="00C46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795110">
        <w:rPr>
          <w:rFonts w:asciiTheme="majorBidi" w:hAnsiTheme="majorBidi"/>
          <w:sz w:val="30"/>
          <w:szCs w:val="30"/>
          <w:cs/>
        </w:rPr>
        <w:br w:type="page"/>
      </w:r>
    </w:p>
    <w:p w14:paraId="1769BE20" w14:textId="3D648144" w:rsidR="0014553C" w:rsidRPr="00795110" w:rsidRDefault="0014553C" w:rsidP="00166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95110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ลูกหนี้การค้า ลูกหนี้อื่นกับกิจการที่เกี่ยวข้องกันและเงินให้กู้ยืมแก่กิจการที่เกี่ยวข้องกัน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ผู้บริหารได้พิจารณาปัจจัยต่างๆ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ทั้งภายในและภายนอกที่อาจส่งผลกระทบต่อความเสี่ยงทางด้านเครดิตของกิจการที่เกี่ยวข้องกันแต่ละรายซึ่งผู้บริหารพิจารณาว่ากิจการที่เกี่ยวข้องกันและบริษัทย่อยมีความเสี่ยงด้านเครดิตต่ำ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นโยบายของกลุ่มบริษัทจะให้มีเงินให้กู้ยืมแก่กิจการที่เกี่ยวข้องกันเฉพาะบริษัท</w:t>
      </w:r>
      <w:r w:rsidRPr="00795110">
        <w:rPr>
          <w:rFonts w:asciiTheme="majorBidi" w:hAnsiTheme="majorBidi" w:hint="cs"/>
          <w:sz w:val="30"/>
          <w:szCs w:val="30"/>
          <w:cs/>
        </w:rPr>
        <w:t>ย่อยของบริษัทเท่านั้น</w:t>
      </w:r>
    </w:p>
    <w:p w14:paraId="4EAF9223" w14:textId="77777777" w:rsidR="0014553C" w:rsidRPr="00795110" w:rsidRDefault="0014553C" w:rsidP="00166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086319D" w14:textId="2648FDDB" w:rsidR="0014553C" w:rsidRPr="00795110" w:rsidRDefault="0014553C" w:rsidP="003E1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90"/>
        <w:jc w:val="thaiDistribute"/>
        <w:rPr>
          <w:rFonts w:ascii="Angsana New" w:hAnsi="Angsana New"/>
          <w:sz w:val="30"/>
          <w:szCs w:val="30"/>
          <w:cs/>
        </w:rPr>
      </w:pPr>
      <w:r w:rsidRPr="00795110">
        <w:rPr>
          <w:rFonts w:ascii="Angsana New" w:hAnsi="Angsana New"/>
          <w:sz w:val="30"/>
          <w:szCs w:val="30"/>
          <w:cs/>
        </w:rPr>
        <w:t>ข้อมูลเกี่ยวกับลูกหนี้การค้า</w:t>
      </w:r>
      <w:r w:rsidR="0016663A" w:rsidRPr="00795110">
        <w:rPr>
          <w:rFonts w:ascii="Angsana New" w:hAnsi="Angsana New" w:hint="cs"/>
          <w:sz w:val="30"/>
          <w:szCs w:val="30"/>
          <w:cs/>
        </w:rPr>
        <w:t>และล</w:t>
      </w:r>
      <w:r w:rsidR="00C46AEC" w:rsidRPr="00795110">
        <w:rPr>
          <w:rFonts w:ascii="Angsana New" w:hAnsi="Angsana New" w:hint="cs"/>
          <w:sz w:val="30"/>
          <w:szCs w:val="30"/>
          <w:cs/>
        </w:rPr>
        <w:t>ู</w:t>
      </w:r>
      <w:r w:rsidR="0016663A" w:rsidRPr="00795110">
        <w:rPr>
          <w:rFonts w:ascii="Angsana New" w:hAnsi="Angsana New" w:hint="cs"/>
          <w:sz w:val="30"/>
          <w:szCs w:val="30"/>
          <w:cs/>
        </w:rPr>
        <w:t>กหนี้อื่น</w:t>
      </w:r>
      <w:r w:rsidRPr="00795110">
        <w:rPr>
          <w:rFonts w:ascii="Angsana New" w:hAnsi="Angsana New"/>
          <w:sz w:val="30"/>
          <w:szCs w:val="30"/>
          <w:cs/>
        </w:rPr>
        <w:t xml:space="preserve">เปิดเผยในหมายเหตุข้อ </w:t>
      </w:r>
      <w:r w:rsidRPr="00795110">
        <w:rPr>
          <w:rFonts w:ascii="Angsana New" w:hAnsi="Angsana New"/>
          <w:sz w:val="30"/>
          <w:szCs w:val="30"/>
        </w:rPr>
        <w:t>8</w:t>
      </w:r>
    </w:p>
    <w:p w14:paraId="1678199A" w14:textId="4D2B28A5" w:rsidR="00E13C46" w:rsidRPr="00795110" w:rsidRDefault="00E1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</w:p>
    <w:p w14:paraId="1F7737CB" w14:textId="13B9DEE5" w:rsidR="00B93F44" w:rsidRPr="00795110" w:rsidRDefault="00B93F44" w:rsidP="00B93F4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</w:rPr>
        <w:t>(</w:t>
      </w:r>
      <w:r w:rsidRPr="00795110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95110">
        <w:rPr>
          <w:rFonts w:asciiTheme="majorBidi" w:hAnsiTheme="majorBidi" w:cstheme="majorBidi"/>
          <w:sz w:val="30"/>
          <w:szCs w:val="30"/>
        </w:rPr>
        <w:t>.1</w:t>
      </w:r>
      <w:r w:rsidRPr="00795110">
        <w:rPr>
          <w:rFonts w:asciiTheme="majorBidi" w:hAnsiTheme="majorBidi" w:cstheme="majorBidi"/>
          <w:sz w:val="30"/>
          <w:szCs w:val="30"/>
          <w:lang w:val="en-US" w:bidi="th-TH"/>
        </w:rPr>
        <w:t>.2</w:t>
      </w:r>
      <w:r w:rsidRPr="00795110">
        <w:rPr>
          <w:rFonts w:asciiTheme="majorBidi" w:hAnsiTheme="majorBidi" w:cstheme="majorBidi"/>
          <w:sz w:val="30"/>
          <w:szCs w:val="30"/>
        </w:rPr>
        <w:t>)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3BA41CC5" w14:textId="77777777" w:rsidR="00B93F44" w:rsidRPr="00795110" w:rsidRDefault="00B93F44" w:rsidP="00B93F4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</w:rPr>
        <w:tab/>
      </w:r>
    </w:p>
    <w:p w14:paraId="238E4905" w14:textId="3CA57749" w:rsidR="00137E51" w:rsidRPr="00795110" w:rsidRDefault="007C792F" w:rsidP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95110">
        <w:rPr>
          <w:rFonts w:asciiTheme="majorBidi" w:hAnsiTheme="majorBidi"/>
          <w:sz w:val="30"/>
          <w:szCs w:val="30"/>
          <w:cs/>
        </w:rPr>
        <w:t>ความเสี่ยงด้านเครดิตของ</w:t>
      </w:r>
      <w:r w:rsidRPr="00795110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795110">
        <w:rPr>
          <w:rFonts w:asciiTheme="majorBidi" w:hAnsi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795110">
        <w:rPr>
          <w:rFonts w:asciiTheme="majorBidi" w:hAnsiTheme="majorBidi"/>
          <w:sz w:val="30"/>
          <w:szCs w:val="30"/>
        </w:rPr>
        <w:t xml:space="preserve"> </w:t>
      </w:r>
      <w:r w:rsidRPr="00795110">
        <w:rPr>
          <w:rFonts w:asciiTheme="majorBidi" w:hAnsi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 ซึ่ง</w:t>
      </w:r>
      <w:r w:rsidRPr="00795110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795110">
        <w:rPr>
          <w:rFonts w:asciiTheme="majorBidi" w:hAnsi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0CE7460E" w14:textId="0FD6B1A7" w:rsidR="00B93F44" w:rsidRPr="00795110" w:rsidRDefault="00B93F44" w:rsidP="000207C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E0B1F" w14:textId="5BBB2669" w:rsidR="00881D6D" w:rsidRPr="00795110" w:rsidRDefault="007C792F" w:rsidP="007C7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95110">
        <w:rPr>
          <w:rFonts w:asciiTheme="majorBidi" w:hAnsiTheme="majorBidi"/>
          <w:i/>
          <w:iCs/>
          <w:sz w:val="30"/>
          <w:szCs w:val="30"/>
        </w:rPr>
        <w:tab/>
      </w:r>
      <w:r w:rsidR="00F527D2" w:rsidRPr="00795110">
        <w:rPr>
          <w:rFonts w:asciiTheme="majorBidi" w:hAnsiTheme="majorBidi"/>
          <w:i/>
          <w:iCs/>
          <w:sz w:val="30"/>
          <w:szCs w:val="30"/>
        </w:rPr>
        <w:t>(</w:t>
      </w:r>
      <w:r w:rsidR="00F527D2" w:rsidRPr="00795110">
        <w:rPr>
          <w:rFonts w:asciiTheme="majorBidi" w:hAnsiTheme="majorBidi" w:hint="cs"/>
          <w:i/>
          <w:iCs/>
          <w:sz w:val="30"/>
          <w:szCs w:val="30"/>
          <w:cs/>
        </w:rPr>
        <w:t>ข</w:t>
      </w:r>
      <w:r w:rsidR="00F527D2" w:rsidRPr="00795110">
        <w:rPr>
          <w:rFonts w:asciiTheme="majorBidi" w:hAnsiTheme="majorBidi"/>
          <w:i/>
          <w:iCs/>
          <w:sz w:val="30"/>
          <w:szCs w:val="30"/>
        </w:rPr>
        <w:t xml:space="preserve">.2) </w:t>
      </w:r>
      <w:r w:rsidR="00881D6D" w:rsidRPr="00795110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7FE03D54" w14:textId="589DC1E4" w:rsidR="00881D6D" w:rsidRPr="00795110" w:rsidRDefault="00881D6D" w:rsidP="0088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372423C4" w14:textId="3FAEF221" w:rsidR="00881D6D" w:rsidRPr="00795110" w:rsidRDefault="00881D6D" w:rsidP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95110">
        <w:rPr>
          <w:rFonts w:asciiTheme="majorBidi" w:hAnsi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358BB7A0" w14:textId="77777777" w:rsidR="004919D6" w:rsidRPr="00795110" w:rsidRDefault="004919D6" w:rsidP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3348D4F" w14:textId="7FD6E337" w:rsidR="00BE0925" w:rsidRPr="00795110" w:rsidRDefault="0086608C" w:rsidP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95110">
        <w:rPr>
          <w:rFonts w:asciiTheme="majorBidi" w:hAnsi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ณ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โดยแสดงจำนวนขั้นต้นซึ่งไม่ได้คิดลด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71D7BE8C" w14:textId="304BC452" w:rsidR="009B4515" w:rsidRDefault="009B4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07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0"/>
        <w:gridCol w:w="1170"/>
        <w:gridCol w:w="270"/>
        <w:gridCol w:w="1170"/>
        <w:gridCol w:w="270"/>
        <w:gridCol w:w="1152"/>
        <w:gridCol w:w="270"/>
        <w:gridCol w:w="1098"/>
        <w:gridCol w:w="270"/>
        <w:gridCol w:w="1170"/>
      </w:tblGrid>
      <w:tr w:rsidR="00881D6D" w:rsidRPr="00795110" w14:paraId="2DB88988" w14:textId="77777777" w:rsidTr="0086608C">
        <w:trPr>
          <w:tblHeader/>
        </w:trPr>
        <w:tc>
          <w:tcPr>
            <w:tcW w:w="2430" w:type="dxa"/>
            <w:vAlign w:val="bottom"/>
          </w:tcPr>
          <w:p w14:paraId="5E5A7D8E" w14:textId="77777777" w:rsidR="00881D6D" w:rsidRPr="00795110" w:rsidRDefault="00881D6D" w:rsidP="00995681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80" w:type="dxa"/>
            <w:gridSpan w:val="11"/>
            <w:hideMark/>
          </w:tcPr>
          <w:p w14:paraId="508F8A46" w14:textId="5B0F264A" w:rsidR="00881D6D" w:rsidRPr="00795110" w:rsidRDefault="00740CE7" w:rsidP="00995681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C0F46" w:rsidRPr="00795110" w14:paraId="5747FF87" w14:textId="77777777" w:rsidTr="0086608C">
        <w:trPr>
          <w:tblHeader/>
        </w:trPr>
        <w:tc>
          <w:tcPr>
            <w:tcW w:w="2430" w:type="dxa"/>
            <w:vAlign w:val="bottom"/>
          </w:tcPr>
          <w:p w14:paraId="1B80E1AD" w14:textId="77777777" w:rsidR="00BC0F46" w:rsidRPr="00795110" w:rsidRDefault="00BC0F46" w:rsidP="00BC0F46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5E7753" w14:textId="37E2F18F" w:rsidR="00BC0F46" w:rsidRPr="00795110" w:rsidRDefault="00BC0F46" w:rsidP="00BC0F46">
            <w:pPr>
              <w:tabs>
                <w:tab w:val="clear" w:pos="907"/>
                <w:tab w:val="left" w:pos="520"/>
              </w:tabs>
              <w:spacing w:line="233" w:lineRule="auto"/>
              <w:ind w:left="73" w:right="-200" w:hanging="2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147DF2" w14:textId="77777777" w:rsidR="00BC0F46" w:rsidRPr="00795110" w:rsidRDefault="00BC0F46" w:rsidP="00BC0F46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</w:tcPr>
          <w:p w14:paraId="56CED180" w14:textId="77777777" w:rsidR="00BC0F46" w:rsidRPr="00795110" w:rsidRDefault="00BC0F46" w:rsidP="00BC0F46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A0EB7" w:rsidRPr="00795110" w14:paraId="2D3CC40B" w14:textId="77777777" w:rsidTr="0086608C">
        <w:trPr>
          <w:tblHeader/>
        </w:trPr>
        <w:tc>
          <w:tcPr>
            <w:tcW w:w="2430" w:type="dxa"/>
            <w:vAlign w:val="bottom"/>
            <w:hideMark/>
          </w:tcPr>
          <w:p w14:paraId="0022CAB1" w14:textId="4C95B5C9" w:rsidR="00FE5CE6" w:rsidRPr="00795110" w:rsidRDefault="00FE5CE6" w:rsidP="00FE5CE6">
            <w:pPr>
              <w:spacing w:line="233" w:lineRule="auto"/>
              <w:ind w:left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bookmarkStart w:id="37" w:name="_Hlk49728440"/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bookmarkEnd w:id="37"/>
          </w:p>
        </w:tc>
        <w:tc>
          <w:tcPr>
            <w:tcW w:w="1170" w:type="dxa"/>
          </w:tcPr>
          <w:p w14:paraId="34AA8F3D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C6AA50" w14:textId="5590F241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D8099E0" w14:textId="77777777" w:rsidR="00FE5CE6" w:rsidRPr="00795110" w:rsidRDefault="00FE5CE6" w:rsidP="00FE5CE6">
            <w:pPr>
              <w:spacing w:line="233" w:lineRule="auto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99C144B" w14:textId="75EF1C15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8"/>
                <w:szCs w:val="28"/>
              </w:rPr>
              <w:t>1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3C36CFE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spacing w:line="233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B392DC2" w14:textId="0912F0A8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8"/>
                <w:szCs w:val="28"/>
              </w:rPr>
              <w:t>1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8"/>
                <w:szCs w:val="28"/>
              </w:rPr>
              <w:t>2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B9D2B04" w14:textId="77777777" w:rsidR="00FE5CE6" w:rsidRPr="00795110" w:rsidRDefault="00FE5CE6" w:rsidP="00FE5CE6">
            <w:pPr>
              <w:spacing w:line="233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4788137E" w14:textId="72474468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A6096D9" w14:textId="77777777" w:rsidR="00FE5CE6" w:rsidRPr="00795110" w:rsidRDefault="00FE5CE6" w:rsidP="00FE5CE6">
            <w:pPr>
              <w:tabs>
                <w:tab w:val="clear" w:pos="907"/>
                <w:tab w:val="left" w:pos="775"/>
              </w:tabs>
              <w:spacing w:line="233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87E702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6B6324F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795110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6B4E0D6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42226F2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E5CE6" w:rsidRPr="00795110" w14:paraId="58A192E7" w14:textId="77777777" w:rsidTr="0086608C">
        <w:trPr>
          <w:tblHeader/>
        </w:trPr>
        <w:tc>
          <w:tcPr>
            <w:tcW w:w="2430" w:type="dxa"/>
            <w:vAlign w:val="bottom"/>
          </w:tcPr>
          <w:p w14:paraId="0F39A155" w14:textId="77777777" w:rsidR="00FE5CE6" w:rsidRPr="00795110" w:rsidRDefault="00FE5CE6" w:rsidP="00FE5CE6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0" w:type="dxa"/>
            <w:gridSpan w:val="11"/>
            <w:hideMark/>
          </w:tcPr>
          <w:p w14:paraId="30EEEA5C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7511" w:rsidRPr="00795110" w14:paraId="17A32960" w14:textId="77777777" w:rsidTr="001A7CD7">
        <w:tc>
          <w:tcPr>
            <w:tcW w:w="2430" w:type="dxa"/>
            <w:vAlign w:val="bottom"/>
          </w:tcPr>
          <w:p w14:paraId="0CA83A96" w14:textId="65973115" w:rsidR="000D7511" w:rsidRPr="00795110" w:rsidRDefault="000D7511">
            <w:pPr>
              <w:spacing w:line="233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280" w:type="dxa"/>
            <w:gridSpan w:val="11"/>
          </w:tcPr>
          <w:p w14:paraId="2CDC39D3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D7511" w:rsidRPr="00795110" w14:paraId="2EE7C85B" w14:textId="77777777" w:rsidTr="001A7CD7">
        <w:tc>
          <w:tcPr>
            <w:tcW w:w="2430" w:type="dxa"/>
            <w:hideMark/>
          </w:tcPr>
          <w:p w14:paraId="6976F38E" w14:textId="77777777" w:rsidR="000D7511" w:rsidRPr="00795110" w:rsidRDefault="000D7511">
            <w:pPr>
              <w:spacing w:line="233" w:lineRule="auto"/>
              <w:ind w:left="250" w:right="-24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</w:tcPr>
          <w:p w14:paraId="795C53E8" w14:textId="77777777" w:rsidR="000D7511" w:rsidRPr="00795110" w:rsidRDefault="000D7511">
            <w:pPr>
              <w:tabs>
                <w:tab w:val="clear" w:pos="680"/>
                <w:tab w:val="decimal" w:pos="780"/>
                <w:tab w:val="left" w:pos="855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0BDF45" w14:textId="77777777" w:rsidR="000D7511" w:rsidRPr="00795110" w:rsidRDefault="000D7511">
            <w:pPr>
              <w:tabs>
                <w:tab w:val="decimal" w:pos="708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813ACC" w14:textId="77777777" w:rsidR="000D7511" w:rsidRPr="00795110" w:rsidRDefault="000D751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9910F" w14:textId="77777777" w:rsidR="000D7511" w:rsidRPr="00795110" w:rsidRDefault="000D751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FEA41E" w14:textId="77777777" w:rsidR="000D7511" w:rsidRPr="00795110" w:rsidRDefault="000D751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EB1187" w14:textId="77777777" w:rsidR="000D7511" w:rsidRPr="00795110" w:rsidRDefault="000D751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650C40FB" w14:textId="77777777" w:rsidR="000D7511" w:rsidRPr="00795110" w:rsidRDefault="000D751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25CE54" w14:textId="77777777" w:rsidR="000D7511" w:rsidRPr="00795110" w:rsidRDefault="000D751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F692AA2" w14:textId="77777777" w:rsidR="000D7511" w:rsidRPr="00795110" w:rsidRDefault="000D751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955295" w14:textId="77777777" w:rsidR="000D7511" w:rsidRPr="00795110" w:rsidRDefault="000D751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8DEDC8" w14:textId="77777777" w:rsidR="000D7511" w:rsidRPr="00795110" w:rsidRDefault="000D7511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7511" w:rsidRPr="00795110" w14:paraId="49C66907" w14:textId="77777777" w:rsidTr="001A7CD7">
        <w:tc>
          <w:tcPr>
            <w:tcW w:w="2430" w:type="dxa"/>
            <w:hideMark/>
          </w:tcPr>
          <w:p w14:paraId="0CFE1577" w14:textId="77777777" w:rsidR="000D7511" w:rsidRPr="00795110" w:rsidRDefault="000D7511">
            <w:pPr>
              <w:spacing w:line="233" w:lineRule="auto"/>
              <w:ind w:left="250" w:right="-24" w:hanging="90"/>
              <w:rPr>
                <w:rFonts w:ascii="Angsana New" w:hAnsi="Angsana New" w:cs="Cordi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795110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70" w:type="dxa"/>
          </w:tcPr>
          <w:p w14:paraId="32871AC4" w14:textId="77777777" w:rsidR="00AB6379" w:rsidRPr="00795110" w:rsidRDefault="00AB6379" w:rsidP="00AB63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38E1DFB" w14:textId="1C1F5BD7" w:rsidR="000D7511" w:rsidRPr="00795110" w:rsidRDefault="00AB63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>1,848,787</w:t>
            </w:r>
          </w:p>
        </w:tc>
        <w:tc>
          <w:tcPr>
            <w:tcW w:w="270" w:type="dxa"/>
          </w:tcPr>
          <w:p w14:paraId="2E211A53" w14:textId="77777777" w:rsidR="000D7511" w:rsidRPr="00795110" w:rsidRDefault="000D7511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48FF19" w14:textId="77777777" w:rsidR="00AB6379" w:rsidRPr="00795110" w:rsidRDefault="00AB6379" w:rsidP="00AB63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FCCEEF3" w14:textId="18B81F20" w:rsidR="000D7511" w:rsidRPr="00795110" w:rsidRDefault="00AB63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>1,848,787</w:t>
            </w:r>
          </w:p>
        </w:tc>
        <w:tc>
          <w:tcPr>
            <w:tcW w:w="270" w:type="dxa"/>
          </w:tcPr>
          <w:p w14:paraId="33F7B6AC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CF1BC22" w14:textId="77777777" w:rsidR="00AB6379" w:rsidRPr="00795110" w:rsidRDefault="00AB6379" w:rsidP="00AB63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978CD76" w14:textId="10CB66CE" w:rsidR="000D7511" w:rsidRPr="00795110" w:rsidRDefault="00AB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</w:tcPr>
          <w:p w14:paraId="1A6EE4DD" w14:textId="77777777" w:rsidR="000D7511" w:rsidRPr="00795110" w:rsidRDefault="000D751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633A973" w14:textId="77777777" w:rsidR="00AB6379" w:rsidRPr="00795110" w:rsidRDefault="00AB6379" w:rsidP="00AB63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2654516" w14:textId="66F89EF4" w:rsidR="000D7511" w:rsidRPr="00795110" w:rsidRDefault="00AB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4"/>
              </w:tabs>
              <w:spacing w:line="233" w:lineRule="auto"/>
              <w:ind w:left="-1365" w:right="23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02180E13" w14:textId="77777777" w:rsidR="000D7511" w:rsidRPr="00795110" w:rsidRDefault="000D751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AF6F258" w14:textId="77777777" w:rsidR="00AB6379" w:rsidRPr="00795110" w:rsidRDefault="00AB6379" w:rsidP="00AB63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right="140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79CED98" w14:textId="1EBC15E7" w:rsidR="000D7511" w:rsidRPr="00795110" w:rsidRDefault="00AB63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right="250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7A5391E5" w14:textId="77777777" w:rsidR="000D7511" w:rsidRPr="00795110" w:rsidRDefault="000D751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C8A269" w14:textId="77777777" w:rsidR="00AB6379" w:rsidRPr="00795110" w:rsidRDefault="00AB6379" w:rsidP="00AB6379">
            <w:pPr>
              <w:tabs>
                <w:tab w:val="clear" w:pos="227"/>
                <w:tab w:val="clear" w:pos="454"/>
                <w:tab w:val="clear" w:pos="68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AB20067" w14:textId="7C0B52E8" w:rsidR="000D7511" w:rsidRPr="00795110" w:rsidRDefault="00AB6379">
            <w:pPr>
              <w:tabs>
                <w:tab w:val="clear" w:pos="227"/>
                <w:tab w:val="clear" w:pos="454"/>
                <w:tab w:val="clear" w:pos="68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>1,848,787</w:t>
            </w:r>
          </w:p>
        </w:tc>
      </w:tr>
      <w:tr w:rsidR="00065C9D" w:rsidRPr="00795110" w14:paraId="12DDCD17" w14:textId="77777777" w:rsidTr="00431D34">
        <w:tc>
          <w:tcPr>
            <w:tcW w:w="2430" w:type="dxa"/>
            <w:hideMark/>
          </w:tcPr>
          <w:p w14:paraId="5BB803D0" w14:textId="77777777" w:rsidR="00065C9D" w:rsidRPr="00795110" w:rsidRDefault="00065C9D" w:rsidP="00065C9D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3D772D56" w14:textId="4A2C820C" w:rsidR="00065C9D" w:rsidRPr="00795110" w:rsidRDefault="00065C9D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59,264,471 </w:t>
            </w:r>
          </w:p>
        </w:tc>
        <w:tc>
          <w:tcPr>
            <w:tcW w:w="270" w:type="dxa"/>
            <w:vAlign w:val="center"/>
          </w:tcPr>
          <w:p w14:paraId="20130FDD" w14:textId="77777777" w:rsidR="00065C9D" w:rsidRPr="00795110" w:rsidRDefault="00065C9D" w:rsidP="00065C9D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54600A" w14:textId="1A1A40B6" w:rsidR="00065C9D" w:rsidRPr="00795110" w:rsidRDefault="00141182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182">
              <w:rPr>
                <w:rFonts w:asciiTheme="majorBidi" w:hAnsiTheme="majorBidi" w:cstheme="majorBidi"/>
                <w:sz w:val="28"/>
                <w:szCs w:val="28"/>
              </w:rPr>
              <w:t>12,378,439</w:t>
            </w:r>
          </w:p>
        </w:tc>
        <w:tc>
          <w:tcPr>
            <w:tcW w:w="270" w:type="dxa"/>
          </w:tcPr>
          <w:p w14:paraId="3DF50F70" w14:textId="77777777" w:rsidR="00065C9D" w:rsidRPr="00795110" w:rsidRDefault="00065C9D" w:rsidP="00065C9D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E112D" w14:textId="317D9DD9" w:rsidR="00065C9D" w:rsidRPr="00795110" w:rsidRDefault="00141182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182">
              <w:rPr>
                <w:rFonts w:asciiTheme="majorBidi" w:hAnsiTheme="majorBidi" w:cstheme="majorBidi"/>
                <w:sz w:val="28"/>
                <w:szCs w:val="28"/>
              </w:rPr>
              <w:t>10,368,623</w:t>
            </w:r>
          </w:p>
        </w:tc>
        <w:tc>
          <w:tcPr>
            <w:tcW w:w="270" w:type="dxa"/>
          </w:tcPr>
          <w:p w14:paraId="1CC5F538" w14:textId="77777777" w:rsidR="00065C9D" w:rsidRPr="00795110" w:rsidRDefault="00065C9D" w:rsidP="00065C9D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15D2135" w14:textId="18A709AE" w:rsidR="00065C9D" w:rsidRPr="00795110" w:rsidRDefault="00141182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41182">
              <w:rPr>
                <w:rFonts w:asciiTheme="majorBidi" w:hAnsiTheme="majorBidi" w:cstheme="majorBidi"/>
                <w:sz w:val="28"/>
                <w:szCs w:val="28"/>
              </w:rPr>
              <w:t>40,503,318</w:t>
            </w:r>
          </w:p>
        </w:tc>
        <w:tc>
          <w:tcPr>
            <w:tcW w:w="270" w:type="dxa"/>
          </w:tcPr>
          <w:p w14:paraId="1CCFF37B" w14:textId="77777777" w:rsidR="00065C9D" w:rsidRPr="00795110" w:rsidRDefault="00065C9D" w:rsidP="00065C9D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0BC67A8" w14:textId="17A7AC5D" w:rsidR="00065C9D" w:rsidRPr="00795110" w:rsidRDefault="00141182" w:rsidP="00065C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182">
              <w:rPr>
                <w:rFonts w:ascii="Angsana New" w:hAnsi="Angsana New"/>
                <w:color w:val="000000"/>
                <w:sz w:val="28"/>
                <w:szCs w:val="28"/>
              </w:rPr>
              <w:t>885,983</w:t>
            </w:r>
            <w:r w:rsidR="00065C9D" w:rsidRPr="00795110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065C9D" w:rsidRPr="009B451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6E19E28" w14:textId="77777777" w:rsidR="00065C9D" w:rsidRPr="00795110" w:rsidRDefault="00065C9D" w:rsidP="00065C9D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7D1D68" w14:textId="5486C8A8" w:rsidR="00065C9D" w:rsidRPr="00795110" w:rsidRDefault="00141182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41182">
              <w:rPr>
                <w:rFonts w:asciiTheme="majorBidi" w:hAnsiTheme="majorBidi" w:cstheme="majorBidi"/>
                <w:sz w:val="28"/>
                <w:szCs w:val="28"/>
              </w:rPr>
              <w:t>64,136,363</w:t>
            </w:r>
          </w:p>
        </w:tc>
      </w:tr>
      <w:tr w:rsidR="00EA0C5B" w:rsidRPr="00795110" w14:paraId="1206CE88" w14:textId="77777777" w:rsidTr="001A7CD7">
        <w:tc>
          <w:tcPr>
            <w:tcW w:w="2430" w:type="dxa"/>
            <w:hideMark/>
          </w:tcPr>
          <w:p w14:paraId="6211A892" w14:textId="77777777" w:rsidR="000D7511" w:rsidRPr="00795110" w:rsidRDefault="000D7511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A7CD23D" w14:textId="26B12E57" w:rsidR="000D7511" w:rsidRPr="00795110" w:rsidRDefault="00001E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>2,591,816</w:t>
            </w:r>
          </w:p>
        </w:tc>
        <w:tc>
          <w:tcPr>
            <w:tcW w:w="270" w:type="dxa"/>
          </w:tcPr>
          <w:p w14:paraId="019A48E7" w14:textId="77777777" w:rsidR="000D7511" w:rsidRPr="00795110" w:rsidRDefault="000D7511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EB781F" w14:textId="3C903233" w:rsidR="000D7511" w:rsidRPr="00795110" w:rsidRDefault="007815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155,285</w:t>
            </w:r>
          </w:p>
        </w:tc>
        <w:tc>
          <w:tcPr>
            <w:tcW w:w="270" w:type="dxa"/>
          </w:tcPr>
          <w:p w14:paraId="626C0B90" w14:textId="77777777" w:rsidR="000D7511" w:rsidRPr="00795110" w:rsidRDefault="000D751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047188" w14:textId="3C736EFB" w:rsidR="000D7511" w:rsidRPr="00795110" w:rsidRDefault="007815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154,669</w:t>
            </w:r>
          </w:p>
        </w:tc>
        <w:tc>
          <w:tcPr>
            <w:tcW w:w="270" w:type="dxa"/>
          </w:tcPr>
          <w:p w14:paraId="53846B3C" w14:textId="77777777" w:rsidR="000D7511" w:rsidRPr="00795110" w:rsidRDefault="000D751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A12CE2B" w14:textId="35B26162" w:rsidR="000D7511" w:rsidRPr="00795110" w:rsidRDefault="007815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421,462</w:t>
            </w:r>
          </w:p>
        </w:tc>
        <w:tc>
          <w:tcPr>
            <w:tcW w:w="270" w:type="dxa"/>
          </w:tcPr>
          <w:p w14:paraId="5E7BF447" w14:textId="77777777" w:rsidR="000D7511" w:rsidRPr="00795110" w:rsidRDefault="000D751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72B86" w14:textId="0BB71523" w:rsidR="000D7511" w:rsidRPr="00795110" w:rsidRDefault="007815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4,426,452</w:t>
            </w:r>
          </w:p>
        </w:tc>
        <w:tc>
          <w:tcPr>
            <w:tcW w:w="270" w:type="dxa"/>
          </w:tcPr>
          <w:p w14:paraId="2F2D8474" w14:textId="77777777" w:rsidR="000D7511" w:rsidRPr="00795110" w:rsidRDefault="000D751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3F28A4" w14:textId="2C199B60" w:rsidR="000D7511" w:rsidRPr="00795110" w:rsidRDefault="007815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5,157,868</w:t>
            </w:r>
          </w:p>
        </w:tc>
      </w:tr>
      <w:tr w:rsidR="00065C9D" w:rsidRPr="00795110" w14:paraId="6410C12E" w14:textId="77777777" w:rsidTr="001A7CD7">
        <w:tc>
          <w:tcPr>
            <w:tcW w:w="2430" w:type="dxa"/>
          </w:tcPr>
          <w:p w14:paraId="2A2DFEAB" w14:textId="77777777" w:rsidR="00065C9D" w:rsidRPr="00795110" w:rsidRDefault="00065C9D" w:rsidP="00065C9D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F9E00" w14:textId="4878E2AD" w:rsidR="00065C9D" w:rsidRPr="00795110" w:rsidRDefault="00065C9D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63,705,074</w:t>
            </w:r>
          </w:p>
        </w:tc>
        <w:tc>
          <w:tcPr>
            <w:tcW w:w="270" w:type="dxa"/>
          </w:tcPr>
          <w:p w14:paraId="3DAD34AD" w14:textId="77777777" w:rsidR="00065C9D" w:rsidRPr="00795110" w:rsidRDefault="00065C9D" w:rsidP="00065C9D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AA00C" w14:textId="41FE5575" w:rsidR="00065C9D" w:rsidRPr="00795110" w:rsidRDefault="00141182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4118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14,382,511</w:t>
            </w:r>
          </w:p>
        </w:tc>
        <w:tc>
          <w:tcPr>
            <w:tcW w:w="270" w:type="dxa"/>
          </w:tcPr>
          <w:p w14:paraId="506AC5F9" w14:textId="77777777" w:rsidR="00065C9D" w:rsidRPr="00795110" w:rsidRDefault="00065C9D" w:rsidP="00065C9D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9C497" w14:textId="2620010D" w:rsidR="00065C9D" w:rsidRPr="00795110" w:rsidRDefault="00141182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4118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10,523,292</w:t>
            </w:r>
          </w:p>
        </w:tc>
        <w:tc>
          <w:tcPr>
            <w:tcW w:w="270" w:type="dxa"/>
          </w:tcPr>
          <w:p w14:paraId="6237943E" w14:textId="77777777" w:rsidR="00065C9D" w:rsidRPr="00795110" w:rsidRDefault="00065C9D" w:rsidP="00065C9D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F01FE" w14:textId="6B415F6A" w:rsidR="00065C9D" w:rsidRPr="00795110" w:rsidRDefault="00141182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4118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40,924,780</w:t>
            </w:r>
          </w:p>
        </w:tc>
        <w:tc>
          <w:tcPr>
            <w:tcW w:w="270" w:type="dxa"/>
          </w:tcPr>
          <w:p w14:paraId="513C1D3A" w14:textId="77777777" w:rsidR="00065C9D" w:rsidRPr="00795110" w:rsidRDefault="00065C9D" w:rsidP="00065C9D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A1D81" w14:textId="51D39292" w:rsidR="00065C9D" w:rsidRPr="00795110" w:rsidRDefault="00141182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4118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5,312,435</w:t>
            </w:r>
          </w:p>
        </w:tc>
        <w:tc>
          <w:tcPr>
            <w:tcW w:w="270" w:type="dxa"/>
          </w:tcPr>
          <w:p w14:paraId="728A92C3" w14:textId="77777777" w:rsidR="00065C9D" w:rsidRPr="00795110" w:rsidRDefault="00065C9D" w:rsidP="00065C9D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2D25D2" w14:textId="64FE43BD" w:rsidR="00065C9D" w:rsidRPr="00795110" w:rsidRDefault="00141182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4118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71,143,018</w:t>
            </w:r>
          </w:p>
        </w:tc>
      </w:tr>
      <w:tr w:rsidR="0043598B" w:rsidRPr="00795110" w14:paraId="0825216D" w14:textId="77777777" w:rsidTr="000D7511">
        <w:tc>
          <w:tcPr>
            <w:tcW w:w="2430" w:type="dxa"/>
          </w:tcPr>
          <w:p w14:paraId="7BDCFF85" w14:textId="77777777" w:rsidR="000D7511" w:rsidRPr="00795110" w:rsidRDefault="000D7511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438587" w14:textId="77777777" w:rsidR="000D7511" w:rsidRPr="00795110" w:rsidRDefault="000D751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6681C2" w14:textId="77777777" w:rsidR="000D7511" w:rsidRPr="00795110" w:rsidRDefault="000D751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8CB0AA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6244A6" w14:textId="77777777" w:rsidR="000D7511" w:rsidRPr="00795110" w:rsidRDefault="000D751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8F05FE8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C2BAF" w14:textId="77777777" w:rsidR="000D7511" w:rsidRPr="00795110" w:rsidRDefault="000D751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A44C1B4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C7C3DF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CB225AB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BDAEE" w14:textId="77777777" w:rsidR="000D7511" w:rsidRPr="00795110" w:rsidRDefault="000D751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EA8CB6" w14:textId="77777777" w:rsidR="000D7511" w:rsidRPr="00795110" w:rsidRDefault="000D751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5CE6" w:rsidRPr="00795110" w14:paraId="51C24512" w14:textId="77777777" w:rsidTr="0086608C">
        <w:tc>
          <w:tcPr>
            <w:tcW w:w="2430" w:type="dxa"/>
            <w:vAlign w:val="bottom"/>
          </w:tcPr>
          <w:p w14:paraId="6E85182E" w14:textId="589359B3" w:rsidR="00FE5CE6" w:rsidRPr="00795110" w:rsidRDefault="00FE5CE6" w:rsidP="00FE5CE6">
            <w:pPr>
              <w:spacing w:line="233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  <w:r w:rsidR="00B030E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030E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- </w:t>
            </w:r>
            <w:r w:rsidR="00B030E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8280" w:type="dxa"/>
            <w:gridSpan w:val="11"/>
          </w:tcPr>
          <w:p w14:paraId="02FD7D73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FE5CE6" w:rsidRPr="00795110" w14:paraId="646BB1F4" w14:textId="77777777" w:rsidTr="0086608C">
        <w:tc>
          <w:tcPr>
            <w:tcW w:w="2430" w:type="dxa"/>
            <w:hideMark/>
          </w:tcPr>
          <w:p w14:paraId="498D8CB2" w14:textId="77777777" w:rsidR="00FE5CE6" w:rsidRPr="00795110" w:rsidRDefault="00FE5CE6" w:rsidP="00FE5CE6">
            <w:pPr>
              <w:spacing w:line="233" w:lineRule="auto"/>
              <w:ind w:left="250" w:right="-24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</w:tcPr>
          <w:p w14:paraId="13F55DCD" w14:textId="77777777" w:rsidR="00FE5CE6" w:rsidRPr="00795110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65B6E44" w14:textId="62CEBD81" w:rsidR="00FE5CE6" w:rsidRPr="00795110" w:rsidRDefault="00FE5CE6" w:rsidP="00FE5CE6">
            <w:pPr>
              <w:tabs>
                <w:tab w:val="clear" w:pos="680"/>
                <w:tab w:val="decimal" w:pos="780"/>
                <w:tab w:val="left" w:pos="855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20C3C" w14:textId="77777777" w:rsidR="00FE5CE6" w:rsidRPr="00795110" w:rsidRDefault="00FE5CE6" w:rsidP="00FE5CE6">
            <w:pPr>
              <w:tabs>
                <w:tab w:val="decimal" w:pos="708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BC11FE" w14:textId="77777777" w:rsidR="00FE5CE6" w:rsidRPr="00795110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B1FF5" w14:textId="77777777" w:rsidR="00FE5CE6" w:rsidRPr="00795110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D5B5F3" w14:textId="77777777" w:rsidR="00FE5CE6" w:rsidRPr="00795110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1EABF" w14:textId="77777777" w:rsidR="00FE5CE6" w:rsidRPr="00795110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874F18" w14:textId="77777777" w:rsidR="00FE5CE6" w:rsidRPr="00795110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F21DEB" w14:textId="77777777" w:rsidR="00FE5CE6" w:rsidRPr="00795110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7727DD0" w14:textId="77777777" w:rsidR="00FE5CE6" w:rsidRPr="00795110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516C4D" w14:textId="77777777" w:rsidR="00FE5CE6" w:rsidRPr="00795110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4BAB6" w14:textId="77777777" w:rsidR="00FE5CE6" w:rsidRPr="00795110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5CE6" w:rsidRPr="00795110" w14:paraId="676833ED" w14:textId="77777777" w:rsidTr="0086608C">
        <w:tc>
          <w:tcPr>
            <w:tcW w:w="2430" w:type="dxa"/>
            <w:hideMark/>
          </w:tcPr>
          <w:p w14:paraId="100C72EA" w14:textId="6B021AF7" w:rsidR="00FE5CE6" w:rsidRPr="00795110" w:rsidRDefault="00FE5CE6" w:rsidP="00FE5CE6">
            <w:pPr>
              <w:spacing w:line="233" w:lineRule="auto"/>
              <w:ind w:left="250" w:right="-24" w:hanging="90"/>
              <w:rPr>
                <w:rFonts w:ascii="Angsana New" w:hAnsi="Angsana New" w:cs="Cordi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795110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70" w:type="dxa"/>
          </w:tcPr>
          <w:p w14:paraId="4F958891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8A1415E" w14:textId="7F7BA0C0" w:rsidR="00FE5CE6" w:rsidRPr="00795110" w:rsidRDefault="00251E69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834425">
              <w:rPr>
                <w:rFonts w:ascii="Angsana New" w:hAnsi="Angsana New"/>
                <w:color w:val="000000"/>
                <w:sz w:val="28"/>
                <w:szCs w:val="28"/>
              </w:rPr>
              <w:t>532,354</w:t>
            </w:r>
            <w:r w:rsidR="00FE5CE6" w:rsidRPr="0079511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D557C20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6A243D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387D4AF" w14:textId="25268D04" w:rsidR="00FE5CE6" w:rsidRPr="00795110" w:rsidRDefault="00834425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1,532,354</w:t>
            </w:r>
          </w:p>
        </w:tc>
        <w:tc>
          <w:tcPr>
            <w:tcW w:w="270" w:type="dxa"/>
          </w:tcPr>
          <w:p w14:paraId="0CF6F733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D62A92F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97606C9" w14:textId="0D015502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</w:tcPr>
          <w:p w14:paraId="3FEF541E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8DD2A2B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B7AC98E" w14:textId="42177480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4"/>
              </w:tabs>
              <w:spacing w:line="233" w:lineRule="auto"/>
              <w:ind w:left="-1365" w:right="23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10933171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521897E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right="140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9DC8241" w14:textId="52F827F3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right="250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1B7DFF63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19DE39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right="140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BBB3189" w14:textId="3E937726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834425">
              <w:rPr>
                <w:rFonts w:ascii="Angsana New" w:hAnsi="Angsana New"/>
                <w:color w:val="000000"/>
                <w:sz w:val="28"/>
                <w:szCs w:val="28"/>
              </w:rPr>
              <w:t>1,532,354</w:t>
            </w:r>
          </w:p>
        </w:tc>
      </w:tr>
      <w:tr w:rsidR="00FE5CE6" w:rsidRPr="00795110" w14:paraId="34B66B5E" w14:textId="77777777" w:rsidTr="0086608C">
        <w:tc>
          <w:tcPr>
            <w:tcW w:w="2430" w:type="dxa"/>
            <w:hideMark/>
          </w:tcPr>
          <w:p w14:paraId="239CFF2A" w14:textId="77777777" w:rsidR="00FE5CE6" w:rsidRPr="00795110" w:rsidRDefault="00FE5CE6" w:rsidP="00FE5CE6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8F5AF98" w14:textId="642C1B3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 xml:space="preserve">47,544,894  </w:t>
            </w:r>
          </w:p>
        </w:tc>
        <w:tc>
          <w:tcPr>
            <w:tcW w:w="270" w:type="dxa"/>
          </w:tcPr>
          <w:p w14:paraId="645E430B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3EDB42" w14:textId="300A8969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>4,665,211</w:t>
            </w:r>
          </w:p>
        </w:tc>
        <w:tc>
          <w:tcPr>
            <w:tcW w:w="270" w:type="dxa"/>
          </w:tcPr>
          <w:p w14:paraId="796E39C8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ABA073" w14:textId="0D15114C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795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304</w:t>
            </w:r>
            <w:r w:rsidRPr="00795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192</w:t>
            </w:r>
          </w:p>
        </w:tc>
        <w:tc>
          <w:tcPr>
            <w:tcW w:w="270" w:type="dxa"/>
          </w:tcPr>
          <w:p w14:paraId="173719BF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7E3702E" w14:textId="0ABEB5BC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795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550</w:t>
            </w:r>
            <w:r w:rsidRPr="00795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653</w:t>
            </w:r>
          </w:p>
        </w:tc>
        <w:tc>
          <w:tcPr>
            <w:tcW w:w="270" w:type="dxa"/>
          </w:tcPr>
          <w:p w14:paraId="2B536C9A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A7A2C42" w14:textId="4F442B91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680</w:t>
            </w:r>
            <w:r w:rsidRPr="00795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515</w:t>
            </w:r>
          </w:p>
        </w:tc>
        <w:tc>
          <w:tcPr>
            <w:tcW w:w="270" w:type="dxa"/>
          </w:tcPr>
          <w:p w14:paraId="7C00B16C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36715" w14:textId="41513992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795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  <w:r w:rsidRPr="00795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571</w:t>
            </w:r>
          </w:p>
        </w:tc>
      </w:tr>
      <w:tr w:rsidR="00EA0C5B" w:rsidRPr="00795110" w14:paraId="1F43BC96" w14:textId="77777777" w:rsidTr="0086608C">
        <w:tc>
          <w:tcPr>
            <w:tcW w:w="2430" w:type="dxa"/>
            <w:hideMark/>
          </w:tcPr>
          <w:p w14:paraId="5541CDB6" w14:textId="77777777" w:rsidR="00FE5CE6" w:rsidRPr="00795110" w:rsidRDefault="00FE5CE6" w:rsidP="00FE5CE6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87DB3C8" w14:textId="679F17A0" w:rsidR="00FE5CE6" w:rsidRPr="00795110" w:rsidRDefault="00251E69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E69">
              <w:rPr>
                <w:rFonts w:ascii="Angsana New" w:hAnsi="Angsana New"/>
                <w:color w:val="000000"/>
                <w:sz w:val="28"/>
                <w:szCs w:val="28"/>
              </w:rPr>
              <w:t>2,546,2</w:t>
            </w:r>
            <w:r w:rsidR="00EC0711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  <w:r w:rsidRPr="00251E6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E5CE6" w:rsidRPr="0079511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966D260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19B19" w14:textId="51BDD4D7" w:rsidR="00FE5CE6" w:rsidRPr="00795110" w:rsidRDefault="00251E69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E69">
              <w:rPr>
                <w:rFonts w:ascii="Angsana New" w:hAnsi="Angsana New"/>
                <w:color w:val="000000"/>
                <w:sz w:val="28"/>
                <w:szCs w:val="28"/>
              </w:rPr>
              <w:t>148,382</w:t>
            </w:r>
          </w:p>
        </w:tc>
        <w:tc>
          <w:tcPr>
            <w:tcW w:w="270" w:type="dxa"/>
          </w:tcPr>
          <w:p w14:paraId="5AC7C8F9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5EFD1" w14:textId="68B4B73C" w:rsidR="00FE5CE6" w:rsidRPr="00795110" w:rsidRDefault="00251E69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E69">
              <w:rPr>
                <w:rFonts w:ascii="Angsana New" w:hAnsi="Angsana New"/>
                <w:color w:val="000000"/>
                <w:sz w:val="28"/>
                <w:szCs w:val="28"/>
              </w:rPr>
              <w:t>144,955</w:t>
            </w:r>
          </w:p>
        </w:tc>
        <w:tc>
          <w:tcPr>
            <w:tcW w:w="270" w:type="dxa"/>
          </w:tcPr>
          <w:p w14:paraId="707E0C53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EABBF78" w14:textId="727CF34D" w:rsidR="00FE5CE6" w:rsidRPr="00795110" w:rsidRDefault="00251E69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E69">
              <w:rPr>
                <w:rFonts w:ascii="Angsana New" w:hAnsi="Angsana New"/>
                <w:color w:val="000000"/>
                <w:sz w:val="28"/>
                <w:szCs w:val="28"/>
              </w:rPr>
              <w:t>409,441</w:t>
            </w:r>
          </w:p>
        </w:tc>
        <w:tc>
          <w:tcPr>
            <w:tcW w:w="270" w:type="dxa"/>
          </w:tcPr>
          <w:p w14:paraId="0DDD270E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FE9FF" w14:textId="3D16C38B" w:rsidR="00FE5CE6" w:rsidRPr="00795110" w:rsidRDefault="00251E69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E69">
              <w:rPr>
                <w:rFonts w:ascii="Angsana New" w:hAnsi="Angsana New"/>
                <w:color w:val="000000"/>
                <w:sz w:val="28"/>
                <w:szCs w:val="28"/>
              </w:rPr>
              <w:t>4,510,807</w:t>
            </w:r>
          </w:p>
        </w:tc>
        <w:tc>
          <w:tcPr>
            <w:tcW w:w="270" w:type="dxa"/>
          </w:tcPr>
          <w:p w14:paraId="6130D864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A5ECE" w14:textId="79950BB7" w:rsidR="00FE5CE6" w:rsidRPr="00795110" w:rsidRDefault="00251E69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E69">
              <w:rPr>
                <w:rFonts w:ascii="Angsana New" w:hAnsi="Angsana New"/>
                <w:color w:val="000000"/>
                <w:sz w:val="28"/>
                <w:szCs w:val="28"/>
              </w:rPr>
              <w:t>5,213,58</w:t>
            </w:r>
            <w:r w:rsidR="0083442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EA0C5B" w:rsidRPr="00795110" w14:paraId="23824F85" w14:textId="77777777" w:rsidTr="0086608C">
        <w:tc>
          <w:tcPr>
            <w:tcW w:w="2430" w:type="dxa"/>
          </w:tcPr>
          <w:p w14:paraId="04A67F5E" w14:textId="77777777" w:rsidR="00FE5CE6" w:rsidRPr="00795110" w:rsidRDefault="00FE5CE6" w:rsidP="00FE5CE6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0E775" w14:textId="726489FF" w:rsidR="00FE5CE6" w:rsidRPr="00795110" w:rsidRDefault="00834425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51,623,537</w:t>
            </w:r>
          </w:p>
        </w:tc>
        <w:tc>
          <w:tcPr>
            <w:tcW w:w="270" w:type="dxa"/>
          </w:tcPr>
          <w:p w14:paraId="406C30B8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5EC0C" w14:textId="1232DE86" w:rsidR="00FE5CE6" w:rsidRPr="00795110" w:rsidRDefault="00834425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6,345,947</w:t>
            </w:r>
          </w:p>
        </w:tc>
        <w:tc>
          <w:tcPr>
            <w:tcW w:w="270" w:type="dxa"/>
          </w:tcPr>
          <w:p w14:paraId="3F8D53BD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D24929" w14:textId="6520CC4A" w:rsidR="00FE5CE6" w:rsidRPr="00795110" w:rsidRDefault="00251E69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21</w:t>
            </w: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449</w:t>
            </w: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147</w:t>
            </w:r>
          </w:p>
        </w:tc>
        <w:tc>
          <w:tcPr>
            <w:tcW w:w="270" w:type="dxa"/>
          </w:tcPr>
          <w:p w14:paraId="3D4D7905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88776" w14:textId="14CD30FD" w:rsidR="00FE5CE6" w:rsidRPr="00795110" w:rsidRDefault="00251E69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23</w:t>
            </w: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960</w:t>
            </w: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094</w:t>
            </w:r>
          </w:p>
        </w:tc>
        <w:tc>
          <w:tcPr>
            <w:tcW w:w="270" w:type="dxa"/>
          </w:tcPr>
          <w:p w14:paraId="0DE1A11F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EE147" w14:textId="25391116" w:rsidR="00FE5CE6" w:rsidRPr="00795110" w:rsidRDefault="00251E69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5</w:t>
            </w: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191</w:t>
            </w: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51E6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322</w:t>
            </w:r>
          </w:p>
        </w:tc>
        <w:tc>
          <w:tcPr>
            <w:tcW w:w="270" w:type="dxa"/>
          </w:tcPr>
          <w:p w14:paraId="1E45316B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859A6E" w14:textId="3FF95030" w:rsidR="00FE5CE6" w:rsidRPr="00795110" w:rsidRDefault="00834425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56,946,510</w:t>
            </w:r>
          </w:p>
        </w:tc>
      </w:tr>
      <w:tr w:rsidR="00496FEB" w:rsidRPr="00795110" w14:paraId="21C47DF4" w14:textId="77777777" w:rsidTr="00496FEB">
        <w:tc>
          <w:tcPr>
            <w:tcW w:w="2430" w:type="dxa"/>
          </w:tcPr>
          <w:p w14:paraId="07BB52D8" w14:textId="77777777" w:rsidR="00496FEB" w:rsidRPr="00795110" w:rsidRDefault="00496FEB" w:rsidP="00FE5CE6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65DB0C" w14:textId="77777777" w:rsidR="00496FEB" w:rsidRPr="00795110" w:rsidRDefault="00496FEB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912624" w14:textId="77777777" w:rsidR="00496FEB" w:rsidRPr="00795110" w:rsidRDefault="00496FEB" w:rsidP="00FE5CE6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970F131" w14:textId="77777777" w:rsidR="00496FEB" w:rsidRPr="00795110" w:rsidRDefault="00496FEB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E1D4E4" w14:textId="77777777" w:rsidR="00496FEB" w:rsidRPr="00795110" w:rsidRDefault="00496FEB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EB124D6" w14:textId="77777777" w:rsidR="00496FEB" w:rsidRPr="00795110" w:rsidRDefault="00496FEB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DF293D" w14:textId="77777777" w:rsidR="00496FEB" w:rsidRPr="00795110" w:rsidRDefault="00496FEB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83E00F8" w14:textId="77777777" w:rsidR="00496FEB" w:rsidRPr="00795110" w:rsidRDefault="00496FEB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B81505" w14:textId="77777777" w:rsidR="00496FEB" w:rsidRPr="00795110" w:rsidRDefault="00496FEB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6A0B1C02" w14:textId="77777777" w:rsidR="00496FEB" w:rsidRPr="00795110" w:rsidRDefault="00496FEB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3E6599" w14:textId="77777777" w:rsidR="00496FEB" w:rsidRPr="00795110" w:rsidRDefault="00496FEB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CC7580" w14:textId="77777777" w:rsidR="00496FEB" w:rsidRPr="00795110" w:rsidRDefault="00496FEB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EA0C5B" w:rsidRPr="00795110" w14:paraId="256FAA91" w14:textId="77777777" w:rsidTr="00496FEB">
        <w:tc>
          <w:tcPr>
            <w:tcW w:w="2430" w:type="dxa"/>
            <w:hideMark/>
          </w:tcPr>
          <w:p w14:paraId="593167D3" w14:textId="77777777" w:rsidR="00FE5CE6" w:rsidRPr="00795110" w:rsidRDefault="00FE5CE6" w:rsidP="00FE5CE6">
            <w:pPr>
              <w:spacing w:line="233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70" w:type="dxa"/>
          </w:tcPr>
          <w:p w14:paraId="5768E091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7C0F7D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6B0F11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2DE54D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C2AAEB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23BB15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CCCF9EE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9D0F7A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1A67AA5E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FF931F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BBBDDE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A0EB7" w:rsidRPr="00795110" w14:paraId="3C0A6202" w14:textId="77777777" w:rsidTr="00042F1B">
        <w:tc>
          <w:tcPr>
            <w:tcW w:w="2430" w:type="dxa"/>
          </w:tcPr>
          <w:p w14:paraId="796A3583" w14:textId="4BD2F712" w:rsidR="00FE5CE6" w:rsidRPr="00795110" w:rsidRDefault="00FE5CE6" w:rsidP="00FE5CE6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80B8A44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44719A4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A93D274" w14:textId="585D7465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110">
              <w:rPr>
                <w:rFonts w:ascii="Angsana New" w:hAnsi="Angsana New"/>
                <w:b/>
                <w:bCs/>
                <w:sz w:val="28"/>
                <w:szCs w:val="28"/>
              </w:rPr>
              <w:t>126,005</w:t>
            </w:r>
          </w:p>
        </w:tc>
        <w:tc>
          <w:tcPr>
            <w:tcW w:w="270" w:type="dxa"/>
          </w:tcPr>
          <w:p w14:paraId="13FDB3B0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F785F21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5F5B8846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06E3310C" w14:textId="0E3B9D4C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163,987</w:t>
            </w:r>
          </w:p>
        </w:tc>
        <w:tc>
          <w:tcPr>
            <w:tcW w:w="270" w:type="dxa"/>
          </w:tcPr>
          <w:p w14:paraId="54DD3F1F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A1A42D7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B204C90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6CB7715" w14:textId="21263D1B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11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A42CE9" w14:textId="77777777" w:rsidR="00FE5CE6" w:rsidRPr="00795110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</w:tcPr>
          <w:p w14:paraId="33567605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D60ACA9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35B96AC" w14:textId="20CC8EDC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11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B02EE2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</w:tcPr>
          <w:p w14:paraId="7E691F77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D97ACD" w14:textId="77777777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1036B3E" w14:textId="3D48B27C" w:rsidR="00FE5CE6" w:rsidRPr="00795110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11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360CE1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CCD9347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FDA44A3" w14:textId="7777777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398E809" w14:textId="197257A7" w:rsidR="00FE5CE6" w:rsidRPr="00795110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11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163,987</w:t>
            </w:r>
          </w:p>
        </w:tc>
      </w:tr>
    </w:tbl>
    <w:p w14:paraId="49130998" w14:textId="5FB52064" w:rsidR="00881D6D" w:rsidRPr="00795110" w:rsidRDefault="00881D6D" w:rsidP="00BA513F">
      <w:pPr>
        <w:pStyle w:val="block"/>
        <w:spacing w:after="0" w:line="240" w:lineRule="auto"/>
        <w:ind w:left="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2A892A4" w14:textId="706620FD" w:rsidR="00140105" w:rsidRPr="00795110" w:rsidRDefault="00140105" w:rsidP="00C13887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795110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* </w:t>
      </w:r>
      <w:r w:rsidRPr="0079511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เจ้าหนี้หมุนเวียนอื่นไม่รวมรายได้รับล่วงหน้า</w:t>
      </w:r>
    </w:p>
    <w:p w14:paraId="0BA2A011" w14:textId="4EA29E3B" w:rsidR="00496FEB" w:rsidRDefault="0049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095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412"/>
        <w:gridCol w:w="1188"/>
        <w:gridCol w:w="270"/>
        <w:gridCol w:w="1169"/>
        <w:gridCol w:w="270"/>
        <w:gridCol w:w="1169"/>
        <w:gridCol w:w="270"/>
        <w:gridCol w:w="1169"/>
        <w:gridCol w:w="270"/>
        <w:gridCol w:w="1083"/>
        <w:gridCol w:w="270"/>
        <w:gridCol w:w="1174"/>
        <w:gridCol w:w="236"/>
      </w:tblGrid>
      <w:tr w:rsidR="00881D6D" w:rsidRPr="00795110" w14:paraId="6BAB0C10" w14:textId="77777777" w:rsidTr="00140105">
        <w:trPr>
          <w:gridAfter w:val="1"/>
          <w:wAfter w:w="236" w:type="dxa"/>
          <w:tblHeader/>
        </w:trPr>
        <w:tc>
          <w:tcPr>
            <w:tcW w:w="2412" w:type="dxa"/>
            <w:vAlign w:val="bottom"/>
          </w:tcPr>
          <w:p w14:paraId="7A63F796" w14:textId="747C8331" w:rsidR="00BE5906" w:rsidRPr="00795110" w:rsidRDefault="00BE5906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02" w:type="dxa"/>
            <w:gridSpan w:val="11"/>
            <w:hideMark/>
          </w:tcPr>
          <w:p w14:paraId="681E40DB" w14:textId="77777777" w:rsidR="00881D6D" w:rsidRPr="00795110" w:rsidRDefault="00881D6D">
            <w:pPr>
              <w:spacing w:line="232" w:lineRule="auto"/>
              <w:ind w:left="73" w:right="-2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0F46" w:rsidRPr="00795110" w14:paraId="64B19F76" w14:textId="77777777" w:rsidTr="00140105">
        <w:trPr>
          <w:gridAfter w:val="1"/>
          <w:wAfter w:w="236" w:type="dxa"/>
          <w:tblHeader/>
        </w:trPr>
        <w:tc>
          <w:tcPr>
            <w:tcW w:w="2412" w:type="dxa"/>
            <w:vAlign w:val="bottom"/>
          </w:tcPr>
          <w:p w14:paraId="1BFAC158" w14:textId="77777777" w:rsidR="00BC0F46" w:rsidRPr="00795110" w:rsidRDefault="00BC0F46" w:rsidP="00BC0F46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7DD8066F" w14:textId="2D6EF0D6" w:rsidR="00BC0F46" w:rsidRPr="00795110" w:rsidRDefault="00BC0F46" w:rsidP="00BC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7BDCBD" w14:textId="77777777" w:rsidR="00BC0F46" w:rsidRPr="00795110" w:rsidRDefault="00BC0F46" w:rsidP="00BC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4" w:type="dxa"/>
            <w:gridSpan w:val="9"/>
          </w:tcPr>
          <w:p w14:paraId="2BEAAB12" w14:textId="77777777" w:rsidR="00BC0F46" w:rsidRPr="00795110" w:rsidRDefault="00BC0F46" w:rsidP="00BC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B015E" w:rsidRPr="00795110" w14:paraId="18E86F23" w14:textId="77777777" w:rsidTr="00140105">
        <w:trPr>
          <w:gridAfter w:val="1"/>
          <w:wAfter w:w="236" w:type="dxa"/>
          <w:tblHeader/>
        </w:trPr>
        <w:tc>
          <w:tcPr>
            <w:tcW w:w="2412" w:type="dxa"/>
            <w:vAlign w:val="bottom"/>
            <w:hideMark/>
          </w:tcPr>
          <w:p w14:paraId="0D3F6E7A" w14:textId="212634EF" w:rsidR="00F527D2" w:rsidRPr="00795110" w:rsidRDefault="00F527D2" w:rsidP="00BE5906">
            <w:pPr>
              <w:spacing w:line="232" w:lineRule="auto"/>
              <w:ind w:left="160" w:firstLine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88" w:type="dxa"/>
            <w:vAlign w:val="bottom"/>
          </w:tcPr>
          <w:p w14:paraId="557DF46B" w14:textId="141A082E" w:rsidR="00F527D2" w:rsidRPr="00795110" w:rsidRDefault="00FE5CE6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C168C41" w14:textId="77777777" w:rsidR="00F527D2" w:rsidRPr="00795110" w:rsidRDefault="00F527D2" w:rsidP="00F527D2">
            <w:pPr>
              <w:spacing w:line="232" w:lineRule="auto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680F7C37" w14:textId="52BA2A79" w:rsidR="00F527D2" w:rsidRPr="00795110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8"/>
                <w:szCs w:val="28"/>
              </w:rPr>
              <w:t>1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51D4BAF" w14:textId="77777777" w:rsidR="00F527D2" w:rsidRPr="00795110" w:rsidRDefault="00F527D2" w:rsidP="00F527D2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FED3C29" w14:textId="4D3FA5B9" w:rsidR="00F527D2" w:rsidRPr="00795110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8"/>
                <w:szCs w:val="28"/>
              </w:rPr>
              <w:t>1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8"/>
                <w:szCs w:val="28"/>
              </w:rPr>
              <w:t>2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B29C498" w14:textId="77777777" w:rsidR="00F527D2" w:rsidRPr="00795110" w:rsidRDefault="00F527D2" w:rsidP="00F527D2">
            <w:pPr>
              <w:spacing w:line="232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5C67AA92" w14:textId="408C6DD2" w:rsidR="00F527D2" w:rsidRPr="00795110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7951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110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0079B74" w14:textId="77777777" w:rsidR="00F527D2" w:rsidRPr="00795110" w:rsidRDefault="00F527D2" w:rsidP="00F527D2">
            <w:pPr>
              <w:tabs>
                <w:tab w:val="clear" w:pos="907"/>
                <w:tab w:val="left" w:pos="775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B8DE89C" w14:textId="77777777" w:rsidR="00F527D2" w:rsidRPr="00795110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3FF79ED" w14:textId="4E217FD0" w:rsidR="00F527D2" w:rsidRPr="00795110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795110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3AF546B9" w14:textId="77777777" w:rsidR="00F527D2" w:rsidRPr="00795110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  <w:hideMark/>
          </w:tcPr>
          <w:p w14:paraId="6EA707F0" w14:textId="5854D8AA" w:rsidR="00F527D2" w:rsidRPr="00795110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81D6D" w:rsidRPr="00795110" w14:paraId="2DF2373A" w14:textId="77777777" w:rsidTr="00140105">
        <w:trPr>
          <w:gridAfter w:val="1"/>
          <w:wAfter w:w="236" w:type="dxa"/>
          <w:tblHeader/>
        </w:trPr>
        <w:tc>
          <w:tcPr>
            <w:tcW w:w="2412" w:type="dxa"/>
            <w:vAlign w:val="bottom"/>
          </w:tcPr>
          <w:p w14:paraId="27FC4963" w14:textId="77777777" w:rsidR="00881D6D" w:rsidRPr="00795110" w:rsidRDefault="00881D6D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02" w:type="dxa"/>
            <w:gridSpan w:val="11"/>
            <w:vAlign w:val="bottom"/>
            <w:hideMark/>
          </w:tcPr>
          <w:p w14:paraId="1498333C" w14:textId="77777777" w:rsidR="00881D6D" w:rsidRPr="00795110" w:rsidRDefault="00881D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608C" w:rsidRPr="00795110" w14:paraId="4F1246DB" w14:textId="77777777" w:rsidTr="00140105">
        <w:trPr>
          <w:gridAfter w:val="1"/>
          <w:wAfter w:w="236" w:type="dxa"/>
        </w:trPr>
        <w:tc>
          <w:tcPr>
            <w:tcW w:w="2412" w:type="dxa"/>
            <w:vAlign w:val="bottom"/>
          </w:tcPr>
          <w:p w14:paraId="1447EFFB" w14:textId="6EA366A4" w:rsidR="0086608C" w:rsidRPr="00795110" w:rsidRDefault="0086608C" w:rsidP="0086608C">
            <w:pPr>
              <w:spacing w:line="232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0D7511" w:rsidRPr="00795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302" w:type="dxa"/>
            <w:gridSpan w:val="11"/>
            <w:vAlign w:val="bottom"/>
          </w:tcPr>
          <w:p w14:paraId="26CE2FF3" w14:textId="77777777" w:rsidR="0086608C" w:rsidRPr="00795110" w:rsidRDefault="008660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881D6D" w:rsidRPr="00795110" w14:paraId="575A33F2" w14:textId="77777777" w:rsidTr="00140105">
        <w:trPr>
          <w:gridAfter w:val="1"/>
          <w:wAfter w:w="236" w:type="dxa"/>
        </w:trPr>
        <w:tc>
          <w:tcPr>
            <w:tcW w:w="2412" w:type="dxa"/>
            <w:hideMark/>
          </w:tcPr>
          <w:p w14:paraId="403D68EA" w14:textId="77777777" w:rsidR="00881D6D" w:rsidRPr="00795110" w:rsidRDefault="00881D6D" w:rsidP="00BE5906">
            <w:pPr>
              <w:spacing w:line="232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88" w:type="dxa"/>
          </w:tcPr>
          <w:p w14:paraId="0EEE9F5E" w14:textId="77777777" w:rsidR="00881D6D" w:rsidRPr="00795110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4A220" w14:textId="77777777" w:rsidR="00881D6D" w:rsidRPr="00795110" w:rsidRDefault="00881D6D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6ACA2AD" w14:textId="77777777" w:rsidR="00881D6D" w:rsidRPr="00795110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9CD31" w14:textId="77777777" w:rsidR="00881D6D" w:rsidRPr="00795110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F71C4DD" w14:textId="77777777" w:rsidR="00881D6D" w:rsidRPr="00795110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9A39FD" w14:textId="77777777" w:rsidR="00881D6D" w:rsidRPr="00795110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9AF615F" w14:textId="77777777" w:rsidR="00881D6D" w:rsidRPr="00795110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3757C6" w14:textId="77777777" w:rsidR="00881D6D" w:rsidRPr="00795110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E2F0DBD" w14:textId="77777777" w:rsidR="00881D6D" w:rsidRPr="00795110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ED817" w14:textId="77777777" w:rsidR="00881D6D" w:rsidRPr="00795110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624A852" w14:textId="77777777" w:rsidR="00881D6D" w:rsidRPr="00795110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7F6A" w:rsidRPr="00795110" w14:paraId="6024B29D" w14:textId="77777777" w:rsidTr="00E15529">
        <w:trPr>
          <w:gridAfter w:val="1"/>
          <w:wAfter w:w="236" w:type="dxa"/>
          <w:trHeight w:val="488"/>
        </w:trPr>
        <w:tc>
          <w:tcPr>
            <w:tcW w:w="2412" w:type="dxa"/>
            <w:vAlign w:val="center"/>
            <w:hideMark/>
          </w:tcPr>
          <w:p w14:paraId="3A87A2CE" w14:textId="5D54D32E" w:rsidR="00E66C25" w:rsidRPr="00795110" w:rsidRDefault="00E66C25" w:rsidP="00E66C25">
            <w:pPr>
              <w:spacing w:line="232" w:lineRule="auto"/>
              <w:ind w:left="250" w:right="-24" w:hanging="73"/>
              <w:rPr>
                <w:rFonts w:ascii="Angsana New" w:hAnsi="Angsana New" w:cs="Cordi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795110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88" w:type="dxa"/>
          </w:tcPr>
          <w:p w14:paraId="07460D2E" w14:textId="77777777" w:rsidR="001C1A63" w:rsidRPr="00795110" w:rsidRDefault="001C1A63" w:rsidP="001C1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07D9527" w14:textId="0CFE2A15" w:rsidR="00E66C25" w:rsidRPr="00795110" w:rsidRDefault="00087404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266,674</w:t>
            </w:r>
          </w:p>
        </w:tc>
        <w:tc>
          <w:tcPr>
            <w:tcW w:w="270" w:type="dxa"/>
            <w:vAlign w:val="center"/>
          </w:tcPr>
          <w:p w14:paraId="6CCFA440" w14:textId="77777777" w:rsidR="00E66C25" w:rsidRPr="00795110" w:rsidRDefault="00E66C25" w:rsidP="00E66C25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76B9A213" w14:textId="77777777" w:rsidR="001C1A63" w:rsidRPr="00795110" w:rsidRDefault="001C1A63" w:rsidP="001C1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4DD1619" w14:textId="59E6F08C" w:rsidR="00E66C25" w:rsidRPr="00795110" w:rsidRDefault="00087404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266,674</w:t>
            </w:r>
          </w:p>
        </w:tc>
        <w:tc>
          <w:tcPr>
            <w:tcW w:w="270" w:type="dxa"/>
            <w:vAlign w:val="center"/>
          </w:tcPr>
          <w:p w14:paraId="60A5A335" w14:textId="77777777" w:rsidR="00E66C25" w:rsidRPr="00795110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D3CA4C2" w14:textId="77777777" w:rsidR="001C1A63" w:rsidRPr="00795110" w:rsidRDefault="001C1A63" w:rsidP="001C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5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31845" w14:textId="5A896D95" w:rsidR="00E66C25" w:rsidRPr="00795110" w:rsidRDefault="001C1A63" w:rsidP="00FB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5376FE1C" w14:textId="77777777" w:rsidR="00E66C25" w:rsidRPr="00795110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53DD56D" w14:textId="77777777" w:rsidR="001C1A63" w:rsidRPr="00795110" w:rsidRDefault="001C1A63" w:rsidP="001C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F595B" w14:textId="1031B0CF" w:rsidR="00E66C25" w:rsidRPr="00795110" w:rsidRDefault="001C1A63" w:rsidP="00FB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5D13C216" w14:textId="77777777" w:rsidR="00E66C25" w:rsidRPr="00795110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D58B27D" w14:textId="77777777" w:rsidR="001C1A63" w:rsidRPr="00795110" w:rsidRDefault="001C1A63" w:rsidP="001C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09B183" w14:textId="2EC45594" w:rsidR="00E66C25" w:rsidRPr="00795110" w:rsidRDefault="001C1A63" w:rsidP="00E6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40EBE188" w14:textId="77777777" w:rsidR="00E66C25" w:rsidRPr="00795110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1D673EB" w14:textId="77777777" w:rsidR="001C1A63" w:rsidRPr="00795110" w:rsidRDefault="001C1A63" w:rsidP="001C1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7EA4F" w14:textId="174DFE7D" w:rsidR="00E66C25" w:rsidRPr="00795110" w:rsidRDefault="00087404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>266,674</w:t>
            </w:r>
          </w:p>
        </w:tc>
      </w:tr>
      <w:tr w:rsidR="00C17F6A" w:rsidRPr="00795110" w14:paraId="711BB436" w14:textId="77777777" w:rsidTr="00025FEF">
        <w:trPr>
          <w:gridAfter w:val="1"/>
          <w:wAfter w:w="236" w:type="dxa"/>
          <w:trHeight w:val="623"/>
        </w:trPr>
        <w:tc>
          <w:tcPr>
            <w:tcW w:w="2412" w:type="dxa"/>
            <w:vAlign w:val="center"/>
            <w:hideMark/>
          </w:tcPr>
          <w:p w14:paraId="7AE509AC" w14:textId="77777777" w:rsidR="00E66C25" w:rsidRPr="00795110" w:rsidRDefault="00E66C25" w:rsidP="00E66C25">
            <w:pPr>
              <w:spacing w:line="232" w:lineRule="auto"/>
              <w:ind w:left="250" w:right="-24" w:hanging="73"/>
              <w:rPr>
                <w:rFonts w:ascii="Angsana New" w:hAnsi="Angsana New" w:cs="Times New Roman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88" w:type="dxa"/>
          </w:tcPr>
          <w:p w14:paraId="454D285D" w14:textId="77777777" w:rsidR="008D0695" w:rsidRPr="00795110" w:rsidRDefault="008D0695" w:rsidP="00083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6AD8A7" w14:textId="4DEAFB6E" w:rsidR="00E66C25" w:rsidRPr="00795110" w:rsidRDefault="00083528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680,238 </w:t>
            </w:r>
          </w:p>
        </w:tc>
        <w:tc>
          <w:tcPr>
            <w:tcW w:w="270" w:type="dxa"/>
            <w:vAlign w:val="center"/>
          </w:tcPr>
          <w:p w14:paraId="6F062E78" w14:textId="77777777" w:rsidR="00E66C25" w:rsidRPr="00795110" w:rsidRDefault="00E66C25" w:rsidP="00E66C25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5B439178" w14:textId="77777777" w:rsidR="008D0695" w:rsidRPr="00795110" w:rsidRDefault="008D0695" w:rsidP="00083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D7F85C" w14:textId="4ABC96C8" w:rsidR="00E66C25" w:rsidRPr="00795110" w:rsidRDefault="00083528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689,066 </w:t>
            </w:r>
          </w:p>
        </w:tc>
        <w:tc>
          <w:tcPr>
            <w:tcW w:w="270" w:type="dxa"/>
            <w:vAlign w:val="center"/>
          </w:tcPr>
          <w:p w14:paraId="475FA442" w14:textId="77777777" w:rsidR="00E66C25" w:rsidRPr="00795110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442AAC6" w14:textId="77777777" w:rsidR="008D0695" w:rsidRPr="00795110" w:rsidRDefault="008D0695" w:rsidP="00083528">
            <w:pPr>
              <w:tabs>
                <w:tab w:val="clear" w:pos="227"/>
                <w:tab w:val="clear" w:pos="454"/>
                <w:tab w:val="clear" w:pos="680"/>
                <w:tab w:val="left" w:pos="51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B0F0B" w14:textId="2C9E44B3" w:rsidR="00E66C25" w:rsidRPr="00795110" w:rsidRDefault="00083528" w:rsidP="00FB1A78">
            <w:pPr>
              <w:tabs>
                <w:tab w:val="clear" w:pos="227"/>
                <w:tab w:val="clear" w:pos="454"/>
                <w:tab w:val="clear" w:pos="680"/>
                <w:tab w:val="left" w:pos="51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vAlign w:val="center"/>
          </w:tcPr>
          <w:p w14:paraId="0D0D0DAA" w14:textId="77777777" w:rsidR="00E66C25" w:rsidRPr="00795110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C1E2C45" w14:textId="77777777" w:rsidR="008D0695" w:rsidRPr="00795110" w:rsidRDefault="008D0695" w:rsidP="00083528">
            <w:pPr>
              <w:tabs>
                <w:tab w:val="clear" w:pos="227"/>
                <w:tab w:val="clear" w:pos="454"/>
                <w:tab w:val="clear" w:pos="680"/>
                <w:tab w:val="left" w:pos="42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6949C1" w14:textId="29DA7097" w:rsidR="00E66C25" w:rsidRPr="00795110" w:rsidRDefault="00083528" w:rsidP="00FB1A78">
            <w:pPr>
              <w:tabs>
                <w:tab w:val="clear" w:pos="227"/>
                <w:tab w:val="clear" w:pos="454"/>
                <w:tab w:val="clear" w:pos="680"/>
                <w:tab w:val="left" w:pos="42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vAlign w:val="center"/>
          </w:tcPr>
          <w:p w14:paraId="003F5260" w14:textId="77777777" w:rsidR="00E66C25" w:rsidRPr="00795110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217B57C" w14:textId="77777777" w:rsidR="008D0695" w:rsidRPr="00795110" w:rsidRDefault="008D0695" w:rsidP="0008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237DA2" w14:textId="2F9E2C56" w:rsidR="00E66C25" w:rsidRPr="00795110" w:rsidRDefault="00083528" w:rsidP="00E6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vAlign w:val="center"/>
          </w:tcPr>
          <w:p w14:paraId="479764CF" w14:textId="77777777" w:rsidR="00E66C25" w:rsidRPr="00795110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33C3747" w14:textId="77777777" w:rsidR="008D0695" w:rsidRPr="00795110" w:rsidRDefault="008D0695" w:rsidP="00083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A13930" w14:textId="3090849D" w:rsidR="00E66C25" w:rsidRPr="00795110" w:rsidRDefault="00083528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689,066 </w:t>
            </w:r>
          </w:p>
        </w:tc>
      </w:tr>
      <w:tr w:rsidR="00141182" w:rsidRPr="00795110" w14:paraId="79588A8B" w14:textId="77777777" w:rsidTr="00E15529">
        <w:trPr>
          <w:gridAfter w:val="1"/>
          <w:wAfter w:w="236" w:type="dxa"/>
        </w:trPr>
        <w:tc>
          <w:tcPr>
            <w:tcW w:w="2412" w:type="dxa"/>
            <w:vAlign w:val="center"/>
            <w:hideMark/>
          </w:tcPr>
          <w:p w14:paraId="4EDD6A49" w14:textId="77777777" w:rsidR="00141182" w:rsidRPr="00795110" w:rsidRDefault="00141182" w:rsidP="00141182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88" w:type="dxa"/>
          </w:tcPr>
          <w:p w14:paraId="1F43574D" w14:textId="2D234EF0" w:rsidR="00141182" w:rsidRPr="00795110" w:rsidRDefault="00141182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59,264,471 </w:t>
            </w:r>
          </w:p>
        </w:tc>
        <w:tc>
          <w:tcPr>
            <w:tcW w:w="270" w:type="dxa"/>
            <w:vAlign w:val="center"/>
          </w:tcPr>
          <w:p w14:paraId="7578E436" w14:textId="77777777" w:rsidR="00141182" w:rsidRPr="00795110" w:rsidRDefault="00141182" w:rsidP="00141182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39D7D125" w14:textId="36CAFFA7" w:rsidR="00141182" w:rsidRPr="00795110" w:rsidRDefault="00141182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1182">
              <w:rPr>
                <w:rFonts w:asciiTheme="majorBidi" w:hAnsiTheme="majorBidi" w:cstheme="majorBidi"/>
                <w:sz w:val="28"/>
                <w:szCs w:val="28"/>
              </w:rPr>
              <w:t>12,378,439</w:t>
            </w:r>
          </w:p>
        </w:tc>
        <w:tc>
          <w:tcPr>
            <w:tcW w:w="270" w:type="dxa"/>
          </w:tcPr>
          <w:p w14:paraId="277F5714" w14:textId="77777777" w:rsidR="00141182" w:rsidRPr="00795110" w:rsidRDefault="00141182" w:rsidP="00141182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B3C5D8D" w14:textId="3D127507" w:rsidR="00141182" w:rsidRPr="00795110" w:rsidRDefault="00141182" w:rsidP="0014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1182">
              <w:rPr>
                <w:rFonts w:asciiTheme="majorBidi" w:hAnsiTheme="majorBidi" w:cstheme="majorBidi"/>
                <w:sz w:val="28"/>
                <w:szCs w:val="28"/>
              </w:rPr>
              <w:t>10,368,623</w:t>
            </w:r>
          </w:p>
        </w:tc>
        <w:tc>
          <w:tcPr>
            <w:tcW w:w="270" w:type="dxa"/>
          </w:tcPr>
          <w:p w14:paraId="35DDC869" w14:textId="77777777" w:rsidR="00141182" w:rsidRPr="00795110" w:rsidRDefault="00141182" w:rsidP="00141182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85E23FC" w14:textId="5C116475" w:rsidR="00141182" w:rsidRPr="00795110" w:rsidRDefault="00141182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1182">
              <w:rPr>
                <w:rFonts w:asciiTheme="majorBidi" w:hAnsiTheme="majorBidi" w:cstheme="majorBidi"/>
                <w:sz w:val="28"/>
                <w:szCs w:val="28"/>
              </w:rPr>
              <w:t>40,503,318</w:t>
            </w:r>
          </w:p>
        </w:tc>
        <w:tc>
          <w:tcPr>
            <w:tcW w:w="270" w:type="dxa"/>
          </w:tcPr>
          <w:p w14:paraId="6E974B18" w14:textId="77777777" w:rsidR="00141182" w:rsidRPr="00795110" w:rsidRDefault="00141182" w:rsidP="00141182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D28BBAC" w14:textId="349B3A99" w:rsidR="00141182" w:rsidRPr="00795110" w:rsidRDefault="00141182" w:rsidP="0014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-20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1182">
              <w:rPr>
                <w:rFonts w:ascii="Angsana New" w:hAnsi="Angsana New"/>
                <w:color w:val="000000"/>
                <w:sz w:val="28"/>
                <w:szCs w:val="28"/>
              </w:rPr>
              <w:t>885,983</w:t>
            </w:r>
            <w:r w:rsidRPr="00795110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9B451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EB49B4F" w14:textId="77777777" w:rsidR="00141182" w:rsidRPr="00795110" w:rsidRDefault="00141182" w:rsidP="00141182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1B72022" w14:textId="7330C339" w:rsidR="00141182" w:rsidRPr="00795110" w:rsidRDefault="00141182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182">
              <w:rPr>
                <w:rFonts w:asciiTheme="majorBidi" w:hAnsiTheme="majorBidi" w:cstheme="majorBidi"/>
                <w:sz w:val="28"/>
                <w:szCs w:val="28"/>
              </w:rPr>
              <w:t>64,136,363</w:t>
            </w:r>
          </w:p>
        </w:tc>
      </w:tr>
      <w:tr w:rsidR="00EA0C5B" w:rsidRPr="00795110" w14:paraId="5A3A5464" w14:textId="77777777" w:rsidTr="00E15529">
        <w:trPr>
          <w:gridAfter w:val="1"/>
          <w:wAfter w:w="236" w:type="dxa"/>
        </w:trPr>
        <w:tc>
          <w:tcPr>
            <w:tcW w:w="2412" w:type="dxa"/>
            <w:vAlign w:val="center"/>
            <w:hideMark/>
          </w:tcPr>
          <w:p w14:paraId="54C800AA" w14:textId="77777777" w:rsidR="00E66C25" w:rsidRPr="00795110" w:rsidRDefault="00E66C25" w:rsidP="00E66C25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5180" w14:textId="0773A1C8" w:rsidR="00E66C25" w:rsidRPr="00795110" w:rsidRDefault="00087404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40,302</w:t>
            </w:r>
          </w:p>
        </w:tc>
        <w:tc>
          <w:tcPr>
            <w:tcW w:w="270" w:type="dxa"/>
            <w:vAlign w:val="center"/>
          </w:tcPr>
          <w:p w14:paraId="611969E0" w14:textId="77777777" w:rsidR="00E66C25" w:rsidRPr="00795110" w:rsidRDefault="00E66C25" w:rsidP="00E66C25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F9011" w14:textId="118E92C1" w:rsidR="00E66C25" w:rsidRPr="00795110" w:rsidRDefault="00087404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21,507</w:t>
            </w:r>
          </w:p>
        </w:tc>
        <w:tc>
          <w:tcPr>
            <w:tcW w:w="270" w:type="dxa"/>
            <w:vAlign w:val="center"/>
          </w:tcPr>
          <w:p w14:paraId="35469FE9" w14:textId="77777777" w:rsidR="00E66C25" w:rsidRPr="00795110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ind w:right="65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18F46" w14:textId="62F134B2" w:rsidR="00E66C25" w:rsidRPr="00795110" w:rsidRDefault="00BA0F5F" w:rsidP="00E6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>19,610</w:t>
            </w:r>
          </w:p>
        </w:tc>
        <w:tc>
          <w:tcPr>
            <w:tcW w:w="270" w:type="dxa"/>
            <w:vAlign w:val="center"/>
          </w:tcPr>
          <w:p w14:paraId="2C926445" w14:textId="77777777" w:rsidR="00E66C25" w:rsidRPr="00795110" w:rsidRDefault="00E66C25" w:rsidP="00E66C25">
            <w:pPr>
              <w:tabs>
                <w:tab w:val="clear" w:pos="680"/>
                <w:tab w:val="clear" w:pos="907"/>
                <w:tab w:val="left" w:pos="720"/>
                <w:tab w:val="decimal" w:pos="890"/>
              </w:tabs>
              <w:spacing w:line="232" w:lineRule="auto"/>
              <w:ind w:left="-1365" w:right="251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D7E04" w14:textId="4DD389DA" w:rsidR="00E66C25" w:rsidRPr="00795110" w:rsidRDefault="00BA0F5F" w:rsidP="00FB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spacing w:line="232" w:lineRule="auto"/>
              <w:ind w:left="-1365" w:right="7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361</w:t>
            </w:r>
          </w:p>
        </w:tc>
        <w:tc>
          <w:tcPr>
            <w:tcW w:w="270" w:type="dxa"/>
            <w:vAlign w:val="center"/>
          </w:tcPr>
          <w:p w14:paraId="117815DB" w14:textId="77777777" w:rsidR="00E66C25" w:rsidRPr="00795110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B2117" w14:textId="30409711" w:rsidR="00E66C25" w:rsidRPr="00BE3382" w:rsidRDefault="00087404" w:rsidP="00BE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561417A" w14:textId="77777777" w:rsidR="00E66C25" w:rsidRPr="00795110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9C228" w14:textId="57672020" w:rsidR="00E66C25" w:rsidRPr="00795110" w:rsidRDefault="00BA0F5F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>41,478</w:t>
            </w:r>
          </w:p>
        </w:tc>
      </w:tr>
      <w:tr w:rsidR="00141182" w:rsidRPr="00795110" w14:paraId="3FE230E7" w14:textId="77777777" w:rsidTr="0077541F">
        <w:tc>
          <w:tcPr>
            <w:tcW w:w="2412" w:type="dxa"/>
          </w:tcPr>
          <w:p w14:paraId="0AC474B2" w14:textId="77777777" w:rsidR="00141182" w:rsidRPr="00795110" w:rsidRDefault="00141182" w:rsidP="00141182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D8783" w14:textId="3B011A0C" w:rsidR="00141182" w:rsidRPr="00795110" w:rsidRDefault="00141182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60,251,685</w:t>
            </w:r>
          </w:p>
        </w:tc>
        <w:tc>
          <w:tcPr>
            <w:tcW w:w="270" w:type="dxa"/>
          </w:tcPr>
          <w:p w14:paraId="5B0484EE" w14:textId="77777777" w:rsidR="00141182" w:rsidRPr="00795110" w:rsidRDefault="00141182" w:rsidP="00141182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6C7E38" w14:textId="3D9BDF21" w:rsidR="00141182" w:rsidRPr="00795110" w:rsidRDefault="00B37C86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37C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13,355,686</w:t>
            </w:r>
          </w:p>
        </w:tc>
        <w:tc>
          <w:tcPr>
            <w:tcW w:w="270" w:type="dxa"/>
          </w:tcPr>
          <w:p w14:paraId="7833096D" w14:textId="77777777" w:rsidR="00141182" w:rsidRPr="00795110" w:rsidRDefault="00141182" w:rsidP="00141182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D87B1" w14:textId="2C8C43CB" w:rsidR="00141182" w:rsidRPr="00795110" w:rsidRDefault="00B37C86" w:rsidP="001411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7C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10,388,233</w:t>
            </w:r>
          </w:p>
        </w:tc>
        <w:tc>
          <w:tcPr>
            <w:tcW w:w="270" w:type="dxa"/>
          </w:tcPr>
          <w:p w14:paraId="114B7D20" w14:textId="77777777" w:rsidR="00141182" w:rsidRPr="00795110" w:rsidRDefault="00141182" w:rsidP="00141182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BF6B7" w14:textId="61C10A4F" w:rsidR="00141182" w:rsidRPr="00795110" w:rsidRDefault="00B37C86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7C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40,503,679</w:t>
            </w:r>
          </w:p>
        </w:tc>
        <w:tc>
          <w:tcPr>
            <w:tcW w:w="270" w:type="dxa"/>
          </w:tcPr>
          <w:p w14:paraId="1E0485E7" w14:textId="77777777" w:rsidR="00141182" w:rsidRPr="00795110" w:rsidRDefault="00141182" w:rsidP="00141182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91A3F8" w14:textId="67A5B951" w:rsidR="00141182" w:rsidRPr="00BE3382" w:rsidRDefault="005B377A" w:rsidP="0014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-20" w:hanging="8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7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885,983</w:t>
            </w:r>
          </w:p>
        </w:tc>
        <w:tc>
          <w:tcPr>
            <w:tcW w:w="270" w:type="dxa"/>
          </w:tcPr>
          <w:p w14:paraId="244C2BA6" w14:textId="77777777" w:rsidR="00141182" w:rsidRPr="00795110" w:rsidRDefault="00141182" w:rsidP="00141182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34EE2" w14:textId="25E9F1A4" w:rsidR="00141182" w:rsidRPr="00795110" w:rsidRDefault="00B37C86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7C8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65,133,581</w:t>
            </w:r>
          </w:p>
        </w:tc>
        <w:tc>
          <w:tcPr>
            <w:tcW w:w="236" w:type="dxa"/>
          </w:tcPr>
          <w:p w14:paraId="6065E3D4" w14:textId="77777777" w:rsidR="00141182" w:rsidRPr="00795110" w:rsidRDefault="00141182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EA0C5B" w:rsidRPr="00795110" w14:paraId="3A71E543" w14:textId="77777777" w:rsidTr="00FA23AC">
        <w:trPr>
          <w:gridAfter w:val="1"/>
          <w:wAfter w:w="236" w:type="dxa"/>
        </w:trPr>
        <w:tc>
          <w:tcPr>
            <w:tcW w:w="2412" w:type="dxa"/>
          </w:tcPr>
          <w:p w14:paraId="064AE1C0" w14:textId="77777777" w:rsidR="00140105" w:rsidRPr="00795110" w:rsidRDefault="00140105" w:rsidP="00982E6F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33F72" w14:textId="77777777" w:rsidR="00140105" w:rsidRPr="00795110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65B0D6" w14:textId="77777777" w:rsidR="00140105" w:rsidRPr="00795110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3DD2F7" w14:textId="77777777" w:rsidR="00140105" w:rsidRPr="00795110" w:rsidRDefault="00140105" w:rsidP="004044F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D33AAD" w14:textId="77777777" w:rsidR="00140105" w:rsidRPr="00795110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7EDCBC" w14:textId="77777777" w:rsidR="00140105" w:rsidRPr="00795110" w:rsidRDefault="00140105" w:rsidP="004044F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E6E29F" w14:textId="77777777" w:rsidR="00140105" w:rsidRPr="00795110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90F528" w14:textId="77777777" w:rsidR="00140105" w:rsidRPr="00795110" w:rsidRDefault="00140105" w:rsidP="004044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19E210" w14:textId="77777777" w:rsidR="00140105" w:rsidRPr="00795110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025442" w14:textId="77777777" w:rsidR="00140105" w:rsidRPr="00795110" w:rsidRDefault="00140105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736A7" w14:textId="77777777" w:rsidR="00140105" w:rsidRPr="00795110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A873DE" w14:textId="77777777" w:rsidR="00140105" w:rsidRPr="00795110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D7511" w:rsidRPr="00795110" w14:paraId="0C632931" w14:textId="77777777" w:rsidTr="001A7CD7">
        <w:trPr>
          <w:gridAfter w:val="1"/>
          <w:wAfter w:w="236" w:type="dxa"/>
        </w:trPr>
        <w:tc>
          <w:tcPr>
            <w:tcW w:w="2412" w:type="dxa"/>
            <w:vAlign w:val="bottom"/>
          </w:tcPr>
          <w:p w14:paraId="41A0C6D4" w14:textId="77777777" w:rsidR="000D7511" w:rsidRPr="00795110" w:rsidRDefault="000D7511">
            <w:pPr>
              <w:spacing w:line="232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795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302" w:type="dxa"/>
            <w:gridSpan w:val="11"/>
            <w:vAlign w:val="bottom"/>
          </w:tcPr>
          <w:p w14:paraId="4FF88716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D7511" w:rsidRPr="00795110" w14:paraId="4E0ED815" w14:textId="77777777" w:rsidTr="001A7CD7">
        <w:trPr>
          <w:gridAfter w:val="1"/>
          <w:wAfter w:w="236" w:type="dxa"/>
        </w:trPr>
        <w:tc>
          <w:tcPr>
            <w:tcW w:w="2412" w:type="dxa"/>
            <w:hideMark/>
          </w:tcPr>
          <w:p w14:paraId="532FFA3E" w14:textId="77777777" w:rsidR="000D7511" w:rsidRPr="00795110" w:rsidRDefault="000D7511">
            <w:pPr>
              <w:spacing w:line="232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88" w:type="dxa"/>
          </w:tcPr>
          <w:p w14:paraId="729FF443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AA313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EFF101A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19AD8F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6240104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7EDE4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87E0BD5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8D993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00DFA529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FD7AF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6921A7C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7F6A" w:rsidRPr="00795110" w14:paraId="6FEAF7FF" w14:textId="77777777" w:rsidTr="001A7CD7">
        <w:trPr>
          <w:gridAfter w:val="1"/>
          <w:wAfter w:w="236" w:type="dxa"/>
          <w:trHeight w:val="488"/>
        </w:trPr>
        <w:tc>
          <w:tcPr>
            <w:tcW w:w="2412" w:type="dxa"/>
            <w:vAlign w:val="center"/>
            <w:hideMark/>
          </w:tcPr>
          <w:p w14:paraId="2A847556" w14:textId="77777777" w:rsidR="000D7511" w:rsidRPr="00795110" w:rsidRDefault="000D7511">
            <w:pPr>
              <w:spacing w:line="232" w:lineRule="auto"/>
              <w:ind w:left="250" w:right="-24" w:hanging="73"/>
              <w:rPr>
                <w:rFonts w:ascii="Angsana New" w:hAnsi="Angsana New" w:cs="Cordi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795110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88" w:type="dxa"/>
          </w:tcPr>
          <w:p w14:paraId="36961BFD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BC9825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255,797 </w:t>
            </w:r>
          </w:p>
        </w:tc>
        <w:tc>
          <w:tcPr>
            <w:tcW w:w="270" w:type="dxa"/>
            <w:vAlign w:val="center"/>
          </w:tcPr>
          <w:p w14:paraId="5925981C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12494DC1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38A7F4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255,797 </w:t>
            </w:r>
          </w:p>
        </w:tc>
        <w:tc>
          <w:tcPr>
            <w:tcW w:w="270" w:type="dxa"/>
            <w:vAlign w:val="center"/>
          </w:tcPr>
          <w:p w14:paraId="158FF005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DF7A205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5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0F681E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5A1A199E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655B09E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657EA9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20B8C408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B4527F1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1A3BDD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24777C1B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6E0E417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9AF662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255,797 </w:t>
            </w:r>
          </w:p>
        </w:tc>
      </w:tr>
      <w:tr w:rsidR="00C17F6A" w:rsidRPr="00795110" w14:paraId="1B6CA62B" w14:textId="77777777" w:rsidTr="001A7CD7">
        <w:trPr>
          <w:gridAfter w:val="1"/>
          <w:wAfter w:w="236" w:type="dxa"/>
          <w:trHeight w:val="623"/>
        </w:trPr>
        <w:tc>
          <w:tcPr>
            <w:tcW w:w="2412" w:type="dxa"/>
            <w:vAlign w:val="center"/>
            <w:hideMark/>
          </w:tcPr>
          <w:p w14:paraId="2438EF25" w14:textId="77777777" w:rsidR="000D7511" w:rsidRPr="00795110" w:rsidRDefault="000D7511">
            <w:pPr>
              <w:spacing w:line="232" w:lineRule="auto"/>
              <w:ind w:left="250" w:right="-24" w:hanging="73"/>
              <w:rPr>
                <w:rFonts w:ascii="Angsana New" w:hAnsi="Angsana New" w:cs="Times New Roman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88" w:type="dxa"/>
          </w:tcPr>
          <w:p w14:paraId="373B1B82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9B257D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946,668 </w:t>
            </w:r>
          </w:p>
        </w:tc>
        <w:tc>
          <w:tcPr>
            <w:tcW w:w="270" w:type="dxa"/>
            <w:vAlign w:val="center"/>
          </w:tcPr>
          <w:p w14:paraId="67FA0F63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F2D4737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120BA9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961,359</w:t>
            </w:r>
          </w:p>
        </w:tc>
        <w:tc>
          <w:tcPr>
            <w:tcW w:w="270" w:type="dxa"/>
            <w:vAlign w:val="center"/>
          </w:tcPr>
          <w:p w14:paraId="5A55FD7A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FEA1C2B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1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477836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51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27DB7A3F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9ED996E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00"/>
              </w:tabs>
              <w:spacing w:line="232" w:lineRule="auto"/>
              <w:ind w:left="-1365" w:right="251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23E2EF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42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4AC5B9B9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E72D250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FB1451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7C472550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06F6F9D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19B61F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>961,359</w:t>
            </w:r>
          </w:p>
        </w:tc>
      </w:tr>
      <w:tr w:rsidR="000D7511" w:rsidRPr="00795110" w14:paraId="43785FBB" w14:textId="77777777" w:rsidTr="001A7CD7">
        <w:trPr>
          <w:gridAfter w:val="1"/>
          <w:wAfter w:w="236" w:type="dxa"/>
        </w:trPr>
        <w:tc>
          <w:tcPr>
            <w:tcW w:w="2412" w:type="dxa"/>
            <w:vAlign w:val="center"/>
            <w:hideMark/>
          </w:tcPr>
          <w:p w14:paraId="322F9078" w14:textId="77777777" w:rsidR="000D7511" w:rsidRPr="00795110" w:rsidRDefault="000D7511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88" w:type="dxa"/>
          </w:tcPr>
          <w:p w14:paraId="65C6250E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47,544,894</w:t>
            </w:r>
          </w:p>
        </w:tc>
        <w:tc>
          <w:tcPr>
            <w:tcW w:w="270" w:type="dxa"/>
            <w:vAlign w:val="center"/>
          </w:tcPr>
          <w:p w14:paraId="7D8885A4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97BD292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>4,665,211</w:t>
            </w:r>
          </w:p>
        </w:tc>
        <w:tc>
          <w:tcPr>
            <w:tcW w:w="270" w:type="dxa"/>
          </w:tcPr>
          <w:p w14:paraId="1E4A1DC2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C64528D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795110">
              <w:rPr>
                <w:rFonts w:asciiTheme="majorBidi" w:hAnsi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304</w:t>
            </w:r>
            <w:r w:rsidRPr="00795110">
              <w:rPr>
                <w:rFonts w:asciiTheme="majorBidi" w:hAnsi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192</w:t>
            </w:r>
          </w:p>
        </w:tc>
        <w:tc>
          <w:tcPr>
            <w:tcW w:w="270" w:type="dxa"/>
          </w:tcPr>
          <w:p w14:paraId="4FBFB21B" w14:textId="77777777" w:rsidR="000D7511" w:rsidRPr="00795110" w:rsidRDefault="000D7511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8208935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795110">
              <w:rPr>
                <w:rFonts w:asciiTheme="majorBidi" w:hAnsi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550</w:t>
            </w:r>
            <w:r w:rsidRPr="00795110">
              <w:rPr>
                <w:rFonts w:asciiTheme="majorBidi" w:hAnsi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653</w:t>
            </w:r>
          </w:p>
        </w:tc>
        <w:tc>
          <w:tcPr>
            <w:tcW w:w="270" w:type="dxa"/>
          </w:tcPr>
          <w:p w14:paraId="633C7019" w14:textId="77777777" w:rsidR="000D7511" w:rsidRPr="00795110" w:rsidRDefault="000D7511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0A5519D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680</w:t>
            </w:r>
            <w:r w:rsidRPr="00795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515</w:t>
            </w:r>
          </w:p>
        </w:tc>
        <w:tc>
          <w:tcPr>
            <w:tcW w:w="270" w:type="dxa"/>
          </w:tcPr>
          <w:p w14:paraId="0138C869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A6D057C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795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  <w:r w:rsidRPr="00795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sz w:val="28"/>
                <w:szCs w:val="28"/>
                <w:cs/>
              </w:rPr>
              <w:t>571</w:t>
            </w:r>
          </w:p>
        </w:tc>
      </w:tr>
      <w:tr w:rsidR="00EA0C5B" w:rsidRPr="00795110" w14:paraId="11C486B9" w14:textId="77777777" w:rsidTr="001A7CD7">
        <w:trPr>
          <w:gridAfter w:val="1"/>
          <w:wAfter w:w="236" w:type="dxa"/>
        </w:trPr>
        <w:tc>
          <w:tcPr>
            <w:tcW w:w="2412" w:type="dxa"/>
            <w:vAlign w:val="center"/>
            <w:hideMark/>
          </w:tcPr>
          <w:p w14:paraId="7BFD6DB5" w14:textId="77777777" w:rsidR="000D7511" w:rsidRPr="00795110" w:rsidRDefault="000D7511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6C4B8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 xml:space="preserve"> 61,663 </w:t>
            </w:r>
          </w:p>
        </w:tc>
        <w:tc>
          <w:tcPr>
            <w:tcW w:w="270" w:type="dxa"/>
            <w:vAlign w:val="center"/>
          </w:tcPr>
          <w:p w14:paraId="3595AC5F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29712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>23,616</w:t>
            </w:r>
          </w:p>
        </w:tc>
        <w:tc>
          <w:tcPr>
            <w:tcW w:w="270" w:type="dxa"/>
            <w:vAlign w:val="center"/>
          </w:tcPr>
          <w:p w14:paraId="606A7038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ind w:right="65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FF6A6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>20,722</w:t>
            </w:r>
          </w:p>
        </w:tc>
        <w:tc>
          <w:tcPr>
            <w:tcW w:w="270" w:type="dxa"/>
            <w:vAlign w:val="center"/>
          </w:tcPr>
          <w:p w14:paraId="72862421" w14:textId="77777777" w:rsidR="000D7511" w:rsidRPr="00795110" w:rsidRDefault="000D7511">
            <w:pPr>
              <w:tabs>
                <w:tab w:val="clear" w:pos="680"/>
                <w:tab w:val="clear" w:pos="907"/>
                <w:tab w:val="left" w:pos="720"/>
                <w:tab w:val="decimal" w:pos="890"/>
              </w:tabs>
              <w:spacing w:line="232" w:lineRule="auto"/>
              <w:ind w:left="-1365" w:right="251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50080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spacing w:line="232" w:lineRule="auto"/>
              <w:ind w:left="-1365" w:right="7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19,784</w:t>
            </w:r>
          </w:p>
        </w:tc>
        <w:tc>
          <w:tcPr>
            <w:tcW w:w="270" w:type="dxa"/>
            <w:vAlign w:val="center"/>
          </w:tcPr>
          <w:p w14:paraId="6990E160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30686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55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8BE3D0A" w14:textId="77777777" w:rsidR="000D7511" w:rsidRPr="00795110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873EF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sz w:val="28"/>
                <w:szCs w:val="28"/>
              </w:rPr>
              <w:t>64,122</w:t>
            </w:r>
          </w:p>
        </w:tc>
      </w:tr>
      <w:tr w:rsidR="000A0EB7" w:rsidRPr="00795110" w14:paraId="250BCED9" w14:textId="77777777" w:rsidTr="001A7CD7">
        <w:tc>
          <w:tcPr>
            <w:tcW w:w="2412" w:type="dxa"/>
          </w:tcPr>
          <w:p w14:paraId="3B711417" w14:textId="77777777" w:rsidR="000D7511" w:rsidRPr="00795110" w:rsidRDefault="000D7511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C88A0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48,809,022</w:t>
            </w:r>
          </w:p>
        </w:tc>
        <w:tc>
          <w:tcPr>
            <w:tcW w:w="270" w:type="dxa"/>
          </w:tcPr>
          <w:p w14:paraId="6DB24CE5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3CE73F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9511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5,905,983</w:t>
            </w:r>
          </w:p>
        </w:tc>
        <w:tc>
          <w:tcPr>
            <w:tcW w:w="270" w:type="dxa"/>
          </w:tcPr>
          <w:p w14:paraId="7780580A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E7717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11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21</w:t>
            </w:r>
            <w:r w:rsidRPr="0079511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324</w:t>
            </w:r>
            <w:r w:rsidRPr="0079511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914</w:t>
            </w:r>
          </w:p>
        </w:tc>
        <w:tc>
          <w:tcPr>
            <w:tcW w:w="270" w:type="dxa"/>
          </w:tcPr>
          <w:p w14:paraId="52EB5FC8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65EDD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511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23</w:t>
            </w:r>
            <w:r w:rsidRPr="0079511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570</w:t>
            </w:r>
            <w:r w:rsidRPr="0079511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437</w:t>
            </w:r>
          </w:p>
        </w:tc>
        <w:tc>
          <w:tcPr>
            <w:tcW w:w="270" w:type="dxa"/>
          </w:tcPr>
          <w:p w14:paraId="17320AA5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F24EB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11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680</w:t>
            </w:r>
            <w:r w:rsidRPr="00795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515</w:t>
            </w:r>
          </w:p>
        </w:tc>
        <w:tc>
          <w:tcPr>
            <w:tcW w:w="270" w:type="dxa"/>
          </w:tcPr>
          <w:p w14:paraId="26C8486E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8F5D94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11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51</w:t>
            </w:r>
            <w:r w:rsidRPr="0079511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481</w:t>
            </w:r>
            <w:r w:rsidRPr="0079511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9511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849</w:t>
            </w:r>
          </w:p>
        </w:tc>
        <w:tc>
          <w:tcPr>
            <w:tcW w:w="236" w:type="dxa"/>
          </w:tcPr>
          <w:p w14:paraId="5305EAC1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0D7511" w:rsidRPr="00795110" w14:paraId="7CDFAF7D" w14:textId="77777777" w:rsidTr="001A7CD7">
        <w:trPr>
          <w:gridAfter w:val="1"/>
          <w:wAfter w:w="236" w:type="dxa"/>
        </w:trPr>
        <w:tc>
          <w:tcPr>
            <w:tcW w:w="2412" w:type="dxa"/>
            <w:hideMark/>
          </w:tcPr>
          <w:p w14:paraId="510B216A" w14:textId="77777777" w:rsidR="000D7511" w:rsidRPr="00795110" w:rsidRDefault="000D7511">
            <w:pPr>
              <w:tabs>
                <w:tab w:val="clear" w:pos="227"/>
                <w:tab w:val="clear" w:pos="454"/>
                <w:tab w:val="left" w:pos="1246"/>
                <w:tab w:val="left" w:pos="1426"/>
              </w:tabs>
              <w:spacing w:line="232" w:lineRule="auto"/>
              <w:ind w:left="256" w:right="-24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88" w:type="dxa"/>
          </w:tcPr>
          <w:p w14:paraId="330DBD65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279606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56B31ED9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B34D4A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69A8DD48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3E055A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C5FFA46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1528F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898E6A0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D48E8D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16D659B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0C5B" w:rsidRPr="00795110" w14:paraId="1928A53C" w14:textId="77777777" w:rsidTr="001A7CD7">
        <w:trPr>
          <w:gridAfter w:val="1"/>
          <w:wAfter w:w="236" w:type="dxa"/>
        </w:trPr>
        <w:tc>
          <w:tcPr>
            <w:tcW w:w="2412" w:type="dxa"/>
            <w:hideMark/>
          </w:tcPr>
          <w:p w14:paraId="2C5C59DA" w14:textId="77777777" w:rsidR="000D7511" w:rsidRPr="00795110" w:rsidRDefault="000D7511">
            <w:pPr>
              <w:tabs>
                <w:tab w:val="clear" w:pos="227"/>
                <w:tab w:val="clear" w:pos="454"/>
                <w:tab w:val="left" w:pos="976"/>
                <w:tab w:val="left" w:pos="1066"/>
                <w:tab w:val="left" w:pos="1156"/>
              </w:tabs>
              <w:spacing w:line="232" w:lineRule="auto"/>
              <w:ind w:left="256" w:right="-24" w:hanging="90"/>
              <w:rPr>
                <w:rFonts w:ascii="Angsana New" w:hAnsi="Angsana New" w:cs="Times New Roman"/>
                <w:sz w:val="28"/>
                <w:szCs w:val="28"/>
              </w:rPr>
            </w:pPr>
            <w:r w:rsidRPr="00795110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EFDB61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5C01A9E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5C9D4F9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110">
              <w:rPr>
                <w:rFonts w:ascii="Angsana New" w:hAnsi="Angsana New"/>
                <w:b/>
                <w:bCs/>
                <w:sz w:val="28"/>
                <w:szCs w:val="28"/>
              </w:rPr>
              <w:t>126,005</w:t>
            </w:r>
          </w:p>
        </w:tc>
        <w:tc>
          <w:tcPr>
            <w:tcW w:w="270" w:type="dxa"/>
          </w:tcPr>
          <w:p w14:paraId="3AFC296D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E13AF" w14:textId="77777777" w:rsidR="000D7511" w:rsidRPr="00795110" w:rsidRDefault="000D7511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AD61FA7" w14:textId="77777777" w:rsidR="000D7511" w:rsidRPr="00795110" w:rsidRDefault="000D7511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38925E7" w14:textId="77777777" w:rsidR="000D7511" w:rsidRPr="00795110" w:rsidRDefault="000D7511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11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163,987</w:t>
            </w:r>
          </w:p>
        </w:tc>
        <w:tc>
          <w:tcPr>
            <w:tcW w:w="270" w:type="dxa"/>
          </w:tcPr>
          <w:p w14:paraId="1F7FFFC3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83A473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314883A1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45EE85A3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03" w:right="343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89A95C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3324E2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4B1AD29C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5F0E82B6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03" w:right="343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B96A5D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32615A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15CDA54C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0D4B01CB" w14:textId="77777777" w:rsidR="000D7511" w:rsidRPr="00795110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5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9511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909088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056554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40D42FF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BD017AA" w14:textId="77777777" w:rsidR="000D7511" w:rsidRPr="00795110" w:rsidRDefault="000D751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11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163,987</w:t>
            </w:r>
          </w:p>
        </w:tc>
      </w:tr>
    </w:tbl>
    <w:p w14:paraId="6B8E571C" w14:textId="77777777" w:rsidR="00881D6D" w:rsidRPr="00795110" w:rsidRDefault="00881D6D" w:rsidP="00881D6D">
      <w:pPr>
        <w:pStyle w:val="block"/>
        <w:spacing w:after="0" w:line="240" w:lineRule="auto"/>
        <w:ind w:left="450" w:right="-7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</w:p>
    <w:p w14:paraId="4EB0C295" w14:textId="34470F83" w:rsidR="00881D6D" w:rsidRPr="00795110" w:rsidRDefault="00881D6D" w:rsidP="00730BB1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795110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* </w:t>
      </w:r>
      <w:r w:rsidRPr="0079511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เจ้าหนี้</w:t>
      </w:r>
      <w:r w:rsidR="00982E6F" w:rsidRPr="0079511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หมุนเวียน</w:t>
      </w:r>
      <w:r w:rsidRPr="0079511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อื่นไม่รวมรายได้รับล่วงหน้า</w:t>
      </w:r>
    </w:p>
    <w:p w14:paraId="0AC19C1D" w14:textId="7EB84538" w:rsidR="00496FEB" w:rsidRDefault="0049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20E58207" w14:textId="2650F487" w:rsidR="009F0BB0" w:rsidRPr="00795110" w:rsidRDefault="009F0BB0" w:rsidP="009F0BB0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79511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57C62" w:rsidRPr="00795110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795110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79511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FBA069C" w14:textId="77777777" w:rsidR="009F0BB0" w:rsidRPr="00795110" w:rsidRDefault="009F0BB0" w:rsidP="009F0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5E658B1" w14:textId="459BE955" w:rsidR="009F0BB0" w:rsidRPr="00795110" w:rsidRDefault="00817D5E" w:rsidP="00817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795110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="007D4A7F" w:rsidRPr="00795110">
        <w:rPr>
          <w:rFonts w:asciiTheme="majorBidi" w:hAnsiTheme="majorBidi"/>
          <w:sz w:val="30"/>
          <w:szCs w:val="30"/>
        </w:rPr>
        <w:t xml:space="preserve">               </w:t>
      </w:r>
      <w:r w:rsidRPr="00795110">
        <w:rPr>
          <w:rFonts w:asciiTheme="majorBidi" w:hAnsiTheme="majorBidi" w:hint="cs"/>
          <w:sz w:val="30"/>
          <w:szCs w:val="30"/>
          <w:cs/>
        </w:rPr>
        <w:t>ความผันผวนอันเนื่องมาจากการเปลี่ยนแปลงของราคาตลาด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ความเสี่ยงด้านตลาดมีดังนี้</w:t>
      </w:r>
    </w:p>
    <w:p w14:paraId="1BCCAD6A" w14:textId="77777777" w:rsidR="00817D5E" w:rsidRPr="00795110" w:rsidRDefault="00817D5E" w:rsidP="00817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4"/>
          <w:szCs w:val="24"/>
        </w:rPr>
      </w:pPr>
    </w:p>
    <w:p w14:paraId="0BE0F52C" w14:textId="40C3F58B" w:rsidR="00614D34" w:rsidRPr="00795110" w:rsidRDefault="00F527D2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</w:rPr>
        <w:t>(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5110">
        <w:rPr>
          <w:rFonts w:asciiTheme="majorBidi" w:hAnsiTheme="majorBidi" w:cstheme="majorBidi"/>
          <w:sz w:val="30"/>
          <w:szCs w:val="30"/>
        </w:rPr>
        <w:t>.3</w:t>
      </w:r>
      <w:r w:rsidR="00E57C62" w:rsidRPr="00795110">
        <w:rPr>
          <w:rFonts w:asciiTheme="majorBidi" w:hAnsiTheme="majorBidi" w:cstheme="majorBidi"/>
          <w:sz w:val="30"/>
          <w:szCs w:val="30"/>
        </w:rPr>
        <w:t>.1</w:t>
      </w:r>
      <w:r w:rsidRPr="00795110">
        <w:rPr>
          <w:rFonts w:asciiTheme="majorBidi" w:hAnsiTheme="majorBidi" w:cstheme="majorBidi"/>
          <w:sz w:val="30"/>
          <w:szCs w:val="30"/>
        </w:rPr>
        <w:t xml:space="preserve">) </w:t>
      </w:r>
      <w:r w:rsidR="00614D34" w:rsidRPr="00795110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02091970" w14:textId="77777777" w:rsidR="00614D34" w:rsidRPr="00795110" w:rsidRDefault="00614D34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95E1F9" w14:textId="7D28CEC5" w:rsidR="00242B8B" w:rsidRPr="00795110" w:rsidRDefault="00614D34" w:rsidP="00966CAE">
      <w:pPr>
        <w:tabs>
          <w:tab w:val="clear" w:pos="454"/>
          <w:tab w:val="clear" w:pos="907"/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</w:t>
      </w:r>
      <w:r w:rsidRPr="0079511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เนื่องจากเงินกู้ยืมส่วนใหญ่มีอัตราดอกเบี้ยคงที่ กลุ่มบริษัทมีฐานะเปิดต่อความเสี่ยงด้านอัตราดอกเบี้ยโดยหลักมาจากเงินกู้ยืม (ดูหมายเหตุข้อ </w:t>
      </w:r>
      <w:r w:rsidRPr="00795110">
        <w:rPr>
          <w:rFonts w:asciiTheme="majorBidi" w:hAnsiTheme="majorBidi" w:cstheme="majorBidi" w:hint="cs"/>
          <w:sz w:val="30"/>
          <w:szCs w:val="30"/>
        </w:rPr>
        <w:t>1</w:t>
      </w:r>
      <w:r w:rsidR="00370A09">
        <w:rPr>
          <w:rFonts w:asciiTheme="majorBidi" w:hAnsiTheme="majorBidi" w:cstheme="majorBidi"/>
          <w:sz w:val="30"/>
          <w:szCs w:val="30"/>
        </w:rPr>
        <w:t>5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)</w:t>
      </w:r>
      <w:r w:rsidR="00A52450" w:rsidRPr="00795110">
        <w:rPr>
          <w:rFonts w:asciiTheme="majorBidi" w:hAnsiTheme="majorBidi" w:cstheme="majorBidi"/>
          <w:sz w:val="30"/>
          <w:szCs w:val="30"/>
        </w:rPr>
        <w:t xml:space="preserve"> </w:t>
      </w:r>
      <w:r w:rsidR="007D4A7F" w:rsidRPr="00795110">
        <w:rPr>
          <w:rFonts w:asciiTheme="majorBidi" w:hAnsiTheme="majorBidi" w:cstheme="majorBidi"/>
          <w:sz w:val="30"/>
          <w:szCs w:val="30"/>
        </w:rPr>
        <w:t xml:space="preserve">         </w:t>
      </w:r>
      <w:r w:rsidR="00A52450" w:rsidRPr="00795110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ส่วนใหญ่มีอัตราดอกเบี้ยผันแปรทำให้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กลุ่มบริษัทได้ลดความเสี่ยงดังกล่าวด้วยการทำให้มั่นใจว่าเงินกู้ยืมส่วนใหญ่มีอัตราดอกเบี้ยคงที่และมีการใช้อนุพันธ์และสัญญาแลกเปลี่ยนอัตราดอกเบี้ยเป็นหลัก เพื่อจัดการฐานะเปิดต่อความผันผวนในอัตราดอกเบี้ยสำหรับเงินกู้ยืมบางรายการ</w:t>
      </w:r>
    </w:p>
    <w:p w14:paraId="72851C98" w14:textId="77777777" w:rsidR="006C636F" w:rsidRPr="00795110" w:rsidRDefault="006C636F" w:rsidP="00F6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tbl>
      <w:tblPr>
        <w:tblStyle w:val="TableGrid"/>
        <w:tblW w:w="97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270"/>
        <w:gridCol w:w="1350"/>
        <w:gridCol w:w="270"/>
        <w:gridCol w:w="1260"/>
        <w:gridCol w:w="268"/>
        <w:gridCol w:w="1262"/>
      </w:tblGrid>
      <w:tr w:rsidR="004313AF" w:rsidRPr="00795110" w14:paraId="2912E823" w14:textId="77777777" w:rsidTr="00F605A6">
        <w:trPr>
          <w:tblHeader/>
        </w:trPr>
        <w:tc>
          <w:tcPr>
            <w:tcW w:w="3852" w:type="dxa"/>
            <w:hideMark/>
          </w:tcPr>
          <w:p w14:paraId="395CBB67" w14:textId="3D9C0BFD" w:rsidR="004313AF" w:rsidRPr="00795110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7951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880" w:type="dxa"/>
            <w:gridSpan w:val="3"/>
            <w:hideMark/>
          </w:tcPr>
          <w:p w14:paraId="358E3975" w14:textId="5FD7425C" w:rsidR="004313AF" w:rsidRPr="00795110" w:rsidRDefault="00740C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951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C3F0B95" w14:textId="77777777" w:rsidR="004313AF" w:rsidRPr="00795110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09AC10F3" w14:textId="77777777" w:rsidR="004313AF" w:rsidRPr="00795110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งบการเงินเฉพาะกิจการ </w:t>
            </w:r>
          </w:p>
        </w:tc>
      </w:tr>
      <w:tr w:rsidR="000A22D1" w:rsidRPr="00795110" w14:paraId="792D1C41" w14:textId="77777777" w:rsidTr="00F605A6">
        <w:trPr>
          <w:tblHeader/>
        </w:trPr>
        <w:tc>
          <w:tcPr>
            <w:tcW w:w="3852" w:type="dxa"/>
            <w:hideMark/>
          </w:tcPr>
          <w:p w14:paraId="5560407C" w14:textId="77777777" w:rsidR="000A22D1" w:rsidRPr="00795110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Pr="007951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7951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260" w:type="dxa"/>
          </w:tcPr>
          <w:p w14:paraId="6896B09B" w14:textId="67F81961" w:rsidR="000A22D1" w:rsidRPr="00795110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70" w:type="dxa"/>
          </w:tcPr>
          <w:p w14:paraId="78022929" w14:textId="77777777" w:rsidR="000A22D1" w:rsidRPr="00795110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</w:tcPr>
          <w:p w14:paraId="05F1F798" w14:textId="29B49BC2" w:rsidR="000A22D1" w:rsidRPr="00795110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270" w:type="dxa"/>
          </w:tcPr>
          <w:p w14:paraId="2EB432B3" w14:textId="77777777" w:rsidR="000A22D1" w:rsidRPr="00795110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</w:tcPr>
          <w:p w14:paraId="5209C482" w14:textId="1C40D604" w:rsidR="000A22D1" w:rsidRPr="00795110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68" w:type="dxa"/>
          </w:tcPr>
          <w:p w14:paraId="5BC49401" w14:textId="77777777" w:rsidR="000A22D1" w:rsidRPr="00795110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</w:tcPr>
          <w:p w14:paraId="1F6ECFF8" w14:textId="23F312EE" w:rsidR="000A22D1" w:rsidRPr="00795110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2564</w:t>
            </w:r>
          </w:p>
        </w:tc>
      </w:tr>
      <w:tr w:rsidR="004313AF" w:rsidRPr="00795110" w14:paraId="6BDD3DD2" w14:textId="77777777" w:rsidTr="00F605A6">
        <w:trPr>
          <w:tblHeader/>
        </w:trPr>
        <w:tc>
          <w:tcPr>
            <w:tcW w:w="3852" w:type="dxa"/>
            <w:hideMark/>
          </w:tcPr>
          <w:p w14:paraId="52A1EE89" w14:textId="77777777" w:rsidR="004313AF" w:rsidRPr="00795110" w:rsidRDefault="004313A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940" w:type="dxa"/>
            <w:gridSpan w:val="7"/>
            <w:hideMark/>
          </w:tcPr>
          <w:p w14:paraId="2948E09A" w14:textId="3FAF1B58" w:rsidR="004313AF" w:rsidRPr="00795110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="00232A5E" w:rsidRPr="007951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7951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F605A6" w:rsidRPr="00795110" w14:paraId="723E31BA" w14:textId="77777777" w:rsidTr="00F605A6">
        <w:tc>
          <w:tcPr>
            <w:tcW w:w="3852" w:type="dxa"/>
            <w:hideMark/>
          </w:tcPr>
          <w:p w14:paraId="12D9887A" w14:textId="77777777" w:rsidR="00F605A6" w:rsidRPr="00795110" w:rsidRDefault="00F605A6" w:rsidP="00F605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vAlign w:val="bottom"/>
          </w:tcPr>
          <w:p w14:paraId="3E557674" w14:textId="77777777" w:rsidR="00F605A6" w:rsidRPr="00795110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6FAE1A94" w14:textId="77777777" w:rsidR="00F605A6" w:rsidRPr="00795110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vAlign w:val="bottom"/>
          </w:tcPr>
          <w:p w14:paraId="053E82D3" w14:textId="77777777" w:rsidR="00F605A6" w:rsidRPr="00795110" w:rsidRDefault="00F605A6" w:rsidP="00F605A6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4A2D9139" w14:textId="77777777" w:rsidR="00F605A6" w:rsidRPr="00795110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512916DE" w14:textId="77777777" w:rsidR="00F605A6" w:rsidRPr="00795110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305F105A" w14:textId="77777777" w:rsidR="00F605A6" w:rsidRPr="00795110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4A030E08" w14:textId="77777777" w:rsidR="00F605A6" w:rsidRPr="00795110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496FEB" w:rsidRPr="00795110" w14:paraId="77A936C1" w14:textId="77777777" w:rsidTr="00F605A6">
        <w:tc>
          <w:tcPr>
            <w:tcW w:w="3852" w:type="dxa"/>
            <w:hideMark/>
          </w:tcPr>
          <w:p w14:paraId="5706B131" w14:textId="3F9B0197" w:rsidR="00496FEB" w:rsidRPr="00795110" w:rsidRDefault="00496FEB" w:rsidP="00496FE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795110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36C8921F" w14:textId="7FA3CF76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14,000</w:t>
            </w: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,000)</w:t>
            </w:r>
          </w:p>
        </w:tc>
        <w:tc>
          <w:tcPr>
            <w:tcW w:w="270" w:type="dxa"/>
            <w:vAlign w:val="center"/>
          </w:tcPr>
          <w:p w14:paraId="479A89A0" w14:textId="77777777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vAlign w:val="bottom"/>
          </w:tcPr>
          <w:p w14:paraId="0E9E9B37" w14:textId="45035FED" w:rsidR="00496FEB" w:rsidRPr="00795110" w:rsidRDefault="00496FEB" w:rsidP="00496FEB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</w:t>
            </w: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,000,000)</w:t>
            </w:r>
          </w:p>
        </w:tc>
        <w:tc>
          <w:tcPr>
            <w:tcW w:w="270" w:type="dxa"/>
          </w:tcPr>
          <w:p w14:paraId="75B54985" w14:textId="77777777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46D26A87" w14:textId="7BB78A15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14,000</w:t>
            </w: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,000)</w:t>
            </w:r>
          </w:p>
        </w:tc>
        <w:tc>
          <w:tcPr>
            <w:tcW w:w="268" w:type="dxa"/>
            <w:vAlign w:val="center"/>
          </w:tcPr>
          <w:p w14:paraId="114D9696" w14:textId="77777777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6896AE4A" w14:textId="3694AED4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0" w:hanging="21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</w:t>
            </w: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,000,000)</w:t>
            </w:r>
          </w:p>
        </w:tc>
      </w:tr>
      <w:tr w:rsidR="00496FEB" w:rsidRPr="00795110" w14:paraId="6A2402BE" w14:textId="77777777" w:rsidTr="00F605A6">
        <w:tc>
          <w:tcPr>
            <w:tcW w:w="3852" w:type="dxa"/>
            <w:hideMark/>
          </w:tcPr>
          <w:p w14:paraId="31A67D34" w14:textId="77777777" w:rsidR="00496FEB" w:rsidRPr="00795110" w:rsidRDefault="00496FEB" w:rsidP="00496FE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E0DBA" w14:textId="14AB43DD" w:rsidR="00496FEB" w:rsidRPr="00795110" w:rsidRDefault="00496FEB" w:rsidP="00496FEB">
            <w:pPr>
              <w:pStyle w:val="block"/>
              <w:tabs>
                <w:tab w:val="decimal" w:pos="966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4,000,000</w:t>
            </w:r>
          </w:p>
        </w:tc>
        <w:tc>
          <w:tcPr>
            <w:tcW w:w="270" w:type="dxa"/>
            <w:vAlign w:val="center"/>
          </w:tcPr>
          <w:p w14:paraId="2B01909B" w14:textId="77777777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563B2" w14:textId="3595DD2A" w:rsidR="00496FEB" w:rsidRPr="00795110" w:rsidRDefault="00496FEB" w:rsidP="00496FEB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28,000,000</w:t>
            </w:r>
          </w:p>
        </w:tc>
        <w:tc>
          <w:tcPr>
            <w:tcW w:w="270" w:type="dxa"/>
          </w:tcPr>
          <w:p w14:paraId="2D9E9841" w14:textId="77777777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3C15E" w14:textId="70855C8A" w:rsidR="00496FEB" w:rsidRPr="00795110" w:rsidRDefault="00496FEB" w:rsidP="00496FEB">
            <w:pPr>
              <w:pStyle w:val="block"/>
              <w:tabs>
                <w:tab w:val="decimal" w:pos="972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4,000,000</w:t>
            </w:r>
          </w:p>
        </w:tc>
        <w:tc>
          <w:tcPr>
            <w:tcW w:w="268" w:type="dxa"/>
            <w:vAlign w:val="center"/>
          </w:tcPr>
          <w:p w14:paraId="1A5DFF21" w14:textId="77777777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14F82" w14:textId="0A9F4C05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73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28,000,000</w:t>
            </w:r>
          </w:p>
        </w:tc>
      </w:tr>
      <w:tr w:rsidR="00496FEB" w:rsidRPr="00795110" w14:paraId="764C011C" w14:textId="77777777" w:rsidTr="00F605A6">
        <w:tc>
          <w:tcPr>
            <w:tcW w:w="3852" w:type="dxa"/>
          </w:tcPr>
          <w:p w14:paraId="028A2F09" w14:textId="5B7D6550" w:rsidR="00496FEB" w:rsidRPr="00795110" w:rsidRDefault="00496FEB" w:rsidP="00496FE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3B10FD" w14:textId="41656A41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6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(10,000,000)</w:t>
            </w:r>
          </w:p>
        </w:tc>
        <w:tc>
          <w:tcPr>
            <w:tcW w:w="270" w:type="dxa"/>
            <w:vAlign w:val="center"/>
          </w:tcPr>
          <w:p w14:paraId="17076D8A" w14:textId="77777777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21760" w14:textId="617EF074" w:rsidR="00496FEB" w:rsidRPr="00795110" w:rsidRDefault="00496FEB" w:rsidP="00496FEB">
            <w:pPr>
              <w:pStyle w:val="block"/>
              <w:tabs>
                <w:tab w:val="decimal" w:pos="1060"/>
              </w:tabs>
              <w:spacing w:after="0" w:line="240" w:lineRule="atLeast"/>
              <w:ind w:left="0" w:right="-22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6,000,000</w:t>
            </w:r>
          </w:p>
        </w:tc>
        <w:tc>
          <w:tcPr>
            <w:tcW w:w="270" w:type="dxa"/>
          </w:tcPr>
          <w:p w14:paraId="524776B5" w14:textId="77777777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1E21F" w14:textId="6480ECF4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(10,000,000)</w:t>
            </w:r>
          </w:p>
        </w:tc>
        <w:tc>
          <w:tcPr>
            <w:tcW w:w="268" w:type="dxa"/>
            <w:vAlign w:val="center"/>
          </w:tcPr>
          <w:p w14:paraId="4F6C91AF" w14:textId="77777777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DB8EC" w14:textId="1404EFE1" w:rsidR="00496FEB" w:rsidRPr="00795110" w:rsidRDefault="00496FEB" w:rsidP="00496FEB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79511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6,000,000</w:t>
            </w:r>
          </w:p>
        </w:tc>
      </w:tr>
    </w:tbl>
    <w:p w14:paraId="75289322" w14:textId="77777777" w:rsidR="00C073D9" w:rsidRPr="00795110" w:rsidRDefault="00C073D9" w:rsidP="004313A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="Angsana New"/>
          <w:i/>
          <w:iCs/>
          <w:sz w:val="30"/>
          <w:szCs w:val="30"/>
          <w:lang w:bidi="th-TH"/>
        </w:rPr>
      </w:pPr>
    </w:p>
    <w:p w14:paraId="589AA962" w14:textId="0F16B4F3" w:rsidR="00A52450" w:rsidRPr="00795110" w:rsidRDefault="005D4530" w:rsidP="004313A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="Angsana New"/>
          <w:i/>
          <w:iCs/>
          <w:sz w:val="30"/>
          <w:szCs w:val="30"/>
          <w:lang w:bidi="th-TH"/>
        </w:rPr>
      </w:pPr>
      <w:r w:rsidRPr="00795110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อนุพันธ์</w:t>
      </w:r>
    </w:p>
    <w:p w14:paraId="33C20E90" w14:textId="77777777" w:rsidR="005D4530" w:rsidRPr="00496FEB" w:rsidRDefault="005D4530" w:rsidP="00496FEB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</w:p>
    <w:p w14:paraId="74D3FCB7" w14:textId="157C9231" w:rsidR="00030C18" w:rsidRPr="00795110" w:rsidRDefault="00A63F10" w:rsidP="00030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95110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="00533181" w:rsidRPr="00795110">
        <w:rPr>
          <w:rFonts w:asciiTheme="majorBidi" w:hAnsiTheme="majorBidi" w:cstheme="majorBidi"/>
          <w:sz w:val="30"/>
          <w:szCs w:val="30"/>
        </w:rPr>
        <w:t xml:space="preserve"> 2565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hint="cs"/>
          <w:sz w:val="30"/>
          <w:szCs w:val="30"/>
          <w:cs/>
        </w:rPr>
        <w:t>บริษัทได้เข้าทำสัญญาแลกเปลี่ยนอัตราดอกเบี้ยกับสถาบันการเงินในประเทศแห่งหนึ่งสำหรับเงินกู้ยืมระยะยาวจำนวน</w:t>
      </w:r>
      <w:r w:rsidRPr="00795110">
        <w:rPr>
          <w:rFonts w:asciiTheme="majorBidi" w:hAnsiTheme="majorBidi"/>
          <w:sz w:val="30"/>
          <w:szCs w:val="30"/>
          <w:cs/>
        </w:rPr>
        <w:t xml:space="preserve"> </w:t>
      </w:r>
      <w:r w:rsidR="00370A09">
        <w:rPr>
          <w:rFonts w:asciiTheme="majorBidi" w:hAnsiTheme="majorBidi"/>
          <w:sz w:val="30"/>
          <w:szCs w:val="30"/>
          <w:lang w:eastAsia="zh-CN"/>
        </w:rPr>
        <w:t xml:space="preserve">14,000 </w:t>
      </w:r>
      <w:r w:rsidRPr="00795110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030C18" w:rsidRPr="00795110">
        <w:rPr>
          <w:rFonts w:asciiTheme="majorBidi" w:hAnsiTheme="majorBidi" w:hint="cs"/>
          <w:sz w:val="30"/>
          <w:szCs w:val="30"/>
          <w:cs/>
        </w:rPr>
        <w:t>โดยแลกเปลี่ยนอัตราดอกเบี้ย</w:t>
      </w:r>
      <w:r w:rsidR="003A42BC" w:rsidRPr="00795110">
        <w:rPr>
          <w:rFonts w:asciiTheme="majorBidi" w:hAnsiTheme="majorBidi" w:hint="cs"/>
          <w:sz w:val="30"/>
          <w:szCs w:val="30"/>
          <w:cs/>
        </w:rPr>
        <w:t>คงที่</w:t>
      </w:r>
      <w:r w:rsidR="003A42BC" w:rsidRPr="00795110">
        <w:rPr>
          <w:rFonts w:asciiTheme="majorBidi" w:hAnsiTheme="majorBidi" w:hint="cs"/>
          <w:sz w:val="30"/>
          <w:szCs w:val="30"/>
          <w:cs/>
          <w:lang w:eastAsia="zh-CN"/>
        </w:rPr>
        <w:t xml:space="preserve">ร้อยละ </w:t>
      </w:r>
      <w:r w:rsidR="003A42BC" w:rsidRPr="00795110">
        <w:rPr>
          <w:rFonts w:asciiTheme="majorBidi" w:hAnsiTheme="majorBidi"/>
          <w:sz w:val="30"/>
          <w:szCs w:val="30"/>
          <w:lang w:eastAsia="zh-CN"/>
        </w:rPr>
        <w:t xml:space="preserve">3.63 </w:t>
      </w:r>
      <w:r w:rsidR="003A42BC" w:rsidRPr="00795110">
        <w:rPr>
          <w:rFonts w:asciiTheme="majorBidi" w:hAnsiTheme="majorBidi" w:hint="cs"/>
          <w:sz w:val="30"/>
          <w:szCs w:val="30"/>
          <w:cs/>
          <w:lang w:eastAsia="zh-CN"/>
        </w:rPr>
        <w:t>ต่อปี</w:t>
      </w:r>
      <w:r w:rsidR="008A442F" w:rsidRPr="00795110">
        <w:rPr>
          <w:rFonts w:asciiTheme="majorBidi" w:hAnsiTheme="majorBidi" w:hint="cs"/>
          <w:sz w:val="30"/>
          <w:szCs w:val="30"/>
          <w:cs/>
          <w:lang w:eastAsia="zh-CN"/>
        </w:rPr>
        <w:t xml:space="preserve"> เป็นอัตรา</w:t>
      </w:r>
      <w:r w:rsidRPr="00795110">
        <w:rPr>
          <w:rFonts w:asciiTheme="majorBidi" w:hAnsiTheme="majorBidi" w:hint="cs"/>
          <w:sz w:val="30"/>
          <w:szCs w:val="30"/>
          <w:cs/>
        </w:rPr>
        <w:t>ลอยตัว</w:t>
      </w:r>
      <w:r w:rsidR="003D0109" w:rsidRPr="00795110">
        <w:rPr>
          <w:rFonts w:asciiTheme="majorBidi" w:hAnsiTheme="majorBidi"/>
          <w:sz w:val="30"/>
          <w:szCs w:val="30"/>
          <w:cs/>
        </w:rPr>
        <w:br/>
      </w:r>
      <w:r w:rsidR="003C4111" w:rsidRPr="00795110">
        <w:rPr>
          <w:rFonts w:asciiTheme="majorBidi" w:hAnsiTheme="majorBidi" w:hint="cs"/>
          <w:sz w:val="30"/>
          <w:szCs w:val="30"/>
          <w:cs/>
        </w:rPr>
        <w:t xml:space="preserve">อยู่ที่ </w:t>
      </w:r>
      <w:r w:rsidR="003C4111" w:rsidRPr="00795110">
        <w:rPr>
          <w:rFonts w:asciiTheme="majorBidi" w:hAnsiTheme="majorBidi"/>
          <w:sz w:val="30"/>
          <w:szCs w:val="30"/>
          <w:lang w:eastAsia="zh-CN"/>
        </w:rPr>
        <w:t>THOR +1.52%</w:t>
      </w:r>
      <w:r w:rsidRPr="00795110">
        <w:rPr>
          <w:rFonts w:asciiTheme="majorBidi" w:hAnsiTheme="majorBidi" w:hint="cs"/>
          <w:sz w:val="30"/>
          <w:szCs w:val="30"/>
          <w:cs/>
        </w:rPr>
        <w:t xml:space="preserve"> </w:t>
      </w:r>
      <w:r w:rsidR="008A442F" w:rsidRPr="00795110">
        <w:rPr>
          <w:rFonts w:asciiTheme="majorBidi" w:hAnsiTheme="majorBidi" w:hint="cs"/>
          <w:sz w:val="30"/>
          <w:szCs w:val="30"/>
          <w:cs/>
        </w:rPr>
        <w:t>ทั้งนี้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สัญญาแลกเปลี่ยนอัตราดอกเบี้ยมีผลตั้งแต่วันที่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</w:rPr>
        <w:t xml:space="preserve">30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795110">
        <w:rPr>
          <w:rFonts w:asciiTheme="majorBidi" w:hAnsiTheme="majorBidi" w:cstheme="majorBidi"/>
          <w:sz w:val="30"/>
          <w:szCs w:val="30"/>
        </w:rPr>
        <w:t xml:space="preserve">2565 </w:t>
      </w:r>
      <w:r w:rsidR="00681CBA" w:rsidRPr="00795110">
        <w:rPr>
          <w:rFonts w:asciiTheme="majorBidi" w:hAnsiTheme="majorBidi" w:cstheme="majorBidi" w:hint="cs"/>
          <w:sz w:val="30"/>
          <w:szCs w:val="30"/>
          <w:cs/>
        </w:rPr>
        <w:t>ถึ</w:t>
      </w:r>
      <w:r w:rsidR="00E14806" w:rsidRPr="00795110">
        <w:rPr>
          <w:rFonts w:asciiTheme="majorBidi" w:hAnsiTheme="majorBidi" w:cstheme="majorBidi" w:hint="cs"/>
          <w:sz w:val="30"/>
          <w:szCs w:val="30"/>
          <w:cs/>
        </w:rPr>
        <w:t>ง</w:t>
      </w:r>
      <w:r w:rsidR="00C27129" w:rsidRPr="00795110">
        <w:rPr>
          <w:rFonts w:asciiTheme="majorBidi" w:hAnsiTheme="majorBidi" w:cstheme="majorBidi"/>
          <w:sz w:val="30"/>
          <w:szCs w:val="30"/>
          <w:cs/>
        </w:rPr>
        <w:br/>
      </w:r>
      <w:r w:rsidR="00E14806" w:rsidRPr="00795110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</w:rPr>
        <w:t xml:space="preserve">27 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</w:rPr>
        <w:t>2568</w:t>
      </w:r>
    </w:p>
    <w:p w14:paraId="538956AA" w14:textId="77777777" w:rsidR="00C073D9" w:rsidRPr="00795110" w:rsidRDefault="00C07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9511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1E09694" w14:textId="68991361" w:rsidR="008F2794" w:rsidRPr="00795110" w:rsidRDefault="008F2794" w:rsidP="008F2794">
      <w:pPr>
        <w:pStyle w:val="block"/>
        <w:tabs>
          <w:tab w:val="left" w:pos="1080"/>
        </w:tabs>
        <w:spacing w:after="0" w:line="240" w:lineRule="auto"/>
        <w:ind w:left="540"/>
        <w:jc w:val="both"/>
        <w:rPr>
          <w:b/>
          <w:bCs/>
          <w:color w:val="0000FF"/>
          <w:sz w:val="30"/>
          <w:szCs w:val="30"/>
          <w:lang w:val="en-US"/>
        </w:rPr>
      </w:pPr>
      <w:r w:rsidRPr="0079511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การวิเคราะห์ความอ่อนไหว</w:t>
      </w:r>
      <w:r w:rsidRPr="0079511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ของเครื่องมือที่มีอัตราดอกเบี้ยผันแปร</w:t>
      </w:r>
      <w:r w:rsidRPr="00795110">
        <w:rPr>
          <w:rFonts w:cs="Angsana New"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2FFD8B73" w14:textId="77777777" w:rsidR="008F2794" w:rsidRPr="00795110" w:rsidRDefault="008F2794" w:rsidP="008F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</w:rPr>
        <w:t xml:space="preserve"> </w:t>
      </w:r>
    </w:p>
    <w:p w14:paraId="2CDB92E5" w14:textId="33F3E906" w:rsidR="008F2794" w:rsidRPr="00795110" w:rsidRDefault="008F2794" w:rsidP="008F2794">
      <w:pPr>
        <w:pStyle w:val="block"/>
        <w:tabs>
          <w:tab w:val="left" w:pos="108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C4796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การเปลี่ยนแปลงของอัตราดอกเบี้ย</w:t>
      </w:r>
      <w:r w:rsidR="00E26375" w:rsidRPr="00BC4796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ที่ร้อยละ </w:t>
      </w:r>
      <w:r w:rsidR="00E26375" w:rsidRPr="00BC479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  <w:r w:rsidRPr="00BC4796">
        <w:rPr>
          <w:rFonts w:asciiTheme="majorBidi" w:hAnsiTheme="majorBidi" w:cstheme="majorBidi" w:hint="cs"/>
          <w:spacing w:val="-2"/>
          <w:sz w:val="30"/>
          <w:szCs w:val="30"/>
          <w:lang w:val="en-US" w:bidi="th-TH"/>
        </w:rPr>
        <w:t xml:space="preserve"> </w:t>
      </w:r>
      <w:r w:rsidRPr="00BC4796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BC4796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ณ วันที่รายงาน </w:t>
      </w:r>
      <w:r w:rsidR="00A52450" w:rsidRPr="00BC4796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โดย</w:t>
      </w:r>
      <w:r w:rsidRPr="00BC4796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ตั้งอยู่บนข้อสมมติ</w:t>
      </w:r>
      <w:r w:rsidRPr="0079511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ที่ว่าตัวแปรอื่นมีค่าคงที่ </w:t>
      </w: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80"/>
        <w:gridCol w:w="1167"/>
        <w:gridCol w:w="183"/>
        <w:gridCol w:w="1260"/>
      </w:tblGrid>
      <w:tr w:rsidR="008F2794" w:rsidRPr="00795110" w14:paraId="32B69BF2" w14:textId="77777777" w:rsidTr="008F2794">
        <w:tc>
          <w:tcPr>
            <w:tcW w:w="3870" w:type="dxa"/>
          </w:tcPr>
          <w:p w14:paraId="3A835F72" w14:textId="77777777" w:rsidR="008F2794" w:rsidRPr="00795110" w:rsidRDefault="008F2794" w:rsidP="00A0340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5CF15E2C" w14:textId="2930FF23" w:rsidR="008F2794" w:rsidRPr="00795110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F2794" w:rsidRPr="00795110" w14:paraId="3A47D733" w14:textId="77777777" w:rsidTr="008F2794">
        <w:tc>
          <w:tcPr>
            <w:tcW w:w="3870" w:type="dxa"/>
          </w:tcPr>
          <w:p w14:paraId="22896437" w14:textId="77777777" w:rsidR="008F2794" w:rsidRPr="00795110" w:rsidRDefault="008F2794" w:rsidP="00A0340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0BD64888" w14:textId="4BAC7292" w:rsidR="008F2794" w:rsidRPr="00795110" w:rsidRDefault="00740CE7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A945E0" w14:textId="77777777" w:rsidR="008F2794" w:rsidRPr="00795110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6EA6C42" w14:textId="677F9AFA" w:rsidR="008F2794" w:rsidRPr="00795110" w:rsidRDefault="00A52450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794" w:rsidRPr="00795110" w14:paraId="75348DD3" w14:textId="77777777" w:rsidTr="00F552FF">
        <w:tc>
          <w:tcPr>
            <w:tcW w:w="3870" w:type="dxa"/>
            <w:hideMark/>
          </w:tcPr>
          <w:p w14:paraId="71179458" w14:textId="77777777" w:rsidR="008F2794" w:rsidRPr="00795110" w:rsidRDefault="008F2794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AA2FB34" w14:textId="77777777" w:rsidR="008F2794" w:rsidRPr="00795110" w:rsidRDefault="008F2794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C6CB7C" w14:textId="77777777" w:rsidR="00AE6439" w:rsidRPr="00795110" w:rsidRDefault="00AE6439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A2E57D" w14:textId="27659063" w:rsidR="008F2794" w:rsidRPr="00795110" w:rsidRDefault="00A52450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2B66AC0C" w14:textId="77777777" w:rsidR="008F2794" w:rsidRPr="00795110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744AA713" w14:textId="1CE300A2" w:rsidR="00E26375" w:rsidRPr="00795110" w:rsidRDefault="00E26375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EF88CB8" w14:textId="77777777" w:rsidR="008F2794" w:rsidRPr="00795110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6ECDA07" w14:textId="77777777" w:rsidR="008F2794" w:rsidRPr="00795110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503B62C2" w14:textId="6774FC22" w:rsidR="00E26375" w:rsidRPr="00795110" w:rsidRDefault="00E26375" w:rsidP="00E26375">
            <w:pPr>
              <w:tabs>
                <w:tab w:val="clear" w:pos="227"/>
                <w:tab w:val="left" w:pos="366"/>
              </w:tabs>
              <w:ind w:firstLine="95"/>
            </w:pPr>
            <w:r w:rsidRPr="007951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1488652" w14:textId="77777777" w:rsidR="008F2794" w:rsidRPr="00795110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5D50D851" w14:textId="77777777" w:rsidR="008F2794" w:rsidRPr="00795110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2655A319" w14:textId="01877E43" w:rsidR="00E26375" w:rsidRPr="00795110" w:rsidRDefault="00E26375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3" w:type="dxa"/>
          </w:tcPr>
          <w:p w14:paraId="3E5ECF79" w14:textId="77777777" w:rsidR="008F2794" w:rsidRPr="00795110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10022C5" w14:textId="77777777" w:rsidR="00E57C62" w:rsidRPr="00795110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</w:t>
            </w:r>
          </w:p>
          <w:p w14:paraId="0EF2F474" w14:textId="77777777" w:rsidR="00E57C62" w:rsidRPr="00795110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ดอกเบี้ย</w:t>
            </w:r>
          </w:p>
          <w:p w14:paraId="27B627B5" w14:textId="4D4298F6" w:rsidR="008F2794" w:rsidRPr="00795110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ลดลง </w:t>
            </w:r>
          </w:p>
          <w:p w14:paraId="564A232E" w14:textId="07180753" w:rsidR="00E26375" w:rsidRPr="00795110" w:rsidRDefault="00E26375" w:rsidP="00E26375">
            <w:r w:rsidRPr="0079511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ร้อยละ</w:t>
            </w:r>
            <w:r w:rsidRPr="0079511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79511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8F2794" w:rsidRPr="00795110" w14:paraId="47DBF0DE" w14:textId="77777777" w:rsidTr="008F2794">
        <w:tc>
          <w:tcPr>
            <w:tcW w:w="3870" w:type="dxa"/>
          </w:tcPr>
          <w:p w14:paraId="7C31C9FD" w14:textId="77777777" w:rsidR="008F2794" w:rsidRPr="00795110" w:rsidRDefault="008F2794" w:rsidP="00A0340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1D1EF64F" w14:textId="4B268F2D" w:rsidR="008F2794" w:rsidRPr="00795110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253F" w:rsidRPr="00795110" w14:paraId="2B254032" w14:textId="77777777" w:rsidTr="00F605A6">
        <w:tc>
          <w:tcPr>
            <w:tcW w:w="3870" w:type="dxa"/>
            <w:hideMark/>
          </w:tcPr>
          <w:p w14:paraId="5BB44904" w14:textId="77777777" w:rsidR="0051253F" w:rsidRPr="00795110" w:rsidRDefault="0051253F" w:rsidP="0051253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2E620C86" w14:textId="7720C934" w:rsidR="0051253F" w:rsidRPr="005A22BA" w:rsidRDefault="0051253F" w:rsidP="005A22BA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22BA">
              <w:rPr>
                <w:rFonts w:asciiTheme="majorBidi" w:hAnsiTheme="majorBidi" w:cstheme="majorBidi"/>
                <w:sz w:val="30"/>
                <w:szCs w:val="30"/>
              </w:rPr>
              <w:t>(140,000)</w:t>
            </w:r>
          </w:p>
        </w:tc>
        <w:tc>
          <w:tcPr>
            <w:tcW w:w="180" w:type="dxa"/>
          </w:tcPr>
          <w:p w14:paraId="02874401" w14:textId="77777777" w:rsidR="0051253F" w:rsidRPr="00795110" w:rsidRDefault="0051253F" w:rsidP="0051253F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</w:tcPr>
          <w:p w14:paraId="1A488D3E" w14:textId="31881D3E" w:rsidR="0051253F" w:rsidRPr="00795110" w:rsidRDefault="0051253F" w:rsidP="00694CDF">
            <w:pPr>
              <w:pStyle w:val="NoSpacing"/>
              <w:tabs>
                <w:tab w:val="clear" w:pos="454"/>
                <w:tab w:val="clear" w:pos="907"/>
                <w:tab w:val="left" w:pos="460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180" w:type="dxa"/>
          </w:tcPr>
          <w:p w14:paraId="6C5F43D0" w14:textId="77777777" w:rsidR="0051253F" w:rsidRPr="00795110" w:rsidRDefault="0051253F" w:rsidP="0051253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DB96D90" w14:textId="0E0041CF" w:rsidR="0051253F" w:rsidRPr="00795110" w:rsidRDefault="0051253F" w:rsidP="005A22BA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(140,000)</w:t>
            </w:r>
          </w:p>
        </w:tc>
        <w:tc>
          <w:tcPr>
            <w:tcW w:w="183" w:type="dxa"/>
          </w:tcPr>
          <w:p w14:paraId="6DACEF79" w14:textId="77777777" w:rsidR="0051253F" w:rsidRPr="00795110" w:rsidRDefault="0051253F" w:rsidP="0051253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BDDB6" w14:textId="3AE948A3" w:rsidR="0051253F" w:rsidRPr="00795110" w:rsidRDefault="0051253F" w:rsidP="0051253F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</w:tr>
      <w:tr w:rsidR="00694CDF" w:rsidRPr="00795110" w14:paraId="7831D371" w14:textId="77777777" w:rsidTr="00F605A6">
        <w:tc>
          <w:tcPr>
            <w:tcW w:w="3870" w:type="dxa"/>
            <w:hideMark/>
          </w:tcPr>
          <w:p w14:paraId="4F1C9707" w14:textId="77777777" w:rsidR="00694CDF" w:rsidRPr="00795110" w:rsidRDefault="00694CDF" w:rsidP="00694CD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AD1B8" w14:textId="713E841C" w:rsidR="00694CDF" w:rsidRPr="005A22BA" w:rsidRDefault="00694CDF" w:rsidP="00694CDF">
            <w:pPr>
              <w:pStyle w:val="NoSpacing"/>
              <w:tabs>
                <w:tab w:val="clear" w:pos="907"/>
                <w:tab w:val="left" w:pos="280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22BA">
              <w:rPr>
                <w:rFonts w:asciiTheme="majorBidi" w:hAnsiTheme="majorBidi" w:cstheme="majorBidi"/>
                <w:sz w:val="30"/>
                <w:szCs w:val="30"/>
              </w:rPr>
              <w:t>95,999</w:t>
            </w:r>
          </w:p>
        </w:tc>
        <w:tc>
          <w:tcPr>
            <w:tcW w:w="180" w:type="dxa"/>
          </w:tcPr>
          <w:p w14:paraId="63AC4214" w14:textId="77777777" w:rsidR="00694CDF" w:rsidRPr="00795110" w:rsidRDefault="00694CDF" w:rsidP="00694CDF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FE8FB" w14:textId="6D63A50F" w:rsidR="00694CDF" w:rsidRPr="00795110" w:rsidRDefault="00694CDF" w:rsidP="00694CDF">
            <w:pPr>
              <w:pStyle w:val="NoSpacing"/>
              <w:tabs>
                <w:tab w:val="clear" w:pos="454"/>
                <w:tab w:val="clear" w:pos="907"/>
                <w:tab w:val="left" w:pos="4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(95,999)</w:t>
            </w:r>
          </w:p>
        </w:tc>
        <w:tc>
          <w:tcPr>
            <w:tcW w:w="180" w:type="dxa"/>
          </w:tcPr>
          <w:p w14:paraId="7A49DEB7" w14:textId="77777777" w:rsidR="00694CDF" w:rsidRPr="00795110" w:rsidRDefault="00694CDF" w:rsidP="00694C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20425" w14:textId="2EEA4246" w:rsidR="00694CDF" w:rsidRPr="00795110" w:rsidRDefault="00694CDF" w:rsidP="00694CDF">
            <w:pPr>
              <w:pStyle w:val="NoSpacing"/>
              <w:tabs>
                <w:tab w:val="clear" w:pos="907"/>
                <w:tab w:val="left" w:pos="6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A22BA">
              <w:rPr>
                <w:rFonts w:asciiTheme="majorBidi" w:hAnsiTheme="majorBidi" w:cstheme="majorBidi"/>
                <w:sz w:val="30"/>
                <w:szCs w:val="30"/>
              </w:rPr>
              <w:t>95,999</w:t>
            </w:r>
          </w:p>
        </w:tc>
        <w:tc>
          <w:tcPr>
            <w:tcW w:w="183" w:type="dxa"/>
          </w:tcPr>
          <w:p w14:paraId="2595EE6A" w14:textId="77777777" w:rsidR="00694CDF" w:rsidRPr="00795110" w:rsidRDefault="00694CDF" w:rsidP="00694CD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80C70" w14:textId="6BF645D8" w:rsidR="00694CDF" w:rsidRPr="00795110" w:rsidRDefault="00694CDF" w:rsidP="00694CDF">
            <w:pPr>
              <w:pStyle w:val="NoSpacing"/>
              <w:tabs>
                <w:tab w:val="clear" w:pos="907"/>
                <w:tab w:val="left" w:pos="8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(95,999)</w:t>
            </w:r>
          </w:p>
        </w:tc>
      </w:tr>
      <w:tr w:rsidR="00694CDF" w:rsidRPr="00795110" w14:paraId="49818956" w14:textId="77777777" w:rsidTr="00F605A6">
        <w:tc>
          <w:tcPr>
            <w:tcW w:w="3870" w:type="dxa"/>
            <w:hideMark/>
          </w:tcPr>
          <w:p w14:paraId="2A897D14" w14:textId="77777777" w:rsidR="00694CDF" w:rsidRPr="00795110" w:rsidRDefault="00694CDF" w:rsidP="00694CD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038CF" w14:textId="7579B008" w:rsidR="00694CDF" w:rsidRPr="005A22BA" w:rsidRDefault="00694CDF" w:rsidP="00694CDF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44,001</w:t>
            </w:r>
            <w:r w:rsidRPr="005A2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2E06784" w14:textId="77777777" w:rsidR="00694CDF" w:rsidRPr="005A22BA" w:rsidRDefault="00694CDF" w:rsidP="00694CDF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018C8" w14:textId="1746D88C" w:rsidR="00694CDF" w:rsidRPr="005A22BA" w:rsidRDefault="00694CDF" w:rsidP="00694CDF">
            <w:pPr>
              <w:pStyle w:val="NoSpacing"/>
              <w:tabs>
                <w:tab w:val="clear" w:pos="907"/>
                <w:tab w:val="left" w:pos="640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44,001</w:t>
            </w:r>
          </w:p>
        </w:tc>
        <w:tc>
          <w:tcPr>
            <w:tcW w:w="180" w:type="dxa"/>
          </w:tcPr>
          <w:p w14:paraId="06F384CE" w14:textId="77777777" w:rsidR="00694CDF" w:rsidRPr="005A22BA" w:rsidRDefault="00694CDF" w:rsidP="00694CDF">
            <w:pPr>
              <w:pStyle w:val="block"/>
              <w:tabs>
                <w:tab w:val="decimal" w:pos="827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A85A3" w14:textId="469DEE56" w:rsidR="00694CDF" w:rsidRPr="005A22BA" w:rsidRDefault="00694CDF" w:rsidP="00694CDF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2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44,001</w:t>
            </w:r>
            <w:r w:rsidRPr="005A2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2B259DE6" w14:textId="77777777" w:rsidR="00694CDF" w:rsidRPr="005A22BA" w:rsidRDefault="00694CDF" w:rsidP="00694CD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2758AB" w14:textId="60BAAEFB" w:rsidR="00694CDF" w:rsidRPr="005A22BA" w:rsidRDefault="00694CDF" w:rsidP="00694CDF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44,001</w:t>
            </w:r>
          </w:p>
        </w:tc>
      </w:tr>
    </w:tbl>
    <w:p w14:paraId="4454DC4F" w14:textId="325B95EF" w:rsidR="008E124D" w:rsidRPr="0051253F" w:rsidRDefault="008E124D" w:rsidP="0051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  <w:bookmarkStart w:id="38" w:name="_Hlk32275827"/>
    </w:p>
    <w:p w14:paraId="7806BCD7" w14:textId="45CEF22A" w:rsidR="0094512C" w:rsidRPr="00795110" w:rsidRDefault="0094512C" w:rsidP="00FE5CE6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CC64443" w14:textId="77777777" w:rsidR="00F66FB3" w:rsidRPr="00795110" w:rsidRDefault="00F66FB3" w:rsidP="00F6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8C17FD9" w14:textId="4E575E5E" w:rsidR="00A02AC3" w:rsidRPr="00795110" w:rsidRDefault="00A02AC3" w:rsidP="00A02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95110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</w:t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7951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5110">
        <w:rPr>
          <w:rFonts w:asciiTheme="majorBidi" w:hAnsiTheme="majorBidi" w:cstheme="majorBidi"/>
          <w:sz w:val="30"/>
          <w:szCs w:val="30"/>
          <w:cs/>
        </w:rPr>
        <w:br/>
      </w:r>
      <w:r w:rsidRPr="00795110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0417C8B3" w14:textId="4C446F6F" w:rsidR="0051253F" w:rsidRDefault="0051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4F24779" w14:textId="1F8F42A2" w:rsidR="00287B73" w:rsidRPr="00795110" w:rsidRDefault="00A02AC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95110">
        <w:rPr>
          <w:rFonts w:ascii="Angsana New" w:hAnsi="Angsana New"/>
          <w:b/>
          <w:bCs/>
          <w:sz w:val="30"/>
          <w:szCs w:val="30"/>
        </w:rPr>
        <w:t xml:space="preserve"> </w:t>
      </w:r>
      <w:r w:rsidR="004A479B" w:rsidRPr="00795110">
        <w:rPr>
          <w:rFonts w:ascii="Angsana New" w:hAnsi="Angsana New" w:hint="cs"/>
          <w:b/>
          <w:bCs/>
          <w:sz w:val="30"/>
          <w:szCs w:val="30"/>
          <w:cs/>
        </w:rPr>
        <w:t>ภ</w:t>
      </w:r>
      <w:r w:rsidR="00287B73" w:rsidRPr="00795110">
        <w:rPr>
          <w:rFonts w:ascii="Angsana New" w:hAnsi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bookmarkEnd w:id="38"/>
    <w:p w14:paraId="5DAC8FDF" w14:textId="77777777" w:rsidR="000249CD" w:rsidRPr="0051253F" w:rsidRDefault="000249CD" w:rsidP="0051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0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7"/>
        <w:gridCol w:w="363"/>
        <w:gridCol w:w="1172"/>
        <w:gridCol w:w="265"/>
        <w:gridCol w:w="1257"/>
        <w:gridCol w:w="267"/>
        <w:gridCol w:w="1170"/>
        <w:gridCol w:w="267"/>
        <w:gridCol w:w="1167"/>
      </w:tblGrid>
      <w:tr w:rsidR="000249CD" w:rsidRPr="00795110" w14:paraId="0F106AD8" w14:textId="77777777" w:rsidTr="00DE26F3">
        <w:trPr>
          <w:tblHeader/>
        </w:trPr>
        <w:tc>
          <w:tcPr>
            <w:tcW w:w="1737" w:type="pct"/>
          </w:tcPr>
          <w:p w14:paraId="40185094" w14:textId="77777777" w:rsidR="000249CD" w:rsidRPr="00795110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bookmarkStart w:id="39" w:name="_Hlk32153113"/>
          </w:p>
        </w:tc>
        <w:tc>
          <w:tcPr>
            <w:tcW w:w="200" w:type="pct"/>
          </w:tcPr>
          <w:p w14:paraId="7FD80D30" w14:textId="77777777" w:rsidR="000249CD" w:rsidRPr="00795110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3" w:type="pct"/>
            <w:gridSpan w:val="3"/>
          </w:tcPr>
          <w:p w14:paraId="1E7ED8F6" w14:textId="1AC43DD1" w:rsidR="000249CD" w:rsidRPr="00795110" w:rsidRDefault="00740CE7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35605DA" w14:textId="77777777" w:rsidR="000249CD" w:rsidRPr="00795110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3" w:type="pct"/>
            <w:gridSpan w:val="3"/>
          </w:tcPr>
          <w:p w14:paraId="162B1D51" w14:textId="77777777" w:rsidR="000249CD" w:rsidRPr="00795110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A22D1" w:rsidRPr="00795110" w14:paraId="061FF8C3" w14:textId="77777777" w:rsidTr="00DE26F3">
        <w:trPr>
          <w:trHeight w:val="425"/>
          <w:tblHeader/>
        </w:trPr>
        <w:tc>
          <w:tcPr>
            <w:tcW w:w="1737" w:type="pct"/>
          </w:tcPr>
          <w:p w14:paraId="03DF9FB6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00" w:type="pct"/>
          </w:tcPr>
          <w:p w14:paraId="34FEC848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D5650B8" w14:textId="161060BF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63635F29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76468A33" w14:textId="033FAEC3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0B30AC5C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550F333" w14:textId="552249FA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6D8EEB0E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1EDC57C6" w14:textId="12994C05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bCs/>
                <w:sz w:val="30"/>
                <w:szCs w:val="30"/>
              </w:rPr>
              <w:t>2564</w:t>
            </w:r>
          </w:p>
        </w:tc>
      </w:tr>
      <w:bookmarkEnd w:id="39"/>
      <w:tr w:rsidR="000A22D1" w:rsidRPr="00795110" w14:paraId="126DF3C4" w14:textId="77777777" w:rsidTr="00DE26F3">
        <w:trPr>
          <w:tblHeader/>
        </w:trPr>
        <w:tc>
          <w:tcPr>
            <w:tcW w:w="1737" w:type="pct"/>
          </w:tcPr>
          <w:p w14:paraId="4E637F8E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00" w:type="pct"/>
          </w:tcPr>
          <w:p w14:paraId="5A215608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063" w:type="pct"/>
            <w:gridSpan w:val="7"/>
          </w:tcPr>
          <w:p w14:paraId="4BEE5CE1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79511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พันบ</w:t>
            </w:r>
            <w:r w:rsidRPr="0079511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0A22D1" w:rsidRPr="00795110" w14:paraId="2B4563AA" w14:textId="77777777" w:rsidTr="00DE26F3">
        <w:tc>
          <w:tcPr>
            <w:tcW w:w="1937" w:type="pct"/>
            <w:gridSpan w:val="2"/>
            <w:shd w:val="clear" w:color="auto" w:fill="auto"/>
          </w:tcPr>
          <w:p w14:paraId="1F2D5962" w14:textId="77777777" w:rsidR="000A22D1" w:rsidRPr="00795110" w:rsidRDefault="000A22D1" w:rsidP="000A2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5" w:type="pct"/>
          </w:tcPr>
          <w:p w14:paraId="29CABA67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5DC4ED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6558AB30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AC2A48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8DEB778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31299E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01686FC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A22D1" w:rsidRPr="00795110" w14:paraId="40C39BD9" w14:textId="77777777" w:rsidTr="00DE26F3">
        <w:tc>
          <w:tcPr>
            <w:tcW w:w="1937" w:type="pct"/>
            <w:gridSpan w:val="2"/>
            <w:shd w:val="clear" w:color="auto" w:fill="auto"/>
          </w:tcPr>
          <w:p w14:paraId="200D3CD0" w14:textId="77777777" w:rsidR="000A22D1" w:rsidRPr="00795110" w:rsidRDefault="000A22D1" w:rsidP="000A2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5" w:type="pct"/>
          </w:tcPr>
          <w:p w14:paraId="36E2B90D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E1F81F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21F89348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6F8B6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FF049DD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4E84C4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F48391A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0A22D1" w:rsidRPr="00795110" w14:paraId="6BD39215" w14:textId="77777777" w:rsidTr="00DE26F3">
        <w:tc>
          <w:tcPr>
            <w:tcW w:w="1937" w:type="pct"/>
            <w:gridSpan w:val="2"/>
            <w:shd w:val="clear" w:color="auto" w:fill="auto"/>
          </w:tcPr>
          <w:p w14:paraId="41C95F7B" w14:textId="3B5BA177" w:rsidR="000A22D1" w:rsidRPr="00795110" w:rsidRDefault="000A22D1" w:rsidP="000A2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45" w:type="pct"/>
          </w:tcPr>
          <w:p w14:paraId="6560C321" w14:textId="2FD330EC" w:rsidR="000A22D1" w:rsidRPr="00795110" w:rsidRDefault="0088449D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1,056,919</w:t>
            </w:r>
          </w:p>
        </w:tc>
        <w:tc>
          <w:tcPr>
            <w:tcW w:w="146" w:type="pct"/>
          </w:tcPr>
          <w:p w14:paraId="4C2AB3D6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1D41F355" w14:textId="450E8A97" w:rsidR="000A22D1" w:rsidRPr="00795110" w:rsidRDefault="00DD4AA3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676,677</w:t>
            </w:r>
          </w:p>
        </w:tc>
        <w:tc>
          <w:tcPr>
            <w:tcW w:w="147" w:type="pct"/>
          </w:tcPr>
          <w:p w14:paraId="0620CE83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39F27C5" w14:textId="15813ADB" w:rsidR="000A22D1" w:rsidRPr="00795110" w:rsidRDefault="0088449D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32,904</w:t>
            </w:r>
          </w:p>
        </w:tc>
        <w:tc>
          <w:tcPr>
            <w:tcW w:w="147" w:type="pct"/>
          </w:tcPr>
          <w:p w14:paraId="7BC58289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32DB708" w14:textId="749ADADF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1,130</w:t>
            </w:r>
          </w:p>
        </w:tc>
      </w:tr>
      <w:tr w:rsidR="000A22D1" w:rsidRPr="00795110" w14:paraId="1A82F174" w14:textId="77777777" w:rsidTr="00DE26F3">
        <w:tc>
          <w:tcPr>
            <w:tcW w:w="1937" w:type="pct"/>
            <w:gridSpan w:val="2"/>
            <w:shd w:val="clear" w:color="auto" w:fill="auto"/>
          </w:tcPr>
          <w:p w14:paraId="2C4AA77F" w14:textId="77777777" w:rsidR="000A22D1" w:rsidRPr="00795110" w:rsidRDefault="000A22D1" w:rsidP="000A2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45" w:type="pct"/>
          </w:tcPr>
          <w:p w14:paraId="47088D6D" w14:textId="62D4ED50" w:rsidR="000A22D1" w:rsidRPr="00795110" w:rsidRDefault="0088449D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445,665</w:t>
            </w:r>
          </w:p>
        </w:tc>
        <w:tc>
          <w:tcPr>
            <w:tcW w:w="146" w:type="pct"/>
          </w:tcPr>
          <w:p w14:paraId="2E2663B8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11CC4A83" w14:textId="7A4F346E" w:rsidR="000A22D1" w:rsidRPr="00795110" w:rsidRDefault="00DD4AA3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68,527</w:t>
            </w:r>
          </w:p>
        </w:tc>
        <w:tc>
          <w:tcPr>
            <w:tcW w:w="147" w:type="pct"/>
          </w:tcPr>
          <w:p w14:paraId="65532DB3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30D0903" w14:textId="6BAFE7E6" w:rsidR="000A22D1" w:rsidRPr="00795110" w:rsidRDefault="00C1138D" w:rsidP="008B1CC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61FA1E3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6926D96" w14:textId="65F651BE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A22D1" w:rsidRPr="00795110" w14:paraId="008A8B37" w14:textId="77777777" w:rsidTr="00DE26F3">
        <w:tc>
          <w:tcPr>
            <w:tcW w:w="1937" w:type="pct"/>
            <w:gridSpan w:val="2"/>
            <w:shd w:val="clear" w:color="auto" w:fill="auto"/>
          </w:tcPr>
          <w:p w14:paraId="32B9C7B6" w14:textId="053F3616" w:rsidR="000A22D1" w:rsidRPr="00795110" w:rsidRDefault="000A22D1" w:rsidP="000A2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45" w:type="pct"/>
          </w:tcPr>
          <w:p w14:paraId="1C2F5D06" w14:textId="2E691CF2" w:rsidR="000A22D1" w:rsidRPr="00795110" w:rsidRDefault="0088449D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24,850</w:t>
            </w:r>
          </w:p>
        </w:tc>
        <w:tc>
          <w:tcPr>
            <w:tcW w:w="146" w:type="pct"/>
          </w:tcPr>
          <w:p w14:paraId="601062BB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6FA87892" w14:textId="476939E7" w:rsidR="000A22D1" w:rsidRPr="00795110" w:rsidRDefault="00DD4AA3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27,261</w:t>
            </w:r>
          </w:p>
        </w:tc>
        <w:tc>
          <w:tcPr>
            <w:tcW w:w="147" w:type="pct"/>
          </w:tcPr>
          <w:p w14:paraId="2D2674AC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756B93C" w14:textId="263C6693" w:rsidR="000A22D1" w:rsidRPr="00795110" w:rsidRDefault="00F46F2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21,710</w:t>
            </w:r>
          </w:p>
        </w:tc>
        <w:tc>
          <w:tcPr>
            <w:tcW w:w="147" w:type="pct"/>
          </w:tcPr>
          <w:p w14:paraId="150D08F8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301DC13A" w14:textId="74B17A62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27,261</w:t>
            </w:r>
          </w:p>
        </w:tc>
      </w:tr>
      <w:tr w:rsidR="000A22D1" w:rsidRPr="00795110" w14:paraId="27344B03" w14:textId="77777777" w:rsidTr="00DE26F3">
        <w:tc>
          <w:tcPr>
            <w:tcW w:w="1937" w:type="pct"/>
            <w:gridSpan w:val="2"/>
          </w:tcPr>
          <w:p w14:paraId="4D237511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44EEF7B" w14:textId="663788DD" w:rsidR="000A22D1" w:rsidRPr="00795110" w:rsidRDefault="0088449D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1,527,434</w:t>
            </w:r>
          </w:p>
        </w:tc>
        <w:tc>
          <w:tcPr>
            <w:tcW w:w="146" w:type="pct"/>
          </w:tcPr>
          <w:p w14:paraId="43462783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7566A0A8" w14:textId="62821074" w:rsidR="000A22D1" w:rsidRPr="00795110" w:rsidRDefault="00DD4AA3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772,465</w:t>
            </w:r>
          </w:p>
        </w:tc>
        <w:tc>
          <w:tcPr>
            <w:tcW w:w="147" w:type="pct"/>
          </w:tcPr>
          <w:p w14:paraId="7D2E4596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33095BB" w14:textId="05CFB1A2" w:rsidR="000A22D1" w:rsidRPr="00795110" w:rsidRDefault="0088449D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54,614</w:t>
            </w:r>
          </w:p>
        </w:tc>
        <w:tc>
          <w:tcPr>
            <w:tcW w:w="147" w:type="pct"/>
          </w:tcPr>
          <w:p w14:paraId="29ED2C15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0AC0F2EE" w14:textId="3A322985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28,391</w:t>
            </w:r>
          </w:p>
        </w:tc>
      </w:tr>
      <w:tr w:rsidR="000A22D1" w:rsidRPr="00795110" w14:paraId="736C8822" w14:textId="77777777" w:rsidTr="00DE26F3">
        <w:tc>
          <w:tcPr>
            <w:tcW w:w="1937" w:type="pct"/>
            <w:gridSpan w:val="2"/>
          </w:tcPr>
          <w:p w14:paraId="1C2E6E8F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5" w:type="pct"/>
          </w:tcPr>
          <w:p w14:paraId="3C542DD4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046EFB9B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92" w:type="pct"/>
          </w:tcPr>
          <w:p w14:paraId="30B717C4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7B17855A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44" w:type="pct"/>
          </w:tcPr>
          <w:p w14:paraId="5063D504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0EFD618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42" w:type="pct"/>
          </w:tcPr>
          <w:p w14:paraId="2BF50FD1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</w:tr>
      <w:tr w:rsidR="000A22D1" w:rsidRPr="00795110" w14:paraId="6B234F32" w14:textId="77777777" w:rsidTr="00DE26F3">
        <w:tc>
          <w:tcPr>
            <w:tcW w:w="1937" w:type="pct"/>
            <w:gridSpan w:val="2"/>
          </w:tcPr>
          <w:p w14:paraId="6666A741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5" w:type="pct"/>
          </w:tcPr>
          <w:p w14:paraId="0B2B4C6C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</w:tcPr>
          <w:p w14:paraId="171F7C9D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2DFC6169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60" w:lineRule="atLeast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631D2D5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00721F7B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52E6CF4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51169A1E" w14:textId="77777777" w:rsidR="000A22D1" w:rsidRPr="00795110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A56EFE" w:rsidRPr="00795110" w14:paraId="6D9A0125" w14:textId="77777777" w:rsidTr="00752AD4">
        <w:tc>
          <w:tcPr>
            <w:tcW w:w="1937" w:type="pct"/>
            <w:gridSpan w:val="2"/>
            <w:shd w:val="clear" w:color="auto" w:fill="auto"/>
          </w:tcPr>
          <w:p w14:paraId="3292818B" w14:textId="6BBD16CF" w:rsidR="00A56EFE" w:rsidRPr="00795110" w:rsidRDefault="00A56EFE" w:rsidP="00A56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645" w:type="pct"/>
          </w:tcPr>
          <w:p w14:paraId="39807921" w14:textId="79DEC17E" w:rsidR="00A56EFE" w:rsidRPr="00795110" w:rsidRDefault="0088449D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1,498,</w:t>
            </w:r>
            <w:r w:rsidR="00851184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46" w:type="pct"/>
          </w:tcPr>
          <w:p w14:paraId="10B3B358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58F3EDF7" w14:textId="28D49B6E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1,312,175</w:t>
            </w:r>
          </w:p>
        </w:tc>
        <w:tc>
          <w:tcPr>
            <w:tcW w:w="147" w:type="pct"/>
          </w:tcPr>
          <w:p w14:paraId="20FD0303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5693B3F" w14:textId="10A5920D" w:rsidR="00A56EFE" w:rsidRPr="00795110" w:rsidRDefault="0088449D" w:rsidP="0088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1,074</w:t>
            </w:r>
          </w:p>
        </w:tc>
        <w:tc>
          <w:tcPr>
            <w:tcW w:w="147" w:type="pct"/>
          </w:tcPr>
          <w:p w14:paraId="5112995B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1921E1C" w14:textId="72D77B00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56EFE" w:rsidRPr="00795110" w14:paraId="6D6343E3" w14:textId="77777777" w:rsidTr="00DE26F3">
        <w:tc>
          <w:tcPr>
            <w:tcW w:w="1937" w:type="pct"/>
            <w:gridSpan w:val="2"/>
            <w:shd w:val="clear" w:color="auto" w:fill="auto"/>
          </w:tcPr>
          <w:p w14:paraId="44A20EAD" w14:textId="20E749AC" w:rsidR="00A56EFE" w:rsidRPr="00795110" w:rsidRDefault="00A56EFE" w:rsidP="00A56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645" w:type="pct"/>
          </w:tcPr>
          <w:p w14:paraId="1819D0B3" w14:textId="4E920F45" w:rsidR="00A56EFE" w:rsidRPr="00795110" w:rsidRDefault="0088449D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164,294</w:t>
            </w:r>
          </w:p>
        </w:tc>
        <w:tc>
          <w:tcPr>
            <w:tcW w:w="146" w:type="pct"/>
          </w:tcPr>
          <w:p w14:paraId="3168324D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055E948F" w14:textId="18064FF9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157,740</w:t>
            </w:r>
          </w:p>
        </w:tc>
        <w:tc>
          <w:tcPr>
            <w:tcW w:w="147" w:type="pct"/>
          </w:tcPr>
          <w:p w14:paraId="1875EA99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EB5AF58" w14:textId="6A32951B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1B14B2EA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4207CE0" w14:textId="6028ADF4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A56EFE" w:rsidRPr="00795110" w14:paraId="6F6AA5A0" w14:textId="77777777" w:rsidTr="00193AC2">
        <w:tc>
          <w:tcPr>
            <w:tcW w:w="1937" w:type="pct"/>
            <w:gridSpan w:val="2"/>
          </w:tcPr>
          <w:p w14:paraId="36341D26" w14:textId="1F80B3E6" w:rsidR="00A56EFE" w:rsidRPr="00795110" w:rsidRDefault="00A56EFE" w:rsidP="00A56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5110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45" w:type="pct"/>
          </w:tcPr>
          <w:p w14:paraId="084F0271" w14:textId="709A0CB2" w:rsidR="00A56EFE" w:rsidRPr="00795110" w:rsidRDefault="00B0678A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397,308</w:t>
            </w:r>
          </w:p>
        </w:tc>
        <w:tc>
          <w:tcPr>
            <w:tcW w:w="146" w:type="pct"/>
          </w:tcPr>
          <w:p w14:paraId="5A1D4F0A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316E0FFF" w14:textId="746E0D15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524,392</w:t>
            </w:r>
          </w:p>
        </w:tc>
        <w:tc>
          <w:tcPr>
            <w:tcW w:w="147" w:type="pct"/>
          </w:tcPr>
          <w:p w14:paraId="6668698C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4EA61DBD" w14:textId="2473B1D9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 w:right="181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20,899</w:t>
            </w:r>
          </w:p>
        </w:tc>
        <w:tc>
          <w:tcPr>
            <w:tcW w:w="147" w:type="pct"/>
          </w:tcPr>
          <w:p w14:paraId="55CFBB7E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1D58B6D4" w14:textId="6DCDA7F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11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2,876</w:t>
            </w:r>
          </w:p>
        </w:tc>
      </w:tr>
      <w:tr w:rsidR="00A56EFE" w:rsidRPr="00795110" w14:paraId="66D13775" w14:textId="77777777" w:rsidTr="00DE26F3">
        <w:tc>
          <w:tcPr>
            <w:tcW w:w="1937" w:type="pct"/>
            <w:gridSpan w:val="2"/>
          </w:tcPr>
          <w:p w14:paraId="05FB93A8" w14:textId="04463FD9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45" w:type="pct"/>
          </w:tcPr>
          <w:p w14:paraId="1F5C3873" w14:textId="37EE11CB" w:rsidR="00A56EFE" w:rsidRPr="00795110" w:rsidRDefault="00B0678A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63,234</w:t>
            </w:r>
          </w:p>
        </w:tc>
        <w:tc>
          <w:tcPr>
            <w:tcW w:w="146" w:type="pct"/>
          </w:tcPr>
          <w:p w14:paraId="2FEE51E5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64C887EB" w14:textId="33A98F58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</w:rPr>
              <w:t>31,667</w:t>
            </w:r>
          </w:p>
        </w:tc>
        <w:tc>
          <w:tcPr>
            <w:tcW w:w="147" w:type="pct"/>
          </w:tcPr>
          <w:p w14:paraId="7C133861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866E4AB" w14:textId="057A9100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E5F184F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13484A3" w14:textId="07FEED23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11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56EFE" w:rsidRPr="00795110" w14:paraId="137DBB6F" w14:textId="77777777" w:rsidTr="00DE26F3">
        <w:tc>
          <w:tcPr>
            <w:tcW w:w="1937" w:type="pct"/>
            <w:gridSpan w:val="2"/>
          </w:tcPr>
          <w:p w14:paraId="19C7EBCE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5ADF4C3" w14:textId="3536B8C4" w:rsidR="00A56EFE" w:rsidRPr="00795110" w:rsidRDefault="00B0678A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2,123,086</w:t>
            </w:r>
          </w:p>
        </w:tc>
        <w:tc>
          <w:tcPr>
            <w:tcW w:w="146" w:type="pct"/>
          </w:tcPr>
          <w:p w14:paraId="1D9395CA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41E61BA8" w14:textId="06BB8FC9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2,025,974</w:t>
            </w:r>
          </w:p>
        </w:tc>
        <w:tc>
          <w:tcPr>
            <w:tcW w:w="147" w:type="pct"/>
          </w:tcPr>
          <w:p w14:paraId="33BFDB7E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25433FB" w14:textId="7069829A" w:rsidR="00A56EFE" w:rsidRPr="00795110" w:rsidRDefault="0088449D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 w:right="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21,973</w:t>
            </w:r>
          </w:p>
        </w:tc>
        <w:tc>
          <w:tcPr>
            <w:tcW w:w="147" w:type="pct"/>
          </w:tcPr>
          <w:p w14:paraId="535B21C3" w14:textId="77777777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A2B2029" w14:textId="67F9DBBD" w:rsidR="00A56EFE" w:rsidRPr="00795110" w:rsidRDefault="00A56EFE" w:rsidP="00A56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11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2,876</w:t>
            </w:r>
          </w:p>
        </w:tc>
      </w:tr>
    </w:tbl>
    <w:p w14:paraId="16D0E001" w14:textId="42D49765" w:rsidR="00020DB6" w:rsidRPr="00795110" w:rsidRDefault="00020DB6" w:rsidP="00C3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543426ED" w14:textId="192F1048" w:rsidR="00020DB6" w:rsidRPr="00795110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795110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795110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6FC62B7C" w14:textId="77777777" w:rsidR="00020DB6" w:rsidRPr="00795110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207F28A3" w14:textId="5017FA56" w:rsidR="00020DB6" w:rsidRPr="00795110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95110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F4FD0" w:rsidRPr="00795110">
        <w:rPr>
          <w:rFonts w:ascii="Angsana New" w:eastAsia="MS Mincho" w:hAnsi="Angsana New"/>
          <w:sz w:val="30"/>
          <w:szCs w:val="30"/>
        </w:rPr>
        <w:t>2</w:t>
      </w:r>
      <w:r w:rsidR="00B44FC0" w:rsidRPr="00795110">
        <w:rPr>
          <w:rFonts w:ascii="Angsana New" w:eastAsia="MS Mincho" w:hAnsi="Angsana New"/>
          <w:sz w:val="30"/>
          <w:szCs w:val="30"/>
        </w:rPr>
        <w:t>03.30</w:t>
      </w:r>
      <w:r w:rsidRPr="00795110">
        <w:rPr>
          <w:rFonts w:ascii="Angsana New" w:eastAsia="MS Mincho" w:hAnsi="Angsana New"/>
          <w:sz w:val="30"/>
          <w:szCs w:val="30"/>
        </w:rPr>
        <w:t xml:space="preserve"> </w:t>
      </w:r>
      <w:r w:rsidRPr="00795110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95110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95110">
        <w:rPr>
          <w:rFonts w:ascii="Angsana New" w:eastAsia="MS Mincho" w:hAnsi="Angsana New" w:hint="cs"/>
          <w:sz w:val="30"/>
          <w:szCs w:val="30"/>
          <w:cs/>
        </w:rPr>
        <w:t>ณ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95110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95110">
        <w:rPr>
          <w:rFonts w:ascii="Angsana New" w:eastAsia="MS Mincho" w:hAnsi="Angsana New"/>
          <w:sz w:val="30"/>
          <w:szCs w:val="30"/>
        </w:rPr>
        <w:t xml:space="preserve">31 </w:t>
      </w:r>
      <w:r w:rsidRPr="00795110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Pr="00795110">
        <w:rPr>
          <w:rFonts w:ascii="Angsana New" w:eastAsia="MS Mincho" w:hAnsi="Angsana New"/>
          <w:sz w:val="30"/>
          <w:szCs w:val="30"/>
        </w:rPr>
        <w:t>256</w:t>
      </w:r>
      <w:r w:rsidR="00534979" w:rsidRPr="00795110">
        <w:rPr>
          <w:rFonts w:ascii="Angsana New" w:eastAsia="MS Mincho" w:hAnsi="Angsana New"/>
          <w:sz w:val="30"/>
          <w:szCs w:val="30"/>
        </w:rPr>
        <w:t>5</w:t>
      </w:r>
      <w:r w:rsidRPr="00795110">
        <w:rPr>
          <w:rFonts w:ascii="Angsana New" w:eastAsia="MS Mincho" w:hAnsi="Angsana New"/>
          <w:sz w:val="30"/>
          <w:szCs w:val="30"/>
        </w:rPr>
        <w:t xml:space="preserve"> </w:t>
      </w:r>
      <w:r w:rsidRPr="00795110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="00141347" w:rsidRPr="00795110">
        <w:rPr>
          <w:rFonts w:ascii="Angsana New" w:eastAsia="MS Mincho" w:hAnsi="Angsana New"/>
          <w:sz w:val="30"/>
          <w:szCs w:val="30"/>
          <w:cs/>
        </w:rPr>
        <w:br/>
      </w:r>
      <w:r w:rsidRPr="00795110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D65149" w:rsidRPr="00795110">
        <w:rPr>
          <w:rFonts w:asciiTheme="majorBidi" w:hAnsiTheme="majorBidi" w:cstheme="majorBidi"/>
          <w:sz w:val="30"/>
          <w:szCs w:val="30"/>
        </w:rPr>
        <w:t>1</w:t>
      </w:r>
      <w:r w:rsidR="00B420BD" w:rsidRPr="00795110">
        <w:rPr>
          <w:rFonts w:asciiTheme="majorBidi" w:hAnsiTheme="majorBidi" w:cstheme="majorBidi"/>
          <w:sz w:val="30"/>
          <w:szCs w:val="30"/>
        </w:rPr>
        <w:t>5</w:t>
      </w:r>
      <w:r w:rsidR="00534979" w:rsidRPr="00795110">
        <w:rPr>
          <w:rFonts w:asciiTheme="majorBidi" w:hAnsiTheme="majorBidi" w:cstheme="majorBidi"/>
          <w:sz w:val="30"/>
          <w:szCs w:val="30"/>
        </w:rPr>
        <w:t>7.59</w:t>
      </w:r>
      <w:r w:rsidRPr="00795110">
        <w:rPr>
          <w:rFonts w:ascii="Angsana New" w:eastAsia="MS Mincho" w:hAnsi="Angsana New"/>
          <w:sz w:val="30"/>
          <w:szCs w:val="30"/>
        </w:rPr>
        <w:t xml:space="preserve"> </w:t>
      </w:r>
      <w:r w:rsidRPr="00795110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6115B385" w14:textId="77777777" w:rsidR="0087706E" w:rsidRPr="00795110" w:rsidRDefault="0087706E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A65B612" w14:textId="63557927" w:rsidR="00020DB6" w:rsidRPr="00795110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795110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6B06B16B" w14:textId="77777777" w:rsidR="00020DB6" w:rsidRPr="00795110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D150C0" w14:textId="01723E38" w:rsidR="00020DB6" w:rsidRPr="00795110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95110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795110">
        <w:rPr>
          <w:rFonts w:ascii="Angsana New" w:eastAsia="MS Mincho" w:hAnsi="Angsana New"/>
          <w:sz w:val="30"/>
          <w:szCs w:val="30"/>
        </w:rPr>
        <w:t xml:space="preserve">1 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Pr="00795110">
        <w:rPr>
          <w:rFonts w:ascii="Angsana New" w:eastAsia="MS Mincho" w:hAnsi="Angsana New"/>
          <w:sz w:val="30"/>
          <w:szCs w:val="30"/>
        </w:rPr>
        <w:t xml:space="preserve">5 </w:t>
      </w:r>
      <w:r w:rsidRPr="00795110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16C9AE28" w14:textId="77777777" w:rsidR="007B31C9" w:rsidRPr="00795110" w:rsidRDefault="007B31C9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9A1AC55" w14:textId="77777777" w:rsidR="00291FD4" w:rsidRDefault="00291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5262CAA1" w14:textId="50D655AD" w:rsidR="00020DB6" w:rsidRPr="00795110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795110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795110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3046372" w14:textId="5A2A970F" w:rsidR="00020DB6" w:rsidRPr="00795110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95110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795110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</w:t>
      </w:r>
      <w:r w:rsidR="00EF2206" w:rsidRPr="00795110">
        <w:rPr>
          <w:rFonts w:ascii="Angsana New" w:eastAsia="MS Mincho" w:hAnsi="Angsana New" w:hint="cs"/>
          <w:sz w:val="30"/>
          <w:szCs w:val="30"/>
          <w:cs/>
        </w:rPr>
        <w:t>บริษัทย่อย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795110">
        <w:rPr>
          <w:rFonts w:ascii="Angsana New" w:eastAsia="MS Mincho" w:hAnsi="Angsana New"/>
          <w:sz w:val="30"/>
          <w:szCs w:val="30"/>
        </w:rPr>
        <w:t>10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795110">
        <w:rPr>
          <w:rFonts w:ascii="Angsana New" w:eastAsia="MS Mincho" w:hAnsi="Angsana New"/>
          <w:sz w:val="30"/>
          <w:szCs w:val="30"/>
        </w:rPr>
        <w:t>20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795110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124161" w:rsidRPr="00795110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795110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795110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59876563" w14:textId="77777777" w:rsidR="00405DD5" w:rsidRPr="00795110" w:rsidRDefault="00405DD5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2F386C4C" w14:textId="651923C0" w:rsidR="00350A1B" w:rsidRPr="00795110" w:rsidRDefault="00350A1B" w:rsidP="006C1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95110">
        <w:rPr>
          <w:rFonts w:ascii="Angsana New" w:eastAsia="MS Mincho" w:hAnsi="Angsana New"/>
          <w:sz w:val="30"/>
          <w:szCs w:val="30"/>
          <w:cs/>
        </w:rPr>
        <w:t>เมื่อวันที่</w:t>
      </w:r>
      <w:r w:rsidR="006C15ED">
        <w:rPr>
          <w:rFonts w:ascii="Angsana New" w:eastAsia="MS Mincho" w:hAnsi="Angsana New"/>
          <w:sz w:val="30"/>
          <w:szCs w:val="30"/>
        </w:rPr>
        <w:t xml:space="preserve"> 1 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สิงหาคม </w:t>
      </w:r>
      <w:r w:rsidR="006C15ED">
        <w:rPr>
          <w:rFonts w:ascii="Angsana New" w:eastAsia="MS Mincho" w:hAnsi="Angsana New"/>
          <w:sz w:val="30"/>
          <w:szCs w:val="30"/>
        </w:rPr>
        <w:t xml:space="preserve">2560 </w:t>
      </w:r>
      <w:r w:rsidRPr="00795110">
        <w:rPr>
          <w:rFonts w:ascii="Angsana New" w:eastAsia="MS Mincho" w:hAnsi="Angsana New"/>
          <w:sz w:val="30"/>
          <w:szCs w:val="30"/>
          <w:cs/>
        </w:rPr>
        <w:t>บริษัทย่อยแห่งหนึ่งได้ลงนามในสัญญาแปลงหนี้ใหม่ระหว่างบริษัท เดอะ โฮเทล สุขุมวิท 5</w:t>
      </w:r>
      <w:r w:rsidR="006C15ED">
        <w:rPr>
          <w:rFonts w:ascii="Angsana New" w:eastAsia="MS Mincho" w:hAnsi="Angsana New"/>
          <w:sz w:val="30"/>
          <w:szCs w:val="30"/>
        </w:rPr>
        <w:t xml:space="preserve">0 </w:t>
      </w:r>
      <w:r w:rsidRPr="00795110">
        <w:rPr>
          <w:rFonts w:ascii="Angsana New" w:eastAsia="MS Mincho" w:hAnsi="Angsana New"/>
          <w:sz w:val="30"/>
          <w:szCs w:val="30"/>
          <w:cs/>
        </w:rPr>
        <w:t>จ</w:t>
      </w:r>
      <w:r w:rsidR="00BA1823" w:rsidRPr="00795110">
        <w:rPr>
          <w:rFonts w:ascii="Angsana New" w:eastAsia="MS Mincho" w:hAnsi="Angsana New" w:hint="cs"/>
          <w:sz w:val="30"/>
          <w:szCs w:val="30"/>
          <w:cs/>
        </w:rPr>
        <w:t>ำ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กัด และ </w:t>
      </w:r>
      <w:r w:rsidRPr="00795110">
        <w:rPr>
          <w:rFonts w:ascii="Angsana New" w:eastAsia="MS Mincho" w:hAnsi="Angsana New"/>
          <w:sz w:val="30"/>
          <w:szCs w:val="30"/>
        </w:rPr>
        <w:t>Okura Nikko Hotel Management Company Limited (“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บริษัทผู้บริหารโรงแรม”) โดยบริษัทย่อยได้โอนหน้าที่และภาระผูกพันตามสัญญาการบริหารโรงแรม ซึ่งบริษัทผู้บริหารโรงแรมจะให้บริการด้านการบริหารงานและงานด้านการตลาดแก่บริษัทย่อยตามระยะเวลาของสัญญาที่เหลืออยู่ ซึ่งจะสิ้นสุดในเดือนพฤษภาคม </w:t>
      </w:r>
      <w:r w:rsidR="006C15ED">
        <w:rPr>
          <w:rFonts w:ascii="Angsana New" w:eastAsia="MS Mincho" w:hAnsi="Angsana New"/>
          <w:sz w:val="30"/>
          <w:szCs w:val="30"/>
        </w:rPr>
        <w:t>2570</w:t>
      </w:r>
      <w:r w:rsidRPr="00795110">
        <w:rPr>
          <w:rFonts w:ascii="Angsana New" w:eastAsia="MS Mincho" w:hAnsi="Angsana New"/>
          <w:sz w:val="30"/>
          <w:szCs w:val="30"/>
          <w:cs/>
        </w:rPr>
        <w:t xml:space="preserve"> และสามารถต่ออายุสัญญาได้ตามที่ก</w:t>
      </w:r>
      <w:r w:rsidR="00BA1823" w:rsidRPr="00795110">
        <w:rPr>
          <w:rFonts w:ascii="Angsana New" w:eastAsia="MS Mincho" w:hAnsi="Angsana New" w:hint="cs"/>
          <w:sz w:val="30"/>
          <w:szCs w:val="30"/>
          <w:cs/>
        </w:rPr>
        <w:t>ำ</w:t>
      </w:r>
      <w:r w:rsidRPr="00795110">
        <w:rPr>
          <w:rFonts w:ascii="Angsana New" w:eastAsia="MS Mincho" w:hAnsi="Angsana New"/>
          <w:sz w:val="30"/>
          <w:szCs w:val="30"/>
          <w:cs/>
        </w:rPr>
        <w:t>หนดไว้ในสัญญา โดยบริษัทย่อยมีภาระผูกพันที่จะต้องจ่ายค่าธรรมเนียมบริหารและค่าส่วนแบ่งการตลาดตามเกณฑ์ที่ระบุไว้ในสัญญา</w:t>
      </w:r>
    </w:p>
    <w:p w14:paraId="0C45F23F" w14:textId="77777777" w:rsidR="00392A77" w:rsidRPr="00795110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1BBCDFA" w14:textId="21A9DB11" w:rsidR="00392A77" w:rsidRPr="00795110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79511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สัญญาที่ปรึกษางานออกแบบ </w:t>
      </w:r>
    </w:p>
    <w:p w14:paraId="3C610B5A" w14:textId="77777777" w:rsidR="00392A77" w:rsidRPr="00795110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6CD9ACA9" w14:textId="72E4E392" w:rsidR="00392A77" w:rsidRPr="00795110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110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795110">
        <w:rPr>
          <w:rFonts w:ascii="Angsana New" w:eastAsia="MS Mincho" w:hAnsi="Angsana New"/>
          <w:sz w:val="30"/>
          <w:szCs w:val="30"/>
          <w:cs/>
        </w:rPr>
        <w:t>ย่อย</w:t>
      </w:r>
      <w:r w:rsidRPr="00795110">
        <w:rPr>
          <w:rFonts w:ascii="Angsana New" w:hAnsi="Angsana New"/>
          <w:color w:val="000000"/>
          <w:sz w:val="30"/>
          <w:szCs w:val="30"/>
          <w:cs/>
        </w:rPr>
        <w:t>หลายแห่งได้ทำสัญญาที่ปรึกษางานออกแบบกับบริษัทในประเทศและต่างประเทศหลายแห่งเกี่ยวกับกา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ออกแบบงานสถาปัตยกรรมสำหรับโรงแรม โดยบริษัทย่อยมีภาระผูกพันที่ต้องจ่ายค่าที่ปรึกษางานออกแบบตามอัตราและระยะเวลาที่กำหนดในสัญญา </w:t>
      </w:r>
    </w:p>
    <w:p w14:paraId="769BABF6" w14:textId="77777777" w:rsidR="00392A77" w:rsidRPr="00795110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C1BC1D" w14:textId="77777777" w:rsidR="00392A77" w:rsidRPr="00795110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79511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สัญญาก่อสร้าง ปรับปรุง และตกแต่งภายในพื้นที่และอาคาร </w:t>
      </w:r>
    </w:p>
    <w:p w14:paraId="23BE73B8" w14:textId="77777777" w:rsidR="00392A77" w:rsidRPr="00795110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0605ADA7" w14:textId="4360E2E1" w:rsidR="006312BB" w:rsidRPr="00795110" w:rsidRDefault="00392A77" w:rsidP="00631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110">
        <w:rPr>
          <w:rFonts w:ascii="Angsana New" w:hAnsi="Angsana New"/>
          <w:color w:val="000000"/>
          <w:sz w:val="30"/>
          <w:szCs w:val="30"/>
          <w:cs/>
        </w:rPr>
        <w:t>บริษัทย่อยหลายแห่งได้ทำสัญญาก่อสร้าง ปรับปรุง และตกแต่งภายในพื้นที่และอาคาร กับบริษัทในประเทศหลายแห่งโดยบริษัทย่อยมีภาระผูกพันที่ต้องจ่ายค่าบริการตามอัตราและระยะเวลาที่กำหนดในสัญญา</w:t>
      </w:r>
    </w:p>
    <w:p w14:paraId="6FCF4335" w14:textId="77777777" w:rsidR="006312BB" w:rsidRPr="00795110" w:rsidRDefault="006312BB" w:rsidP="00631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05B8BDE" w14:textId="274727D1" w:rsidR="006312BB" w:rsidRPr="00795110" w:rsidRDefault="006312BB" w:rsidP="00631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79511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สัญญาพัฒนาโปรแกรมคอมพิวเตอร์ </w:t>
      </w:r>
    </w:p>
    <w:p w14:paraId="36DB83F1" w14:textId="77777777" w:rsidR="006312BB" w:rsidRPr="00795110" w:rsidRDefault="006312BB" w:rsidP="00631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06BD5691" w14:textId="05966266" w:rsidR="006312BB" w:rsidRPr="00795110" w:rsidRDefault="006312BB" w:rsidP="00631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ในปี </w:t>
      </w:r>
      <w:r w:rsidRPr="00795110">
        <w:rPr>
          <w:rFonts w:ascii="Angsana New" w:hAnsi="Angsana New"/>
          <w:color w:val="000000"/>
          <w:sz w:val="30"/>
          <w:szCs w:val="30"/>
        </w:rPr>
        <w:t>2565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95110">
        <w:rPr>
          <w:rFonts w:ascii="Angsana New" w:hAnsi="Angsana New"/>
          <w:color w:val="000000"/>
          <w:sz w:val="30"/>
          <w:szCs w:val="30"/>
          <w:cs/>
        </w:rPr>
        <w:t>สัญญาพัฒนาโปรแกรมคอมพิวเตอร์กับบริษัทในประเทศแห่งหนึ่งเกี่ยวกับการพัฒนาโปรแกรมคอมพิวเตอร์ โดยบริษัทมีภาระผูกพันที่ต้องจ่ายค่าบริการตามอัตราและระยะเวลาที่ก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95110">
        <w:rPr>
          <w:rFonts w:ascii="Angsana New" w:hAnsi="Angsana New"/>
          <w:color w:val="000000"/>
          <w:sz w:val="30"/>
          <w:szCs w:val="30"/>
          <w:cs/>
        </w:rPr>
        <w:t>หนดในสัญญา</w:t>
      </w:r>
    </w:p>
    <w:p w14:paraId="1DE41FE1" w14:textId="01A78961" w:rsidR="0051253F" w:rsidRDefault="0051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</w:rPr>
      </w:pPr>
      <w:r>
        <w:rPr>
          <w:rFonts w:ascii="Angsana New" w:eastAsia="MS Mincho" w:hAnsi="Angsana New"/>
          <w:b/>
          <w:bCs/>
          <w:sz w:val="30"/>
          <w:szCs w:val="30"/>
        </w:rPr>
        <w:br w:type="page"/>
      </w:r>
    </w:p>
    <w:p w14:paraId="2B12FA9D" w14:textId="2E1605AA" w:rsidR="00405DD5" w:rsidRPr="00795110" w:rsidRDefault="00405DD5" w:rsidP="00405DD5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eastAsia="MS Mincho" w:hAnsi="Angsana New"/>
          <w:b/>
          <w:bCs/>
          <w:sz w:val="30"/>
          <w:szCs w:val="30"/>
        </w:rPr>
      </w:pPr>
      <w:r w:rsidRPr="00795110">
        <w:rPr>
          <w:rFonts w:ascii="Angsana New" w:eastAsia="MS Mincho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DBCE92C" w14:textId="77777777" w:rsidR="007C67DD" w:rsidRPr="00795110" w:rsidRDefault="007C67DD" w:rsidP="007C6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eastAsia="MS Mincho" w:hAnsi="Angsana New"/>
          <w:b/>
          <w:bCs/>
          <w:sz w:val="30"/>
          <w:szCs w:val="30"/>
        </w:rPr>
      </w:pPr>
    </w:p>
    <w:p w14:paraId="6EF05F1B" w14:textId="4F056A45" w:rsidR="00B74C65" w:rsidRPr="007C67DD" w:rsidRDefault="007C67DD" w:rsidP="007C6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110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="0051253F">
        <w:rPr>
          <w:rFonts w:ascii="Angsana New" w:hAnsi="Angsana New"/>
          <w:color w:val="000000"/>
          <w:sz w:val="30"/>
          <w:szCs w:val="30"/>
        </w:rPr>
        <w:t xml:space="preserve"> </w:t>
      </w:r>
      <w:r w:rsidR="0070666E">
        <w:rPr>
          <w:rFonts w:ascii="Angsana New" w:hAnsi="Angsana New"/>
          <w:color w:val="000000"/>
          <w:sz w:val="30"/>
          <w:szCs w:val="30"/>
        </w:rPr>
        <w:t>30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มกราคม</w:t>
      </w:r>
      <w:r w:rsidR="0051253F">
        <w:rPr>
          <w:rFonts w:ascii="Angsana New" w:hAnsi="Angsana New"/>
          <w:color w:val="000000"/>
          <w:sz w:val="30"/>
          <w:szCs w:val="30"/>
        </w:rPr>
        <w:t xml:space="preserve"> 2566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บริษัทได้เข้าทำสัญญาเงินกู้ยืมระยะสั้นประเภทตั๋วสัญญาใช้เงินกับสถาบันการเงิน</w:t>
      </w:r>
      <w:r w:rsidR="0051253F">
        <w:rPr>
          <w:rFonts w:ascii="Angsana New" w:hAnsi="Angsana New"/>
          <w:color w:val="000000"/>
          <w:sz w:val="30"/>
          <w:szCs w:val="30"/>
        </w:rPr>
        <w:br/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ในประเทศแห่งหนึ่ง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วงเงินรวม</w:t>
      </w:r>
      <w:r w:rsidR="0051253F">
        <w:rPr>
          <w:rFonts w:ascii="Angsana New" w:hAnsi="Angsana New"/>
          <w:color w:val="000000"/>
          <w:sz w:val="30"/>
          <w:szCs w:val="30"/>
        </w:rPr>
        <w:t xml:space="preserve"> 500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16D4E">
        <w:rPr>
          <w:rFonts w:ascii="Angsana New" w:hAnsi="Angsana New" w:hint="cs"/>
          <w:color w:val="000000"/>
          <w:sz w:val="30"/>
          <w:szCs w:val="30"/>
          <w:cs/>
        </w:rPr>
        <w:t>เงินกู้ยืมดังกล่าว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เป็นเงินกู้ยืมที่ไม่มีหลักประกัน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เพื่อใช้เป็นเงินทุนหมุนเวียนในการดำเนินงาน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กำหนดชำระเงินต้นภายใน</w:t>
      </w:r>
      <w:r w:rsidR="0051253F">
        <w:rPr>
          <w:rFonts w:ascii="Angsana New" w:hAnsi="Angsana New"/>
          <w:color w:val="000000"/>
          <w:sz w:val="30"/>
          <w:szCs w:val="30"/>
        </w:rPr>
        <w:t xml:space="preserve"> 180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Pr="0079511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โดยมีอัตราดอกเบี้ยลอยตัวที่</w:t>
      </w:r>
      <w:r w:rsidR="0051253F">
        <w:rPr>
          <w:rFonts w:ascii="Angsana New" w:hAnsi="Angsana New"/>
          <w:color w:val="000000"/>
          <w:sz w:val="30"/>
          <w:szCs w:val="30"/>
        </w:rPr>
        <w:t xml:space="preserve"> </w:t>
      </w:r>
      <w:r w:rsidRPr="00795110">
        <w:rPr>
          <w:rFonts w:ascii="Angsana New" w:hAnsi="Angsana New"/>
          <w:color w:val="000000"/>
          <w:sz w:val="30"/>
          <w:szCs w:val="30"/>
        </w:rPr>
        <w:t xml:space="preserve">MMR </w:t>
      </w:r>
      <w:r w:rsidRPr="00795110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</w:p>
    <w:p w14:paraId="31E72259" w14:textId="2C55CC75" w:rsidR="00405DD5" w:rsidRDefault="00405DD5" w:rsidP="0059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p w14:paraId="528C08EF" w14:textId="4001A7B0" w:rsidR="00027ABB" w:rsidRPr="007C67DD" w:rsidRDefault="00027ABB" w:rsidP="00027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24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>
        <w:rPr>
          <w:rFonts w:ascii="Angsana New" w:hAnsi="Angsana New" w:hint="cs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บริษัทได้ลงนามในบันทึกข้อตกลงกับสถาบันการเงินในประเทศหลายแห่ง เพื่อเปลี่ยนแปลงเงื่อนไขในสัญญากู้ยืม</w:t>
      </w:r>
      <w:r w:rsidR="0052753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755AF">
        <w:rPr>
          <w:rFonts w:ascii="Angsana New" w:hAnsi="Angsana New" w:hint="cs"/>
          <w:color w:val="000000"/>
          <w:sz w:val="30"/>
          <w:szCs w:val="30"/>
          <w:cs/>
        </w:rPr>
        <w:t>โดยยกเลิกเงื่อนไข</w:t>
      </w:r>
      <w:r>
        <w:rPr>
          <w:rFonts w:ascii="Angsana New" w:hAnsi="Angsana New" w:hint="cs"/>
          <w:color w:val="000000"/>
          <w:sz w:val="30"/>
          <w:szCs w:val="30"/>
          <w:cs/>
        </w:rPr>
        <w:t>เกี่ยวกับการดำรงสัดส่วนการถือหุ้นของผู้ถือหุ้นบริษัท</w:t>
      </w:r>
    </w:p>
    <w:p w14:paraId="72917D97" w14:textId="77777777" w:rsidR="00027ABB" w:rsidRDefault="00027ABB" w:rsidP="0059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p w14:paraId="74540326" w14:textId="156EEE44" w:rsidR="00BD041E" w:rsidRDefault="00BD041E" w:rsidP="00BD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40" w:name="_Hlk127807555"/>
      <w:r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="00CD4324">
        <w:rPr>
          <w:rFonts w:ascii="Angsana New" w:hAnsi="Angsana New"/>
          <w:color w:val="000000"/>
          <w:sz w:val="30"/>
          <w:szCs w:val="30"/>
        </w:rPr>
        <w:t xml:space="preserve"> 13</w:t>
      </w:r>
      <w:r>
        <w:rPr>
          <w:rFonts w:ascii="Angsana New" w:hAnsi="Angsana New" w:hint="cs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>
        <w:rPr>
          <w:rFonts w:ascii="Angsana New" w:hAnsi="Angsana New" w:hint="cs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บริษัทย่อยทางอ้อมหลายแห่งได้จดทะเบียนลดทุนที่ออกและชำระแล้วต่อ</w:t>
      </w:r>
      <w:r w:rsidR="00CD4324"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>กระทรวงพาณิชย์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รายละเอียดดังนี้ </w:t>
      </w:r>
    </w:p>
    <w:p w14:paraId="5609B287" w14:textId="77777777" w:rsidR="00BD041E" w:rsidRPr="00027ABB" w:rsidRDefault="00BD041E" w:rsidP="00027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p w14:paraId="4D12CA45" w14:textId="36F51288" w:rsidR="00BD041E" w:rsidRPr="00BD041E" w:rsidRDefault="00BD041E" w:rsidP="00BD041E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75273A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วินเซอร์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โฮเต็ล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ได้จดทะเบียนลดทุนที่ออกและชำระแล้วจากจำนวนเงิน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3,184.40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Pr="00BD041E">
        <w:rPr>
          <w:rFonts w:ascii="Angsana New" w:hAnsi="Angsana New"/>
          <w:color w:val="000000"/>
          <w:spacing w:val="-6"/>
          <w:sz w:val="30"/>
          <w:szCs w:val="30"/>
          <w:cs/>
        </w:rPr>
        <w:t>(</w:t>
      </w:r>
      <w:r w:rsidRPr="00BD041E">
        <w:rPr>
          <w:rFonts w:ascii="Angsana New" w:hAnsi="Angsana New"/>
          <w:color w:val="000000"/>
          <w:spacing w:val="-6"/>
          <w:sz w:val="30"/>
          <w:szCs w:val="30"/>
        </w:rPr>
        <w:t xml:space="preserve">31.84 </w:t>
      </w:r>
      <w:r w:rsidRPr="00BD041E">
        <w:rPr>
          <w:rFonts w:ascii="Angsana New" w:hAnsi="Angsana New" w:hint="cs"/>
          <w:color w:val="000000"/>
          <w:spacing w:val="-6"/>
          <w:sz w:val="30"/>
          <w:szCs w:val="30"/>
          <w:cs/>
        </w:rPr>
        <w:t>ล้านหุ้น</w:t>
      </w:r>
      <w:r w:rsidRPr="00BD041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BD041E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มูลค่าหุ้นละ</w:t>
      </w:r>
      <w:r w:rsidRPr="00BD041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CD4324">
        <w:rPr>
          <w:rFonts w:ascii="Angsana New" w:hAnsi="Angsana New"/>
          <w:color w:val="000000"/>
          <w:spacing w:val="-6"/>
          <w:sz w:val="30"/>
          <w:szCs w:val="30"/>
        </w:rPr>
        <w:t xml:space="preserve">100 </w:t>
      </w:r>
      <w:r w:rsidRPr="00BD041E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บาท</w:t>
      </w:r>
      <w:r w:rsidRPr="00BD041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) </w:t>
      </w:r>
      <w:r w:rsidRPr="00BD041E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เป็นจำนวนเงิน</w:t>
      </w:r>
      <w:r w:rsidRPr="00BD041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BD041E">
        <w:rPr>
          <w:rFonts w:ascii="Angsana New" w:hAnsi="Angsana New"/>
          <w:color w:val="000000"/>
          <w:spacing w:val="-6"/>
          <w:sz w:val="30"/>
          <w:szCs w:val="30"/>
        </w:rPr>
        <w:t xml:space="preserve">796.10 </w:t>
      </w:r>
      <w:r w:rsidRPr="00BD041E">
        <w:rPr>
          <w:rFonts w:ascii="Angsana New" w:hAnsi="Angsana New" w:hint="cs"/>
          <w:color w:val="000000"/>
          <w:spacing w:val="-6"/>
          <w:sz w:val="30"/>
          <w:szCs w:val="30"/>
          <w:cs/>
        </w:rPr>
        <w:t>ล้านบาท</w:t>
      </w:r>
      <w:r w:rsidRPr="00BD041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(</w:t>
      </w:r>
      <w:r w:rsidRPr="00BD041E">
        <w:rPr>
          <w:rFonts w:ascii="Angsana New" w:hAnsi="Angsana New" w:hint="cs"/>
          <w:color w:val="000000"/>
          <w:spacing w:val="-6"/>
          <w:sz w:val="30"/>
          <w:szCs w:val="30"/>
          <w:cs/>
        </w:rPr>
        <w:t>จำนวน</w:t>
      </w:r>
      <w:r w:rsidRPr="00BD041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BD041E">
        <w:rPr>
          <w:rFonts w:ascii="Angsana New" w:hAnsi="Angsana New"/>
          <w:color w:val="000000"/>
          <w:spacing w:val="-6"/>
          <w:sz w:val="30"/>
          <w:szCs w:val="30"/>
        </w:rPr>
        <w:t xml:space="preserve">7.96 </w:t>
      </w:r>
      <w:r w:rsidRPr="00BD041E">
        <w:rPr>
          <w:rFonts w:ascii="Angsana New" w:hAnsi="Angsana New" w:hint="cs"/>
          <w:color w:val="000000"/>
          <w:spacing w:val="-6"/>
          <w:sz w:val="30"/>
          <w:szCs w:val="30"/>
          <w:cs/>
        </w:rPr>
        <w:t>ล้านหุ้น</w:t>
      </w:r>
      <w:r w:rsidRPr="00BD041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BD041E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มูลค่าหุ้นละ</w:t>
      </w:r>
      <w:r w:rsidRPr="00BD041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BD041E">
        <w:rPr>
          <w:rFonts w:ascii="Angsana New" w:hAnsi="Angsana New"/>
          <w:color w:val="000000"/>
          <w:spacing w:val="-6"/>
          <w:sz w:val="30"/>
          <w:szCs w:val="30"/>
        </w:rPr>
        <w:t xml:space="preserve">100 </w:t>
      </w:r>
      <w:r w:rsidRPr="00BD041E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บาท</w:t>
      </w:r>
      <w:r w:rsidRPr="00BD041E">
        <w:rPr>
          <w:rFonts w:ascii="Angsana New" w:hAnsi="Angsana New"/>
          <w:color w:val="000000"/>
          <w:spacing w:val="-6"/>
          <w:sz w:val="30"/>
          <w:szCs w:val="30"/>
          <w:cs/>
        </w:rPr>
        <w:t>)</w:t>
      </w:r>
    </w:p>
    <w:p w14:paraId="64E6A21D" w14:textId="0DED439D" w:rsidR="00BD041E" w:rsidRDefault="00BD041E" w:rsidP="00BD041E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5273A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สิริทรัพย์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พัฒนา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1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ได้จดทะเบียนลดทุนที่ออกและชำระแล้วจากจำนวนเงิน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16.00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Pr="0075273A">
        <w:rPr>
          <w:rFonts w:ascii="Angsana New" w:hAnsi="Angsana New"/>
          <w:color w:val="000000"/>
          <w:sz w:val="30"/>
          <w:szCs w:val="30"/>
          <w:cs/>
        </w:rPr>
        <w:t>(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1.60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10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4.00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0.40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10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7EE625B2" w14:textId="3154A9E9" w:rsidR="00BD041E" w:rsidRDefault="00BD041E" w:rsidP="00BD041E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5273A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โฮเทลส์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เอเชียทีค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ได้จดทะเบียนลดทุนที่ออกและชำระแล้วจากจำนวนเงิน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200.10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20.01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10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100.05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10.01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Pr="0075273A">
        <w:rPr>
          <w:rFonts w:ascii="Angsana New" w:hAnsi="Angsana New"/>
          <w:color w:val="000000"/>
          <w:sz w:val="30"/>
          <w:szCs w:val="30"/>
        </w:rPr>
        <w:t xml:space="preserve">10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5E4124D5" w14:textId="4E7AA99E" w:rsidR="00BD041E" w:rsidRDefault="00BD041E" w:rsidP="00BD041E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5273A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ทีซีซี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พัทยา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ได้จดทะเบียนลดทุนที่ออกและชำระแล้วจากจำนวนเงิน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2,000.00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Pr="0075273A">
        <w:rPr>
          <w:rFonts w:ascii="Angsana New" w:hAnsi="Angsana New"/>
          <w:color w:val="000000"/>
          <w:sz w:val="30"/>
          <w:szCs w:val="30"/>
          <w:cs/>
        </w:rPr>
        <w:t>(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200.00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10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500.00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50.00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="00BC4796">
        <w:rPr>
          <w:rFonts w:ascii="Angsana New" w:hAnsi="Angsana New"/>
          <w:color w:val="000000"/>
          <w:sz w:val="30"/>
          <w:szCs w:val="30"/>
          <w:cs/>
        </w:rPr>
        <w:br/>
      </w:r>
      <w:r w:rsidRPr="0075273A">
        <w:rPr>
          <w:rFonts w:ascii="Angsana New" w:hAnsi="Angsana New"/>
          <w:color w:val="000000"/>
          <w:sz w:val="30"/>
          <w:szCs w:val="30"/>
        </w:rPr>
        <w:t xml:space="preserve">10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042EF34C" w14:textId="2233B125" w:rsidR="00BD041E" w:rsidRPr="0075273A" w:rsidRDefault="00BD041E" w:rsidP="00BD041E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5273A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ทีซีซีซีแอล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จอมเทียน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ได้จดทะเบียนลดทุนที่ออกและชำระแล้วจากจำนวนเงิน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1,010.00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101.00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10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252.50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/>
          <w:color w:val="000000"/>
          <w:sz w:val="30"/>
          <w:szCs w:val="30"/>
        </w:rPr>
        <w:t xml:space="preserve">25.25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75273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Pr="0075273A">
        <w:rPr>
          <w:rFonts w:ascii="Angsana New" w:hAnsi="Angsana New"/>
          <w:color w:val="000000"/>
          <w:sz w:val="30"/>
          <w:szCs w:val="30"/>
        </w:rPr>
        <w:t xml:space="preserve">10 </w:t>
      </w:r>
      <w:r w:rsidRPr="0075273A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75273A">
        <w:rPr>
          <w:rFonts w:ascii="Angsana New" w:hAnsi="Angsana New"/>
          <w:color w:val="000000"/>
          <w:sz w:val="30"/>
          <w:szCs w:val="30"/>
          <w:cs/>
        </w:rPr>
        <w:t>)</w:t>
      </w:r>
    </w:p>
    <w:bookmarkEnd w:id="40"/>
    <w:p w14:paraId="3453D8BD" w14:textId="58941A10" w:rsidR="00077540" w:rsidRPr="00027ABB" w:rsidRDefault="00077540" w:rsidP="00027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p w14:paraId="65964AE2" w14:textId="48D1B230" w:rsidR="00C97B31" w:rsidRPr="00DA2B2D" w:rsidRDefault="00C97B31" w:rsidP="00C97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C12915">
        <w:rPr>
          <w:rFonts w:ascii="Angsana New" w:eastAsia="MS Mincho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27</w:t>
      </w:r>
      <w:r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2915">
        <w:rPr>
          <w:rFonts w:ascii="Angsana New" w:eastAsia="MS Mincho" w:hAnsi="Angsana New" w:hint="cs"/>
          <w:sz w:val="30"/>
          <w:szCs w:val="30"/>
          <w:cs/>
        </w:rPr>
        <w:t>กุมภาพันธ์</w:t>
      </w:r>
      <w:r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2915">
        <w:rPr>
          <w:rFonts w:ascii="Angsana New" w:eastAsia="MS Mincho" w:hAnsi="Angsana New"/>
          <w:sz w:val="30"/>
          <w:szCs w:val="30"/>
        </w:rPr>
        <w:t>256</w:t>
      </w:r>
      <w:r>
        <w:rPr>
          <w:rFonts w:ascii="Angsana New" w:eastAsia="MS Mincho" w:hAnsi="Angsana New"/>
          <w:sz w:val="30"/>
          <w:szCs w:val="30"/>
        </w:rPr>
        <w:t>6</w:t>
      </w:r>
      <w:r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2915">
        <w:rPr>
          <w:rFonts w:ascii="Angsana New" w:eastAsia="MS Mincho" w:hAnsi="Angsana New" w:hint="cs"/>
          <w:sz w:val="30"/>
          <w:szCs w:val="30"/>
          <w:cs/>
        </w:rPr>
        <w:t>คณะกรรมการบริษัทมีมติ</w:t>
      </w:r>
      <w:r w:rsidRPr="00DA2B2D">
        <w:rPr>
          <w:rFonts w:ascii="Angsana New" w:eastAsia="MS Mincho" w:hAnsi="Angsana New" w:hint="cs"/>
          <w:sz w:val="30"/>
          <w:szCs w:val="30"/>
          <w:cs/>
        </w:rPr>
        <w:t>อนุมัติการจัดสรรกำไรสุทธิเพื่อเป็นทุนสำรองตามกฎหมาย</w:t>
      </w:r>
      <w:r w:rsidRPr="00DA2B2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A2B2D">
        <w:rPr>
          <w:rFonts w:ascii="Angsana New" w:eastAsia="MS Mincho" w:hAnsi="Angsana New" w:hint="cs"/>
          <w:sz w:val="30"/>
          <w:szCs w:val="30"/>
          <w:cs/>
        </w:rPr>
        <w:t>เป็นจำนวน</w:t>
      </w:r>
      <w:r w:rsidRPr="00DA2B2D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10.6</w:t>
      </w:r>
      <w:r w:rsidR="007E07DA">
        <w:rPr>
          <w:rFonts w:ascii="Angsana New" w:eastAsia="MS Mincho" w:hAnsi="Angsana New"/>
          <w:sz w:val="30"/>
          <w:szCs w:val="30"/>
        </w:rPr>
        <w:t xml:space="preserve">0 </w:t>
      </w:r>
      <w:r w:rsidRPr="00DA2B2D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DA2B2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A2B2D">
        <w:rPr>
          <w:rFonts w:ascii="Angsana New" w:eastAsia="MS Mincho" w:hAnsi="Angsana New" w:hint="cs"/>
          <w:sz w:val="30"/>
          <w:szCs w:val="30"/>
          <w:cs/>
        </w:rPr>
        <w:t>คิดเป็นร้อยละ</w:t>
      </w:r>
      <w:r w:rsidRPr="00DA2B2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A2B2D">
        <w:rPr>
          <w:rFonts w:ascii="Angsana New" w:eastAsia="MS Mincho" w:hAnsi="Angsana New"/>
          <w:sz w:val="30"/>
          <w:szCs w:val="30"/>
        </w:rPr>
        <w:t>5</w:t>
      </w:r>
      <w:r w:rsidRPr="00DA2B2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A2B2D">
        <w:rPr>
          <w:rFonts w:ascii="Angsana New" w:eastAsia="MS Mincho" w:hAnsi="Angsana New" w:hint="cs"/>
          <w:sz w:val="30"/>
          <w:szCs w:val="30"/>
          <w:cs/>
        </w:rPr>
        <w:t>ของกำไ</w:t>
      </w:r>
      <w:r>
        <w:rPr>
          <w:rFonts w:ascii="Angsana New" w:eastAsia="MS Mincho" w:hAnsi="Angsana New" w:hint="cs"/>
          <w:sz w:val="30"/>
          <w:szCs w:val="30"/>
          <w:cs/>
        </w:rPr>
        <w:t>ร</w:t>
      </w:r>
      <w:r w:rsidRPr="00DA2B2D">
        <w:rPr>
          <w:rFonts w:ascii="Angsana New" w:eastAsia="MS Mincho" w:hAnsi="Angsana New" w:hint="cs"/>
          <w:sz w:val="30"/>
          <w:szCs w:val="30"/>
          <w:cs/>
        </w:rPr>
        <w:t>สุทธิจากงบการเงินเฉพาะกิจการ</w:t>
      </w:r>
      <w:r w:rsidRPr="00DA2B2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A2B2D">
        <w:rPr>
          <w:rFonts w:ascii="Angsana New" w:eastAsia="MS Mincho" w:hAnsi="Angsana New" w:hint="cs"/>
          <w:sz w:val="30"/>
          <w:szCs w:val="30"/>
          <w:cs/>
        </w:rPr>
        <w:t>และเสนอจ่ายเงินปันผลจากกำไรสุทธิของงบการเงินรวมสำหรับปีสิ้นสุดวันที่</w:t>
      </w:r>
      <w:r w:rsidR="00745CD2">
        <w:rPr>
          <w:rFonts w:ascii="Angsana New" w:eastAsia="MS Mincho" w:hAnsi="Angsana New"/>
          <w:sz w:val="30"/>
          <w:szCs w:val="30"/>
        </w:rPr>
        <w:t xml:space="preserve"> </w:t>
      </w:r>
      <w:r w:rsidRPr="00DA2B2D">
        <w:rPr>
          <w:rFonts w:ascii="Angsana New" w:eastAsia="MS Mincho" w:hAnsi="Angsana New"/>
          <w:sz w:val="30"/>
          <w:szCs w:val="30"/>
        </w:rPr>
        <w:t xml:space="preserve">31 </w:t>
      </w:r>
      <w:r w:rsidRPr="00DA2B2D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DA2B2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A2B2D">
        <w:rPr>
          <w:rFonts w:ascii="Angsana New" w:eastAsia="MS Mincho" w:hAnsi="Angsana New"/>
          <w:sz w:val="30"/>
          <w:szCs w:val="30"/>
        </w:rPr>
        <w:t>256</w:t>
      </w:r>
      <w:r>
        <w:rPr>
          <w:rFonts w:ascii="Angsana New" w:eastAsia="MS Mincho" w:hAnsi="Angsana New"/>
          <w:sz w:val="30"/>
          <w:szCs w:val="30"/>
        </w:rPr>
        <w:t>5</w:t>
      </w:r>
      <w:r w:rsidRPr="00DA2B2D">
        <w:rPr>
          <w:rFonts w:ascii="Angsana New" w:eastAsia="MS Mincho" w:hAnsi="Angsana New"/>
          <w:sz w:val="30"/>
          <w:szCs w:val="30"/>
        </w:rPr>
        <w:t xml:space="preserve"> </w:t>
      </w:r>
      <w:r w:rsidR="00745CD2">
        <w:rPr>
          <w:rFonts w:ascii="Angsana New" w:eastAsia="MS Mincho" w:hAnsi="Angsana New"/>
          <w:sz w:val="30"/>
          <w:szCs w:val="30"/>
        </w:rPr>
        <w:br/>
      </w:r>
      <w:r w:rsidR="00745CD2">
        <w:rPr>
          <w:rFonts w:ascii="Angsana New" w:eastAsia="MS Mincho" w:hAnsi="Angsana New" w:hint="cs"/>
          <w:sz w:val="30"/>
          <w:szCs w:val="30"/>
          <w:cs/>
        </w:rPr>
        <w:t>ใ</w:t>
      </w:r>
      <w:r w:rsidRPr="00DA2B2D">
        <w:rPr>
          <w:rFonts w:ascii="Angsana New" w:eastAsia="MS Mincho" w:hAnsi="Angsana New" w:hint="cs"/>
          <w:sz w:val="30"/>
          <w:szCs w:val="30"/>
          <w:cs/>
        </w:rPr>
        <w:t>นอัตราหุ้นละ</w:t>
      </w:r>
      <w:r w:rsidRPr="00DA2B2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A2B2D">
        <w:rPr>
          <w:rFonts w:ascii="Angsana New" w:eastAsia="MS Mincho" w:hAnsi="Angsana New"/>
          <w:sz w:val="30"/>
          <w:szCs w:val="30"/>
        </w:rPr>
        <w:t>0.0</w:t>
      </w:r>
      <w:r>
        <w:rPr>
          <w:rFonts w:ascii="Angsana New" w:eastAsia="MS Mincho" w:hAnsi="Angsana New"/>
          <w:sz w:val="30"/>
          <w:szCs w:val="30"/>
        </w:rPr>
        <w:t>32</w:t>
      </w:r>
      <w:r w:rsidRPr="00DA2B2D">
        <w:rPr>
          <w:rFonts w:ascii="Angsana New" w:eastAsia="MS Mincho" w:hAnsi="Angsana New"/>
          <w:sz w:val="30"/>
          <w:szCs w:val="30"/>
        </w:rPr>
        <w:t xml:space="preserve"> </w:t>
      </w:r>
      <w:r w:rsidRPr="00DA2B2D">
        <w:rPr>
          <w:rFonts w:ascii="Angsana New" w:eastAsia="MS Mincho" w:hAnsi="Angsana New" w:hint="cs"/>
          <w:sz w:val="30"/>
          <w:szCs w:val="30"/>
          <w:cs/>
        </w:rPr>
        <w:t>บาทต่อหุ้น</w:t>
      </w:r>
      <w:r w:rsidRPr="00DA2B2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A2B2D">
        <w:rPr>
          <w:rFonts w:ascii="Angsana New" w:eastAsia="MS Mincho" w:hAnsi="Angsana New" w:hint="cs"/>
          <w:sz w:val="30"/>
          <w:szCs w:val="30"/>
          <w:cs/>
        </w:rPr>
        <w:t>เป็นจำนวนเงินทั้งสิ้น</w:t>
      </w:r>
      <w:r>
        <w:rPr>
          <w:rFonts w:ascii="Angsana New" w:eastAsia="MS Mincho" w:hAnsi="Angsana New" w:hint="cs"/>
          <w:sz w:val="30"/>
          <w:szCs w:val="30"/>
          <w:cs/>
        </w:rPr>
        <w:t>ประมาณ</w:t>
      </w:r>
      <w:r w:rsidRPr="00DA2B2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7E07DA">
        <w:rPr>
          <w:rFonts w:ascii="Angsana New" w:eastAsia="MS Mincho" w:hAnsi="Angsana New"/>
          <w:sz w:val="30"/>
          <w:szCs w:val="30"/>
        </w:rPr>
        <w:t>1,024.10</w:t>
      </w:r>
      <w:r w:rsidRPr="00DA2B2D">
        <w:rPr>
          <w:rFonts w:ascii="Angsana New" w:eastAsia="MS Mincho" w:hAnsi="Angsana New"/>
          <w:sz w:val="30"/>
          <w:szCs w:val="30"/>
        </w:rPr>
        <w:t xml:space="preserve"> </w:t>
      </w:r>
      <w:r w:rsidRPr="00DA2B2D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DA2B2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A2B2D">
        <w:rPr>
          <w:rFonts w:ascii="Angsana New" w:eastAsia="MS Mincho" w:hAnsi="Angsana New" w:hint="cs"/>
          <w:sz w:val="30"/>
          <w:szCs w:val="30"/>
          <w:cs/>
        </w:rPr>
        <w:t>ทั้งนี้คณะกรรมการบริษัท</w:t>
      </w:r>
      <w:r w:rsidR="00745CD2">
        <w:rPr>
          <w:rFonts w:ascii="Angsana New" w:eastAsia="MS Mincho" w:hAnsi="Angsana New"/>
          <w:sz w:val="30"/>
          <w:szCs w:val="30"/>
          <w:cs/>
        </w:rPr>
        <w:br/>
      </w:r>
      <w:r w:rsidRPr="00DA2B2D">
        <w:rPr>
          <w:rFonts w:ascii="Angsana New" w:eastAsia="MS Mincho" w:hAnsi="Angsana New" w:hint="cs"/>
          <w:sz w:val="30"/>
          <w:szCs w:val="30"/>
          <w:cs/>
        </w:rPr>
        <w:t>ให้นำเสนอให้ที่ประชุมผู้ถือหุ้นพิจารณาอนุมัติต่อไป</w:t>
      </w:r>
    </w:p>
    <w:p w14:paraId="1E7ABC4B" w14:textId="77777777" w:rsidR="00C97B31" w:rsidRPr="00077540" w:rsidRDefault="00C97B31" w:rsidP="00077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sectPr w:rsidR="00C97B31" w:rsidRPr="00077540" w:rsidSect="003649C5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44097" w14:textId="77777777" w:rsidR="0094479F" w:rsidRDefault="0094479F">
      <w:r>
        <w:separator/>
      </w:r>
    </w:p>
  </w:endnote>
  <w:endnote w:type="continuationSeparator" w:id="0">
    <w:p w14:paraId="7973D522" w14:textId="77777777" w:rsidR="0094479F" w:rsidRDefault="0094479F">
      <w:r>
        <w:continuationSeparator/>
      </w:r>
    </w:p>
  </w:endnote>
  <w:endnote w:type="continuationNotice" w:id="1">
    <w:p w14:paraId="6C414547" w14:textId="77777777" w:rsidR="0094479F" w:rsidRDefault="0094479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0B3C4" w14:textId="77777777" w:rsidR="0034338D" w:rsidRDefault="0034338D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3D520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139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646958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81D525" w14:textId="77777777" w:rsidR="00BA57B6" w:rsidRPr="00A10735" w:rsidRDefault="00BA57B6" w:rsidP="00A1073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107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107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107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695A8" w14:textId="77777777" w:rsidR="0034338D" w:rsidRDefault="0034338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830825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27DAC9" w14:textId="77777777" w:rsidR="00A10735" w:rsidRPr="00A10735" w:rsidRDefault="00A10735" w:rsidP="00A1073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107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107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107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EDD46" w14:textId="77777777" w:rsidR="009B55E5" w:rsidRPr="009030CF" w:rsidRDefault="009B55E5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102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4A469" w14:textId="77777777" w:rsidR="009B55E5" w:rsidRPr="009030CF" w:rsidRDefault="009B55E5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107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0626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110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CA4DF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131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BCFAB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132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E1DE5" w14:textId="77777777" w:rsidR="0094479F" w:rsidRDefault="0094479F">
      <w:r>
        <w:separator/>
      </w:r>
    </w:p>
  </w:footnote>
  <w:footnote w:type="continuationSeparator" w:id="0">
    <w:p w14:paraId="64E2B11D" w14:textId="77777777" w:rsidR="0094479F" w:rsidRDefault="0094479F">
      <w:r>
        <w:continuationSeparator/>
      </w:r>
    </w:p>
  </w:footnote>
  <w:footnote w:type="continuationNotice" w:id="1">
    <w:p w14:paraId="1FE35260" w14:textId="77777777" w:rsidR="0094479F" w:rsidRDefault="0094479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83C67" w14:textId="77777777" w:rsidR="0034338D" w:rsidRDefault="0034338D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F916A" w14:textId="77777777" w:rsidR="009B55E5" w:rsidRDefault="009B55E5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2FA6ED1" w14:textId="71AE1B80" w:rsidR="009B55E5" w:rsidRDefault="009B55E5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C7A2390" w14:textId="7B2CF99D" w:rsidR="009B55E5" w:rsidRDefault="009B55E5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A0057">
      <w:rPr>
        <w:rFonts w:ascii="Angsana New" w:hAnsi="Angsana New"/>
        <w:b/>
        <w:bCs/>
        <w:sz w:val="32"/>
        <w:szCs w:val="32"/>
      </w:rPr>
      <w:t>5</w:t>
    </w:r>
  </w:p>
  <w:p w14:paraId="37781291" w14:textId="271E7496" w:rsidR="009B55E5" w:rsidRPr="00D948B9" w:rsidRDefault="009B55E5" w:rsidP="00D948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B40E" w14:textId="77777777" w:rsidR="009B55E5" w:rsidRDefault="009B55E5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2E42E77" w14:textId="77777777" w:rsidR="009B55E5" w:rsidRDefault="009B55E5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6D7651C" w14:textId="45D4A90E" w:rsidR="009B55E5" w:rsidRDefault="009B55E5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63D4C">
      <w:rPr>
        <w:rFonts w:ascii="Angsana New" w:hAnsi="Angsana New"/>
        <w:b/>
        <w:bCs/>
        <w:sz w:val="32"/>
        <w:szCs w:val="32"/>
      </w:rPr>
      <w:t>5</w:t>
    </w:r>
  </w:p>
  <w:p w14:paraId="604EA51B" w14:textId="77777777" w:rsidR="009B55E5" w:rsidRPr="00D948B9" w:rsidRDefault="009B55E5" w:rsidP="00D948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7B9C9" w14:textId="77777777" w:rsidR="009B55E5" w:rsidRDefault="009B55E5" w:rsidP="004A6F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23F0A32" w14:textId="77777777" w:rsidR="009B55E5" w:rsidRDefault="009B55E5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776E027" w14:textId="202EA8C5" w:rsidR="009B55E5" w:rsidRDefault="009B55E5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91AD1">
      <w:rPr>
        <w:rFonts w:ascii="Angsana New" w:hAnsi="Angsana New"/>
        <w:b/>
        <w:bCs/>
        <w:sz w:val="32"/>
        <w:szCs w:val="32"/>
        <w:lang w:eastAsia="zh-CN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7F936" w14:textId="77777777" w:rsidR="009B55E5" w:rsidRDefault="009B55E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1204D0F" w14:textId="77777777" w:rsidR="009B55E5" w:rsidRDefault="009B55E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F38F405" w14:textId="5CA05D32" w:rsidR="009B55E5" w:rsidRDefault="009B55E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291AD1">
      <w:rPr>
        <w:rFonts w:ascii="Angsana New" w:hAnsi="Angsana New"/>
        <w:b/>
        <w:bCs/>
        <w:sz w:val="32"/>
        <w:szCs w:val="32"/>
      </w:rPr>
      <w:t>5</w:t>
    </w:r>
  </w:p>
  <w:p w14:paraId="66F626CD" w14:textId="77777777" w:rsidR="009B55E5" w:rsidRPr="005B29F8" w:rsidRDefault="009B55E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CF9F" w14:textId="77777777" w:rsidR="009B55E5" w:rsidRDefault="009B55E5" w:rsidP="009227BF">
    <w:pPr>
      <w:pStyle w:val="Header"/>
      <w:tabs>
        <w:tab w:val="clear" w:pos="454"/>
        <w:tab w:val="left" w:pos="1080"/>
      </w:tabs>
      <w:ind w:left="-90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379B85D" w14:textId="77777777" w:rsidR="009B55E5" w:rsidRDefault="009B55E5" w:rsidP="009227BF">
    <w:pPr>
      <w:pStyle w:val="Header"/>
      <w:tabs>
        <w:tab w:val="clear" w:pos="454"/>
        <w:tab w:val="left" w:pos="1080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FA2AB11" w14:textId="54661616" w:rsidR="009B55E5" w:rsidRDefault="009B55E5" w:rsidP="009227BF">
    <w:pPr>
      <w:pStyle w:val="Header"/>
      <w:tabs>
        <w:tab w:val="clear" w:pos="454"/>
        <w:tab w:val="left" w:pos="540"/>
        <w:tab w:val="left" w:pos="1080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A3B51">
      <w:rPr>
        <w:rFonts w:ascii="Angsana New" w:hAnsi="Angsana New"/>
        <w:b/>
        <w:bCs/>
        <w:sz w:val="32"/>
        <w:szCs w:val="32"/>
      </w:rPr>
      <w:t>5</w:t>
    </w:r>
  </w:p>
  <w:p w14:paraId="2E897881" w14:textId="77777777" w:rsidR="009B55E5" w:rsidRDefault="009B55E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0E00C" w14:textId="77777777" w:rsidR="0034338D" w:rsidRDefault="003433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2387C" w14:textId="77777777" w:rsidR="009227BF" w:rsidRDefault="009227BF" w:rsidP="009227BF">
    <w:pPr>
      <w:pStyle w:val="Header"/>
      <w:ind w:left="540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BBD9E92" w14:textId="77777777" w:rsidR="009227BF" w:rsidRDefault="009227BF" w:rsidP="009227BF">
    <w:pPr>
      <w:pStyle w:val="Header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47949B7" w14:textId="77777777" w:rsidR="009227BF" w:rsidRDefault="009227BF" w:rsidP="009227BF">
    <w:pPr>
      <w:pStyle w:val="Header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2C0DCE78" w14:textId="77777777" w:rsidR="009227BF" w:rsidRDefault="009227BF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E6374" w14:textId="77777777" w:rsidR="009227BF" w:rsidRDefault="009227BF" w:rsidP="009227BF">
    <w:pPr>
      <w:pStyle w:val="Header"/>
      <w:tabs>
        <w:tab w:val="clear" w:pos="454"/>
      </w:tabs>
      <w:ind w:left="-90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B3A21AB" w14:textId="77777777" w:rsidR="009227BF" w:rsidRDefault="009227BF" w:rsidP="009227BF">
    <w:pPr>
      <w:pStyle w:val="Header"/>
      <w:tabs>
        <w:tab w:val="clear" w:pos="454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02A96BC" w14:textId="77777777" w:rsidR="009227BF" w:rsidRDefault="009227BF" w:rsidP="009227BF">
    <w:pPr>
      <w:pStyle w:val="Header"/>
      <w:tabs>
        <w:tab w:val="clear" w:pos="454"/>
        <w:tab w:val="left" w:pos="540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7CE55647" w14:textId="77777777" w:rsidR="009227BF" w:rsidRDefault="009227BF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92099" w14:textId="77777777" w:rsidR="004E7901" w:rsidRDefault="004E7901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7D47F19" w14:textId="77777777" w:rsidR="004E7901" w:rsidRDefault="004E7901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E1CC30A" w14:textId="77777777" w:rsidR="004E7901" w:rsidRDefault="004E7901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7073321E" w14:textId="77777777" w:rsidR="004E7901" w:rsidRDefault="004E7901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8843F" w14:textId="77777777" w:rsidR="006C0951" w:rsidRDefault="006C0951" w:rsidP="00E67A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DF6324B" w14:textId="77777777" w:rsidR="006C0951" w:rsidRDefault="006C0951" w:rsidP="00E67A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8F40CB6" w14:textId="77777777" w:rsidR="006C0951" w:rsidRDefault="006C0951" w:rsidP="00E67A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05987511" w14:textId="77777777" w:rsidR="006C0951" w:rsidRDefault="006C0951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7C416" w14:textId="77777777" w:rsidR="009B55E5" w:rsidRDefault="009B55E5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EEA381C" w14:textId="77777777" w:rsidR="009B55E5" w:rsidRDefault="009B55E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A778C3F" w14:textId="09B1246C" w:rsidR="009B55E5" w:rsidRDefault="009B55E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63D95">
      <w:rPr>
        <w:rFonts w:ascii="Angsana New" w:hAnsi="Angsana New"/>
        <w:b/>
        <w:bCs/>
        <w:sz w:val="32"/>
        <w:szCs w:val="32"/>
      </w:rPr>
      <w:t>5</w:t>
    </w:r>
  </w:p>
  <w:p w14:paraId="574C3350" w14:textId="77777777" w:rsidR="009B55E5" w:rsidRDefault="009B55E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E68D2" w14:textId="77777777" w:rsidR="009B55E5" w:rsidRDefault="009B55E5" w:rsidP="007277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17806B9" w14:textId="77777777" w:rsidR="009B55E5" w:rsidRDefault="009B55E5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4A6B727" w14:textId="4E927F50" w:rsidR="009B55E5" w:rsidRDefault="009B55E5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63640">
      <w:rPr>
        <w:rFonts w:ascii="Angsana New" w:hAnsi="Angsana New"/>
        <w:b/>
        <w:bCs/>
        <w:sz w:val="32"/>
        <w:szCs w:val="32"/>
      </w:rPr>
      <w:t>5</w:t>
    </w:r>
  </w:p>
  <w:p w14:paraId="6ACD4C1A" w14:textId="77777777" w:rsidR="009B55E5" w:rsidRDefault="009B55E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D792018"/>
    <w:multiLevelType w:val="hybridMultilevel"/>
    <w:tmpl w:val="2E9A5748"/>
    <w:lvl w:ilvl="0" w:tplc="D78E20E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C63860"/>
    <w:multiLevelType w:val="multilevel"/>
    <w:tmpl w:val="331078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A97531E"/>
    <w:multiLevelType w:val="hybridMultilevel"/>
    <w:tmpl w:val="D716271A"/>
    <w:lvl w:ilvl="0" w:tplc="17D0E5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B1B07C7"/>
    <w:multiLevelType w:val="hybridMultilevel"/>
    <w:tmpl w:val="9D52F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99E3D9A"/>
    <w:multiLevelType w:val="hybridMultilevel"/>
    <w:tmpl w:val="01CE9124"/>
    <w:lvl w:ilvl="0" w:tplc="2D92A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576225E"/>
    <w:multiLevelType w:val="hybridMultilevel"/>
    <w:tmpl w:val="12ACAF26"/>
    <w:lvl w:ilvl="0" w:tplc="252A100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EB2DA0"/>
    <w:multiLevelType w:val="hybridMultilevel"/>
    <w:tmpl w:val="BB926482"/>
    <w:lvl w:ilvl="0" w:tplc="6442D5E2">
      <w:start w:val="100"/>
      <w:numFmt w:val="bullet"/>
      <w:lvlText w:val="﷐"/>
      <w:lvlJc w:val="left"/>
      <w:pPr>
        <w:ind w:left="760" w:hanging="40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36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178328A"/>
    <w:multiLevelType w:val="hybridMultilevel"/>
    <w:tmpl w:val="8C1EC62C"/>
    <w:lvl w:ilvl="0" w:tplc="22242A5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608E71F7"/>
    <w:multiLevelType w:val="hybridMultilevel"/>
    <w:tmpl w:val="6C58D7FA"/>
    <w:lvl w:ilvl="0" w:tplc="A4C6CBA0">
      <w:start w:val="1"/>
      <w:numFmt w:val="bullet"/>
      <w:lvlText w:val="-"/>
      <w:lvlJc w:val="left"/>
      <w:pPr>
        <w:ind w:left="1772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43" w15:restartNumberingAfterBreak="0">
    <w:nsid w:val="61054F4E"/>
    <w:multiLevelType w:val="hybridMultilevel"/>
    <w:tmpl w:val="A056809A"/>
    <w:lvl w:ilvl="0" w:tplc="371CB82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65C1C30"/>
    <w:multiLevelType w:val="hybridMultilevel"/>
    <w:tmpl w:val="E3FA913A"/>
    <w:lvl w:ilvl="0" w:tplc="F420318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8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618037">
    <w:abstractNumId w:val="6"/>
  </w:num>
  <w:num w:numId="2" w16cid:durableId="1823279191">
    <w:abstractNumId w:val="5"/>
  </w:num>
  <w:num w:numId="3" w16cid:durableId="1478111297">
    <w:abstractNumId w:val="9"/>
  </w:num>
  <w:num w:numId="4" w16cid:durableId="385027248">
    <w:abstractNumId w:val="7"/>
  </w:num>
  <w:num w:numId="5" w16cid:durableId="1744377390">
    <w:abstractNumId w:val="8"/>
  </w:num>
  <w:num w:numId="6" w16cid:durableId="2110735158">
    <w:abstractNumId w:val="3"/>
  </w:num>
  <w:num w:numId="7" w16cid:durableId="1469007095">
    <w:abstractNumId w:val="2"/>
  </w:num>
  <w:num w:numId="8" w16cid:durableId="1727794347">
    <w:abstractNumId w:val="0"/>
  </w:num>
  <w:num w:numId="9" w16cid:durableId="901790308">
    <w:abstractNumId w:val="1"/>
  </w:num>
  <w:num w:numId="10" w16cid:durableId="968316199">
    <w:abstractNumId w:val="4"/>
  </w:num>
  <w:num w:numId="11" w16cid:durableId="916088866">
    <w:abstractNumId w:val="29"/>
  </w:num>
  <w:num w:numId="12" w16cid:durableId="1242791643">
    <w:abstractNumId w:val="21"/>
  </w:num>
  <w:num w:numId="13" w16cid:durableId="804082943">
    <w:abstractNumId w:val="45"/>
  </w:num>
  <w:num w:numId="14" w16cid:durableId="278075263">
    <w:abstractNumId w:val="26"/>
  </w:num>
  <w:num w:numId="15" w16cid:durableId="826475064">
    <w:abstractNumId w:val="30"/>
  </w:num>
  <w:num w:numId="16" w16cid:durableId="488716567">
    <w:abstractNumId w:val="16"/>
  </w:num>
  <w:num w:numId="17" w16cid:durableId="2010254806">
    <w:abstractNumId w:val="37"/>
  </w:num>
  <w:num w:numId="18" w16cid:durableId="252781980">
    <w:abstractNumId w:val="10"/>
  </w:num>
  <w:num w:numId="19" w16cid:durableId="2143620809">
    <w:abstractNumId w:val="24"/>
  </w:num>
  <w:num w:numId="20" w16cid:durableId="1187406489">
    <w:abstractNumId w:val="40"/>
  </w:num>
  <w:num w:numId="21" w16cid:durableId="2020960009">
    <w:abstractNumId w:val="48"/>
  </w:num>
  <w:num w:numId="22" w16cid:durableId="360397245">
    <w:abstractNumId w:val="20"/>
  </w:num>
  <w:num w:numId="23" w16cid:durableId="324168845">
    <w:abstractNumId w:val="25"/>
  </w:num>
  <w:num w:numId="24" w16cid:durableId="367800920">
    <w:abstractNumId w:val="41"/>
  </w:num>
  <w:num w:numId="25" w16cid:durableId="199562192">
    <w:abstractNumId w:val="23"/>
  </w:num>
  <w:num w:numId="26" w16cid:durableId="499658680">
    <w:abstractNumId w:val="43"/>
  </w:num>
  <w:num w:numId="27" w16cid:durableId="2131438566">
    <w:abstractNumId w:val="44"/>
  </w:num>
  <w:num w:numId="28" w16cid:durableId="2039549262">
    <w:abstractNumId w:val="34"/>
  </w:num>
  <w:num w:numId="29" w16cid:durableId="1970939249">
    <w:abstractNumId w:val="31"/>
  </w:num>
  <w:num w:numId="30" w16cid:durableId="1936208706">
    <w:abstractNumId w:val="14"/>
  </w:num>
  <w:num w:numId="31" w16cid:durableId="1666057789">
    <w:abstractNumId w:val="32"/>
  </w:num>
  <w:num w:numId="32" w16cid:durableId="2098404074">
    <w:abstractNumId w:val="15"/>
  </w:num>
  <w:num w:numId="33" w16cid:durableId="415246603">
    <w:abstractNumId w:val="46"/>
  </w:num>
  <w:num w:numId="34" w16cid:durableId="1943948728">
    <w:abstractNumId w:val="22"/>
  </w:num>
  <w:num w:numId="35" w16cid:durableId="1202478182">
    <w:abstractNumId w:val="28"/>
  </w:num>
  <w:num w:numId="36" w16cid:durableId="1993024625">
    <w:abstractNumId w:val="50"/>
  </w:num>
  <w:num w:numId="37" w16cid:durableId="1344623757">
    <w:abstractNumId w:val="33"/>
  </w:num>
  <w:num w:numId="38" w16cid:durableId="338702225">
    <w:abstractNumId w:val="49"/>
  </w:num>
  <w:num w:numId="39" w16cid:durableId="1648318434">
    <w:abstractNumId w:val="39"/>
  </w:num>
  <w:num w:numId="40" w16cid:durableId="657227583">
    <w:abstractNumId w:val="36"/>
  </w:num>
  <w:num w:numId="41" w16cid:durableId="1121612741">
    <w:abstractNumId w:val="35"/>
  </w:num>
  <w:num w:numId="42" w16cid:durableId="2145348857">
    <w:abstractNumId w:val="27"/>
  </w:num>
  <w:num w:numId="43" w16cid:durableId="424107663">
    <w:abstractNumId w:val="42"/>
  </w:num>
  <w:num w:numId="44" w16cid:durableId="1055471147">
    <w:abstractNumId w:val="13"/>
  </w:num>
  <w:num w:numId="45" w16cid:durableId="1901674426">
    <w:abstractNumId w:val="51"/>
  </w:num>
  <w:num w:numId="46" w16cid:durableId="807632034">
    <w:abstractNumId w:val="11"/>
  </w:num>
  <w:num w:numId="47" w16cid:durableId="766996126">
    <w:abstractNumId w:val="47"/>
  </w:num>
  <w:num w:numId="48" w16cid:durableId="12763252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32803103">
    <w:abstractNumId w:val="17"/>
  </w:num>
  <w:num w:numId="50" w16cid:durableId="910114722">
    <w:abstractNumId w:val="19"/>
  </w:num>
  <w:num w:numId="51" w16cid:durableId="241379801">
    <w:abstractNumId w:val="38"/>
  </w:num>
  <w:num w:numId="52" w16cid:durableId="426660039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48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B"/>
    <w:rsid w:val="00000191"/>
    <w:rsid w:val="00000280"/>
    <w:rsid w:val="00000332"/>
    <w:rsid w:val="00000600"/>
    <w:rsid w:val="0000076C"/>
    <w:rsid w:val="00000A6D"/>
    <w:rsid w:val="00000A74"/>
    <w:rsid w:val="00000DA2"/>
    <w:rsid w:val="000012EE"/>
    <w:rsid w:val="0000137A"/>
    <w:rsid w:val="00001499"/>
    <w:rsid w:val="0000157C"/>
    <w:rsid w:val="00001794"/>
    <w:rsid w:val="000017EF"/>
    <w:rsid w:val="00001B51"/>
    <w:rsid w:val="00001D10"/>
    <w:rsid w:val="00001D38"/>
    <w:rsid w:val="00001DFD"/>
    <w:rsid w:val="00001E39"/>
    <w:rsid w:val="00001EDE"/>
    <w:rsid w:val="00002206"/>
    <w:rsid w:val="0000227F"/>
    <w:rsid w:val="00002299"/>
    <w:rsid w:val="00002658"/>
    <w:rsid w:val="000027DA"/>
    <w:rsid w:val="0000281C"/>
    <w:rsid w:val="00002837"/>
    <w:rsid w:val="000028B1"/>
    <w:rsid w:val="000028B3"/>
    <w:rsid w:val="000028EF"/>
    <w:rsid w:val="00002D45"/>
    <w:rsid w:val="000032F2"/>
    <w:rsid w:val="000032F5"/>
    <w:rsid w:val="00003432"/>
    <w:rsid w:val="000034CC"/>
    <w:rsid w:val="00003605"/>
    <w:rsid w:val="00003649"/>
    <w:rsid w:val="000036A2"/>
    <w:rsid w:val="0000379C"/>
    <w:rsid w:val="00003808"/>
    <w:rsid w:val="00003A1F"/>
    <w:rsid w:val="00003A2C"/>
    <w:rsid w:val="00003ACE"/>
    <w:rsid w:val="00003D74"/>
    <w:rsid w:val="00004152"/>
    <w:rsid w:val="0000416D"/>
    <w:rsid w:val="0000419C"/>
    <w:rsid w:val="000042CD"/>
    <w:rsid w:val="00004336"/>
    <w:rsid w:val="000044FE"/>
    <w:rsid w:val="00004549"/>
    <w:rsid w:val="0000455D"/>
    <w:rsid w:val="0000481E"/>
    <w:rsid w:val="0000482A"/>
    <w:rsid w:val="0000496F"/>
    <w:rsid w:val="000049EC"/>
    <w:rsid w:val="00004D9B"/>
    <w:rsid w:val="00005328"/>
    <w:rsid w:val="0000557B"/>
    <w:rsid w:val="000059DB"/>
    <w:rsid w:val="00005E60"/>
    <w:rsid w:val="00005E7F"/>
    <w:rsid w:val="00005F24"/>
    <w:rsid w:val="00006087"/>
    <w:rsid w:val="0000641B"/>
    <w:rsid w:val="000064E4"/>
    <w:rsid w:val="00006517"/>
    <w:rsid w:val="000068A6"/>
    <w:rsid w:val="000068D9"/>
    <w:rsid w:val="00006BAD"/>
    <w:rsid w:val="00006E92"/>
    <w:rsid w:val="00006FDF"/>
    <w:rsid w:val="00007067"/>
    <w:rsid w:val="00007127"/>
    <w:rsid w:val="000071B6"/>
    <w:rsid w:val="00007205"/>
    <w:rsid w:val="00007259"/>
    <w:rsid w:val="00007282"/>
    <w:rsid w:val="00007287"/>
    <w:rsid w:val="0000753E"/>
    <w:rsid w:val="00007651"/>
    <w:rsid w:val="00007692"/>
    <w:rsid w:val="00007700"/>
    <w:rsid w:val="00007A7C"/>
    <w:rsid w:val="00007E9D"/>
    <w:rsid w:val="00007EC3"/>
    <w:rsid w:val="00010158"/>
    <w:rsid w:val="000101A5"/>
    <w:rsid w:val="00010344"/>
    <w:rsid w:val="00010492"/>
    <w:rsid w:val="00010850"/>
    <w:rsid w:val="0001089D"/>
    <w:rsid w:val="00010C43"/>
    <w:rsid w:val="00010D28"/>
    <w:rsid w:val="00010E50"/>
    <w:rsid w:val="0001102B"/>
    <w:rsid w:val="0001105A"/>
    <w:rsid w:val="000110A6"/>
    <w:rsid w:val="0001130F"/>
    <w:rsid w:val="00011491"/>
    <w:rsid w:val="000114B6"/>
    <w:rsid w:val="000114B9"/>
    <w:rsid w:val="0001150D"/>
    <w:rsid w:val="00011676"/>
    <w:rsid w:val="00011768"/>
    <w:rsid w:val="000117A3"/>
    <w:rsid w:val="0001187D"/>
    <w:rsid w:val="000119BE"/>
    <w:rsid w:val="00011BC2"/>
    <w:rsid w:val="00011D0A"/>
    <w:rsid w:val="00011D8E"/>
    <w:rsid w:val="00011D99"/>
    <w:rsid w:val="00011DF8"/>
    <w:rsid w:val="000121BA"/>
    <w:rsid w:val="000122D0"/>
    <w:rsid w:val="000125A7"/>
    <w:rsid w:val="000127D7"/>
    <w:rsid w:val="0001287B"/>
    <w:rsid w:val="000128CA"/>
    <w:rsid w:val="000128E8"/>
    <w:rsid w:val="0001299C"/>
    <w:rsid w:val="00012B4E"/>
    <w:rsid w:val="00012BDD"/>
    <w:rsid w:val="00012F64"/>
    <w:rsid w:val="00012FB6"/>
    <w:rsid w:val="000130A2"/>
    <w:rsid w:val="00013132"/>
    <w:rsid w:val="000134AD"/>
    <w:rsid w:val="00013534"/>
    <w:rsid w:val="000135DF"/>
    <w:rsid w:val="00013896"/>
    <w:rsid w:val="000138D0"/>
    <w:rsid w:val="00013C6C"/>
    <w:rsid w:val="00013D45"/>
    <w:rsid w:val="00013D9C"/>
    <w:rsid w:val="00013E08"/>
    <w:rsid w:val="00013E5E"/>
    <w:rsid w:val="00013FE1"/>
    <w:rsid w:val="0001401F"/>
    <w:rsid w:val="00014109"/>
    <w:rsid w:val="00014425"/>
    <w:rsid w:val="0001443B"/>
    <w:rsid w:val="000145A7"/>
    <w:rsid w:val="0001476B"/>
    <w:rsid w:val="0001492C"/>
    <w:rsid w:val="00014B21"/>
    <w:rsid w:val="00014B2D"/>
    <w:rsid w:val="00014B33"/>
    <w:rsid w:val="00014BC9"/>
    <w:rsid w:val="00014DB6"/>
    <w:rsid w:val="00014EEB"/>
    <w:rsid w:val="00015075"/>
    <w:rsid w:val="00015485"/>
    <w:rsid w:val="000156DD"/>
    <w:rsid w:val="0001572A"/>
    <w:rsid w:val="00015799"/>
    <w:rsid w:val="00015802"/>
    <w:rsid w:val="000159C6"/>
    <w:rsid w:val="00015B40"/>
    <w:rsid w:val="00015B78"/>
    <w:rsid w:val="00015BD0"/>
    <w:rsid w:val="00015C62"/>
    <w:rsid w:val="00015DAC"/>
    <w:rsid w:val="00015DCD"/>
    <w:rsid w:val="00015FCA"/>
    <w:rsid w:val="000160CE"/>
    <w:rsid w:val="000160FF"/>
    <w:rsid w:val="0001623A"/>
    <w:rsid w:val="0001635E"/>
    <w:rsid w:val="000163C9"/>
    <w:rsid w:val="00016443"/>
    <w:rsid w:val="0001649A"/>
    <w:rsid w:val="00016967"/>
    <w:rsid w:val="00016B6D"/>
    <w:rsid w:val="00016F04"/>
    <w:rsid w:val="00016F61"/>
    <w:rsid w:val="00016FFB"/>
    <w:rsid w:val="00017114"/>
    <w:rsid w:val="000173EC"/>
    <w:rsid w:val="0001740C"/>
    <w:rsid w:val="000174F7"/>
    <w:rsid w:val="00017896"/>
    <w:rsid w:val="000178F6"/>
    <w:rsid w:val="00017BFE"/>
    <w:rsid w:val="00017D5D"/>
    <w:rsid w:val="00020192"/>
    <w:rsid w:val="000201C3"/>
    <w:rsid w:val="000201D0"/>
    <w:rsid w:val="0002023E"/>
    <w:rsid w:val="0002024D"/>
    <w:rsid w:val="0002029E"/>
    <w:rsid w:val="000203F0"/>
    <w:rsid w:val="00020469"/>
    <w:rsid w:val="000204B6"/>
    <w:rsid w:val="00020563"/>
    <w:rsid w:val="0002064E"/>
    <w:rsid w:val="00020799"/>
    <w:rsid w:val="000207CB"/>
    <w:rsid w:val="0002090B"/>
    <w:rsid w:val="00020D09"/>
    <w:rsid w:val="00020DB6"/>
    <w:rsid w:val="000212C2"/>
    <w:rsid w:val="00021474"/>
    <w:rsid w:val="000215D6"/>
    <w:rsid w:val="00021610"/>
    <w:rsid w:val="0002195A"/>
    <w:rsid w:val="000219AE"/>
    <w:rsid w:val="00021FE3"/>
    <w:rsid w:val="00022042"/>
    <w:rsid w:val="0002204E"/>
    <w:rsid w:val="000221AA"/>
    <w:rsid w:val="000221DF"/>
    <w:rsid w:val="00022279"/>
    <w:rsid w:val="00022378"/>
    <w:rsid w:val="000224F5"/>
    <w:rsid w:val="000225F8"/>
    <w:rsid w:val="00022777"/>
    <w:rsid w:val="00022B2F"/>
    <w:rsid w:val="00022E5A"/>
    <w:rsid w:val="00022E7A"/>
    <w:rsid w:val="00022FD1"/>
    <w:rsid w:val="00023045"/>
    <w:rsid w:val="000232E7"/>
    <w:rsid w:val="000237FC"/>
    <w:rsid w:val="000238B6"/>
    <w:rsid w:val="00023BC1"/>
    <w:rsid w:val="00023F9C"/>
    <w:rsid w:val="00024003"/>
    <w:rsid w:val="0002413F"/>
    <w:rsid w:val="00024258"/>
    <w:rsid w:val="000243B2"/>
    <w:rsid w:val="0002459B"/>
    <w:rsid w:val="00024722"/>
    <w:rsid w:val="00024934"/>
    <w:rsid w:val="000249CD"/>
    <w:rsid w:val="00024A7A"/>
    <w:rsid w:val="00024AB4"/>
    <w:rsid w:val="00024E92"/>
    <w:rsid w:val="00024ECB"/>
    <w:rsid w:val="00025070"/>
    <w:rsid w:val="0002507E"/>
    <w:rsid w:val="00025177"/>
    <w:rsid w:val="0002518F"/>
    <w:rsid w:val="000251A3"/>
    <w:rsid w:val="0002525A"/>
    <w:rsid w:val="00025302"/>
    <w:rsid w:val="0002545D"/>
    <w:rsid w:val="000258DF"/>
    <w:rsid w:val="000259F9"/>
    <w:rsid w:val="00025BCB"/>
    <w:rsid w:val="00025C95"/>
    <w:rsid w:val="00025E85"/>
    <w:rsid w:val="00025EEE"/>
    <w:rsid w:val="00025FEF"/>
    <w:rsid w:val="000261EB"/>
    <w:rsid w:val="0002642F"/>
    <w:rsid w:val="000265FC"/>
    <w:rsid w:val="00026704"/>
    <w:rsid w:val="0002679A"/>
    <w:rsid w:val="000268B8"/>
    <w:rsid w:val="00026B5B"/>
    <w:rsid w:val="00026C6F"/>
    <w:rsid w:val="00026E8C"/>
    <w:rsid w:val="00026F23"/>
    <w:rsid w:val="00026F53"/>
    <w:rsid w:val="0002708F"/>
    <w:rsid w:val="00027140"/>
    <w:rsid w:val="00027342"/>
    <w:rsid w:val="00027930"/>
    <w:rsid w:val="00027ABB"/>
    <w:rsid w:val="00027D35"/>
    <w:rsid w:val="00027EC8"/>
    <w:rsid w:val="00027F94"/>
    <w:rsid w:val="000301CF"/>
    <w:rsid w:val="00030393"/>
    <w:rsid w:val="0003041D"/>
    <w:rsid w:val="00030568"/>
    <w:rsid w:val="0003056A"/>
    <w:rsid w:val="00030853"/>
    <w:rsid w:val="00030A52"/>
    <w:rsid w:val="00030C18"/>
    <w:rsid w:val="00030D33"/>
    <w:rsid w:val="00030D3C"/>
    <w:rsid w:val="00030DB8"/>
    <w:rsid w:val="00030E41"/>
    <w:rsid w:val="00030F64"/>
    <w:rsid w:val="000313E1"/>
    <w:rsid w:val="00031533"/>
    <w:rsid w:val="000317B7"/>
    <w:rsid w:val="000317C0"/>
    <w:rsid w:val="000317EC"/>
    <w:rsid w:val="00031917"/>
    <w:rsid w:val="00031AA5"/>
    <w:rsid w:val="00031B30"/>
    <w:rsid w:val="00031E49"/>
    <w:rsid w:val="00031F79"/>
    <w:rsid w:val="00032082"/>
    <w:rsid w:val="000320B5"/>
    <w:rsid w:val="00032245"/>
    <w:rsid w:val="00032367"/>
    <w:rsid w:val="000323C0"/>
    <w:rsid w:val="00032575"/>
    <w:rsid w:val="00032653"/>
    <w:rsid w:val="000327A6"/>
    <w:rsid w:val="00032BA9"/>
    <w:rsid w:val="00032C73"/>
    <w:rsid w:val="00032CE8"/>
    <w:rsid w:val="00032D88"/>
    <w:rsid w:val="00032D95"/>
    <w:rsid w:val="00032ECB"/>
    <w:rsid w:val="000330CA"/>
    <w:rsid w:val="000331A1"/>
    <w:rsid w:val="0003325C"/>
    <w:rsid w:val="0003333C"/>
    <w:rsid w:val="0003345C"/>
    <w:rsid w:val="00033464"/>
    <w:rsid w:val="000336E7"/>
    <w:rsid w:val="0003387C"/>
    <w:rsid w:val="00033B9E"/>
    <w:rsid w:val="00033C4E"/>
    <w:rsid w:val="000340BF"/>
    <w:rsid w:val="00034315"/>
    <w:rsid w:val="0003439F"/>
    <w:rsid w:val="00034694"/>
    <w:rsid w:val="000346D1"/>
    <w:rsid w:val="00034758"/>
    <w:rsid w:val="00034768"/>
    <w:rsid w:val="00034A1B"/>
    <w:rsid w:val="00034A3F"/>
    <w:rsid w:val="00034B8F"/>
    <w:rsid w:val="00034C81"/>
    <w:rsid w:val="00034D1A"/>
    <w:rsid w:val="00034ED2"/>
    <w:rsid w:val="00034EF0"/>
    <w:rsid w:val="0003511B"/>
    <w:rsid w:val="000351B5"/>
    <w:rsid w:val="0003558A"/>
    <w:rsid w:val="00035690"/>
    <w:rsid w:val="0003574B"/>
    <w:rsid w:val="000357D8"/>
    <w:rsid w:val="00035BE3"/>
    <w:rsid w:val="00035F76"/>
    <w:rsid w:val="00036073"/>
    <w:rsid w:val="0003636B"/>
    <w:rsid w:val="000364D0"/>
    <w:rsid w:val="0003651F"/>
    <w:rsid w:val="000365DC"/>
    <w:rsid w:val="0003678D"/>
    <w:rsid w:val="00036C91"/>
    <w:rsid w:val="00036D2F"/>
    <w:rsid w:val="000370A8"/>
    <w:rsid w:val="000375F5"/>
    <w:rsid w:val="00037698"/>
    <w:rsid w:val="0003792F"/>
    <w:rsid w:val="00037B54"/>
    <w:rsid w:val="00037FC8"/>
    <w:rsid w:val="000401DD"/>
    <w:rsid w:val="00040256"/>
    <w:rsid w:val="000402D8"/>
    <w:rsid w:val="00040413"/>
    <w:rsid w:val="00040548"/>
    <w:rsid w:val="00040A6C"/>
    <w:rsid w:val="00040C6A"/>
    <w:rsid w:val="00040C9F"/>
    <w:rsid w:val="000414DA"/>
    <w:rsid w:val="00041558"/>
    <w:rsid w:val="000416C7"/>
    <w:rsid w:val="00041721"/>
    <w:rsid w:val="0004173D"/>
    <w:rsid w:val="000418AD"/>
    <w:rsid w:val="00041B14"/>
    <w:rsid w:val="00041D35"/>
    <w:rsid w:val="00041F50"/>
    <w:rsid w:val="00042149"/>
    <w:rsid w:val="0004215D"/>
    <w:rsid w:val="000421CC"/>
    <w:rsid w:val="000421F9"/>
    <w:rsid w:val="000422C5"/>
    <w:rsid w:val="0004246A"/>
    <w:rsid w:val="000424E0"/>
    <w:rsid w:val="000424EF"/>
    <w:rsid w:val="00042694"/>
    <w:rsid w:val="0004295B"/>
    <w:rsid w:val="00042A76"/>
    <w:rsid w:val="00042E12"/>
    <w:rsid w:val="00042EC9"/>
    <w:rsid w:val="00042F1B"/>
    <w:rsid w:val="0004302B"/>
    <w:rsid w:val="0004310D"/>
    <w:rsid w:val="000434B4"/>
    <w:rsid w:val="00043BE6"/>
    <w:rsid w:val="00043BEE"/>
    <w:rsid w:val="00043D5E"/>
    <w:rsid w:val="0004400F"/>
    <w:rsid w:val="0004404D"/>
    <w:rsid w:val="000440FC"/>
    <w:rsid w:val="00044156"/>
    <w:rsid w:val="000443AB"/>
    <w:rsid w:val="00044438"/>
    <w:rsid w:val="00044613"/>
    <w:rsid w:val="00044A42"/>
    <w:rsid w:val="00044AB3"/>
    <w:rsid w:val="00044B40"/>
    <w:rsid w:val="00044BE7"/>
    <w:rsid w:val="00044C00"/>
    <w:rsid w:val="00044C33"/>
    <w:rsid w:val="00044E1D"/>
    <w:rsid w:val="00044E8F"/>
    <w:rsid w:val="00044EE9"/>
    <w:rsid w:val="000450F5"/>
    <w:rsid w:val="000456E5"/>
    <w:rsid w:val="000457E9"/>
    <w:rsid w:val="000458B7"/>
    <w:rsid w:val="00045B3B"/>
    <w:rsid w:val="00045BE4"/>
    <w:rsid w:val="00045DA5"/>
    <w:rsid w:val="00045EC4"/>
    <w:rsid w:val="00045FE5"/>
    <w:rsid w:val="00046258"/>
    <w:rsid w:val="00046BA1"/>
    <w:rsid w:val="00046D3D"/>
    <w:rsid w:val="00047045"/>
    <w:rsid w:val="00047150"/>
    <w:rsid w:val="00047325"/>
    <w:rsid w:val="0004740E"/>
    <w:rsid w:val="000477C8"/>
    <w:rsid w:val="000478E5"/>
    <w:rsid w:val="000478F5"/>
    <w:rsid w:val="00047951"/>
    <w:rsid w:val="000479FF"/>
    <w:rsid w:val="00047CA8"/>
    <w:rsid w:val="00047E55"/>
    <w:rsid w:val="00047F7E"/>
    <w:rsid w:val="0005037C"/>
    <w:rsid w:val="000503AC"/>
    <w:rsid w:val="0005059D"/>
    <w:rsid w:val="0005084F"/>
    <w:rsid w:val="00050C08"/>
    <w:rsid w:val="00050C56"/>
    <w:rsid w:val="00050DDD"/>
    <w:rsid w:val="00050E68"/>
    <w:rsid w:val="00050EC5"/>
    <w:rsid w:val="00050F7C"/>
    <w:rsid w:val="0005124F"/>
    <w:rsid w:val="00051369"/>
    <w:rsid w:val="0005143D"/>
    <w:rsid w:val="000514C2"/>
    <w:rsid w:val="000515E4"/>
    <w:rsid w:val="000516EB"/>
    <w:rsid w:val="00051DDD"/>
    <w:rsid w:val="00051FDA"/>
    <w:rsid w:val="00052117"/>
    <w:rsid w:val="00052375"/>
    <w:rsid w:val="0005240D"/>
    <w:rsid w:val="00052464"/>
    <w:rsid w:val="00052589"/>
    <w:rsid w:val="000525E9"/>
    <w:rsid w:val="00052677"/>
    <w:rsid w:val="000526B1"/>
    <w:rsid w:val="000526D0"/>
    <w:rsid w:val="00052889"/>
    <w:rsid w:val="00052941"/>
    <w:rsid w:val="00052A90"/>
    <w:rsid w:val="00052AE7"/>
    <w:rsid w:val="00052B39"/>
    <w:rsid w:val="00052C84"/>
    <w:rsid w:val="00052F74"/>
    <w:rsid w:val="000532F1"/>
    <w:rsid w:val="000535C6"/>
    <w:rsid w:val="000537CF"/>
    <w:rsid w:val="00053831"/>
    <w:rsid w:val="000538AC"/>
    <w:rsid w:val="00053A39"/>
    <w:rsid w:val="00053CA4"/>
    <w:rsid w:val="00054054"/>
    <w:rsid w:val="00054272"/>
    <w:rsid w:val="000543B9"/>
    <w:rsid w:val="0005443A"/>
    <w:rsid w:val="0005453F"/>
    <w:rsid w:val="000545D2"/>
    <w:rsid w:val="0005479B"/>
    <w:rsid w:val="000549D0"/>
    <w:rsid w:val="00054AB9"/>
    <w:rsid w:val="00054D5C"/>
    <w:rsid w:val="00054DD6"/>
    <w:rsid w:val="00054E1B"/>
    <w:rsid w:val="00054E88"/>
    <w:rsid w:val="00054E94"/>
    <w:rsid w:val="0005502D"/>
    <w:rsid w:val="000551D7"/>
    <w:rsid w:val="0005538F"/>
    <w:rsid w:val="000553DD"/>
    <w:rsid w:val="00055545"/>
    <w:rsid w:val="00055CC8"/>
    <w:rsid w:val="00055F4A"/>
    <w:rsid w:val="000560BC"/>
    <w:rsid w:val="00056139"/>
    <w:rsid w:val="000563EA"/>
    <w:rsid w:val="0005651C"/>
    <w:rsid w:val="0005675E"/>
    <w:rsid w:val="000568D2"/>
    <w:rsid w:val="00056C59"/>
    <w:rsid w:val="00056C5E"/>
    <w:rsid w:val="00056D55"/>
    <w:rsid w:val="000570CC"/>
    <w:rsid w:val="0005721B"/>
    <w:rsid w:val="000574F6"/>
    <w:rsid w:val="00057591"/>
    <w:rsid w:val="000575B3"/>
    <w:rsid w:val="0005774D"/>
    <w:rsid w:val="00057930"/>
    <w:rsid w:val="000579DE"/>
    <w:rsid w:val="00057BDC"/>
    <w:rsid w:val="00057E83"/>
    <w:rsid w:val="00057E85"/>
    <w:rsid w:val="00057F24"/>
    <w:rsid w:val="00057F9B"/>
    <w:rsid w:val="0006005A"/>
    <w:rsid w:val="00060144"/>
    <w:rsid w:val="000601EE"/>
    <w:rsid w:val="00060256"/>
    <w:rsid w:val="000604CE"/>
    <w:rsid w:val="00060513"/>
    <w:rsid w:val="000605E8"/>
    <w:rsid w:val="0006076B"/>
    <w:rsid w:val="00060830"/>
    <w:rsid w:val="00060998"/>
    <w:rsid w:val="00060EC2"/>
    <w:rsid w:val="00060F70"/>
    <w:rsid w:val="000611F0"/>
    <w:rsid w:val="00061327"/>
    <w:rsid w:val="00061360"/>
    <w:rsid w:val="00061377"/>
    <w:rsid w:val="0006143E"/>
    <w:rsid w:val="000615E1"/>
    <w:rsid w:val="000616C2"/>
    <w:rsid w:val="00061738"/>
    <w:rsid w:val="0006174E"/>
    <w:rsid w:val="000618FE"/>
    <w:rsid w:val="000619A3"/>
    <w:rsid w:val="00061A18"/>
    <w:rsid w:val="00061D9C"/>
    <w:rsid w:val="00061EDA"/>
    <w:rsid w:val="00062054"/>
    <w:rsid w:val="000621CF"/>
    <w:rsid w:val="00062336"/>
    <w:rsid w:val="0006238C"/>
    <w:rsid w:val="00062918"/>
    <w:rsid w:val="00062D3E"/>
    <w:rsid w:val="00062D45"/>
    <w:rsid w:val="00062D83"/>
    <w:rsid w:val="00062E57"/>
    <w:rsid w:val="00062FBC"/>
    <w:rsid w:val="00063293"/>
    <w:rsid w:val="00063457"/>
    <w:rsid w:val="00063492"/>
    <w:rsid w:val="0006350E"/>
    <w:rsid w:val="000636CA"/>
    <w:rsid w:val="000636D8"/>
    <w:rsid w:val="0006397A"/>
    <w:rsid w:val="00063A52"/>
    <w:rsid w:val="00063ACD"/>
    <w:rsid w:val="00063BF1"/>
    <w:rsid w:val="00063C7D"/>
    <w:rsid w:val="00063CEE"/>
    <w:rsid w:val="00064071"/>
    <w:rsid w:val="000643FA"/>
    <w:rsid w:val="000645CA"/>
    <w:rsid w:val="00064896"/>
    <w:rsid w:val="000649F6"/>
    <w:rsid w:val="00064A1D"/>
    <w:rsid w:val="00064CCC"/>
    <w:rsid w:val="00064DCF"/>
    <w:rsid w:val="0006502C"/>
    <w:rsid w:val="000658B7"/>
    <w:rsid w:val="000659BD"/>
    <w:rsid w:val="00065C40"/>
    <w:rsid w:val="00065C9D"/>
    <w:rsid w:val="00066055"/>
    <w:rsid w:val="000660BC"/>
    <w:rsid w:val="0006613B"/>
    <w:rsid w:val="00066275"/>
    <w:rsid w:val="00066299"/>
    <w:rsid w:val="000668FF"/>
    <w:rsid w:val="0006695A"/>
    <w:rsid w:val="00066C7C"/>
    <w:rsid w:val="00066D26"/>
    <w:rsid w:val="00066DB3"/>
    <w:rsid w:val="00066F16"/>
    <w:rsid w:val="00066F87"/>
    <w:rsid w:val="000670FB"/>
    <w:rsid w:val="00067200"/>
    <w:rsid w:val="000673E0"/>
    <w:rsid w:val="00067B4F"/>
    <w:rsid w:val="00067B6A"/>
    <w:rsid w:val="00067BFC"/>
    <w:rsid w:val="00067D00"/>
    <w:rsid w:val="00067F48"/>
    <w:rsid w:val="00067F50"/>
    <w:rsid w:val="00067FB5"/>
    <w:rsid w:val="000700AB"/>
    <w:rsid w:val="000702BF"/>
    <w:rsid w:val="000703A1"/>
    <w:rsid w:val="00070459"/>
    <w:rsid w:val="0007050A"/>
    <w:rsid w:val="0007075E"/>
    <w:rsid w:val="000707C4"/>
    <w:rsid w:val="00070898"/>
    <w:rsid w:val="00070A37"/>
    <w:rsid w:val="00070D85"/>
    <w:rsid w:val="00070DB7"/>
    <w:rsid w:val="0007104E"/>
    <w:rsid w:val="000711B8"/>
    <w:rsid w:val="0007126C"/>
    <w:rsid w:val="000713D9"/>
    <w:rsid w:val="00071486"/>
    <w:rsid w:val="000715DB"/>
    <w:rsid w:val="00071628"/>
    <w:rsid w:val="00071750"/>
    <w:rsid w:val="000718C9"/>
    <w:rsid w:val="00071A2F"/>
    <w:rsid w:val="00071A5B"/>
    <w:rsid w:val="00071BC0"/>
    <w:rsid w:val="00071CAE"/>
    <w:rsid w:val="00071E4A"/>
    <w:rsid w:val="00071F05"/>
    <w:rsid w:val="00071F07"/>
    <w:rsid w:val="00072241"/>
    <w:rsid w:val="0007257A"/>
    <w:rsid w:val="0007264D"/>
    <w:rsid w:val="0007274E"/>
    <w:rsid w:val="00072852"/>
    <w:rsid w:val="00072A06"/>
    <w:rsid w:val="00072AFD"/>
    <w:rsid w:val="00072B45"/>
    <w:rsid w:val="00072C3E"/>
    <w:rsid w:val="00072D9A"/>
    <w:rsid w:val="00072DDB"/>
    <w:rsid w:val="00072EFB"/>
    <w:rsid w:val="000730DB"/>
    <w:rsid w:val="0007320C"/>
    <w:rsid w:val="0007361C"/>
    <w:rsid w:val="000736A7"/>
    <w:rsid w:val="00073880"/>
    <w:rsid w:val="000740BD"/>
    <w:rsid w:val="0007415A"/>
    <w:rsid w:val="0007490A"/>
    <w:rsid w:val="00074952"/>
    <w:rsid w:val="00074A08"/>
    <w:rsid w:val="00074AD8"/>
    <w:rsid w:val="00074BFA"/>
    <w:rsid w:val="00074DEE"/>
    <w:rsid w:val="00075030"/>
    <w:rsid w:val="000751BD"/>
    <w:rsid w:val="00075329"/>
    <w:rsid w:val="000755AF"/>
    <w:rsid w:val="00075740"/>
    <w:rsid w:val="000757AD"/>
    <w:rsid w:val="00075A31"/>
    <w:rsid w:val="00075CA7"/>
    <w:rsid w:val="00075D2A"/>
    <w:rsid w:val="00075DD5"/>
    <w:rsid w:val="00075F32"/>
    <w:rsid w:val="00076188"/>
    <w:rsid w:val="00076280"/>
    <w:rsid w:val="000763D4"/>
    <w:rsid w:val="000764E6"/>
    <w:rsid w:val="000764F5"/>
    <w:rsid w:val="00076871"/>
    <w:rsid w:val="00076C1C"/>
    <w:rsid w:val="00076DBE"/>
    <w:rsid w:val="00076DE9"/>
    <w:rsid w:val="00076F33"/>
    <w:rsid w:val="00077026"/>
    <w:rsid w:val="000772A6"/>
    <w:rsid w:val="00077540"/>
    <w:rsid w:val="000776C5"/>
    <w:rsid w:val="0007781A"/>
    <w:rsid w:val="0007783D"/>
    <w:rsid w:val="00077C8C"/>
    <w:rsid w:val="00077D30"/>
    <w:rsid w:val="00077E48"/>
    <w:rsid w:val="00077E8E"/>
    <w:rsid w:val="00080093"/>
    <w:rsid w:val="0008029F"/>
    <w:rsid w:val="00080436"/>
    <w:rsid w:val="00080519"/>
    <w:rsid w:val="000805EA"/>
    <w:rsid w:val="0008060D"/>
    <w:rsid w:val="000808C7"/>
    <w:rsid w:val="00080986"/>
    <w:rsid w:val="00080A72"/>
    <w:rsid w:val="00080B4A"/>
    <w:rsid w:val="00080BB8"/>
    <w:rsid w:val="00081191"/>
    <w:rsid w:val="0008142A"/>
    <w:rsid w:val="00081488"/>
    <w:rsid w:val="000814EB"/>
    <w:rsid w:val="000817C7"/>
    <w:rsid w:val="000818A6"/>
    <w:rsid w:val="00081B3D"/>
    <w:rsid w:val="00081B73"/>
    <w:rsid w:val="00081CF4"/>
    <w:rsid w:val="00081DAE"/>
    <w:rsid w:val="00081EE9"/>
    <w:rsid w:val="00081F54"/>
    <w:rsid w:val="00082099"/>
    <w:rsid w:val="0008226C"/>
    <w:rsid w:val="00082308"/>
    <w:rsid w:val="000826E4"/>
    <w:rsid w:val="0008277F"/>
    <w:rsid w:val="0008288C"/>
    <w:rsid w:val="0008298E"/>
    <w:rsid w:val="000829B3"/>
    <w:rsid w:val="00082A4E"/>
    <w:rsid w:val="00082B44"/>
    <w:rsid w:val="00082D05"/>
    <w:rsid w:val="000830AF"/>
    <w:rsid w:val="00083311"/>
    <w:rsid w:val="00083522"/>
    <w:rsid w:val="00083528"/>
    <w:rsid w:val="0008369B"/>
    <w:rsid w:val="00083891"/>
    <w:rsid w:val="000839BB"/>
    <w:rsid w:val="00083FD4"/>
    <w:rsid w:val="000841AC"/>
    <w:rsid w:val="00084323"/>
    <w:rsid w:val="000843F8"/>
    <w:rsid w:val="00084470"/>
    <w:rsid w:val="00084577"/>
    <w:rsid w:val="00084684"/>
    <w:rsid w:val="0008489E"/>
    <w:rsid w:val="000849D3"/>
    <w:rsid w:val="00084C79"/>
    <w:rsid w:val="00084C97"/>
    <w:rsid w:val="00084D9A"/>
    <w:rsid w:val="00084E32"/>
    <w:rsid w:val="00084F58"/>
    <w:rsid w:val="00084F5A"/>
    <w:rsid w:val="000851AB"/>
    <w:rsid w:val="00085626"/>
    <w:rsid w:val="000858C9"/>
    <w:rsid w:val="00085B8F"/>
    <w:rsid w:val="00085C78"/>
    <w:rsid w:val="00085EB4"/>
    <w:rsid w:val="00086002"/>
    <w:rsid w:val="0008618F"/>
    <w:rsid w:val="00086226"/>
    <w:rsid w:val="00086337"/>
    <w:rsid w:val="000864BE"/>
    <w:rsid w:val="0008661F"/>
    <w:rsid w:val="000866E1"/>
    <w:rsid w:val="00086895"/>
    <w:rsid w:val="00086B30"/>
    <w:rsid w:val="00086D37"/>
    <w:rsid w:val="00086FFA"/>
    <w:rsid w:val="000873C2"/>
    <w:rsid w:val="00087404"/>
    <w:rsid w:val="000876EB"/>
    <w:rsid w:val="0008777E"/>
    <w:rsid w:val="000877D3"/>
    <w:rsid w:val="00087887"/>
    <w:rsid w:val="00087EA4"/>
    <w:rsid w:val="00090119"/>
    <w:rsid w:val="00090298"/>
    <w:rsid w:val="0009035A"/>
    <w:rsid w:val="00090417"/>
    <w:rsid w:val="000904C0"/>
    <w:rsid w:val="00090AEA"/>
    <w:rsid w:val="00090D2F"/>
    <w:rsid w:val="00090DA3"/>
    <w:rsid w:val="00090E06"/>
    <w:rsid w:val="00090E8C"/>
    <w:rsid w:val="00090EEB"/>
    <w:rsid w:val="00090FAD"/>
    <w:rsid w:val="00091020"/>
    <w:rsid w:val="000911B4"/>
    <w:rsid w:val="000911E1"/>
    <w:rsid w:val="00091498"/>
    <w:rsid w:val="000914C8"/>
    <w:rsid w:val="00091554"/>
    <w:rsid w:val="0009174B"/>
    <w:rsid w:val="00091874"/>
    <w:rsid w:val="00091908"/>
    <w:rsid w:val="00091BC4"/>
    <w:rsid w:val="00091C60"/>
    <w:rsid w:val="00091DFF"/>
    <w:rsid w:val="00091EDE"/>
    <w:rsid w:val="0009201F"/>
    <w:rsid w:val="000921BD"/>
    <w:rsid w:val="0009222E"/>
    <w:rsid w:val="000922E7"/>
    <w:rsid w:val="0009232E"/>
    <w:rsid w:val="000928C1"/>
    <w:rsid w:val="00092901"/>
    <w:rsid w:val="0009296F"/>
    <w:rsid w:val="00092A9A"/>
    <w:rsid w:val="00092B3A"/>
    <w:rsid w:val="00092B64"/>
    <w:rsid w:val="00092E49"/>
    <w:rsid w:val="00092FF0"/>
    <w:rsid w:val="00093360"/>
    <w:rsid w:val="000934D2"/>
    <w:rsid w:val="00093756"/>
    <w:rsid w:val="00093892"/>
    <w:rsid w:val="00093B3E"/>
    <w:rsid w:val="00093BB5"/>
    <w:rsid w:val="00093BCB"/>
    <w:rsid w:val="00093C5E"/>
    <w:rsid w:val="00093DB2"/>
    <w:rsid w:val="00093DF4"/>
    <w:rsid w:val="00093E7A"/>
    <w:rsid w:val="000941E2"/>
    <w:rsid w:val="0009426F"/>
    <w:rsid w:val="0009433E"/>
    <w:rsid w:val="00094615"/>
    <w:rsid w:val="00094AD7"/>
    <w:rsid w:val="00094C02"/>
    <w:rsid w:val="00094CF2"/>
    <w:rsid w:val="00094D4F"/>
    <w:rsid w:val="00094D52"/>
    <w:rsid w:val="00094D87"/>
    <w:rsid w:val="00094F80"/>
    <w:rsid w:val="00095044"/>
    <w:rsid w:val="00095150"/>
    <w:rsid w:val="000951B7"/>
    <w:rsid w:val="0009531D"/>
    <w:rsid w:val="000953A4"/>
    <w:rsid w:val="0009589E"/>
    <w:rsid w:val="00095A26"/>
    <w:rsid w:val="00095AD1"/>
    <w:rsid w:val="00095B4D"/>
    <w:rsid w:val="00095D3A"/>
    <w:rsid w:val="00095E14"/>
    <w:rsid w:val="00095EEA"/>
    <w:rsid w:val="00096176"/>
    <w:rsid w:val="000962C8"/>
    <w:rsid w:val="000963E2"/>
    <w:rsid w:val="000963F0"/>
    <w:rsid w:val="0009645B"/>
    <w:rsid w:val="0009655D"/>
    <w:rsid w:val="00096573"/>
    <w:rsid w:val="0009658F"/>
    <w:rsid w:val="0009686B"/>
    <w:rsid w:val="000969CF"/>
    <w:rsid w:val="00096AA8"/>
    <w:rsid w:val="00096B64"/>
    <w:rsid w:val="00096C1E"/>
    <w:rsid w:val="00096F9B"/>
    <w:rsid w:val="0009726F"/>
    <w:rsid w:val="00097277"/>
    <w:rsid w:val="000973F1"/>
    <w:rsid w:val="000974C2"/>
    <w:rsid w:val="000975B1"/>
    <w:rsid w:val="000976F6"/>
    <w:rsid w:val="0009794D"/>
    <w:rsid w:val="00097979"/>
    <w:rsid w:val="00097AB0"/>
    <w:rsid w:val="00097C77"/>
    <w:rsid w:val="000A0105"/>
    <w:rsid w:val="000A01B7"/>
    <w:rsid w:val="000A020C"/>
    <w:rsid w:val="000A066F"/>
    <w:rsid w:val="000A06DC"/>
    <w:rsid w:val="000A07B2"/>
    <w:rsid w:val="000A0888"/>
    <w:rsid w:val="000A0B20"/>
    <w:rsid w:val="000A0B2D"/>
    <w:rsid w:val="000A0DA5"/>
    <w:rsid w:val="000A0EB7"/>
    <w:rsid w:val="000A108D"/>
    <w:rsid w:val="000A126A"/>
    <w:rsid w:val="000A1321"/>
    <w:rsid w:val="000A15D7"/>
    <w:rsid w:val="000A163D"/>
    <w:rsid w:val="000A1660"/>
    <w:rsid w:val="000A1776"/>
    <w:rsid w:val="000A1AD7"/>
    <w:rsid w:val="000A1D30"/>
    <w:rsid w:val="000A1F76"/>
    <w:rsid w:val="000A2124"/>
    <w:rsid w:val="000A21CC"/>
    <w:rsid w:val="000A22D1"/>
    <w:rsid w:val="000A2359"/>
    <w:rsid w:val="000A2445"/>
    <w:rsid w:val="000A246D"/>
    <w:rsid w:val="000A2541"/>
    <w:rsid w:val="000A25F0"/>
    <w:rsid w:val="000A25F4"/>
    <w:rsid w:val="000A28A2"/>
    <w:rsid w:val="000A29F9"/>
    <w:rsid w:val="000A2C68"/>
    <w:rsid w:val="000A2D4C"/>
    <w:rsid w:val="000A2E13"/>
    <w:rsid w:val="000A2EB4"/>
    <w:rsid w:val="000A33DD"/>
    <w:rsid w:val="000A34CD"/>
    <w:rsid w:val="000A36F1"/>
    <w:rsid w:val="000A388A"/>
    <w:rsid w:val="000A3A1F"/>
    <w:rsid w:val="000A3B78"/>
    <w:rsid w:val="000A3D03"/>
    <w:rsid w:val="000A3D70"/>
    <w:rsid w:val="000A3D7F"/>
    <w:rsid w:val="000A3DCD"/>
    <w:rsid w:val="000A41BE"/>
    <w:rsid w:val="000A430A"/>
    <w:rsid w:val="000A43C0"/>
    <w:rsid w:val="000A43C9"/>
    <w:rsid w:val="000A4545"/>
    <w:rsid w:val="000A4658"/>
    <w:rsid w:val="000A46B9"/>
    <w:rsid w:val="000A4949"/>
    <w:rsid w:val="000A4AFE"/>
    <w:rsid w:val="000A4C5A"/>
    <w:rsid w:val="000A4D85"/>
    <w:rsid w:val="000A4DEF"/>
    <w:rsid w:val="000A5101"/>
    <w:rsid w:val="000A51FA"/>
    <w:rsid w:val="000A5281"/>
    <w:rsid w:val="000A5333"/>
    <w:rsid w:val="000A5572"/>
    <w:rsid w:val="000A580B"/>
    <w:rsid w:val="000A5AA3"/>
    <w:rsid w:val="000A5AAE"/>
    <w:rsid w:val="000A5C19"/>
    <w:rsid w:val="000A5C9F"/>
    <w:rsid w:val="000A5D33"/>
    <w:rsid w:val="000A5D54"/>
    <w:rsid w:val="000A5DD7"/>
    <w:rsid w:val="000A60B8"/>
    <w:rsid w:val="000A66BF"/>
    <w:rsid w:val="000A6701"/>
    <w:rsid w:val="000A671E"/>
    <w:rsid w:val="000A678C"/>
    <w:rsid w:val="000A67F7"/>
    <w:rsid w:val="000A6947"/>
    <w:rsid w:val="000A69C7"/>
    <w:rsid w:val="000A6B21"/>
    <w:rsid w:val="000A6CF0"/>
    <w:rsid w:val="000A6ECA"/>
    <w:rsid w:val="000A6ED0"/>
    <w:rsid w:val="000A70A7"/>
    <w:rsid w:val="000A721C"/>
    <w:rsid w:val="000A72A7"/>
    <w:rsid w:val="000A7391"/>
    <w:rsid w:val="000A7394"/>
    <w:rsid w:val="000A7468"/>
    <w:rsid w:val="000A7684"/>
    <w:rsid w:val="000A7830"/>
    <w:rsid w:val="000A78EE"/>
    <w:rsid w:val="000A7A5F"/>
    <w:rsid w:val="000A7AA7"/>
    <w:rsid w:val="000A7BE6"/>
    <w:rsid w:val="000A7C09"/>
    <w:rsid w:val="000A7C79"/>
    <w:rsid w:val="000A7D79"/>
    <w:rsid w:val="000A7DD4"/>
    <w:rsid w:val="000A7DFD"/>
    <w:rsid w:val="000A7E6D"/>
    <w:rsid w:val="000A7F5A"/>
    <w:rsid w:val="000A7F72"/>
    <w:rsid w:val="000B003A"/>
    <w:rsid w:val="000B0216"/>
    <w:rsid w:val="000B0319"/>
    <w:rsid w:val="000B049D"/>
    <w:rsid w:val="000B0845"/>
    <w:rsid w:val="000B0A34"/>
    <w:rsid w:val="000B0B09"/>
    <w:rsid w:val="000B0C17"/>
    <w:rsid w:val="000B0CA9"/>
    <w:rsid w:val="000B0E9B"/>
    <w:rsid w:val="000B0F74"/>
    <w:rsid w:val="000B0F77"/>
    <w:rsid w:val="000B10A1"/>
    <w:rsid w:val="000B10D9"/>
    <w:rsid w:val="000B115E"/>
    <w:rsid w:val="000B158D"/>
    <w:rsid w:val="000B180D"/>
    <w:rsid w:val="000B1844"/>
    <w:rsid w:val="000B1882"/>
    <w:rsid w:val="000B1931"/>
    <w:rsid w:val="000B1952"/>
    <w:rsid w:val="000B1C45"/>
    <w:rsid w:val="000B1D69"/>
    <w:rsid w:val="000B1FDB"/>
    <w:rsid w:val="000B205F"/>
    <w:rsid w:val="000B21B0"/>
    <w:rsid w:val="000B22CE"/>
    <w:rsid w:val="000B24CE"/>
    <w:rsid w:val="000B26F5"/>
    <w:rsid w:val="000B28B7"/>
    <w:rsid w:val="000B2CA4"/>
    <w:rsid w:val="000B2D5B"/>
    <w:rsid w:val="000B2EF2"/>
    <w:rsid w:val="000B30E6"/>
    <w:rsid w:val="000B3117"/>
    <w:rsid w:val="000B3227"/>
    <w:rsid w:val="000B3413"/>
    <w:rsid w:val="000B35DE"/>
    <w:rsid w:val="000B35ED"/>
    <w:rsid w:val="000B366C"/>
    <w:rsid w:val="000B3787"/>
    <w:rsid w:val="000B3888"/>
    <w:rsid w:val="000B395D"/>
    <w:rsid w:val="000B39E8"/>
    <w:rsid w:val="000B3F07"/>
    <w:rsid w:val="000B3F11"/>
    <w:rsid w:val="000B3F19"/>
    <w:rsid w:val="000B43F4"/>
    <w:rsid w:val="000B4556"/>
    <w:rsid w:val="000B4701"/>
    <w:rsid w:val="000B4746"/>
    <w:rsid w:val="000B4864"/>
    <w:rsid w:val="000B4964"/>
    <w:rsid w:val="000B49AE"/>
    <w:rsid w:val="000B49D3"/>
    <w:rsid w:val="000B4AB4"/>
    <w:rsid w:val="000B4CFD"/>
    <w:rsid w:val="000B4E32"/>
    <w:rsid w:val="000B4FC3"/>
    <w:rsid w:val="000B52BD"/>
    <w:rsid w:val="000B52F6"/>
    <w:rsid w:val="000B540D"/>
    <w:rsid w:val="000B5762"/>
    <w:rsid w:val="000B5ACE"/>
    <w:rsid w:val="000B5BA1"/>
    <w:rsid w:val="000B5BF7"/>
    <w:rsid w:val="000B5CC3"/>
    <w:rsid w:val="000B5D93"/>
    <w:rsid w:val="000B5ED4"/>
    <w:rsid w:val="000B5FB2"/>
    <w:rsid w:val="000B61AE"/>
    <w:rsid w:val="000B6340"/>
    <w:rsid w:val="000B6417"/>
    <w:rsid w:val="000B659D"/>
    <w:rsid w:val="000B665A"/>
    <w:rsid w:val="000B6A1A"/>
    <w:rsid w:val="000B6A21"/>
    <w:rsid w:val="000B6C66"/>
    <w:rsid w:val="000B6D5C"/>
    <w:rsid w:val="000B6DC2"/>
    <w:rsid w:val="000B6EC0"/>
    <w:rsid w:val="000B6F84"/>
    <w:rsid w:val="000B6FC5"/>
    <w:rsid w:val="000B7133"/>
    <w:rsid w:val="000B7156"/>
    <w:rsid w:val="000B72AE"/>
    <w:rsid w:val="000B72B2"/>
    <w:rsid w:val="000B72D3"/>
    <w:rsid w:val="000B7325"/>
    <w:rsid w:val="000B7577"/>
    <w:rsid w:val="000B75EB"/>
    <w:rsid w:val="000B7740"/>
    <w:rsid w:val="000B79A8"/>
    <w:rsid w:val="000B7A16"/>
    <w:rsid w:val="000B7A68"/>
    <w:rsid w:val="000B7AC1"/>
    <w:rsid w:val="000B7DA2"/>
    <w:rsid w:val="000B7F24"/>
    <w:rsid w:val="000C014A"/>
    <w:rsid w:val="000C03B0"/>
    <w:rsid w:val="000C03E5"/>
    <w:rsid w:val="000C0651"/>
    <w:rsid w:val="000C0CE5"/>
    <w:rsid w:val="000C0CF6"/>
    <w:rsid w:val="000C0DFC"/>
    <w:rsid w:val="000C0FD2"/>
    <w:rsid w:val="000C11BD"/>
    <w:rsid w:val="000C1799"/>
    <w:rsid w:val="000C1E6F"/>
    <w:rsid w:val="000C1EFA"/>
    <w:rsid w:val="000C215F"/>
    <w:rsid w:val="000C2497"/>
    <w:rsid w:val="000C24C2"/>
    <w:rsid w:val="000C2745"/>
    <w:rsid w:val="000C27CF"/>
    <w:rsid w:val="000C29CC"/>
    <w:rsid w:val="000C2AA9"/>
    <w:rsid w:val="000C2B6A"/>
    <w:rsid w:val="000C2EC9"/>
    <w:rsid w:val="000C362E"/>
    <w:rsid w:val="000C37A9"/>
    <w:rsid w:val="000C38C4"/>
    <w:rsid w:val="000C397D"/>
    <w:rsid w:val="000C3B0C"/>
    <w:rsid w:val="000C3B3F"/>
    <w:rsid w:val="000C3B88"/>
    <w:rsid w:val="000C3C9A"/>
    <w:rsid w:val="000C3CD8"/>
    <w:rsid w:val="000C3F65"/>
    <w:rsid w:val="000C40FB"/>
    <w:rsid w:val="000C4251"/>
    <w:rsid w:val="000C42EE"/>
    <w:rsid w:val="000C43A3"/>
    <w:rsid w:val="000C4489"/>
    <w:rsid w:val="000C44B4"/>
    <w:rsid w:val="000C44BC"/>
    <w:rsid w:val="000C461E"/>
    <w:rsid w:val="000C4A60"/>
    <w:rsid w:val="000C4C65"/>
    <w:rsid w:val="000C4CD2"/>
    <w:rsid w:val="000C4E1E"/>
    <w:rsid w:val="000C4F02"/>
    <w:rsid w:val="000C5536"/>
    <w:rsid w:val="000C561C"/>
    <w:rsid w:val="000C564F"/>
    <w:rsid w:val="000C567A"/>
    <w:rsid w:val="000C58E6"/>
    <w:rsid w:val="000C598C"/>
    <w:rsid w:val="000C5A6C"/>
    <w:rsid w:val="000C5A80"/>
    <w:rsid w:val="000C5D3C"/>
    <w:rsid w:val="000C5ECF"/>
    <w:rsid w:val="000C5F46"/>
    <w:rsid w:val="000C606A"/>
    <w:rsid w:val="000C66CD"/>
    <w:rsid w:val="000C68F4"/>
    <w:rsid w:val="000C6948"/>
    <w:rsid w:val="000C6E77"/>
    <w:rsid w:val="000C7258"/>
    <w:rsid w:val="000C7412"/>
    <w:rsid w:val="000C74F2"/>
    <w:rsid w:val="000C7503"/>
    <w:rsid w:val="000C75C8"/>
    <w:rsid w:val="000C7694"/>
    <w:rsid w:val="000C7784"/>
    <w:rsid w:val="000C78EE"/>
    <w:rsid w:val="000C7BC8"/>
    <w:rsid w:val="000C7ED2"/>
    <w:rsid w:val="000C7F4B"/>
    <w:rsid w:val="000C7FD3"/>
    <w:rsid w:val="000D0143"/>
    <w:rsid w:val="000D02B9"/>
    <w:rsid w:val="000D03EA"/>
    <w:rsid w:val="000D07E9"/>
    <w:rsid w:val="000D0CD4"/>
    <w:rsid w:val="000D0D06"/>
    <w:rsid w:val="000D0D42"/>
    <w:rsid w:val="000D0D7A"/>
    <w:rsid w:val="000D1011"/>
    <w:rsid w:val="000D1112"/>
    <w:rsid w:val="000D1276"/>
    <w:rsid w:val="000D1482"/>
    <w:rsid w:val="000D158B"/>
    <w:rsid w:val="000D180D"/>
    <w:rsid w:val="000D1A5A"/>
    <w:rsid w:val="000D1D5D"/>
    <w:rsid w:val="000D1E9C"/>
    <w:rsid w:val="000D207B"/>
    <w:rsid w:val="000D2135"/>
    <w:rsid w:val="000D214E"/>
    <w:rsid w:val="000D21DA"/>
    <w:rsid w:val="000D228C"/>
    <w:rsid w:val="000D2318"/>
    <w:rsid w:val="000D2366"/>
    <w:rsid w:val="000D261C"/>
    <w:rsid w:val="000D26E8"/>
    <w:rsid w:val="000D2D48"/>
    <w:rsid w:val="000D2DC7"/>
    <w:rsid w:val="000D2EF6"/>
    <w:rsid w:val="000D30FB"/>
    <w:rsid w:val="000D3109"/>
    <w:rsid w:val="000D3147"/>
    <w:rsid w:val="000D31C8"/>
    <w:rsid w:val="000D34D3"/>
    <w:rsid w:val="000D3698"/>
    <w:rsid w:val="000D3708"/>
    <w:rsid w:val="000D378F"/>
    <w:rsid w:val="000D3810"/>
    <w:rsid w:val="000D39F6"/>
    <w:rsid w:val="000D3AA5"/>
    <w:rsid w:val="000D3EA0"/>
    <w:rsid w:val="000D4069"/>
    <w:rsid w:val="000D41DA"/>
    <w:rsid w:val="000D43D2"/>
    <w:rsid w:val="000D47CC"/>
    <w:rsid w:val="000D4909"/>
    <w:rsid w:val="000D4914"/>
    <w:rsid w:val="000D499A"/>
    <w:rsid w:val="000D49A2"/>
    <w:rsid w:val="000D4A04"/>
    <w:rsid w:val="000D4AA2"/>
    <w:rsid w:val="000D4B09"/>
    <w:rsid w:val="000D4ED5"/>
    <w:rsid w:val="000D4EFA"/>
    <w:rsid w:val="000D5084"/>
    <w:rsid w:val="000D5176"/>
    <w:rsid w:val="000D51E1"/>
    <w:rsid w:val="000D525C"/>
    <w:rsid w:val="000D5361"/>
    <w:rsid w:val="000D558F"/>
    <w:rsid w:val="000D57A6"/>
    <w:rsid w:val="000D57E8"/>
    <w:rsid w:val="000D58DE"/>
    <w:rsid w:val="000D5958"/>
    <w:rsid w:val="000D5979"/>
    <w:rsid w:val="000D59DE"/>
    <w:rsid w:val="000D59FE"/>
    <w:rsid w:val="000D5AAB"/>
    <w:rsid w:val="000D5AB8"/>
    <w:rsid w:val="000D5CDB"/>
    <w:rsid w:val="000D6071"/>
    <w:rsid w:val="000D60C1"/>
    <w:rsid w:val="000D61E9"/>
    <w:rsid w:val="000D657D"/>
    <w:rsid w:val="000D65DF"/>
    <w:rsid w:val="000D67F3"/>
    <w:rsid w:val="000D6869"/>
    <w:rsid w:val="000D69B2"/>
    <w:rsid w:val="000D6C37"/>
    <w:rsid w:val="000D6D3B"/>
    <w:rsid w:val="000D6DBD"/>
    <w:rsid w:val="000D6EE5"/>
    <w:rsid w:val="000D7039"/>
    <w:rsid w:val="000D7082"/>
    <w:rsid w:val="000D71D9"/>
    <w:rsid w:val="000D74B3"/>
    <w:rsid w:val="000D7511"/>
    <w:rsid w:val="000D7765"/>
    <w:rsid w:val="000D77DC"/>
    <w:rsid w:val="000D780B"/>
    <w:rsid w:val="000D7A8A"/>
    <w:rsid w:val="000D7B0A"/>
    <w:rsid w:val="000D7CF1"/>
    <w:rsid w:val="000D7D56"/>
    <w:rsid w:val="000D7EFB"/>
    <w:rsid w:val="000E027F"/>
    <w:rsid w:val="000E04E4"/>
    <w:rsid w:val="000E0841"/>
    <w:rsid w:val="000E098F"/>
    <w:rsid w:val="000E09C1"/>
    <w:rsid w:val="000E0AAC"/>
    <w:rsid w:val="000E0E5D"/>
    <w:rsid w:val="000E0E7E"/>
    <w:rsid w:val="000E10B3"/>
    <w:rsid w:val="000E140E"/>
    <w:rsid w:val="000E15B8"/>
    <w:rsid w:val="000E1725"/>
    <w:rsid w:val="000E1793"/>
    <w:rsid w:val="000E18D6"/>
    <w:rsid w:val="000E1B05"/>
    <w:rsid w:val="000E1BB1"/>
    <w:rsid w:val="000E1BD7"/>
    <w:rsid w:val="000E1C8A"/>
    <w:rsid w:val="000E1D95"/>
    <w:rsid w:val="000E1EC0"/>
    <w:rsid w:val="000E20BB"/>
    <w:rsid w:val="000E21B1"/>
    <w:rsid w:val="000E2233"/>
    <w:rsid w:val="000E2275"/>
    <w:rsid w:val="000E22C8"/>
    <w:rsid w:val="000E2311"/>
    <w:rsid w:val="000E23A6"/>
    <w:rsid w:val="000E245D"/>
    <w:rsid w:val="000E2669"/>
    <w:rsid w:val="000E26AD"/>
    <w:rsid w:val="000E277F"/>
    <w:rsid w:val="000E2787"/>
    <w:rsid w:val="000E27F5"/>
    <w:rsid w:val="000E280A"/>
    <w:rsid w:val="000E28A7"/>
    <w:rsid w:val="000E292C"/>
    <w:rsid w:val="000E296C"/>
    <w:rsid w:val="000E29D5"/>
    <w:rsid w:val="000E2B67"/>
    <w:rsid w:val="000E2DE4"/>
    <w:rsid w:val="000E2EA7"/>
    <w:rsid w:val="000E2FF3"/>
    <w:rsid w:val="000E3122"/>
    <w:rsid w:val="000E32C1"/>
    <w:rsid w:val="000E3385"/>
    <w:rsid w:val="000E3588"/>
    <w:rsid w:val="000E39AD"/>
    <w:rsid w:val="000E39CD"/>
    <w:rsid w:val="000E3BA3"/>
    <w:rsid w:val="000E3CA0"/>
    <w:rsid w:val="000E3CC5"/>
    <w:rsid w:val="000E3D1C"/>
    <w:rsid w:val="000E3DF2"/>
    <w:rsid w:val="000E3F66"/>
    <w:rsid w:val="000E3FE7"/>
    <w:rsid w:val="000E413D"/>
    <w:rsid w:val="000E42A8"/>
    <w:rsid w:val="000E4A82"/>
    <w:rsid w:val="000E4C4C"/>
    <w:rsid w:val="000E4D72"/>
    <w:rsid w:val="000E51F7"/>
    <w:rsid w:val="000E52FC"/>
    <w:rsid w:val="000E550A"/>
    <w:rsid w:val="000E5552"/>
    <w:rsid w:val="000E5620"/>
    <w:rsid w:val="000E569B"/>
    <w:rsid w:val="000E57A1"/>
    <w:rsid w:val="000E585B"/>
    <w:rsid w:val="000E5A6A"/>
    <w:rsid w:val="000E5A94"/>
    <w:rsid w:val="000E5B58"/>
    <w:rsid w:val="000E5BB2"/>
    <w:rsid w:val="000E5BCD"/>
    <w:rsid w:val="000E5E5E"/>
    <w:rsid w:val="000E5F30"/>
    <w:rsid w:val="000E5F6B"/>
    <w:rsid w:val="000E60CE"/>
    <w:rsid w:val="000E6154"/>
    <w:rsid w:val="000E622A"/>
    <w:rsid w:val="000E6255"/>
    <w:rsid w:val="000E6312"/>
    <w:rsid w:val="000E6464"/>
    <w:rsid w:val="000E652A"/>
    <w:rsid w:val="000E6570"/>
    <w:rsid w:val="000E66A8"/>
    <w:rsid w:val="000E66CD"/>
    <w:rsid w:val="000E6839"/>
    <w:rsid w:val="000E69F3"/>
    <w:rsid w:val="000E6B2E"/>
    <w:rsid w:val="000E6D7A"/>
    <w:rsid w:val="000E6E68"/>
    <w:rsid w:val="000E6EA4"/>
    <w:rsid w:val="000E6F52"/>
    <w:rsid w:val="000E6FEC"/>
    <w:rsid w:val="000E70AE"/>
    <w:rsid w:val="000E7144"/>
    <w:rsid w:val="000E7457"/>
    <w:rsid w:val="000E7484"/>
    <w:rsid w:val="000E75AD"/>
    <w:rsid w:val="000E75E6"/>
    <w:rsid w:val="000E760D"/>
    <w:rsid w:val="000E7687"/>
    <w:rsid w:val="000E79FB"/>
    <w:rsid w:val="000E7B3A"/>
    <w:rsid w:val="000E7C38"/>
    <w:rsid w:val="000E7C76"/>
    <w:rsid w:val="000E7CDB"/>
    <w:rsid w:val="000E7D05"/>
    <w:rsid w:val="000E7FDE"/>
    <w:rsid w:val="000F0105"/>
    <w:rsid w:val="000F0480"/>
    <w:rsid w:val="000F0767"/>
    <w:rsid w:val="000F076E"/>
    <w:rsid w:val="000F09D2"/>
    <w:rsid w:val="000F0C36"/>
    <w:rsid w:val="000F0C49"/>
    <w:rsid w:val="000F0CC1"/>
    <w:rsid w:val="000F103D"/>
    <w:rsid w:val="000F11AC"/>
    <w:rsid w:val="000F1304"/>
    <w:rsid w:val="000F13EF"/>
    <w:rsid w:val="000F1648"/>
    <w:rsid w:val="000F174B"/>
    <w:rsid w:val="000F1A38"/>
    <w:rsid w:val="000F1DE1"/>
    <w:rsid w:val="000F225C"/>
    <w:rsid w:val="000F2372"/>
    <w:rsid w:val="000F2377"/>
    <w:rsid w:val="000F23C3"/>
    <w:rsid w:val="000F2445"/>
    <w:rsid w:val="000F28D8"/>
    <w:rsid w:val="000F297A"/>
    <w:rsid w:val="000F2A61"/>
    <w:rsid w:val="000F2AB6"/>
    <w:rsid w:val="000F2AE0"/>
    <w:rsid w:val="000F2AF2"/>
    <w:rsid w:val="000F2B12"/>
    <w:rsid w:val="000F2B9B"/>
    <w:rsid w:val="000F31F1"/>
    <w:rsid w:val="000F32EC"/>
    <w:rsid w:val="000F342B"/>
    <w:rsid w:val="000F368F"/>
    <w:rsid w:val="000F37DD"/>
    <w:rsid w:val="000F3859"/>
    <w:rsid w:val="000F38C3"/>
    <w:rsid w:val="000F39A3"/>
    <w:rsid w:val="000F3D23"/>
    <w:rsid w:val="000F3EE5"/>
    <w:rsid w:val="000F3F57"/>
    <w:rsid w:val="000F4094"/>
    <w:rsid w:val="000F4357"/>
    <w:rsid w:val="000F47C4"/>
    <w:rsid w:val="000F49FC"/>
    <w:rsid w:val="000F4B04"/>
    <w:rsid w:val="000F4C55"/>
    <w:rsid w:val="000F4CEC"/>
    <w:rsid w:val="000F4E9B"/>
    <w:rsid w:val="000F508E"/>
    <w:rsid w:val="000F50AE"/>
    <w:rsid w:val="000F5317"/>
    <w:rsid w:val="000F531C"/>
    <w:rsid w:val="000F53C1"/>
    <w:rsid w:val="000F5627"/>
    <w:rsid w:val="000F56B5"/>
    <w:rsid w:val="000F574F"/>
    <w:rsid w:val="000F5A61"/>
    <w:rsid w:val="000F5AD9"/>
    <w:rsid w:val="000F5E7A"/>
    <w:rsid w:val="000F5FE6"/>
    <w:rsid w:val="000F6077"/>
    <w:rsid w:val="000F6386"/>
    <w:rsid w:val="000F6389"/>
    <w:rsid w:val="000F657F"/>
    <w:rsid w:val="000F6723"/>
    <w:rsid w:val="000F681F"/>
    <w:rsid w:val="000F68EA"/>
    <w:rsid w:val="000F69C1"/>
    <w:rsid w:val="000F6B1A"/>
    <w:rsid w:val="000F7009"/>
    <w:rsid w:val="000F72B1"/>
    <w:rsid w:val="000F72DD"/>
    <w:rsid w:val="000F7580"/>
    <w:rsid w:val="000F770B"/>
    <w:rsid w:val="000F7745"/>
    <w:rsid w:val="000F79E5"/>
    <w:rsid w:val="000F7B51"/>
    <w:rsid w:val="000F7E80"/>
    <w:rsid w:val="000F7F01"/>
    <w:rsid w:val="000F7FE1"/>
    <w:rsid w:val="00100065"/>
    <w:rsid w:val="001002A6"/>
    <w:rsid w:val="001002DE"/>
    <w:rsid w:val="001002F1"/>
    <w:rsid w:val="001002F5"/>
    <w:rsid w:val="0010030D"/>
    <w:rsid w:val="0010031F"/>
    <w:rsid w:val="00100332"/>
    <w:rsid w:val="0010034B"/>
    <w:rsid w:val="00100355"/>
    <w:rsid w:val="001004DF"/>
    <w:rsid w:val="00100518"/>
    <w:rsid w:val="00100527"/>
    <w:rsid w:val="00100549"/>
    <w:rsid w:val="00100A3A"/>
    <w:rsid w:val="00100AC6"/>
    <w:rsid w:val="00100BFC"/>
    <w:rsid w:val="00100CA9"/>
    <w:rsid w:val="0010101C"/>
    <w:rsid w:val="00101113"/>
    <w:rsid w:val="00101448"/>
    <w:rsid w:val="0010171A"/>
    <w:rsid w:val="001017D4"/>
    <w:rsid w:val="00101802"/>
    <w:rsid w:val="001019BE"/>
    <w:rsid w:val="001019F0"/>
    <w:rsid w:val="00101C50"/>
    <w:rsid w:val="00101E87"/>
    <w:rsid w:val="00101F14"/>
    <w:rsid w:val="001021B3"/>
    <w:rsid w:val="00102278"/>
    <w:rsid w:val="001023F4"/>
    <w:rsid w:val="001025D3"/>
    <w:rsid w:val="0010268B"/>
    <w:rsid w:val="0010269A"/>
    <w:rsid w:val="0010288F"/>
    <w:rsid w:val="0010296E"/>
    <w:rsid w:val="00102A49"/>
    <w:rsid w:val="00102B74"/>
    <w:rsid w:val="00102B8D"/>
    <w:rsid w:val="00102C16"/>
    <w:rsid w:val="00102D0F"/>
    <w:rsid w:val="00102D98"/>
    <w:rsid w:val="00102DF6"/>
    <w:rsid w:val="00103224"/>
    <w:rsid w:val="001032BF"/>
    <w:rsid w:val="0010333F"/>
    <w:rsid w:val="001036B2"/>
    <w:rsid w:val="00103752"/>
    <w:rsid w:val="001037A0"/>
    <w:rsid w:val="001037B1"/>
    <w:rsid w:val="00103870"/>
    <w:rsid w:val="001038A9"/>
    <w:rsid w:val="00103C5C"/>
    <w:rsid w:val="00103D65"/>
    <w:rsid w:val="00103E1A"/>
    <w:rsid w:val="0010423E"/>
    <w:rsid w:val="00104358"/>
    <w:rsid w:val="00104877"/>
    <w:rsid w:val="00104E1A"/>
    <w:rsid w:val="00104F84"/>
    <w:rsid w:val="00104FF3"/>
    <w:rsid w:val="001052A9"/>
    <w:rsid w:val="001053C2"/>
    <w:rsid w:val="001053E5"/>
    <w:rsid w:val="00105466"/>
    <w:rsid w:val="001054B3"/>
    <w:rsid w:val="0010555D"/>
    <w:rsid w:val="00105669"/>
    <w:rsid w:val="00105672"/>
    <w:rsid w:val="00105AAF"/>
    <w:rsid w:val="00105ADF"/>
    <w:rsid w:val="00105B3A"/>
    <w:rsid w:val="00105E7B"/>
    <w:rsid w:val="00105F24"/>
    <w:rsid w:val="00106162"/>
    <w:rsid w:val="001062D2"/>
    <w:rsid w:val="001062DB"/>
    <w:rsid w:val="001064D2"/>
    <w:rsid w:val="00106505"/>
    <w:rsid w:val="0010668F"/>
    <w:rsid w:val="00106836"/>
    <w:rsid w:val="00106E90"/>
    <w:rsid w:val="001072CE"/>
    <w:rsid w:val="0010786B"/>
    <w:rsid w:val="00107976"/>
    <w:rsid w:val="00107B8D"/>
    <w:rsid w:val="00107C53"/>
    <w:rsid w:val="00107C64"/>
    <w:rsid w:val="00107DCA"/>
    <w:rsid w:val="00107F71"/>
    <w:rsid w:val="00107F7A"/>
    <w:rsid w:val="00110017"/>
    <w:rsid w:val="0011032C"/>
    <w:rsid w:val="0011059D"/>
    <w:rsid w:val="001105ED"/>
    <w:rsid w:val="0011074F"/>
    <w:rsid w:val="00110893"/>
    <w:rsid w:val="00110B54"/>
    <w:rsid w:val="00110BB3"/>
    <w:rsid w:val="00110C0A"/>
    <w:rsid w:val="00110D09"/>
    <w:rsid w:val="00110DCE"/>
    <w:rsid w:val="0011108E"/>
    <w:rsid w:val="001111E7"/>
    <w:rsid w:val="001111F7"/>
    <w:rsid w:val="00111224"/>
    <w:rsid w:val="0011130A"/>
    <w:rsid w:val="00111568"/>
    <w:rsid w:val="0011168D"/>
    <w:rsid w:val="00111816"/>
    <w:rsid w:val="0011186F"/>
    <w:rsid w:val="00111A46"/>
    <w:rsid w:val="00111D7F"/>
    <w:rsid w:val="00111F6A"/>
    <w:rsid w:val="001120AF"/>
    <w:rsid w:val="0011213D"/>
    <w:rsid w:val="00112191"/>
    <w:rsid w:val="001122AF"/>
    <w:rsid w:val="0011237A"/>
    <w:rsid w:val="001125C2"/>
    <w:rsid w:val="0011262A"/>
    <w:rsid w:val="00112740"/>
    <w:rsid w:val="001129DA"/>
    <w:rsid w:val="00112A99"/>
    <w:rsid w:val="00112AE8"/>
    <w:rsid w:val="00112C3E"/>
    <w:rsid w:val="00112C93"/>
    <w:rsid w:val="00112DC0"/>
    <w:rsid w:val="00112E30"/>
    <w:rsid w:val="00112EB1"/>
    <w:rsid w:val="00112ED6"/>
    <w:rsid w:val="00112FC4"/>
    <w:rsid w:val="001130A7"/>
    <w:rsid w:val="001130AC"/>
    <w:rsid w:val="0011314A"/>
    <w:rsid w:val="00113195"/>
    <w:rsid w:val="00113227"/>
    <w:rsid w:val="001132F5"/>
    <w:rsid w:val="00113325"/>
    <w:rsid w:val="001133E1"/>
    <w:rsid w:val="0011366A"/>
    <w:rsid w:val="0011368F"/>
    <w:rsid w:val="00113A72"/>
    <w:rsid w:val="00113A7D"/>
    <w:rsid w:val="00113B55"/>
    <w:rsid w:val="00113B97"/>
    <w:rsid w:val="00113BEB"/>
    <w:rsid w:val="00113C89"/>
    <w:rsid w:val="00114253"/>
    <w:rsid w:val="0011429C"/>
    <w:rsid w:val="001148EA"/>
    <w:rsid w:val="001151AA"/>
    <w:rsid w:val="001151D9"/>
    <w:rsid w:val="00115446"/>
    <w:rsid w:val="00115660"/>
    <w:rsid w:val="001158D0"/>
    <w:rsid w:val="00115977"/>
    <w:rsid w:val="00115C03"/>
    <w:rsid w:val="00115DB8"/>
    <w:rsid w:val="00115E9A"/>
    <w:rsid w:val="001161F8"/>
    <w:rsid w:val="00116430"/>
    <w:rsid w:val="001164CA"/>
    <w:rsid w:val="00116582"/>
    <w:rsid w:val="00116870"/>
    <w:rsid w:val="001168D9"/>
    <w:rsid w:val="0011694F"/>
    <w:rsid w:val="00116A45"/>
    <w:rsid w:val="00116BC8"/>
    <w:rsid w:val="00116D4E"/>
    <w:rsid w:val="00116F88"/>
    <w:rsid w:val="00116FAA"/>
    <w:rsid w:val="001176A9"/>
    <w:rsid w:val="0011771B"/>
    <w:rsid w:val="00117ABC"/>
    <w:rsid w:val="00117B3D"/>
    <w:rsid w:val="00117BCC"/>
    <w:rsid w:val="00117C90"/>
    <w:rsid w:val="00117E34"/>
    <w:rsid w:val="00117E63"/>
    <w:rsid w:val="00117F5B"/>
    <w:rsid w:val="00120322"/>
    <w:rsid w:val="00120395"/>
    <w:rsid w:val="00120472"/>
    <w:rsid w:val="00120517"/>
    <w:rsid w:val="001205EE"/>
    <w:rsid w:val="0012074C"/>
    <w:rsid w:val="00120A68"/>
    <w:rsid w:val="00120F0A"/>
    <w:rsid w:val="001210FF"/>
    <w:rsid w:val="001212BC"/>
    <w:rsid w:val="001212ED"/>
    <w:rsid w:val="00121455"/>
    <w:rsid w:val="0012171A"/>
    <w:rsid w:val="001217B9"/>
    <w:rsid w:val="001217DD"/>
    <w:rsid w:val="00121A75"/>
    <w:rsid w:val="00121DC2"/>
    <w:rsid w:val="00121EA8"/>
    <w:rsid w:val="001221FD"/>
    <w:rsid w:val="0012228D"/>
    <w:rsid w:val="001222C4"/>
    <w:rsid w:val="001223A1"/>
    <w:rsid w:val="00122536"/>
    <w:rsid w:val="001226F7"/>
    <w:rsid w:val="00122721"/>
    <w:rsid w:val="001227FE"/>
    <w:rsid w:val="00122831"/>
    <w:rsid w:val="00122904"/>
    <w:rsid w:val="001229C3"/>
    <w:rsid w:val="00122A67"/>
    <w:rsid w:val="00122C09"/>
    <w:rsid w:val="00122C9A"/>
    <w:rsid w:val="00122DDC"/>
    <w:rsid w:val="00122F9A"/>
    <w:rsid w:val="00122FD1"/>
    <w:rsid w:val="001231DF"/>
    <w:rsid w:val="00123618"/>
    <w:rsid w:val="00123634"/>
    <w:rsid w:val="00123683"/>
    <w:rsid w:val="00123834"/>
    <w:rsid w:val="00123C01"/>
    <w:rsid w:val="00123D99"/>
    <w:rsid w:val="00123F50"/>
    <w:rsid w:val="00123FAC"/>
    <w:rsid w:val="0012412D"/>
    <w:rsid w:val="00124135"/>
    <w:rsid w:val="00124161"/>
    <w:rsid w:val="0012418C"/>
    <w:rsid w:val="001241EB"/>
    <w:rsid w:val="0012426B"/>
    <w:rsid w:val="0012455B"/>
    <w:rsid w:val="00124942"/>
    <w:rsid w:val="001249A0"/>
    <w:rsid w:val="00124CB7"/>
    <w:rsid w:val="00124E5E"/>
    <w:rsid w:val="00124E65"/>
    <w:rsid w:val="00124E68"/>
    <w:rsid w:val="00124F17"/>
    <w:rsid w:val="00124FD7"/>
    <w:rsid w:val="00125164"/>
    <w:rsid w:val="00125226"/>
    <w:rsid w:val="0012525B"/>
    <w:rsid w:val="001252F6"/>
    <w:rsid w:val="001253E7"/>
    <w:rsid w:val="00125488"/>
    <w:rsid w:val="0012571D"/>
    <w:rsid w:val="00125794"/>
    <w:rsid w:val="0012580D"/>
    <w:rsid w:val="00125982"/>
    <w:rsid w:val="00125B4C"/>
    <w:rsid w:val="00125C3D"/>
    <w:rsid w:val="00125F79"/>
    <w:rsid w:val="00125F8B"/>
    <w:rsid w:val="00126428"/>
    <w:rsid w:val="001264D9"/>
    <w:rsid w:val="00126649"/>
    <w:rsid w:val="001266AB"/>
    <w:rsid w:val="001267FE"/>
    <w:rsid w:val="00126E19"/>
    <w:rsid w:val="001273FA"/>
    <w:rsid w:val="00127562"/>
    <w:rsid w:val="0012759C"/>
    <w:rsid w:val="00127692"/>
    <w:rsid w:val="001277AC"/>
    <w:rsid w:val="001278C7"/>
    <w:rsid w:val="00127A4C"/>
    <w:rsid w:val="00127B01"/>
    <w:rsid w:val="00127B23"/>
    <w:rsid w:val="00127B66"/>
    <w:rsid w:val="00127EAE"/>
    <w:rsid w:val="00127FB1"/>
    <w:rsid w:val="0013015A"/>
    <w:rsid w:val="0013021C"/>
    <w:rsid w:val="00130278"/>
    <w:rsid w:val="00130294"/>
    <w:rsid w:val="0013051A"/>
    <w:rsid w:val="00130958"/>
    <w:rsid w:val="00130990"/>
    <w:rsid w:val="001309D9"/>
    <w:rsid w:val="00130B27"/>
    <w:rsid w:val="00130C0D"/>
    <w:rsid w:val="00130DA8"/>
    <w:rsid w:val="00130DB0"/>
    <w:rsid w:val="00130E55"/>
    <w:rsid w:val="00131278"/>
    <w:rsid w:val="001313C6"/>
    <w:rsid w:val="00131547"/>
    <w:rsid w:val="00131993"/>
    <w:rsid w:val="00131A67"/>
    <w:rsid w:val="00131B52"/>
    <w:rsid w:val="00131D19"/>
    <w:rsid w:val="00131D3A"/>
    <w:rsid w:val="00131D7E"/>
    <w:rsid w:val="00131DAC"/>
    <w:rsid w:val="001320C1"/>
    <w:rsid w:val="001321BC"/>
    <w:rsid w:val="001321EB"/>
    <w:rsid w:val="001322BA"/>
    <w:rsid w:val="00132306"/>
    <w:rsid w:val="00132331"/>
    <w:rsid w:val="0013249A"/>
    <w:rsid w:val="00132795"/>
    <w:rsid w:val="00132945"/>
    <w:rsid w:val="00132A97"/>
    <w:rsid w:val="00132B55"/>
    <w:rsid w:val="00132BBF"/>
    <w:rsid w:val="00132C98"/>
    <w:rsid w:val="00132CA0"/>
    <w:rsid w:val="00132CB8"/>
    <w:rsid w:val="00132E5C"/>
    <w:rsid w:val="00132EAA"/>
    <w:rsid w:val="00133040"/>
    <w:rsid w:val="001330B4"/>
    <w:rsid w:val="001330E7"/>
    <w:rsid w:val="00133105"/>
    <w:rsid w:val="001331E3"/>
    <w:rsid w:val="001332CA"/>
    <w:rsid w:val="00133907"/>
    <w:rsid w:val="00133A2B"/>
    <w:rsid w:val="00133BF7"/>
    <w:rsid w:val="00133C1B"/>
    <w:rsid w:val="00133D08"/>
    <w:rsid w:val="00133EAB"/>
    <w:rsid w:val="001340E7"/>
    <w:rsid w:val="00134345"/>
    <w:rsid w:val="001344C1"/>
    <w:rsid w:val="001345F2"/>
    <w:rsid w:val="00134962"/>
    <w:rsid w:val="00134986"/>
    <w:rsid w:val="001349F1"/>
    <w:rsid w:val="00134ADC"/>
    <w:rsid w:val="00134C64"/>
    <w:rsid w:val="00134DA0"/>
    <w:rsid w:val="00134E54"/>
    <w:rsid w:val="001353DD"/>
    <w:rsid w:val="001354C5"/>
    <w:rsid w:val="00135529"/>
    <w:rsid w:val="00135673"/>
    <w:rsid w:val="00135788"/>
    <w:rsid w:val="00135871"/>
    <w:rsid w:val="00135987"/>
    <w:rsid w:val="00135A9B"/>
    <w:rsid w:val="00135B15"/>
    <w:rsid w:val="00135CE1"/>
    <w:rsid w:val="00135E05"/>
    <w:rsid w:val="00135F0A"/>
    <w:rsid w:val="00136299"/>
    <w:rsid w:val="001363C0"/>
    <w:rsid w:val="001363CC"/>
    <w:rsid w:val="00136449"/>
    <w:rsid w:val="0013656E"/>
    <w:rsid w:val="0013675C"/>
    <w:rsid w:val="00136874"/>
    <w:rsid w:val="001368B7"/>
    <w:rsid w:val="00136BF4"/>
    <w:rsid w:val="00136C61"/>
    <w:rsid w:val="00136DC6"/>
    <w:rsid w:val="00136E7D"/>
    <w:rsid w:val="00136E8B"/>
    <w:rsid w:val="00136F81"/>
    <w:rsid w:val="0013731D"/>
    <w:rsid w:val="001374E3"/>
    <w:rsid w:val="0013752B"/>
    <w:rsid w:val="0013789F"/>
    <w:rsid w:val="00137C09"/>
    <w:rsid w:val="00137CA6"/>
    <w:rsid w:val="00137E51"/>
    <w:rsid w:val="00137F9F"/>
    <w:rsid w:val="00140053"/>
    <w:rsid w:val="00140105"/>
    <w:rsid w:val="00140129"/>
    <w:rsid w:val="001401B5"/>
    <w:rsid w:val="0014026F"/>
    <w:rsid w:val="00140573"/>
    <w:rsid w:val="0014066A"/>
    <w:rsid w:val="001407CB"/>
    <w:rsid w:val="001409C7"/>
    <w:rsid w:val="00140BFA"/>
    <w:rsid w:val="00140C60"/>
    <w:rsid w:val="00140E76"/>
    <w:rsid w:val="00140EEA"/>
    <w:rsid w:val="00140FAC"/>
    <w:rsid w:val="00141041"/>
    <w:rsid w:val="00141182"/>
    <w:rsid w:val="00141347"/>
    <w:rsid w:val="0014143F"/>
    <w:rsid w:val="00141474"/>
    <w:rsid w:val="00141574"/>
    <w:rsid w:val="00141781"/>
    <w:rsid w:val="00141883"/>
    <w:rsid w:val="0014188C"/>
    <w:rsid w:val="00141A43"/>
    <w:rsid w:val="00141A79"/>
    <w:rsid w:val="00142006"/>
    <w:rsid w:val="00142031"/>
    <w:rsid w:val="0014207E"/>
    <w:rsid w:val="00142094"/>
    <w:rsid w:val="00142133"/>
    <w:rsid w:val="00142307"/>
    <w:rsid w:val="00142488"/>
    <w:rsid w:val="001424C1"/>
    <w:rsid w:val="001426A1"/>
    <w:rsid w:val="001427E1"/>
    <w:rsid w:val="00142CA7"/>
    <w:rsid w:val="00142D44"/>
    <w:rsid w:val="00143149"/>
    <w:rsid w:val="001432BA"/>
    <w:rsid w:val="001433D4"/>
    <w:rsid w:val="0014386A"/>
    <w:rsid w:val="00143AB9"/>
    <w:rsid w:val="00143B33"/>
    <w:rsid w:val="00143BCF"/>
    <w:rsid w:val="00143DAA"/>
    <w:rsid w:val="00143FD1"/>
    <w:rsid w:val="00144071"/>
    <w:rsid w:val="00144782"/>
    <w:rsid w:val="00144831"/>
    <w:rsid w:val="001448EF"/>
    <w:rsid w:val="00144A76"/>
    <w:rsid w:val="00144DC0"/>
    <w:rsid w:val="00144E15"/>
    <w:rsid w:val="00144E83"/>
    <w:rsid w:val="00145496"/>
    <w:rsid w:val="00145529"/>
    <w:rsid w:val="0014553C"/>
    <w:rsid w:val="00145A8B"/>
    <w:rsid w:val="00145B61"/>
    <w:rsid w:val="00145CAA"/>
    <w:rsid w:val="00145D05"/>
    <w:rsid w:val="00145D2F"/>
    <w:rsid w:val="00145D75"/>
    <w:rsid w:val="00145DD2"/>
    <w:rsid w:val="00145F0A"/>
    <w:rsid w:val="00145FC9"/>
    <w:rsid w:val="0014612C"/>
    <w:rsid w:val="00146221"/>
    <w:rsid w:val="00146373"/>
    <w:rsid w:val="00146987"/>
    <w:rsid w:val="00146A4F"/>
    <w:rsid w:val="00146AC3"/>
    <w:rsid w:val="00146D19"/>
    <w:rsid w:val="00146EA3"/>
    <w:rsid w:val="00147362"/>
    <w:rsid w:val="001475BE"/>
    <w:rsid w:val="00147635"/>
    <w:rsid w:val="0014769A"/>
    <w:rsid w:val="0014791F"/>
    <w:rsid w:val="00147920"/>
    <w:rsid w:val="00147A52"/>
    <w:rsid w:val="00147AF7"/>
    <w:rsid w:val="00147B49"/>
    <w:rsid w:val="00147C4D"/>
    <w:rsid w:val="001501CF"/>
    <w:rsid w:val="001502A8"/>
    <w:rsid w:val="0015042B"/>
    <w:rsid w:val="00150827"/>
    <w:rsid w:val="00150884"/>
    <w:rsid w:val="00150C6D"/>
    <w:rsid w:val="00150C7A"/>
    <w:rsid w:val="00150CA7"/>
    <w:rsid w:val="00151094"/>
    <w:rsid w:val="001510BF"/>
    <w:rsid w:val="00151147"/>
    <w:rsid w:val="0015115E"/>
    <w:rsid w:val="00151562"/>
    <w:rsid w:val="001517C3"/>
    <w:rsid w:val="001517E2"/>
    <w:rsid w:val="00151A2B"/>
    <w:rsid w:val="00151AAA"/>
    <w:rsid w:val="00151BAA"/>
    <w:rsid w:val="00151D64"/>
    <w:rsid w:val="00151E80"/>
    <w:rsid w:val="0015234B"/>
    <w:rsid w:val="001525D3"/>
    <w:rsid w:val="001526FE"/>
    <w:rsid w:val="0015294F"/>
    <w:rsid w:val="00152E81"/>
    <w:rsid w:val="0015312F"/>
    <w:rsid w:val="001531C6"/>
    <w:rsid w:val="0015328F"/>
    <w:rsid w:val="001534B1"/>
    <w:rsid w:val="0015355C"/>
    <w:rsid w:val="001535EE"/>
    <w:rsid w:val="0015389C"/>
    <w:rsid w:val="0015399F"/>
    <w:rsid w:val="00153AAC"/>
    <w:rsid w:val="00153C86"/>
    <w:rsid w:val="00153EAD"/>
    <w:rsid w:val="00154043"/>
    <w:rsid w:val="00154089"/>
    <w:rsid w:val="00154095"/>
    <w:rsid w:val="001540E2"/>
    <w:rsid w:val="00154240"/>
    <w:rsid w:val="001544C9"/>
    <w:rsid w:val="001544DF"/>
    <w:rsid w:val="001545A3"/>
    <w:rsid w:val="001545AA"/>
    <w:rsid w:val="001545F4"/>
    <w:rsid w:val="001546EE"/>
    <w:rsid w:val="00154735"/>
    <w:rsid w:val="00154790"/>
    <w:rsid w:val="001548BA"/>
    <w:rsid w:val="001549BF"/>
    <w:rsid w:val="00154BE1"/>
    <w:rsid w:val="00154C76"/>
    <w:rsid w:val="00154EB1"/>
    <w:rsid w:val="00154EF4"/>
    <w:rsid w:val="00154F16"/>
    <w:rsid w:val="00154F83"/>
    <w:rsid w:val="001551A1"/>
    <w:rsid w:val="00155D4B"/>
    <w:rsid w:val="00155F51"/>
    <w:rsid w:val="001562A8"/>
    <w:rsid w:val="001564DE"/>
    <w:rsid w:val="00156558"/>
    <w:rsid w:val="0015655A"/>
    <w:rsid w:val="0015692F"/>
    <w:rsid w:val="00156A2D"/>
    <w:rsid w:val="00156BDF"/>
    <w:rsid w:val="00156CD2"/>
    <w:rsid w:val="00156F48"/>
    <w:rsid w:val="00157281"/>
    <w:rsid w:val="0015757F"/>
    <w:rsid w:val="00157666"/>
    <w:rsid w:val="00157683"/>
    <w:rsid w:val="00157786"/>
    <w:rsid w:val="0015792C"/>
    <w:rsid w:val="00157B44"/>
    <w:rsid w:val="00157C1A"/>
    <w:rsid w:val="00157FC2"/>
    <w:rsid w:val="00160088"/>
    <w:rsid w:val="001600DF"/>
    <w:rsid w:val="00160108"/>
    <w:rsid w:val="00160179"/>
    <w:rsid w:val="001601A9"/>
    <w:rsid w:val="001601D0"/>
    <w:rsid w:val="00160428"/>
    <w:rsid w:val="001606A1"/>
    <w:rsid w:val="0016091C"/>
    <w:rsid w:val="00160949"/>
    <w:rsid w:val="00160AA6"/>
    <w:rsid w:val="00160DBA"/>
    <w:rsid w:val="00160F94"/>
    <w:rsid w:val="00161190"/>
    <w:rsid w:val="001612AD"/>
    <w:rsid w:val="00161327"/>
    <w:rsid w:val="0016141C"/>
    <w:rsid w:val="00161456"/>
    <w:rsid w:val="001615EC"/>
    <w:rsid w:val="001616B6"/>
    <w:rsid w:val="00161702"/>
    <w:rsid w:val="00161C4D"/>
    <w:rsid w:val="00161E55"/>
    <w:rsid w:val="00161FF1"/>
    <w:rsid w:val="001623AC"/>
    <w:rsid w:val="0016281D"/>
    <w:rsid w:val="00162982"/>
    <w:rsid w:val="00162A8E"/>
    <w:rsid w:val="00162CBA"/>
    <w:rsid w:val="00162DF4"/>
    <w:rsid w:val="00162E2C"/>
    <w:rsid w:val="00163069"/>
    <w:rsid w:val="00163100"/>
    <w:rsid w:val="0016312F"/>
    <w:rsid w:val="00163196"/>
    <w:rsid w:val="00163754"/>
    <w:rsid w:val="0016377E"/>
    <w:rsid w:val="001637DF"/>
    <w:rsid w:val="001639D2"/>
    <w:rsid w:val="00163AAA"/>
    <w:rsid w:val="00163C09"/>
    <w:rsid w:val="00163D49"/>
    <w:rsid w:val="00163EA3"/>
    <w:rsid w:val="0016409E"/>
    <w:rsid w:val="001640AB"/>
    <w:rsid w:val="00164322"/>
    <w:rsid w:val="00164491"/>
    <w:rsid w:val="001644BF"/>
    <w:rsid w:val="00164575"/>
    <w:rsid w:val="001645C2"/>
    <w:rsid w:val="0016460D"/>
    <w:rsid w:val="0016468A"/>
    <w:rsid w:val="00164884"/>
    <w:rsid w:val="00164AAA"/>
    <w:rsid w:val="00164CA2"/>
    <w:rsid w:val="001650BF"/>
    <w:rsid w:val="00165566"/>
    <w:rsid w:val="001656D5"/>
    <w:rsid w:val="0016585A"/>
    <w:rsid w:val="001658DD"/>
    <w:rsid w:val="001658F2"/>
    <w:rsid w:val="0016594B"/>
    <w:rsid w:val="00166142"/>
    <w:rsid w:val="001662B4"/>
    <w:rsid w:val="00166312"/>
    <w:rsid w:val="0016662B"/>
    <w:rsid w:val="0016663A"/>
    <w:rsid w:val="00166838"/>
    <w:rsid w:val="00166A19"/>
    <w:rsid w:val="00166DCD"/>
    <w:rsid w:val="00166EFD"/>
    <w:rsid w:val="00167001"/>
    <w:rsid w:val="0016718B"/>
    <w:rsid w:val="001672A2"/>
    <w:rsid w:val="00167354"/>
    <w:rsid w:val="0016742D"/>
    <w:rsid w:val="0016755D"/>
    <w:rsid w:val="0016767A"/>
    <w:rsid w:val="001678C1"/>
    <w:rsid w:val="00167903"/>
    <w:rsid w:val="00167B8C"/>
    <w:rsid w:val="00167B9D"/>
    <w:rsid w:val="00167C55"/>
    <w:rsid w:val="00167D92"/>
    <w:rsid w:val="00167EB1"/>
    <w:rsid w:val="001700C2"/>
    <w:rsid w:val="0017023E"/>
    <w:rsid w:val="00170607"/>
    <w:rsid w:val="001708C0"/>
    <w:rsid w:val="00170B18"/>
    <w:rsid w:val="00170C48"/>
    <w:rsid w:val="00170FF5"/>
    <w:rsid w:val="00171201"/>
    <w:rsid w:val="0017155A"/>
    <w:rsid w:val="001718FA"/>
    <w:rsid w:val="001719D0"/>
    <w:rsid w:val="00171AA5"/>
    <w:rsid w:val="00171CAB"/>
    <w:rsid w:val="00171CDA"/>
    <w:rsid w:val="00171D04"/>
    <w:rsid w:val="00171E1B"/>
    <w:rsid w:val="00171E30"/>
    <w:rsid w:val="0017200B"/>
    <w:rsid w:val="00172373"/>
    <w:rsid w:val="001723DD"/>
    <w:rsid w:val="00172503"/>
    <w:rsid w:val="00172573"/>
    <w:rsid w:val="001726FC"/>
    <w:rsid w:val="00172999"/>
    <w:rsid w:val="00172E14"/>
    <w:rsid w:val="00172E4A"/>
    <w:rsid w:val="00172EA9"/>
    <w:rsid w:val="00172F69"/>
    <w:rsid w:val="00172FA5"/>
    <w:rsid w:val="0017329D"/>
    <w:rsid w:val="0017338F"/>
    <w:rsid w:val="0017361B"/>
    <w:rsid w:val="0017367A"/>
    <w:rsid w:val="00173882"/>
    <w:rsid w:val="00173ABA"/>
    <w:rsid w:val="00173B6E"/>
    <w:rsid w:val="00173B96"/>
    <w:rsid w:val="00173C24"/>
    <w:rsid w:val="00173F68"/>
    <w:rsid w:val="00173FBC"/>
    <w:rsid w:val="00173FDC"/>
    <w:rsid w:val="001740A7"/>
    <w:rsid w:val="001741A7"/>
    <w:rsid w:val="00174391"/>
    <w:rsid w:val="00174682"/>
    <w:rsid w:val="00174686"/>
    <w:rsid w:val="0017492E"/>
    <w:rsid w:val="001749AD"/>
    <w:rsid w:val="00174D70"/>
    <w:rsid w:val="00174E17"/>
    <w:rsid w:val="00174E8E"/>
    <w:rsid w:val="001751B9"/>
    <w:rsid w:val="001752A5"/>
    <w:rsid w:val="00175377"/>
    <w:rsid w:val="0017537F"/>
    <w:rsid w:val="00175777"/>
    <w:rsid w:val="00175AB3"/>
    <w:rsid w:val="00175CCF"/>
    <w:rsid w:val="00175CD2"/>
    <w:rsid w:val="00175CFC"/>
    <w:rsid w:val="00175DBE"/>
    <w:rsid w:val="00175E66"/>
    <w:rsid w:val="00175F10"/>
    <w:rsid w:val="00175F2C"/>
    <w:rsid w:val="00175F59"/>
    <w:rsid w:val="00175FC6"/>
    <w:rsid w:val="001761AD"/>
    <w:rsid w:val="001763B5"/>
    <w:rsid w:val="00176542"/>
    <w:rsid w:val="001767EA"/>
    <w:rsid w:val="00176810"/>
    <w:rsid w:val="00176B75"/>
    <w:rsid w:val="00176D50"/>
    <w:rsid w:val="00176D9E"/>
    <w:rsid w:val="0017702A"/>
    <w:rsid w:val="0017709A"/>
    <w:rsid w:val="001771BE"/>
    <w:rsid w:val="001772BB"/>
    <w:rsid w:val="0017743F"/>
    <w:rsid w:val="00177461"/>
    <w:rsid w:val="00177663"/>
    <w:rsid w:val="00177955"/>
    <w:rsid w:val="00177961"/>
    <w:rsid w:val="001779A4"/>
    <w:rsid w:val="00177B9E"/>
    <w:rsid w:val="00177F7F"/>
    <w:rsid w:val="00180028"/>
    <w:rsid w:val="00180035"/>
    <w:rsid w:val="0018012A"/>
    <w:rsid w:val="0018038B"/>
    <w:rsid w:val="00180397"/>
    <w:rsid w:val="00180592"/>
    <w:rsid w:val="001805DF"/>
    <w:rsid w:val="00180645"/>
    <w:rsid w:val="001806A4"/>
    <w:rsid w:val="00180795"/>
    <w:rsid w:val="001808C8"/>
    <w:rsid w:val="00180B02"/>
    <w:rsid w:val="00180B49"/>
    <w:rsid w:val="00180CBB"/>
    <w:rsid w:val="0018106D"/>
    <w:rsid w:val="0018146D"/>
    <w:rsid w:val="001819EA"/>
    <w:rsid w:val="00181A03"/>
    <w:rsid w:val="00181AF4"/>
    <w:rsid w:val="00181B1B"/>
    <w:rsid w:val="00181C81"/>
    <w:rsid w:val="00181CC1"/>
    <w:rsid w:val="00181D46"/>
    <w:rsid w:val="00182044"/>
    <w:rsid w:val="00182280"/>
    <w:rsid w:val="001822EC"/>
    <w:rsid w:val="001823D4"/>
    <w:rsid w:val="00182421"/>
    <w:rsid w:val="0018257B"/>
    <w:rsid w:val="001826EF"/>
    <w:rsid w:val="001827A2"/>
    <w:rsid w:val="00182A3A"/>
    <w:rsid w:val="00182AC3"/>
    <w:rsid w:val="00182B06"/>
    <w:rsid w:val="00182CAE"/>
    <w:rsid w:val="00182CD7"/>
    <w:rsid w:val="00182DA4"/>
    <w:rsid w:val="00182F93"/>
    <w:rsid w:val="00182F99"/>
    <w:rsid w:val="001830DF"/>
    <w:rsid w:val="001832A4"/>
    <w:rsid w:val="0018332D"/>
    <w:rsid w:val="001835E7"/>
    <w:rsid w:val="00183669"/>
    <w:rsid w:val="001836A2"/>
    <w:rsid w:val="0018378A"/>
    <w:rsid w:val="001837D3"/>
    <w:rsid w:val="00183804"/>
    <w:rsid w:val="00183813"/>
    <w:rsid w:val="00183A59"/>
    <w:rsid w:val="00183CD1"/>
    <w:rsid w:val="00184A32"/>
    <w:rsid w:val="00184BAA"/>
    <w:rsid w:val="00184EBE"/>
    <w:rsid w:val="0018519A"/>
    <w:rsid w:val="00185360"/>
    <w:rsid w:val="001853DC"/>
    <w:rsid w:val="0018547E"/>
    <w:rsid w:val="00185B31"/>
    <w:rsid w:val="00185BAD"/>
    <w:rsid w:val="00185CE0"/>
    <w:rsid w:val="00185EBC"/>
    <w:rsid w:val="001862B3"/>
    <w:rsid w:val="00186581"/>
    <w:rsid w:val="00186684"/>
    <w:rsid w:val="0018681E"/>
    <w:rsid w:val="00186B5C"/>
    <w:rsid w:val="00186F0E"/>
    <w:rsid w:val="0018726F"/>
    <w:rsid w:val="00187332"/>
    <w:rsid w:val="001874C1"/>
    <w:rsid w:val="0018751D"/>
    <w:rsid w:val="00187786"/>
    <w:rsid w:val="0018794E"/>
    <w:rsid w:val="00187AB1"/>
    <w:rsid w:val="00187C2C"/>
    <w:rsid w:val="001906BE"/>
    <w:rsid w:val="0019079A"/>
    <w:rsid w:val="00190C14"/>
    <w:rsid w:val="00190C7C"/>
    <w:rsid w:val="00190CBC"/>
    <w:rsid w:val="00190DD7"/>
    <w:rsid w:val="00191155"/>
    <w:rsid w:val="0019142A"/>
    <w:rsid w:val="00191522"/>
    <w:rsid w:val="0019167A"/>
    <w:rsid w:val="001917D2"/>
    <w:rsid w:val="00191818"/>
    <w:rsid w:val="00191890"/>
    <w:rsid w:val="00191A88"/>
    <w:rsid w:val="00191C05"/>
    <w:rsid w:val="00191C84"/>
    <w:rsid w:val="00191DF6"/>
    <w:rsid w:val="00192048"/>
    <w:rsid w:val="001921FA"/>
    <w:rsid w:val="00192325"/>
    <w:rsid w:val="0019239A"/>
    <w:rsid w:val="0019246B"/>
    <w:rsid w:val="00192792"/>
    <w:rsid w:val="0019287B"/>
    <w:rsid w:val="00192968"/>
    <w:rsid w:val="00192E3B"/>
    <w:rsid w:val="0019316F"/>
    <w:rsid w:val="00193203"/>
    <w:rsid w:val="0019331F"/>
    <w:rsid w:val="001933C4"/>
    <w:rsid w:val="0019357F"/>
    <w:rsid w:val="0019368C"/>
    <w:rsid w:val="001937C2"/>
    <w:rsid w:val="00193AC2"/>
    <w:rsid w:val="00193B85"/>
    <w:rsid w:val="00193B98"/>
    <w:rsid w:val="00193BDE"/>
    <w:rsid w:val="00193BF3"/>
    <w:rsid w:val="00193ED9"/>
    <w:rsid w:val="00193F65"/>
    <w:rsid w:val="00194045"/>
    <w:rsid w:val="00194183"/>
    <w:rsid w:val="00194240"/>
    <w:rsid w:val="00194647"/>
    <w:rsid w:val="00194B20"/>
    <w:rsid w:val="00194BA9"/>
    <w:rsid w:val="00194D6D"/>
    <w:rsid w:val="00194EF0"/>
    <w:rsid w:val="001950DD"/>
    <w:rsid w:val="00195354"/>
    <w:rsid w:val="00195468"/>
    <w:rsid w:val="001954DE"/>
    <w:rsid w:val="001955A6"/>
    <w:rsid w:val="00195629"/>
    <w:rsid w:val="0019568F"/>
    <w:rsid w:val="0019599A"/>
    <w:rsid w:val="00195C11"/>
    <w:rsid w:val="00195C7A"/>
    <w:rsid w:val="00195EB7"/>
    <w:rsid w:val="00195F03"/>
    <w:rsid w:val="00196058"/>
    <w:rsid w:val="001961F1"/>
    <w:rsid w:val="00196220"/>
    <w:rsid w:val="001967FD"/>
    <w:rsid w:val="00196921"/>
    <w:rsid w:val="00196A04"/>
    <w:rsid w:val="00196A52"/>
    <w:rsid w:val="00196AA3"/>
    <w:rsid w:val="00196DF6"/>
    <w:rsid w:val="00197188"/>
    <w:rsid w:val="00197362"/>
    <w:rsid w:val="0019743F"/>
    <w:rsid w:val="0019749C"/>
    <w:rsid w:val="001977F5"/>
    <w:rsid w:val="00197875"/>
    <w:rsid w:val="001979CA"/>
    <w:rsid w:val="00197A1A"/>
    <w:rsid w:val="00197BAC"/>
    <w:rsid w:val="00197CCA"/>
    <w:rsid w:val="00197CDA"/>
    <w:rsid w:val="00197D9C"/>
    <w:rsid w:val="00197DE6"/>
    <w:rsid w:val="00197F4A"/>
    <w:rsid w:val="001A0010"/>
    <w:rsid w:val="001A0024"/>
    <w:rsid w:val="001A00C2"/>
    <w:rsid w:val="001A059E"/>
    <w:rsid w:val="001A05A2"/>
    <w:rsid w:val="001A0785"/>
    <w:rsid w:val="001A08A8"/>
    <w:rsid w:val="001A0EDB"/>
    <w:rsid w:val="001A0EE4"/>
    <w:rsid w:val="001A1092"/>
    <w:rsid w:val="001A10DA"/>
    <w:rsid w:val="001A158E"/>
    <w:rsid w:val="001A175C"/>
    <w:rsid w:val="001A17C0"/>
    <w:rsid w:val="001A1B81"/>
    <w:rsid w:val="001A1DFE"/>
    <w:rsid w:val="001A1F6B"/>
    <w:rsid w:val="001A2159"/>
    <w:rsid w:val="001A216A"/>
    <w:rsid w:val="001A230B"/>
    <w:rsid w:val="001A232C"/>
    <w:rsid w:val="001A232F"/>
    <w:rsid w:val="001A2429"/>
    <w:rsid w:val="001A27F8"/>
    <w:rsid w:val="001A2885"/>
    <w:rsid w:val="001A28EC"/>
    <w:rsid w:val="001A297E"/>
    <w:rsid w:val="001A29B7"/>
    <w:rsid w:val="001A2BA3"/>
    <w:rsid w:val="001A2CAA"/>
    <w:rsid w:val="001A2D83"/>
    <w:rsid w:val="001A2DB0"/>
    <w:rsid w:val="001A3002"/>
    <w:rsid w:val="001A3356"/>
    <w:rsid w:val="001A3407"/>
    <w:rsid w:val="001A38B9"/>
    <w:rsid w:val="001A3AEC"/>
    <w:rsid w:val="001A3B05"/>
    <w:rsid w:val="001A3C8F"/>
    <w:rsid w:val="001A3D74"/>
    <w:rsid w:val="001A401E"/>
    <w:rsid w:val="001A404D"/>
    <w:rsid w:val="001A4157"/>
    <w:rsid w:val="001A4373"/>
    <w:rsid w:val="001A45D2"/>
    <w:rsid w:val="001A4895"/>
    <w:rsid w:val="001A48C1"/>
    <w:rsid w:val="001A490F"/>
    <w:rsid w:val="001A4AE8"/>
    <w:rsid w:val="001A4BF6"/>
    <w:rsid w:val="001A4DDC"/>
    <w:rsid w:val="001A4EE1"/>
    <w:rsid w:val="001A500C"/>
    <w:rsid w:val="001A50CF"/>
    <w:rsid w:val="001A5111"/>
    <w:rsid w:val="001A529F"/>
    <w:rsid w:val="001A5365"/>
    <w:rsid w:val="001A5658"/>
    <w:rsid w:val="001A59CE"/>
    <w:rsid w:val="001A5AAF"/>
    <w:rsid w:val="001A5E90"/>
    <w:rsid w:val="001A60E7"/>
    <w:rsid w:val="001A6454"/>
    <w:rsid w:val="001A667E"/>
    <w:rsid w:val="001A6A45"/>
    <w:rsid w:val="001A6B20"/>
    <w:rsid w:val="001A6B7F"/>
    <w:rsid w:val="001A6DCE"/>
    <w:rsid w:val="001A70EF"/>
    <w:rsid w:val="001A71E3"/>
    <w:rsid w:val="001A729B"/>
    <w:rsid w:val="001A73FB"/>
    <w:rsid w:val="001A747F"/>
    <w:rsid w:val="001A7638"/>
    <w:rsid w:val="001A774F"/>
    <w:rsid w:val="001A77DC"/>
    <w:rsid w:val="001A7B9B"/>
    <w:rsid w:val="001A7CD7"/>
    <w:rsid w:val="001A7D32"/>
    <w:rsid w:val="001A7D86"/>
    <w:rsid w:val="001A7EF5"/>
    <w:rsid w:val="001B017A"/>
    <w:rsid w:val="001B01D7"/>
    <w:rsid w:val="001B02B9"/>
    <w:rsid w:val="001B0654"/>
    <w:rsid w:val="001B09BF"/>
    <w:rsid w:val="001B09FC"/>
    <w:rsid w:val="001B10DA"/>
    <w:rsid w:val="001B123E"/>
    <w:rsid w:val="001B15FA"/>
    <w:rsid w:val="001B160C"/>
    <w:rsid w:val="001B1701"/>
    <w:rsid w:val="001B18A1"/>
    <w:rsid w:val="001B19CD"/>
    <w:rsid w:val="001B1CB0"/>
    <w:rsid w:val="001B1D00"/>
    <w:rsid w:val="001B1FF8"/>
    <w:rsid w:val="001B214A"/>
    <w:rsid w:val="001B21D0"/>
    <w:rsid w:val="001B2208"/>
    <w:rsid w:val="001B22FE"/>
    <w:rsid w:val="001B2325"/>
    <w:rsid w:val="001B2484"/>
    <w:rsid w:val="001B25CC"/>
    <w:rsid w:val="001B25DD"/>
    <w:rsid w:val="001B27CA"/>
    <w:rsid w:val="001B28B6"/>
    <w:rsid w:val="001B2B0A"/>
    <w:rsid w:val="001B2B1B"/>
    <w:rsid w:val="001B2C94"/>
    <w:rsid w:val="001B315D"/>
    <w:rsid w:val="001B35AD"/>
    <w:rsid w:val="001B3632"/>
    <w:rsid w:val="001B39D1"/>
    <w:rsid w:val="001B3D3D"/>
    <w:rsid w:val="001B3EA6"/>
    <w:rsid w:val="001B43D3"/>
    <w:rsid w:val="001B4608"/>
    <w:rsid w:val="001B482B"/>
    <w:rsid w:val="001B4B88"/>
    <w:rsid w:val="001B4B8F"/>
    <w:rsid w:val="001B4B97"/>
    <w:rsid w:val="001B4C1A"/>
    <w:rsid w:val="001B4E05"/>
    <w:rsid w:val="001B4E45"/>
    <w:rsid w:val="001B5024"/>
    <w:rsid w:val="001B51B2"/>
    <w:rsid w:val="001B52D9"/>
    <w:rsid w:val="001B5AF1"/>
    <w:rsid w:val="001B5C68"/>
    <w:rsid w:val="001B5EDF"/>
    <w:rsid w:val="001B5F61"/>
    <w:rsid w:val="001B5FDF"/>
    <w:rsid w:val="001B60AA"/>
    <w:rsid w:val="001B6200"/>
    <w:rsid w:val="001B628F"/>
    <w:rsid w:val="001B64E2"/>
    <w:rsid w:val="001B6947"/>
    <w:rsid w:val="001B6ABB"/>
    <w:rsid w:val="001B6B39"/>
    <w:rsid w:val="001B6E11"/>
    <w:rsid w:val="001B6EBB"/>
    <w:rsid w:val="001B6FEA"/>
    <w:rsid w:val="001B7292"/>
    <w:rsid w:val="001B7526"/>
    <w:rsid w:val="001B766F"/>
    <w:rsid w:val="001B76D0"/>
    <w:rsid w:val="001B775C"/>
    <w:rsid w:val="001B7A00"/>
    <w:rsid w:val="001B7CC7"/>
    <w:rsid w:val="001B7D57"/>
    <w:rsid w:val="001C0025"/>
    <w:rsid w:val="001C00E2"/>
    <w:rsid w:val="001C00FC"/>
    <w:rsid w:val="001C013D"/>
    <w:rsid w:val="001C037C"/>
    <w:rsid w:val="001C0542"/>
    <w:rsid w:val="001C0679"/>
    <w:rsid w:val="001C0955"/>
    <w:rsid w:val="001C096D"/>
    <w:rsid w:val="001C097B"/>
    <w:rsid w:val="001C0A67"/>
    <w:rsid w:val="001C0ABA"/>
    <w:rsid w:val="001C0B4F"/>
    <w:rsid w:val="001C0C59"/>
    <w:rsid w:val="001C0F69"/>
    <w:rsid w:val="001C1125"/>
    <w:rsid w:val="001C11CA"/>
    <w:rsid w:val="001C1305"/>
    <w:rsid w:val="001C1459"/>
    <w:rsid w:val="001C165C"/>
    <w:rsid w:val="001C166F"/>
    <w:rsid w:val="001C1694"/>
    <w:rsid w:val="001C176E"/>
    <w:rsid w:val="001C18F0"/>
    <w:rsid w:val="001C190E"/>
    <w:rsid w:val="001C1A29"/>
    <w:rsid w:val="001C1A63"/>
    <w:rsid w:val="001C1DF3"/>
    <w:rsid w:val="001C1FC3"/>
    <w:rsid w:val="001C2000"/>
    <w:rsid w:val="001C2026"/>
    <w:rsid w:val="001C215B"/>
    <w:rsid w:val="001C2322"/>
    <w:rsid w:val="001C23AB"/>
    <w:rsid w:val="001C2571"/>
    <w:rsid w:val="001C264A"/>
    <w:rsid w:val="001C27A1"/>
    <w:rsid w:val="001C27B1"/>
    <w:rsid w:val="001C28AE"/>
    <w:rsid w:val="001C2C0B"/>
    <w:rsid w:val="001C2D00"/>
    <w:rsid w:val="001C2EF8"/>
    <w:rsid w:val="001C2FDA"/>
    <w:rsid w:val="001C349D"/>
    <w:rsid w:val="001C37D2"/>
    <w:rsid w:val="001C389F"/>
    <w:rsid w:val="001C3A59"/>
    <w:rsid w:val="001C3C04"/>
    <w:rsid w:val="001C3C1C"/>
    <w:rsid w:val="001C403D"/>
    <w:rsid w:val="001C40F9"/>
    <w:rsid w:val="001C445B"/>
    <w:rsid w:val="001C47AB"/>
    <w:rsid w:val="001C4920"/>
    <w:rsid w:val="001C4A57"/>
    <w:rsid w:val="001C4B60"/>
    <w:rsid w:val="001C51AE"/>
    <w:rsid w:val="001C51F1"/>
    <w:rsid w:val="001C5287"/>
    <w:rsid w:val="001C5436"/>
    <w:rsid w:val="001C5682"/>
    <w:rsid w:val="001C5740"/>
    <w:rsid w:val="001C59FA"/>
    <w:rsid w:val="001C5A7B"/>
    <w:rsid w:val="001C5ADF"/>
    <w:rsid w:val="001C5B27"/>
    <w:rsid w:val="001C5B3A"/>
    <w:rsid w:val="001C5BAD"/>
    <w:rsid w:val="001C6109"/>
    <w:rsid w:val="001C6165"/>
    <w:rsid w:val="001C620D"/>
    <w:rsid w:val="001C6384"/>
    <w:rsid w:val="001C6987"/>
    <w:rsid w:val="001C6AB7"/>
    <w:rsid w:val="001C6B68"/>
    <w:rsid w:val="001C6BA4"/>
    <w:rsid w:val="001C6CF2"/>
    <w:rsid w:val="001C6FE5"/>
    <w:rsid w:val="001C71FA"/>
    <w:rsid w:val="001C726C"/>
    <w:rsid w:val="001C72E1"/>
    <w:rsid w:val="001C751B"/>
    <w:rsid w:val="001C753C"/>
    <w:rsid w:val="001C768B"/>
    <w:rsid w:val="001C76BA"/>
    <w:rsid w:val="001C7792"/>
    <w:rsid w:val="001C7A5F"/>
    <w:rsid w:val="001C7A9B"/>
    <w:rsid w:val="001C7B7B"/>
    <w:rsid w:val="001C7C19"/>
    <w:rsid w:val="001C7D06"/>
    <w:rsid w:val="001C7D99"/>
    <w:rsid w:val="001C7DC6"/>
    <w:rsid w:val="001C7DCC"/>
    <w:rsid w:val="001C7E1C"/>
    <w:rsid w:val="001C7F04"/>
    <w:rsid w:val="001D04B2"/>
    <w:rsid w:val="001D0619"/>
    <w:rsid w:val="001D0823"/>
    <w:rsid w:val="001D0914"/>
    <w:rsid w:val="001D0B6B"/>
    <w:rsid w:val="001D0B70"/>
    <w:rsid w:val="001D0BEF"/>
    <w:rsid w:val="001D0C3E"/>
    <w:rsid w:val="001D0C56"/>
    <w:rsid w:val="001D0C67"/>
    <w:rsid w:val="001D0C72"/>
    <w:rsid w:val="001D0C73"/>
    <w:rsid w:val="001D0C96"/>
    <w:rsid w:val="001D0CD4"/>
    <w:rsid w:val="001D0CED"/>
    <w:rsid w:val="001D0EA7"/>
    <w:rsid w:val="001D0ECF"/>
    <w:rsid w:val="001D0F67"/>
    <w:rsid w:val="001D1074"/>
    <w:rsid w:val="001D10F9"/>
    <w:rsid w:val="001D110D"/>
    <w:rsid w:val="001D11D6"/>
    <w:rsid w:val="001D1312"/>
    <w:rsid w:val="001D13C8"/>
    <w:rsid w:val="001D143C"/>
    <w:rsid w:val="001D16CF"/>
    <w:rsid w:val="001D19BE"/>
    <w:rsid w:val="001D1AB5"/>
    <w:rsid w:val="001D1ACB"/>
    <w:rsid w:val="001D1DB1"/>
    <w:rsid w:val="001D1F25"/>
    <w:rsid w:val="001D1F6F"/>
    <w:rsid w:val="001D2336"/>
    <w:rsid w:val="001D23BC"/>
    <w:rsid w:val="001D258C"/>
    <w:rsid w:val="001D25B0"/>
    <w:rsid w:val="001D2661"/>
    <w:rsid w:val="001D27AC"/>
    <w:rsid w:val="001D281B"/>
    <w:rsid w:val="001D2CC3"/>
    <w:rsid w:val="001D2D0B"/>
    <w:rsid w:val="001D2D67"/>
    <w:rsid w:val="001D2F17"/>
    <w:rsid w:val="001D2F60"/>
    <w:rsid w:val="001D30EE"/>
    <w:rsid w:val="001D31A4"/>
    <w:rsid w:val="001D344A"/>
    <w:rsid w:val="001D345B"/>
    <w:rsid w:val="001D34A4"/>
    <w:rsid w:val="001D34F7"/>
    <w:rsid w:val="001D34FE"/>
    <w:rsid w:val="001D3547"/>
    <w:rsid w:val="001D35FF"/>
    <w:rsid w:val="001D364B"/>
    <w:rsid w:val="001D3746"/>
    <w:rsid w:val="001D397E"/>
    <w:rsid w:val="001D39EB"/>
    <w:rsid w:val="001D3A16"/>
    <w:rsid w:val="001D3B85"/>
    <w:rsid w:val="001D3C1B"/>
    <w:rsid w:val="001D3EC9"/>
    <w:rsid w:val="001D41DF"/>
    <w:rsid w:val="001D41E5"/>
    <w:rsid w:val="001D42BC"/>
    <w:rsid w:val="001D443D"/>
    <w:rsid w:val="001D4969"/>
    <w:rsid w:val="001D4A63"/>
    <w:rsid w:val="001D4C7B"/>
    <w:rsid w:val="001D4EE7"/>
    <w:rsid w:val="001D4F8F"/>
    <w:rsid w:val="001D4FCE"/>
    <w:rsid w:val="001D503F"/>
    <w:rsid w:val="001D526A"/>
    <w:rsid w:val="001D52B2"/>
    <w:rsid w:val="001D53E3"/>
    <w:rsid w:val="001D5467"/>
    <w:rsid w:val="001D5468"/>
    <w:rsid w:val="001D590D"/>
    <w:rsid w:val="001D5911"/>
    <w:rsid w:val="001D5BBC"/>
    <w:rsid w:val="001D5CAD"/>
    <w:rsid w:val="001D5FB9"/>
    <w:rsid w:val="001D619E"/>
    <w:rsid w:val="001D6277"/>
    <w:rsid w:val="001D62F4"/>
    <w:rsid w:val="001D62F8"/>
    <w:rsid w:val="001D69F5"/>
    <w:rsid w:val="001D6A71"/>
    <w:rsid w:val="001D6BBC"/>
    <w:rsid w:val="001D6BC8"/>
    <w:rsid w:val="001D6BDE"/>
    <w:rsid w:val="001D6ECD"/>
    <w:rsid w:val="001D71AD"/>
    <w:rsid w:val="001D71D3"/>
    <w:rsid w:val="001D725A"/>
    <w:rsid w:val="001D73C3"/>
    <w:rsid w:val="001D74D9"/>
    <w:rsid w:val="001D7680"/>
    <w:rsid w:val="001D7AF1"/>
    <w:rsid w:val="001D7BCC"/>
    <w:rsid w:val="001D7C63"/>
    <w:rsid w:val="001D7C75"/>
    <w:rsid w:val="001D7FFB"/>
    <w:rsid w:val="001E0117"/>
    <w:rsid w:val="001E0314"/>
    <w:rsid w:val="001E038C"/>
    <w:rsid w:val="001E03FA"/>
    <w:rsid w:val="001E04A8"/>
    <w:rsid w:val="001E0703"/>
    <w:rsid w:val="001E07CE"/>
    <w:rsid w:val="001E0A3C"/>
    <w:rsid w:val="001E0A70"/>
    <w:rsid w:val="001E0C21"/>
    <w:rsid w:val="001E10F9"/>
    <w:rsid w:val="001E13BF"/>
    <w:rsid w:val="001E1536"/>
    <w:rsid w:val="001E1729"/>
    <w:rsid w:val="001E1969"/>
    <w:rsid w:val="001E1AAB"/>
    <w:rsid w:val="001E1CA4"/>
    <w:rsid w:val="001E1D65"/>
    <w:rsid w:val="001E1D84"/>
    <w:rsid w:val="001E1F99"/>
    <w:rsid w:val="001E22C6"/>
    <w:rsid w:val="001E24CF"/>
    <w:rsid w:val="001E2712"/>
    <w:rsid w:val="001E2733"/>
    <w:rsid w:val="001E288A"/>
    <w:rsid w:val="001E2A36"/>
    <w:rsid w:val="001E2BEF"/>
    <w:rsid w:val="001E2BF1"/>
    <w:rsid w:val="001E2DD1"/>
    <w:rsid w:val="001E2EB9"/>
    <w:rsid w:val="001E2EF5"/>
    <w:rsid w:val="001E2F30"/>
    <w:rsid w:val="001E314C"/>
    <w:rsid w:val="001E32C5"/>
    <w:rsid w:val="001E32F0"/>
    <w:rsid w:val="001E3303"/>
    <w:rsid w:val="001E339D"/>
    <w:rsid w:val="001E35F6"/>
    <w:rsid w:val="001E3665"/>
    <w:rsid w:val="001E36EA"/>
    <w:rsid w:val="001E3756"/>
    <w:rsid w:val="001E3DA2"/>
    <w:rsid w:val="001E3F45"/>
    <w:rsid w:val="001E3FD1"/>
    <w:rsid w:val="001E4094"/>
    <w:rsid w:val="001E4262"/>
    <w:rsid w:val="001E42A6"/>
    <w:rsid w:val="001E446D"/>
    <w:rsid w:val="001E4560"/>
    <w:rsid w:val="001E47CE"/>
    <w:rsid w:val="001E48AA"/>
    <w:rsid w:val="001E48E3"/>
    <w:rsid w:val="001E4A66"/>
    <w:rsid w:val="001E4A9F"/>
    <w:rsid w:val="001E4B92"/>
    <w:rsid w:val="001E4CCA"/>
    <w:rsid w:val="001E505D"/>
    <w:rsid w:val="001E50F3"/>
    <w:rsid w:val="001E5133"/>
    <w:rsid w:val="001E5164"/>
    <w:rsid w:val="001E53EE"/>
    <w:rsid w:val="001E5448"/>
    <w:rsid w:val="001E5581"/>
    <w:rsid w:val="001E55AE"/>
    <w:rsid w:val="001E5626"/>
    <w:rsid w:val="001E5675"/>
    <w:rsid w:val="001E5718"/>
    <w:rsid w:val="001E5798"/>
    <w:rsid w:val="001E57A3"/>
    <w:rsid w:val="001E585B"/>
    <w:rsid w:val="001E5B78"/>
    <w:rsid w:val="001E5BCF"/>
    <w:rsid w:val="001E5F65"/>
    <w:rsid w:val="001E602A"/>
    <w:rsid w:val="001E62C0"/>
    <w:rsid w:val="001E639B"/>
    <w:rsid w:val="001E63CE"/>
    <w:rsid w:val="001E66DC"/>
    <w:rsid w:val="001E67A2"/>
    <w:rsid w:val="001E6B5C"/>
    <w:rsid w:val="001E6E22"/>
    <w:rsid w:val="001E6E7F"/>
    <w:rsid w:val="001E6E93"/>
    <w:rsid w:val="001E6F61"/>
    <w:rsid w:val="001E6F84"/>
    <w:rsid w:val="001E7046"/>
    <w:rsid w:val="001E7076"/>
    <w:rsid w:val="001E70BF"/>
    <w:rsid w:val="001E71AC"/>
    <w:rsid w:val="001E7833"/>
    <w:rsid w:val="001E790A"/>
    <w:rsid w:val="001E7AD1"/>
    <w:rsid w:val="001F0204"/>
    <w:rsid w:val="001F0255"/>
    <w:rsid w:val="001F05E7"/>
    <w:rsid w:val="001F05FB"/>
    <w:rsid w:val="001F06C5"/>
    <w:rsid w:val="001F071B"/>
    <w:rsid w:val="001F08EC"/>
    <w:rsid w:val="001F0934"/>
    <w:rsid w:val="001F0955"/>
    <w:rsid w:val="001F09B1"/>
    <w:rsid w:val="001F0C36"/>
    <w:rsid w:val="001F0C37"/>
    <w:rsid w:val="001F0CFB"/>
    <w:rsid w:val="001F0E12"/>
    <w:rsid w:val="001F0F00"/>
    <w:rsid w:val="001F103D"/>
    <w:rsid w:val="001F1176"/>
    <w:rsid w:val="001F11A5"/>
    <w:rsid w:val="001F11AB"/>
    <w:rsid w:val="001F11D3"/>
    <w:rsid w:val="001F1248"/>
    <w:rsid w:val="001F135F"/>
    <w:rsid w:val="001F1423"/>
    <w:rsid w:val="001F15A2"/>
    <w:rsid w:val="001F167D"/>
    <w:rsid w:val="001F16E6"/>
    <w:rsid w:val="001F16FC"/>
    <w:rsid w:val="001F17E0"/>
    <w:rsid w:val="001F198F"/>
    <w:rsid w:val="001F1CB3"/>
    <w:rsid w:val="001F1CBB"/>
    <w:rsid w:val="001F1CE7"/>
    <w:rsid w:val="001F1EC8"/>
    <w:rsid w:val="001F21A0"/>
    <w:rsid w:val="001F21FB"/>
    <w:rsid w:val="001F22B6"/>
    <w:rsid w:val="001F2353"/>
    <w:rsid w:val="001F27D0"/>
    <w:rsid w:val="001F321C"/>
    <w:rsid w:val="001F3306"/>
    <w:rsid w:val="001F332A"/>
    <w:rsid w:val="001F3580"/>
    <w:rsid w:val="001F3612"/>
    <w:rsid w:val="001F36F2"/>
    <w:rsid w:val="001F387E"/>
    <w:rsid w:val="001F3978"/>
    <w:rsid w:val="001F3B6A"/>
    <w:rsid w:val="001F3C36"/>
    <w:rsid w:val="001F3E69"/>
    <w:rsid w:val="001F3EAD"/>
    <w:rsid w:val="001F3EB2"/>
    <w:rsid w:val="001F40F9"/>
    <w:rsid w:val="001F42E7"/>
    <w:rsid w:val="001F46EB"/>
    <w:rsid w:val="001F473F"/>
    <w:rsid w:val="001F48B2"/>
    <w:rsid w:val="001F4AC5"/>
    <w:rsid w:val="001F4B56"/>
    <w:rsid w:val="001F4CFF"/>
    <w:rsid w:val="001F4D0B"/>
    <w:rsid w:val="001F4D6F"/>
    <w:rsid w:val="001F4E50"/>
    <w:rsid w:val="001F5167"/>
    <w:rsid w:val="001F5178"/>
    <w:rsid w:val="001F52D8"/>
    <w:rsid w:val="001F536F"/>
    <w:rsid w:val="001F5432"/>
    <w:rsid w:val="001F554B"/>
    <w:rsid w:val="001F5614"/>
    <w:rsid w:val="001F5708"/>
    <w:rsid w:val="001F5B48"/>
    <w:rsid w:val="001F5B53"/>
    <w:rsid w:val="001F63F0"/>
    <w:rsid w:val="001F65BE"/>
    <w:rsid w:val="001F6736"/>
    <w:rsid w:val="001F6804"/>
    <w:rsid w:val="001F68B6"/>
    <w:rsid w:val="001F68DA"/>
    <w:rsid w:val="001F6969"/>
    <w:rsid w:val="001F6992"/>
    <w:rsid w:val="001F69DE"/>
    <w:rsid w:val="001F6ABE"/>
    <w:rsid w:val="001F6C78"/>
    <w:rsid w:val="001F6EA2"/>
    <w:rsid w:val="001F709B"/>
    <w:rsid w:val="001F719B"/>
    <w:rsid w:val="001F73DE"/>
    <w:rsid w:val="001F7521"/>
    <w:rsid w:val="001F754F"/>
    <w:rsid w:val="001F75E9"/>
    <w:rsid w:val="001F77DB"/>
    <w:rsid w:val="001F77E7"/>
    <w:rsid w:val="001F78DD"/>
    <w:rsid w:val="001F7A77"/>
    <w:rsid w:val="001F7AFC"/>
    <w:rsid w:val="00200045"/>
    <w:rsid w:val="00200240"/>
    <w:rsid w:val="0020026C"/>
    <w:rsid w:val="00200398"/>
    <w:rsid w:val="00200451"/>
    <w:rsid w:val="002006E9"/>
    <w:rsid w:val="002008C2"/>
    <w:rsid w:val="002008E0"/>
    <w:rsid w:val="00200950"/>
    <w:rsid w:val="00200ADD"/>
    <w:rsid w:val="00200CB4"/>
    <w:rsid w:val="00200F70"/>
    <w:rsid w:val="002010D4"/>
    <w:rsid w:val="00201172"/>
    <w:rsid w:val="00201179"/>
    <w:rsid w:val="00201366"/>
    <w:rsid w:val="00201506"/>
    <w:rsid w:val="00201878"/>
    <w:rsid w:val="002019E8"/>
    <w:rsid w:val="00201A8A"/>
    <w:rsid w:val="00201E9B"/>
    <w:rsid w:val="00201F75"/>
    <w:rsid w:val="00202079"/>
    <w:rsid w:val="0020278A"/>
    <w:rsid w:val="00202BAD"/>
    <w:rsid w:val="00202D23"/>
    <w:rsid w:val="00202D59"/>
    <w:rsid w:val="00202DAB"/>
    <w:rsid w:val="00202F1C"/>
    <w:rsid w:val="00203444"/>
    <w:rsid w:val="00203543"/>
    <w:rsid w:val="0020369E"/>
    <w:rsid w:val="00203708"/>
    <w:rsid w:val="002037DB"/>
    <w:rsid w:val="00203AA6"/>
    <w:rsid w:val="00203AD9"/>
    <w:rsid w:val="00203DFB"/>
    <w:rsid w:val="00203E94"/>
    <w:rsid w:val="0020449C"/>
    <w:rsid w:val="00204568"/>
    <w:rsid w:val="00204881"/>
    <w:rsid w:val="00204F99"/>
    <w:rsid w:val="0020500E"/>
    <w:rsid w:val="00205103"/>
    <w:rsid w:val="00205197"/>
    <w:rsid w:val="00205481"/>
    <w:rsid w:val="002057ED"/>
    <w:rsid w:val="00205AFB"/>
    <w:rsid w:val="00205C1A"/>
    <w:rsid w:val="00205C2C"/>
    <w:rsid w:val="00205DDB"/>
    <w:rsid w:val="00205F3B"/>
    <w:rsid w:val="0020612B"/>
    <w:rsid w:val="002065BD"/>
    <w:rsid w:val="00206651"/>
    <w:rsid w:val="00206680"/>
    <w:rsid w:val="0020678A"/>
    <w:rsid w:val="00206899"/>
    <w:rsid w:val="00206BF9"/>
    <w:rsid w:val="00206CEB"/>
    <w:rsid w:val="00206D6D"/>
    <w:rsid w:val="00206EA2"/>
    <w:rsid w:val="00207096"/>
    <w:rsid w:val="002070BA"/>
    <w:rsid w:val="002071FF"/>
    <w:rsid w:val="002074F7"/>
    <w:rsid w:val="0020758E"/>
    <w:rsid w:val="002075E4"/>
    <w:rsid w:val="0020776C"/>
    <w:rsid w:val="0020776D"/>
    <w:rsid w:val="00207773"/>
    <w:rsid w:val="0020784B"/>
    <w:rsid w:val="00207912"/>
    <w:rsid w:val="00207AA7"/>
    <w:rsid w:val="00207AC8"/>
    <w:rsid w:val="00207C00"/>
    <w:rsid w:val="00207DF7"/>
    <w:rsid w:val="00207F72"/>
    <w:rsid w:val="00207FBB"/>
    <w:rsid w:val="00210088"/>
    <w:rsid w:val="002102B9"/>
    <w:rsid w:val="00210339"/>
    <w:rsid w:val="002103BC"/>
    <w:rsid w:val="00210538"/>
    <w:rsid w:val="0021053C"/>
    <w:rsid w:val="00210560"/>
    <w:rsid w:val="002106C5"/>
    <w:rsid w:val="00210766"/>
    <w:rsid w:val="002109E2"/>
    <w:rsid w:val="00210BB1"/>
    <w:rsid w:val="00210BCF"/>
    <w:rsid w:val="00210D99"/>
    <w:rsid w:val="00210DDF"/>
    <w:rsid w:val="00210F1A"/>
    <w:rsid w:val="0021119C"/>
    <w:rsid w:val="002111B9"/>
    <w:rsid w:val="00211289"/>
    <w:rsid w:val="0021137E"/>
    <w:rsid w:val="00211554"/>
    <w:rsid w:val="002117AA"/>
    <w:rsid w:val="0021180B"/>
    <w:rsid w:val="002118D7"/>
    <w:rsid w:val="002118FE"/>
    <w:rsid w:val="002119AA"/>
    <w:rsid w:val="002119C7"/>
    <w:rsid w:val="00211A90"/>
    <w:rsid w:val="00211AD3"/>
    <w:rsid w:val="00211AEA"/>
    <w:rsid w:val="00211CEE"/>
    <w:rsid w:val="00211CF4"/>
    <w:rsid w:val="00211DE1"/>
    <w:rsid w:val="00211E1B"/>
    <w:rsid w:val="002120D6"/>
    <w:rsid w:val="00212172"/>
    <w:rsid w:val="00212337"/>
    <w:rsid w:val="00212390"/>
    <w:rsid w:val="002123DA"/>
    <w:rsid w:val="00212544"/>
    <w:rsid w:val="002125F0"/>
    <w:rsid w:val="00212AE2"/>
    <w:rsid w:val="00212B51"/>
    <w:rsid w:val="00212D91"/>
    <w:rsid w:val="00212E85"/>
    <w:rsid w:val="00212EFD"/>
    <w:rsid w:val="00213049"/>
    <w:rsid w:val="002131F3"/>
    <w:rsid w:val="0021329B"/>
    <w:rsid w:val="002132B4"/>
    <w:rsid w:val="0021357E"/>
    <w:rsid w:val="0021365D"/>
    <w:rsid w:val="00213764"/>
    <w:rsid w:val="002139DE"/>
    <w:rsid w:val="00213C00"/>
    <w:rsid w:val="00213CA8"/>
    <w:rsid w:val="00213CAE"/>
    <w:rsid w:val="00213E7F"/>
    <w:rsid w:val="00213EB1"/>
    <w:rsid w:val="0021423C"/>
    <w:rsid w:val="002144E9"/>
    <w:rsid w:val="002146A9"/>
    <w:rsid w:val="00214760"/>
    <w:rsid w:val="002147F5"/>
    <w:rsid w:val="0021493A"/>
    <w:rsid w:val="002149ED"/>
    <w:rsid w:val="00214B08"/>
    <w:rsid w:val="00214F12"/>
    <w:rsid w:val="002153FC"/>
    <w:rsid w:val="00215469"/>
    <w:rsid w:val="0021553C"/>
    <w:rsid w:val="0021566A"/>
    <w:rsid w:val="0021566C"/>
    <w:rsid w:val="002156FE"/>
    <w:rsid w:val="002157F5"/>
    <w:rsid w:val="002159A1"/>
    <w:rsid w:val="00215BE1"/>
    <w:rsid w:val="00215F1B"/>
    <w:rsid w:val="0021608A"/>
    <w:rsid w:val="00216098"/>
    <w:rsid w:val="0021653A"/>
    <w:rsid w:val="0021656F"/>
    <w:rsid w:val="00216653"/>
    <w:rsid w:val="002169D5"/>
    <w:rsid w:val="00216D0F"/>
    <w:rsid w:val="00216DE3"/>
    <w:rsid w:val="002170C9"/>
    <w:rsid w:val="002170D5"/>
    <w:rsid w:val="00217345"/>
    <w:rsid w:val="00217714"/>
    <w:rsid w:val="00217744"/>
    <w:rsid w:val="002178C0"/>
    <w:rsid w:val="00217A59"/>
    <w:rsid w:val="00220259"/>
    <w:rsid w:val="00220274"/>
    <w:rsid w:val="0022039D"/>
    <w:rsid w:val="00220753"/>
    <w:rsid w:val="00220835"/>
    <w:rsid w:val="00220870"/>
    <w:rsid w:val="002208BE"/>
    <w:rsid w:val="00220AAD"/>
    <w:rsid w:val="00220B12"/>
    <w:rsid w:val="00220E3E"/>
    <w:rsid w:val="00220F78"/>
    <w:rsid w:val="0022103A"/>
    <w:rsid w:val="00221419"/>
    <w:rsid w:val="002218A5"/>
    <w:rsid w:val="002218F7"/>
    <w:rsid w:val="00221934"/>
    <w:rsid w:val="002219A2"/>
    <w:rsid w:val="00221B5D"/>
    <w:rsid w:val="00221B98"/>
    <w:rsid w:val="00221BC0"/>
    <w:rsid w:val="00221C22"/>
    <w:rsid w:val="00221E76"/>
    <w:rsid w:val="00222002"/>
    <w:rsid w:val="00222017"/>
    <w:rsid w:val="00222255"/>
    <w:rsid w:val="00222294"/>
    <w:rsid w:val="0022231E"/>
    <w:rsid w:val="002223AC"/>
    <w:rsid w:val="00222435"/>
    <w:rsid w:val="002224DD"/>
    <w:rsid w:val="002227D5"/>
    <w:rsid w:val="00222842"/>
    <w:rsid w:val="0022287F"/>
    <w:rsid w:val="00222A4E"/>
    <w:rsid w:val="00222E3E"/>
    <w:rsid w:val="00222EBE"/>
    <w:rsid w:val="00223053"/>
    <w:rsid w:val="002230EA"/>
    <w:rsid w:val="00223180"/>
    <w:rsid w:val="00223675"/>
    <w:rsid w:val="002236BB"/>
    <w:rsid w:val="002237EB"/>
    <w:rsid w:val="00223818"/>
    <w:rsid w:val="00223982"/>
    <w:rsid w:val="002239F4"/>
    <w:rsid w:val="00223A7B"/>
    <w:rsid w:val="00223C7D"/>
    <w:rsid w:val="00223E7C"/>
    <w:rsid w:val="002240D5"/>
    <w:rsid w:val="00224128"/>
    <w:rsid w:val="00224224"/>
    <w:rsid w:val="00224291"/>
    <w:rsid w:val="00224296"/>
    <w:rsid w:val="002242C8"/>
    <w:rsid w:val="00224475"/>
    <w:rsid w:val="002244CB"/>
    <w:rsid w:val="00224578"/>
    <w:rsid w:val="0022486A"/>
    <w:rsid w:val="002248D0"/>
    <w:rsid w:val="00224FAB"/>
    <w:rsid w:val="00225057"/>
    <w:rsid w:val="00225399"/>
    <w:rsid w:val="002253B6"/>
    <w:rsid w:val="002253D2"/>
    <w:rsid w:val="002254B1"/>
    <w:rsid w:val="00225561"/>
    <w:rsid w:val="0022573F"/>
    <w:rsid w:val="0022589A"/>
    <w:rsid w:val="0022592B"/>
    <w:rsid w:val="00225FBE"/>
    <w:rsid w:val="002260A3"/>
    <w:rsid w:val="0022618B"/>
    <w:rsid w:val="002261A0"/>
    <w:rsid w:val="002262A4"/>
    <w:rsid w:val="00226489"/>
    <w:rsid w:val="0022661A"/>
    <w:rsid w:val="0022662C"/>
    <w:rsid w:val="0022682E"/>
    <w:rsid w:val="00226875"/>
    <w:rsid w:val="00226A0B"/>
    <w:rsid w:val="00226A1F"/>
    <w:rsid w:val="00226B15"/>
    <w:rsid w:val="00226D0E"/>
    <w:rsid w:val="00226D1F"/>
    <w:rsid w:val="00226E87"/>
    <w:rsid w:val="00226FC1"/>
    <w:rsid w:val="00227008"/>
    <w:rsid w:val="0022705E"/>
    <w:rsid w:val="002270A0"/>
    <w:rsid w:val="002270C5"/>
    <w:rsid w:val="00227168"/>
    <w:rsid w:val="00227183"/>
    <w:rsid w:val="00227433"/>
    <w:rsid w:val="00227846"/>
    <w:rsid w:val="00227888"/>
    <w:rsid w:val="002278A8"/>
    <w:rsid w:val="00227B31"/>
    <w:rsid w:val="00227BAD"/>
    <w:rsid w:val="00227E45"/>
    <w:rsid w:val="00227F1D"/>
    <w:rsid w:val="002301AD"/>
    <w:rsid w:val="00230632"/>
    <w:rsid w:val="00230A1C"/>
    <w:rsid w:val="00230AB0"/>
    <w:rsid w:val="00230AB7"/>
    <w:rsid w:val="00230EEC"/>
    <w:rsid w:val="00230F26"/>
    <w:rsid w:val="00230FC1"/>
    <w:rsid w:val="0023101D"/>
    <w:rsid w:val="002311DC"/>
    <w:rsid w:val="00231244"/>
    <w:rsid w:val="002313EA"/>
    <w:rsid w:val="002318FF"/>
    <w:rsid w:val="0023193D"/>
    <w:rsid w:val="00231A81"/>
    <w:rsid w:val="00231B0B"/>
    <w:rsid w:val="00231B75"/>
    <w:rsid w:val="00231C08"/>
    <w:rsid w:val="00231C2A"/>
    <w:rsid w:val="002321F5"/>
    <w:rsid w:val="0023228D"/>
    <w:rsid w:val="002322FA"/>
    <w:rsid w:val="002323AA"/>
    <w:rsid w:val="00232405"/>
    <w:rsid w:val="00232464"/>
    <w:rsid w:val="00232666"/>
    <w:rsid w:val="0023277A"/>
    <w:rsid w:val="002328CB"/>
    <w:rsid w:val="002328E1"/>
    <w:rsid w:val="00232949"/>
    <w:rsid w:val="00232A5E"/>
    <w:rsid w:val="00232D5F"/>
    <w:rsid w:val="00233007"/>
    <w:rsid w:val="002330E0"/>
    <w:rsid w:val="00233276"/>
    <w:rsid w:val="002332C5"/>
    <w:rsid w:val="0023333B"/>
    <w:rsid w:val="00233378"/>
    <w:rsid w:val="00233486"/>
    <w:rsid w:val="0023367B"/>
    <w:rsid w:val="0023367E"/>
    <w:rsid w:val="0023377A"/>
    <w:rsid w:val="002339CF"/>
    <w:rsid w:val="0023403C"/>
    <w:rsid w:val="0023424A"/>
    <w:rsid w:val="0023428B"/>
    <w:rsid w:val="0023446C"/>
    <w:rsid w:val="0023475E"/>
    <w:rsid w:val="002347C8"/>
    <w:rsid w:val="002347DB"/>
    <w:rsid w:val="00234828"/>
    <w:rsid w:val="002348FF"/>
    <w:rsid w:val="00234978"/>
    <w:rsid w:val="00234CEF"/>
    <w:rsid w:val="00234E20"/>
    <w:rsid w:val="00234EF5"/>
    <w:rsid w:val="00234F05"/>
    <w:rsid w:val="00235004"/>
    <w:rsid w:val="00235187"/>
    <w:rsid w:val="00235748"/>
    <w:rsid w:val="0023579C"/>
    <w:rsid w:val="002358AD"/>
    <w:rsid w:val="00235BD8"/>
    <w:rsid w:val="00235EA8"/>
    <w:rsid w:val="00235F4E"/>
    <w:rsid w:val="002361E4"/>
    <w:rsid w:val="002363B2"/>
    <w:rsid w:val="002363B6"/>
    <w:rsid w:val="0023663B"/>
    <w:rsid w:val="002366E7"/>
    <w:rsid w:val="002369EB"/>
    <w:rsid w:val="00236AE1"/>
    <w:rsid w:val="00236B50"/>
    <w:rsid w:val="00236D06"/>
    <w:rsid w:val="00236F59"/>
    <w:rsid w:val="002370E2"/>
    <w:rsid w:val="002370EE"/>
    <w:rsid w:val="002372AD"/>
    <w:rsid w:val="0023740D"/>
    <w:rsid w:val="00237471"/>
    <w:rsid w:val="00237479"/>
    <w:rsid w:val="0023782B"/>
    <w:rsid w:val="00237A3F"/>
    <w:rsid w:val="00237D07"/>
    <w:rsid w:val="00237DF3"/>
    <w:rsid w:val="00237E54"/>
    <w:rsid w:val="00237E82"/>
    <w:rsid w:val="00237F1A"/>
    <w:rsid w:val="00240142"/>
    <w:rsid w:val="00240593"/>
    <w:rsid w:val="0024078B"/>
    <w:rsid w:val="00240930"/>
    <w:rsid w:val="00240AD4"/>
    <w:rsid w:val="00240C8D"/>
    <w:rsid w:val="00240CB4"/>
    <w:rsid w:val="00240FBC"/>
    <w:rsid w:val="002410C7"/>
    <w:rsid w:val="002412E2"/>
    <w:rsid w:val="00241345"/>
    <w:rsid w:val="002414C7"/>
    <w:rsid w:val="00241541"/>
    <w:rsid w:val="002415E3"/>
    <w:rsid w:val="002416DB"/>
    <w:rsid w:val="002416F2"/>
    <w:rsid w:val="0024170E"/>
    <w:rsid w:val="0024180F"/>
    <w:rsid w:val="002418FE"/>
    <w:rsid w:val="00241932"/>
    <w:rsid w:val="00241A7A"/>
    <w:rsid w:val="00241A80"/>
    <w:rsid w:val="00241CAF"/>
    <w:rsid w:val="00241D99"/>
    <w:rsid w:val="002420A4"/>
    <w:rsid w:val="002420E3"/>
    <w:rsid w:val="00242262"/>
    <w:rsid w:val="002423BC"/>
    <w:rsid w:val="0024248E"/>
    <w:rsid w:val="0024249F"/>
    <w:rsid w:val="0024251F"/>
    <w:rsid w:val="002426E6"/>
    <w:rsid w:val="00242A0D"/>
    <w:rsid w:val="00242B53"/>
    <w:rsid w:val="00242B8B"/>
    <w:rsid w:val="00242D51"/>
    <w:rsid w:val="00242DF7"/>
    <w:rsid w:val="00242E93"/>
    <w:rsid w:val="00243154"/>
    <w:rsid w:val="00243552"/>
    <w:rsid w:val="002436E7"/>
    <w:rsid w:val="002437A4"/>
    <w:rsid w:val="00243839"/>
    <w:rsid w:val="002438F3"/>
    <w:rsid w:val="002439AA"/>
    <w:rsid w:val="002439D5"/>
    <w:rsid w:val="00243CB2"/>
    <w:rsid w:val="00243DD8"/>
    <w:rsid w:val="00243F28"/>
    <w:rsid w:val="00243F61"/>
    <w:rsid w:val="00243F85"/>
    <w:rsid w:val="002443E5"/>
    <w:rsid w:val="002447C0"/>
    <w:rsid w:val="002448A4"/>
    <w:rsid w:val="00244968"/>
    <w:rsid w:val="00244995"/>
    <w:rsid w:val="00244D0E"/>
    <w:rsid w:val="00244EE0"/>
    <w:rsid w:val="002452B0"/>
    <w:rsid w:val="002453A0"/>
    <w:rsid w:val="0024543D"/>
    <w:rsid w:val="00245440"/>
    <w:rsid w:val="00245480"/>
    <w:rsid w:val="002455B7"/>
    <w:rsid w:val="0024561D"/>
    <w:rsid w:val="0024567C"/>
    <w:rsid w:val="00245685"/>
    <w:rsid w:val="002459B9"/>
    <w:rsid w:val="00245AA3"/>
    <w:rsid w:val="00245D6F"/>
    <w:rsid w:val="00245D80"/>
    <w:rsid w:val="00245E56"/>
    <w:rsid w:val="00245F7D"/>
    <w:rsid w:val="00246015"/>
    <w:rsid w:val="002460A1"/>
    <w:rsid w:val="00246116"/>
    <w:rsid w:val="00246142"/>
    <w:rsid w:val="00246385"/>
    <w:rsid w:val="00246607"/>
    <w:rsid w:val="0024661B"/>
    <w:rsid w:val="0024681F"/>
    <w:rsid w:val="0024686B"/>
    <w:rsid w:val="00246AD9"/>
    <w:rsid w:val="00246D4C"/>
    <w:rsid w:val="00246E74"/>
    <w:rsid w:val="00246E7B"/>
    <w:rsid w:val="00246FD0"/>
    <w:rsid w:val="0024714A"/>
    <w:rsid w:val="002471CC"/>
    <w:rsid w:val="00247213"/>
    <w:rsid w:val="002476F0"/>
    <w:rsid w:val="00247727"/>
    <w:rsid w:val="002477CB"/>
    <w:rsid w:val="002477FF"/>
    <w:rsid w:val="002479A8"/>
    <w:rsid w:val="00247B48"/>
    <w:rsid w:val="00247B7A"/>
    <w:rsid w:val="00247D5B"/>
    <w:rsid w:val="00247DDC"/>
    <w:rsid w:val="0025044D"/>
    <w:rsid w:val="00250537"/>
    <w:rsid w:val="00250597"/>
    <w:rsid w:val="00250BE4"/>
    <w:rsid w:val="00250C0D"/>
    <w:rsid w:val="00250C54"/>
    <w:rsid w:val="00250D08"/>
    <w:rsid w:val="00250D6A"/>
    <w:rsid w:val="00250FEB"/>
    <w:rsid w:val="002510EB"/>
    <w:rsid w:val="00251199"/>
    <w:rsid w:val="002511E0"/>
    <w:rsid w:val="00251326"/>
    <w:rsid w:val="0025180E"/>
    <w:rsid w:val="00251956"/>
    <w:rsid w:val="00251E40"/>
    <w:rsid w:val="00251E69"/>
    <w:rsid w:val="00252145"/>
    <w:rsid w:val="002521FB"/>
    <w:rsid w:val="002522AD"/>
    <w:rsid w:val="002522D2"/>
    <w:rsid w:val="0025254C"/>
    <w:rsid w:val="0025261F"/>
    <w:rsid w:val="002527A2"/>
    <w:rsid w:val="002528DD"/>
    <w:rsid w:val="00252AD1"/>
    <w:rsid w:val="00252B20"/>
    <w:rsid w:val="00252C65"/>
    <w:rsid w:val="00252D06"/>
    <w:rsid w:val="00252EB1"/>
    <w:rsid w:val="00253908"/>
    <w:rsid w:val="00253BC2"/>
    <w:rsid w:val="00253C8F"/>
    <w:rsid w:val="00253F2C"/>
    <w:rsid w:val="00254599"/>
    <w:rsid w:val="002546C8"/>
    <w:rsid w:val="0025471B"/>
    <w:rsid w:val="00254883"/>
    <w:rsid w:val="00254A0A"/>
    <w:rsid w:val="00254A0B"/>
    <w:rsid w:val="00254A21"/>
    <w:rsid w:val="00254DEF"/>
    <w:rsid w:val="00254E5C"/>
    <w:rsid w:val="00255077"/>
    <w:rsid w:val="00255196"/>
    <w:rsid w:val="002552B4"/>
    <w:rsid w:val="002553D1"/>
    <w:rsid w:val="00255AC2"/>
    <w:rsid w:val="00255C84"/>
    <w:rsid w:val="00255DA9"/>
    <w:rsid w:val="00255EA7"/>
    <w:rsid w:val="00255F0C"/>
    <w:rsid w:val="00255F1E"/>
    <w:rsid w:val="0025606A"/>
    <w:rsid w:val="0025624C"/>
    <w:rsid w:val="002563A4"/>
    <w:rsid w:val="0025648B"/>
    <w:rsid w:val="0025662B"/>
    <w:rsid w:val="00256638"/>
    <w:rsid w:val="0025679D"/>
    <w:rsid w:val="0025680C"/>
    <w:rsid w:val="0025681F"/>
    <w:rsid w:val="0025689A"/>
    <w:rsid w:val="002568AB"/>
    <w:rsid w:val="00256A1D"/>
    <w:rsid w:val="00256B2B"/>
    <w:rsid w:val="00256B53"/>
    <w:rsid w:val="00256CD2"/>
    <w:rsid w:val="00256D54"/>
    <w:rsid w:val="00256E62"/>
    <w:rsid w:val="00256F4C"/>
    <w:rsid w:val="00257018"/>
    <w:rsid w:val="00257165"/>
    <w:rsid w:val="00257352"/>
    <w:rsid w:val="002573E4"/>
    <w:rsid w:val="00257472"/>
    <w:rsid w:val="002576AE"/>
    <w:rsid w:val="002578B1"/>
    <w:rsid w:val="002578FD"/>
    <w:rsid w:val="00257987"/>
    <w:rsid w:val="00257A4A"/>
    <w:rsid w:val="00257BA8"/>
    <w:rsid w:val="00257CFC"/>
    <w:rsid w:val="00257DDD"/>
    <w:rsid w:val="00257E0E"/>
    <w:rsid w:val="00257E27"/>
    <w:rsid w:val="00260187"/>
    <w:rsid w:val="002602EC"/>
    <w:rsid w:val="00260360"/>
    <w:rsid w:val="0026045B"/>
    <w:rsid w:val="002608D9"/>
    <w:rsid w:val="002608E4"/>
    <w:rsid w:val="00260BFC"/>
    <w:rsid w:val="00260C15"/>
    <w:rsid w:val="00260CB3"/>
    <w:rsid w:val="00260CC8"/>
    <w:rsid w:val="00260D19"/>
    <w:rsid w:val="00260D78"/>
    <w:rsid w:val="00260E5B"/>
    <w:rsid w:val="00261452"/>
    <w:rsid w:val="00261680"/>
    <w:rsid w:val="00261752"/>
    <w:rsid w:val="00261876"/>
    <w:rsid w:val="00261945"/>
    <w:rsid w:val="00261A11"/>
    <w:rsid w:val="00261B1E"/>
    <w:rsid w:val="00261D51"/>
    <w:rsid w:val="00261EC4"/>
    <w:rsid w:val="0026203C"/>
    <w:rsid w:val="002623F6"/>
    <w:rsid w:val="00262492"/>
    <w:rsid w:val="0026252C"/>
    <w:rsid w:val="002625B0"/>
    <w:rsid w:val="00262E78"/>
    <w:rsid w:val="00262F24"/>
    <w:rsid w:val="00263136"/>
    <w:rsid w:val="00263228"/>
    <w:rsid w:val="0026324E"/>
    <w:rsid w:val="002632D0"/>
    <w:rsid w:val="00263396"/>
    <w:rsid w:val="00263730"/>
    <w:rsid w:val="0026375F"/>
    <w:rsid w:val="00263AA3"/>
    <w:rsid w:val="00263D06"/>
    <w:rsid w:val="00263D2C"/>
    <w:rsid w:val="00263DC8"/>
    <w:rsid w:val="00263DD1"/>
    <w:rsid w:val="00263DF3"/>
    <w:rsid w:val="00263EBD"/>
    <w:rsid w:val="00264024"/>
    <w:rsid w:val="00264033"/>
    <w:rsid w:val="002640A8"/>
    <w:rsid w:val="00264365"/>
    <w:rsid w:val="0026460A"/>
    <w:rsid w:val="002646C7"/>
    <w:rsid w:val="00264812"/>
    <w:rsid w:val="002649EE"/>
    <w:rsid w:val="00264A9E"/>
    <w:rsid w:val="00264AE6"/>
    <w:rsid w:val="00264AEB"/>
    <w:rsid w:val="00264B8F"/>
    <w:rsid w:val="00264CF2"/>
    <w:rsid w:val="002651A1"/>
    <w:rsid w:val="002654F5"/>
    <w:rsid w:val="00265675"/>
    <w:rsid w:val="00265981"/>
    <w:rsid w:val="002659F0"/>
    <w:rsid w:val="00265AAC"/>
    <w:rsid w:val="00265AFA"/>
    <w:rsid w:val="00265B2B"/>
    <w:rsid w:val="00265B44"/>
    <w:rsid w:val="00265C85"/>
    <w:rsid w:val="00265CF7"/>
    <w:rsid w:val="00265D4F"/>
    <w:rsid w:val="00265DF0"/>
    <w:rsid w:val="00265E5F"/>
    <w:rsid w:val="00266231"/>
    <w:rsid w:val="00266682"/>
    <w:rsid w:val="002668A7"/>
    <w:rsid w:val="00266B42"/>
    <w:rsid w:val="00266CA5"/>
    <w:rsid w:val="00267373"/>
    <w:rsid w:val="00267465"/>
    <w:rsid w:val="00267811"/>
    <w:rsid w:val="00267B62"/>
    <w:rsid w:val="00267C0A"/>
    <w:rsid w:val="00267C9A"/>
    <w:rsid w:val="00267D0A"/>
    <w:rsid w:val="00267E3C"/>
    <w:rsid w:val="002702FF"/>
    <w:rsid w:val="0027053D"/>
    <w:rsid w:val="00270651"/>
    <w:rsid w:val="00270676"/>
    <w:rsid w:val="00270684"/>
    <w:rsid w:val="00270723"/>
    <w:rsid w:val="00270B49"/>
    <w:rsid w:val="00270C0C"/>
    <w:rsid w:val="00270D15"/>
    <w:rsid w:val="00271080"/>
    <w:rsid w:val="00271451"/>
    <w:rsid w:val="00271560"/>
    <w:rsid w:val="002716CA"/>
    <w:rsid w:val="00271930"/>
    <w:rsid w:val="00271A41"/>
    <w:rsid w:val="00271C8A"/>
    <w:rsid w:val="00271CA1"/>
    <w:rsid w:val="00271DD6"/>
    <w:rsid w:val="00272238"/>
    <w:rsid w:val="00272310"/>
    <w:rsid w:val="002724AE"/>
    <w:rsid w:val="0027270B"/>
    <w:rsid w:val="00272718"/>
    <w:rsid w:val="002728E7"/>
    <w:rsid w:val="002729CB"/>
    <w:rsid w:val="00272A8D"/>
    <w:rsid w:val="00272D4A"/>
    <w:rsid w:val="00272D73"/>
    <w:rsid w:val="00272DE0"/>
    <w:rsid w:val="00272F3F"/>
    <w:rsid w:val="0027317C"/>
    <w:rsid w:val="00273315"/>
    <w:rsid w:val="0027339C"/>
    <w:rsid w:val="002733C1"/>
    <w:rsid w:val="002734E2"/>
    <w:rsid w:val="00273529"/>
    <w:rsid w:val="00273749"/>
    <w:rsid w:val="00273D69"/>
    <w:rsid w:val="00273E17"/>
    <w:rsid w:val="0027403C"/>
    <w:rsid w:val="00274047"/>
    <w:rsid w:val="0027424B"/>
    <w:rsid w:val="002742F8"/>
    <w:rsid w:val="00274453"/>
    <w:rsid w:val="002744A3"/>
    <w:rsid w:val="002745D6"/>
    <w:rsid w:val="002745E7"/>
    <w:rsid w:val="00274611"/>
    <w:rsid w:val="00274892"/>
    <w:rsid w:val="002748EE"/>
    <w:rsid w:val="00274A51"/>
    <w:rsid w:val="00274B37"/>
    <w:rsid w:val="00274D5C"/>
    <w:rsid w:val="00274DBC"/>
    <w:rsid w:val="00275001"/>
    <w:rsid w:val="00275117"/>
    <w:rsid w:val="002752F5"/>
    <w:rsid w:val="002753AE"/>
    <w:rsid w:val="0027545F"/>
    <w:rsid w:val="00275667"/>
    <w:rsid w:val="0027569D"/>
    <w:rsid w:val="002756B6"/>
    <w:rsid w:val="00275792"/>
    <w:rsid w:val="0027588B"/>
    <w:rsid w:val="00275969"/>
    <w:rsid w:val="002759CF"/>
    <w:rsid w:val="00275B83"/>
    <w:rsid w:val="00275CA6"/>
    <w:rsid w:val="00275CD3"/>
    <w:rsid w:val="00275E98"/>
    <w:rsid w:val="00275E9F"/>
    <w:rsid w:val="00275EF4"/>
    <w:rsid w:val="002761CE"/>
    <w:rsid w:val="002762FA"/>
    <w:rsid w:val="002763A6"/>
    <w:rsid w:val="00276438"/>
    <w:rsid w:val="00276689"/>
    <w:rsid w:val="0027679A"/>
    <w:rsid w:val="002767C0"/>
    <w:rsid w:val="002767C8"/>
    <w:rsid w:val="002768DC"/>
    <w:rsid w:val="002768E1"/>
    <w:rsid w:val="00276D44"/>
    <w:rsid w:val="00277307"/>
    <w:rsid w:val="002773DE"/>
    <w:rsid w:val="002773F7"/>
    <w:rsid w:val="002775B5"/>
    <w:rsid w:val="002775D6"/>
    <w:rsid w:val="002777C0"/>
    <w:rsid w:val="00277824"/>
    <w:rsid w:val="00277C4B"/>
    <w:rsid w:val="00280019"/>
    <w:rsid w:val="002800EF"/>
    <w:rsid w:val="0028011E"/>
    <w:rsid w:val="002801B1"/>
    <w:rsid w:val="00280474"/>
    <w:rsid w:val="00280609"/>
    <w:rsid w:val="002806F5"/>
    <w:rsid w:val="00280E21"/>
    <w:rsid w:val="00280EAF"/>
    <w:rsid w:val="00280F31"/>
    <w:rsid w:val="00281011"/>
    <w:rsid w:val="002810C7"/>
    <w:rsid w:val="002813E8"/>
    <w:rsid w:val="00281501"/>
    <w:rsid w:val="00281513"/>
    <w:rsid w:val="0028162E"/>
    <w:rsid w:val="002817AC"/>
    <w:rsid w:val="00281AD8"/>
    <w:rsid w:val="00281B09"/>
    <w:rsid w:val="00281D9D"/>
    <w:rsid w:val="00282106"/>
    <w:rsid w:val="002824DE"/>
    <w:rsid w:val="0028257A"/>
    <w:rsid w:val="002825F3"/>
    <w:rsid w:val="00282903"/>
    <w:rsid w:val="002829A3"/>
    <w:rsid w:val="002829BC"/>
    <w:rsid w:val="00282AB8"/>
    <w:rsid w:val="00282BB3"/>
    <w:rsid w:val="00282DB0"/>
    <w:rsid w:val="00283204"/>
    <w:rsid w:val="00283236"/>
    <w:rsid w:val="0028332A"/>
    <w:rsid w:val="00283607"/>
    <w:rsid w:val="002836C1"/>
    <w:rsid w:val="002838BD"/>
    <w:rsid w:val="00283B45"/>
    <w:rsid w:val="00283B60"/>
    <w:rsid w:val="00283CA1"/>
    <w:rsid w:val="00284307"/>
    <w:rsid w:val="00284443"/>
    <w:rsid w:val="002846E5"/>
    <w:rsid w:val="002848EB"/>
    <w:rsid w:val="00284919"/>
    <w:rsid w:val="002849D8"/>
    <w:rsid w:val="00284A20"/>
    <w:rsid w:val="00284AE0"/>
    <w:rsid w:val="00284F35"/>
    <w:rsid w:val="00284FB8"/>
    <w:rsid w:val="002851CA"/>
    <w:rsid w:val="002851F2"/>
    <w:rsid w:val="002851F8"/>
    <w:rsid w:val="002852D8"/>
    <w:rsid w:val="0028546B"/>
    <w:rsid w:val="0028559D"/>
    <w:rsid w:val="0028565C"/>
    <w:rsid w:val="0028567E"/>
    <w:rsid w:val="00285707"/>
    <w:rsid w:val="0028589D"/>
    <w:rsid w:val="002858EB"/>
    <w:rsid w:val="0028594E"/>
    <w:rsid w:val="00285C41"/>
    <w:rsid w:val="00285E9A"/>
    <w:rsid w:val="00285FA9"/>
    <w:rsid w:val="002860BE"/>
    <w:rsid w:val="002862C0"/>
    <w:rsid w:val="002862C6"/>
    <w:rsid w:val="002862F2"/>
    <w:rsid w:val="002863DE"/>
    <w:rsid w:val="0028667F"/>
    <w:rsid w:val="00286684"/>
    <w:rsid w:val="002868A0"/>
    <w:rsid w:val="002868DE"/>
    <w:rsid w:val="00286960"/>
    <w:rsid w:val="00286996"/>
    <w:rsid w:val="00286E2B"/>
    <w:rsid w:val="00286F6F"/>
    <w:rsid w:val="00287223"/>
    <w:rsid w:val="00287273"/>
    <w:rsid w:val="00287358"/>
    <w:rsid w:val="00287590"/>
    <w:rsid w:val="002876B9"/>
    <w:rsid w:val="002877FC"/>
    <w:rsid w:val="0028788D"/>
    <w:rsid w:val="002878F1"/>
    <w:rsid w:val="00287923"/>
    <w:rsid w:val="00287940"/>
    <w:rsid w:val="00287985"/>
    <w:rsid w:val="00287A29"/>
    <w:rsid w:val="00287B73"/>
    <w:rsid w:val="00287C60"/>
    <w:rsid w:val="00287C6F"/>
    <w:rsid w:val="00287CD7"/>
    <w:rsid w:val="00287D3B"/>
    <w:rsid w:val="002902AE"/>
    <w:rsid w:val="0029047B"/>
    <w:rsid w:val="0029048C"/>
    <w:rsid w:val="002904DB"/>
    <w:rsid w:val="002907C6"/>
    <w:rsid w:val="002909CE"/>
    <w:rsid w:val="00290B41"/>
    <w:rsid w:val="00290C41"/>
    <w:rsid w:val="00290C54"/>
    <w:rsid w:val="00290D44"/>
    <w:rsid w:val="0029114B"/>
    <w:rsid w:val="0029139A"/>
    <w:rsid w:val="002913D2"/>
    <w:rsid w:val="0029145A"/>
    <w:rsid w:val="00291544"/>
    <w:rsid w:val="002916C5"/>
    <w:rsid w:val="002917C0"/>
    <w:rsid w:val="002918EE"/>
    <w:rsid w:val="0029197D"/>
    <w:rsid w:val="00291A1D"/>
    <w:rsid w:val="00291AD1"/>
    <w:rsid w:val="00291AE6"/>
    <w:rsid w:val="00291BD2"/>
    <w:rsid w:val="00291CC5"/>
    <w:rsid w:val="00291DD2"/>
    <w:rsid w:val="00291FD4"/>
    <w:rsid w:val="00292177"/>
    <w:rsid w:val="002922CB"/>
    <w:rsid w:val="0029282B"/>
    <w:rsid w:val="0029288F"/>
    <w:rsid w:val="00292AF8"/>
    <w:rsid w:val="00292F7B"/>
    <w:rsid w:val="0029308E"/>
    <w:rsid w:val="002930A7"/>
    <w:rsid w:val="0029315A"/>
    <w:rsid w:val="002931A0"/>
    <w:rsid w:val="00293253"/>
    <w:rsid w:val="002932CE"/>
    <w:rsid w:val="002932DA"/>
    <w:rsid w:val="00293472"/>
    <w:rsid w:val="00293499"/>
    <w:rsid w:val="002939CA"/>
    <w:rsid w:val="00293BCB"/>
    <w:rsid w:val="00293C07"/>
    <w:rsid w:val="002940ED"/>
    <w:rsid w:val="002942A1"/>
    <w:rsid w:val="00294315"/>
    <w:rsid w:val="002944F0"/>
    <w:rsid w:val="0029494A"/>
    <w:rsid w:val="00294AD1"/>
    <w:rsid w:val="00294AEE"/>
    <w:rsid w:val="00294BF9"/>
    <w:rsid w:val="00294DCF"/>
    <w:rsid w:val="00294E9B"/>
    <w:rsid w:val="00295020"/>
    <w:rsid w:val="002950C6"/>
    <w:rsid w:val="002950F5"/>
    <w:rsid w:val="002951A1"/>
    <w:rsid w:val="00295263"/>
    <w:rsid w:val="00295530"/>
    <w:rsid w:val="00295A6A"/>
    <w:rsid w:val="00295A72"/>
    <w:rsid w:val="00295DF7"/>
    <w:rsid w:val="00295E9B"/>
    <w:rsid w:val="00295EFB"/>
    <w:rsid w:val="00295F55"/>
    <w:rsid w:val="00296062"/>
    <w:rsid w:val="00296608"/>
    <w:rsid w:val="00296673"/>
    <w:rsid w:val="0029674E"/>
    <w:rsid w:val="002968DB"/>
    <w:rsid w:val="00296A4F"/>
    <w:rsid w:val="00296A6E"/>
    <w:rsid w:val="00296AE2"/>
    <w:rsid w:val="00296F16"/>
    <w:rsid w:val="002971B9"/>
    <w:rsid w:val="002972A9"/>
    <w:rsid w:val="0029736A"/>
    <w:rsid w:val="00297486"/>
    <w:rsid w:val="002977A1"/>
    <w:rsid w:val="002978E2"/>
    <w:rsid w:val="002978F1"/>
    <w:rsid w:val="00297ACB"/>
    <w:rsid w:val="00297AF2"/>
    <w:rsid w:val="00297C18"/>
    <w:rsid w:val="00297E16"/>
    <w:rsid w:val="00297E34"/>
    <w:rsid w:val="00297F26"/>
    <w:rsid w:val="002A0104"/>
    <w:rsid w:val="002A01F8"/>
    <w:rsid w:val="002A0246"/>
    <w:rsid w:val="002A0580"/>
    <w:rsid w:val="002A075A"/>
    <w:rsid w:val="002A0803"/>
    <w:rsid w:val="002A0951"/>
    <w:rsid w:val="002A09CD"/>
    <w:rsid w:val="002A09F3"/>
    <w:rsid w:val="002A0BE3"/>
    <w:rsid w:val="002A0C52"/>
    <w:rsid w:val="002A0CA8"/>
    <w:rsid w:val="002A0CB5"/>
    <w:rsid w:val="002A0D0D"/>
    <w:rsid w:val="002A0D3B"/>
    <w:rsid w:val="002A0EAC"/>
    <w:rsid w:val="002A106B"/>
    <w:rsid w:val="002A11D0"/>
    <w:rsid w:val="002A11F4"/>
    <w:rsid w:val="002A130A"/>
    <w:rsid w:val="002A168E"/>
    <w:rsid w:val="002A188E"/>
    <w:rsid w:val="002A1BBD"/>
    <w:rsid w:val="002A1BF0"/>
    <w:rsid w:val="002A1C89"/>
    <w:rsid w:val="002A1DFD"/>
    <w:rsid w:val="002A1E07"/>
    <w:rsid w:val="002A1FFE"/>
    <w:rsid w:val="002A2086"/>
    <w:rsid w:val="002A20DE"/>
    <w:rsid w:val="002A22D1"/>
    <w:rsid w:val="002A22D2"/>
    <w:rsid w:val="002A23EE"/>
    <w:rsid w:val="002A2640"/>
    <w:rsid w:val="002A279A"/>
    <w:rsid w:val="002A28FA"/>
    <w:rsid w:val="002A2C3A"/>
    <w:rsid w:val="002A2E56"/>
    <w:rsid w:val="002A2EDE"/>
    <w:rsid w:val="002A2EEE"/>
    <w:rsid w:val="002A2F4B"/>
    <w:rsid w:val="002A2F9C"/>
    <w:rsid w:val="002A3067"/>
    <w:rsid w:val="002A30CE"/>
    <w:rsid w:val="002A33D5"/>
    <w:rsid w:val="002A3576"/>
    <w:rsid w:val="002A3598"/>
    <w:rsid w:val="002A35DB"/>
    <w:rsid w:val="002A3723"/>
    <w:rsid w:val="002A3759"/>
    <w:rsid w:val="002A382B"/>
    <w:rsid w:val="002A38C2"/>
    <w:rsid w:val="002A39C7"/>
    <w:rsid w:val="002A3A4D"/>
    <w:rsid w:val="002A3C2C"/>
    <w:rsid w:val="002A3D0E"/>
    <w:rsid w:val="002A3E2B"/>
    <w:rsid w:val="002A3F40"/>
    <w:rsid w:val="002A3F58"/>
    <w:rsid w:val="002A40CD"/>
    <w:rsid w:val="002A418D"/>
    <w:rsid w:val="002A41F3"/>
    <w:rsid w:val="002A448E"/>
    <w:rsid w:val="002A4501"/>
    <w:rsid w:val="002A4603"/>
    <w:rsid w:val="002A46E6"/>
    <w:rsid w:val="002A4950"/>
    <w:rsid w:val="002A4AA3"/>
    <w:rsid w:val="002A4ABA"/>
    <w:rsid w:val="002A4DB2"/>
    <w:rsid w:val="002A500B"/>
    <w:rsid w:val="002A5054"/>
    <w:rsid w:val="002A505E"/>
    <w:rsid w:val="002A50D9"/>
    <w:rsid w:val="002A5313"/>
    <w:rsid w:val="002A534A"/>
    <w:rsid w:val="002A53DE"/>
    <w:rsid w:val="002A5442"/>
    <w:rsid w:val="002A57EC"/>
    <w:rsid w:val="002A5919"/>
    <w:rsid w:val="002A591E"/>
    <w:rsid w:val="002A59AB"/>
    <w:rsid w:val="002A5AFC"/>
    <w:rsid w:val="002A5C19"/>
    <w:rsid w:val="002A5C87"/>
    <w:rsid w:val="002A5F88"/>
    <w:rsid w:val="002A60E6"/>
    <w:rsid w:val="002A628E"/>
    <w:rsid w:val="002A6649"/>
    <w:rsid w:val="002A6752"/>
    <w:rsid w:val="002A6776"/>
    <w:rsid w:val="002A6812"/>
    <w:rsid w:val="002A689B"/>
    <w:rsid w:val="002A6D16"/>
    <w:rsid w:val="002A6D2A"/>
    <w:rsid w:val="002A6DB4"/>
    <w:rsid w:val="002A6F25"/>
    <w:rsid w:val="002A6FCE"/>
    <w:rsid w:val="002A71D5"/>
    <w:rsid w:val="002A7269"/>
    <w:rsid w:val="002A72BB"/>
    <w:rsid w:val="002A7597"/>
    <w:rsid w:val="002A7A30"/>
    <w:rsid w:val="002A7A63"/>
    <w:rsid w:val="002A7BC8"/>
    <w:rsid w:val="002A7ECC"/>
    <w:rsid w:val="002A7FF5"/>
    <w:rsid w:val="002B0058"/>
    <w:rsid w:val="002B0181"/>
    <w:rsid w:val="002B04C8"/>
    <w:rsid w:val="002B07B0"/>
    <w:rsid w:val="002B07D2"/>
    <w:rsid w:val="002B0805"/>
    <w:rsid w:val="002B0A12"/>
    <w:rsid w:val="002B0AAD"/>
    <w:rsid w:val="002B0CF2"/>
    <w:rsid w:val="002B0DA7"/>
    <w:rsid w:val="002B0E7F"/>
    <w:rsid w:val="002B0F14"/>
    <w:rsid w:val="002B0F81"/>
    <w:rsid w:val="002B0FBC"/>
    <w:rsid w:val="002B1167"/>
    <w:rsid w:val="002B12D4"/>
    <w:rsid w:val="002B1942"/>
    <w:rsid w:val="002B19AF"/>
    <w:rsid w:val="002B1A2A"/>
    <w:rsid w:val="002B1CB8"/>
    <w:rsid w:val="002B1D74"/>
    <w:rsid w:val="002B1E9F"/>
    <w:rsid w:val="002B1FAB"/>
    <w:rsid w:val="002B228C"/>
    <w:rsid w:val="002B22B1"/>
    <w:rsid w:val="002B253C"/>
    <w:rsid w:val="002B25B9"/>
    <w:rsid w:val="002B269E"/>
    <w:rsid w:val="002B27EC"/>
    <w:rsid w:val="002B2A39"/>
    <w:rsid w:val="002B2A60"/>
    <w:rsid w:val="002B2D37"/>
    <w:rsid w:val="002B2D70"/>
    <w:rsid w:val="002B2F28"/>
    <w:rsid w:val="002B2F63"/>
    <w:rsid w:val="002B32C3"/>
    <w:rsid w:val="002B32FA"/>
    <w:rsid w:val="002B33A2"/>
    <w:rsid w:val="002B37C2"/>
    <w:rsid w:val="002B3AA9"/>
    <w:rsid w:val="002B3F00"/>
    <w:rsid w:val="002B3FC3"/>
    <w:rsid w:val="002B3FDC"/>
    <w:rsid w:val="002B4182"/>
    <w:rsid w:val="002B41FD"/>
    <w:rsid w:val="002B458D"/>
    <w:rsid w:val="002B4613"/>
    <w:rsid w:val="002B46AD"/>
    <w:rsid w:val="002B46FC"/>
    <w:rsid w:val="002B494A"/>
    <w:rsid w:val="002B4A7F"/>
    <w:rsid w:val="002B4A93"/>
    <w:rsid w:val="002B4ADE"/>
    <w:rsid w:val="002B4B04"/>
    <w:rsid w:val="002B4B73"/>
    <w:rsid w:val="002B4CEF"/>
    <w:rsid w:val="002B4D06"/>
    <w:rsid w:val="002B4DB8"/>
    <w:rsid w:val="002B4FA8"/>
    <w:rsid w:val="002B5087"/>
    <w:rsid w:val="002B50C0"/>
    <w:rsid w:val="002B52D0"/>
    <w:rsid w:val="002B592A"/>
    <w:rsid w:val="002B59DE"/>
    <w:rsid w:val="002B5A93"/>
    <w:rsid w:val="002B5B25"/>
    <w:rsid w:val="002B5BC0"/>
    <w:rsid w:val="002B5CA6"/>
    <w:rsid w:val="002B5CA8"/>
    <w:rsid w:val="002B5EA3"/>
    <w:rsid w:val="002B5F0F"/>
    <w:rsid w:val="002B6124"/>
    <w:rsid w:val="002B672F"/>
    <w:rsid w:val="002B696A"/>
    <w:rsid w:val="002B6982"/>
    <w:rsid w:val="002B6BA9"/>
    <w:rsid w:val="002B6F05"/>
    <w:rsid w:val="002B71D3"/>
    <w:rsid w:val="002B73B0"/>
    <w:rsid w:val="002B75AA"/>
    <w:rsid w:val="002B764F"/>
    <w:rsid w:val="002B79F6"/>
    <w:rsid w:val="002B7A9A"/>
    <w:rsid w:val="002C0044"/>
    <w:rsid w:val="002C00BF"/>
    <w:rsid w:val="002C0443"/>
    <w:rsid w:val="002C047F"/>
    <w:rsid w:val="002C0773"/>
    <w:rsid w:val="002C092F"/>
    <w:rsid w:val="002C0B74"/>
    <w:rsid w:val="002C0C82"/>
    <w:rsid w:val="002C0D3C"/>
    <w:rsid w:val="002C0EDE"/>
    <w:rsid w:val="002C1095"/>
    <w:rsid w:val="002C131C"/>
    <w:rsid w:val="002C1325"/>
    <w:rsid w:val="002C141A"/>
    <w:rsid w:val="002C160A"/>
    <w:rsid w:val="002C16BC"/>
    <w:rsid w:val="002C1704"/>
    <w:rsid w:val="002C1717"/>
    <w:rsid w:val="002C1783"/>
    <w:rsid w:val="002C1AD0"/>
    <w:rsid w:val="002C1C85"/>
    <w:rsid w:val="002C21DB"/>
    <w:rsid w:val="002C22B6"/>
    <w:rsid w:val="002C23AD"/>
    <w:rsid w:val="002C23AE"/>
    <w:rsid w:val="002C2658"/>
    <w:rsid w:val="002C28F4"/>
    <w:rsid w:val="002C2B13"/>
    <w:rsid w:val="002C2C59"/>
    <w:rsid w:val="002C35C9"/>
    <w:rsid w:val="002C36D8"/>
    <w:rsid w:val="002C3817"/>
    <w:rsid w:val="002C392B"/>
    <w:rsid w:val="002C39AE"/>
    <w:rsid w:val="002C3B82"/>
    <w:rsid w:val="002C3BAB"/>
    <w:rsid w:val="002C3D24"/>
    <w:rsid w:val="002C3D9B"/>
    <w:rsid w:val="002C3E49"/>
    <w:rsid w:val="002C3E72"/>
    <w:rsid w:val="002C3FFF"/>
    <w:rsid w:val="002C4011"/>
    <w:rsid w:val="002C41B5"/>
    <w:rsid w:val="002C425F"/>
    <w:rsid w:val="002C43DD"/>
    <w:rsid w:val="002C442D"/>
    <w:rsid w:val="002C45D1"/>
    <w:rsid w:val="002C4682"/>
    <w:rsid w:val="002C47A7"/>
    <w:rsid w:val="002C4806"/>
    <w:rsid w:val="002C4879"/>
    <w:rsid w:val="002C48B3"/>
    <w:rsid w:val="002C4BCF"/>
    <w:rsid w:val="002C4E5B"/>
    <w:rsid w:val="002C4EBD"/>
    <w:rsid w:val="002C505E"/>
    <w:rsid w:val="002C507E"/>
    <w:rsid w:val="002C51A5"/>
    <w:rsid w:val="002C5434"/>
    <w:rsid w:val="002C5461"/>
    <w:rsid w:val="002C5563"/>
    <w:rsid w:val="002C5644"/>
    <w:rsid w:val="002C597E"/>
    <w:rsid w:val="002C598F"/>
    <w:rsid w:val="002C5ADB"/>
    <w:rsid w:val="002C5B94"/>
    <w:rsid w:val="002C5DDF"/>
    <w:rsid w:val="002C5E14"/>
    <w:rsid w:val="002C5EDE"/>
    <w:rsid w:val="002C6298"/>
    <w:rsid w:val="002C629C"/>
    <w:rsid w:val="002C62EA"/>
    <w:rsid w:val="002C63E8"/>
    <w:rsid w:val="002C678D"/>
    <w:rsid w:val="002C6794"/>
    <w:rsid w:val="002C68AE"/>
    <w:rsid w:val="002C690E"/>
    <w:rsid w:val="002C6ABF"/>
    <w:rsid w:val="002C6B22"/>
    <w:rsid w:val="002C6B33"/>
    <w:rsid w:val="002C6B98"/>
    <w:rsid w:val="002C6CE4"/>
    <w:rsid w:val="002C727B"/>
    <w:rsid w:val="002C763B"/>
    <w:rsid w:val="002C76C5"/>
    <w:rsid w:val="002C76F3"/>
    <w:rsid w:val="002C784B"/>
    <w:rsid w:val="002C7887"/>
    <w:rsid w:val="002C78F5"/>
    <w:rsid w:val="002D02B0"/>
    <w:rsid w:val="002D05E9"/>
    <w:rsid w:val="002D065A"/>
    <w:rsid w:val="002D08D9"/>
    <w:rsid w:val="002D0D3E"/>
    <w:rsid w:val="002D0D89"/>
    <w:rsid w:val="002D0FAA"/>
    <w:rsid w:val="002D136D"/>
    <w:rsid w:val="002D13CC"/>
    <w:rsid w:val="002D13CE"/>
    <w:rsid w:val="002D1457"/>
    <w:rsid w:val="002D1714"/>
    <w:rsid w:val="002D186C"/>
    <w:rsid w:val="002D1ACD"/>
    <w:rsid w:val="002D1E28"/>
    <w:rsid w:val="002D1EFB"/>
    <w:rsid w:val="002D1F16"/>
    <w:rsid w:val="002D1F29"/>
    <w:rsid w:val="002D212D"/>
    <w:rsid w:val="002D215D"/>
    <w:rsid w:val="002D238B"/>
    <w:rsid w:val="002D23B4"/>
    <w:rsid w:val="002D28A9"/>
    <w:rsid w:val="002D291B"/>
    <w:rsid w:val="002D2956"/>
    <w:rsid w:val="002D2B29"/>
    <w:rsid w:val="002D2B53"/>
    <w:rsid w:val="002D2C26"/>
    <w:rsid w:val="002D2C37"/>
    <w:rsid w:val="002D2E05"/>
    <w:rsid w:val="002D2E21"/>
    <w:rsid w:val="002D2E82"/>
    <w:rsid w:val="002D2EA3"/>
    <w:rsid w:val="002D3099"/>
    <w:rsid w:val="002D31F4"/>
    <w:rsid w:val="002D36FF"/>
    <w:rsid w:val="002D3857"/>
    <w:rsid w:val="002D3CBF"/>
    <w:rsid w:val="002D413F"/>
    <w:rsid w:val="002D46F1"/>
    <w:rsid w:val="002D4782"/>
    <w:rsid w:val="002D4ABF"/>
    <w:rsid w:val="002D4ECD"/>
    <w:rsid w:val="002D519D"/>
    <w:rsid w:val="002D5331"/>
    <w:rsid w:val="002D5379"/>
    <w:rsid w:val="002D56B8"/>
    <w:rsid w:val="002D5829"/>
    <w:rsid w:val="002D5888"/>
    <w:rsid w:val="002D5A8E"/>
    <w:rsid w:val="002D5ADA"/>
    <w:rsid w:val="002D5B83"/>
    <w:rsid w:val="002D5CD4"/>
    <w:rsid w:val="002D5DF0"/>
    <w:rsid w:val="002D5EE8"/>
    <w:rsid w:val="002D5F76"/>
    <w:rsid w:val="002D5FB1"/>
    <w:rsid w:val="002D601D"/>
    <w:rsid w:val="002D60FE"/>
    <w:rsid w:val="002D6253"/>
    <w:rsid w:val="002D62F9"/>
    <w:rsid w:val="002D631A"/>
    <w:rsid w:val="002D632F"/>
    <w:rsid w:val="002D64B5"/>
    <w:rsid w:val="002D6658"/>
    <w:rsid w:val="002D66E3"/>
    <w:rsid w:val="002D6744"/>
    <w:rsid w:val="002D681D"/>
    <w:rsid w:val="002D684A"/>
    <w:rsid w:val="002D6BDC"/>
    <w:rsid w:val="002D6D8F"/>
    <w:rsid w:val="002D6EEE"/>
    <w:rsid w:val="002D6FF3"/>
    <w:rsid w:val="002D7147"/>
    <w:rsid w:val="002D72A1"/>
    <w:rsid w:val="002D74D1"/>
    <w:rsid w:val="002D760E"/>
    <w:rsid w:val="002D798E"/>
    <w:rsid w:val="002D79A0"/>
    <w:rsid w:val="002D79F4"/>
    <w:rsid w:val="002D7A20"/>
    <w:rsid w:val="002D7A48"/>
    <w:rsid w:val="002D7B93"/>
    <w:rsid w:val="002E00A3"/>
    <w:rsid w:val="002E02B7"/>
    <w:rsid w:val="002E02D5"/>
    <w:rsid w:val="002E031B"/>
    <w:rsid w:val="002E0379"/>
    <w:rsid w:val="002E0427"/>
    <w:rsid w:val="002E0D8A"/>
    <w:rsid w:val="002E0D8C"/>
    <w:rsid w:val="002E0E70"/>
    <w:rsid w:val="002E0EDA"/>
    <w:rsid w:val="002E10F2"/>
    <w:rsid w:val="002E1489"/>
    <w:rsid w:val="002E1C9E"/>
    <w:rsid w:val="002E1D26"/>
    <w:rsid w:val="002E1DA2"/>
    <w:rsid w:val="002E1E24"/>
    <w:rsid w:val="002E2061"/>
    <w:rsid w:val="002E20B5"/>
    <w:rsid w:val="002E23BD"/>
    <w:rsid w:val="002E2400"/>
    <w:rsid w:val="002E248F"/>
    <w:rsid w:val="002E24B4"/>
    <w:rsid w:val="002E257F"/>
    <w:rsid w:val="002E25CE"/>
    <w:rsid w:val="002E25F4"/>
    <w:rsid w:val="002E2670"/>
    <w:rsid w:val="002E2690"/>
    <w:rsid w:val="002E2878"/>
    <w:rsid w:val="002E2B73"/>
    <w:rsid w:val="002E2B90"/>
    <w:rsid w:val="002E2BDD"/>
    <w:rsid w:val="002E2C2D"/>
    <w:rsid w:val="002E2CB5"/>
    <w:rsid w:val="002E2E9C"/>
    <w:rsid w:val="002E2F38"/>
    <w:rsid w:val="002E303E"/>
    <w:rsid w:val="002E30AD"/>
    <w:rsid w:val="002E317C"/>
    <w:rsid w:val="002E31EA"/>
    <w:rsid w:val="002E34A7"/>
    <w:rsid w:val="002E3576"/>
    <w:rsid w:val="002E35FE"/>
    <w:rsid w:val="002E3725"/>
    <w:rsid w:val="002E37E5"/>
    <w:rsid w:val="002E3B65"/>
    <w:rsid w:val="002E3CCE"/>
    <w:rsid w:val="002E3D68"/>
    <w:rsid w:val="002E40E5"/>
    <w:rsid w:val="002E413E"/>
    <w:rsid w:val="002E418B"/>
    <w:rsid w:val="002E4357"/>
    <w:rsid w:val="002E454C"/>
    <w:rsid w:val="002E46F2"/>
    <w:rsid w:val="002E4784"/>
    <w:rsid w:val="002E4837"/>
    <w:rsid w:val="002E489A"/>
    <w:rsid w:val="002E4979"/>
    <w:rsid w:val="002E49D9"/>
    <w:rsid w:val="002E4B0C"/>
    <w:rsid w:val="002E4D7D"/>
    <w:rsid w:val="002E4DC1"/>
    <w:rsid w:val="002E4E5C"/>
    <w:rsid w:val="002E4FA3"/>
    <w:rsid w:val="002E4FD4"/>
    <w:rsid w:val="002E5024"/>
    <w:rsid w:val="002E5467"/>
    <w:rsid w:val="002E5478"/>
    <w:rsid w:val="002E547E"/>
    <w:rsid w:val="002E5529"/>
    <w:rsid w:val="002E589F"/>
    <w:rsid w:val="002E58A7"/>
    <w:rsid w:val="002E5900"/>
    <w:rsid w:val="002E5956"/>
    <w:rsid w:val="002E5A3C"/>
    <w:rsid w:val="002E5CD3"/>
    <w:rsid w:val="002E5D07"/>
    <w:rsid w:val="002E5DB7"/>
    <w:rsid w:val="002E5F1A"/>
    <w:rsid w:val="002E622B"/>
    <w:rsid w:val="002E62EA"/>
    <w:rsid w:val="002E6309"/>
    <w:rsid w:val="002E675A"/>
    <w:rsid w:val="002E6905"/>
    <w:rsid w:val="002E6BA0"/>
    <w:rsid w:val="002E6FAA"/>
    <w:rsid w:val="002E73C6"/>
    <w:rsid w:val="002E7518"/>
    <w:rsid w:val="002E7521"/>
    <w:rsid w:val="002E7582"/>
    <w:rsid w:val="002E7623"/>
    <w:rsid w:val="002E7649"/>
    <w:rsid w:val="002E7878"/>
    <w:rsid w:val="002E78E8"/>
    <w:rsid w:val="002E7935"/>
    <w:rsid w:val="002E7B13"/>
    <w:rsid w:val="002E7CF2"/>
    <w:rsid w:val="002E7EF9"/>
    <w:rsid w:val="002F00CE"/>
    <w:rsid w:val="002F027D"/>
    <w:rsid w:val="002F042C"/>
    <w:rsid w:val="002F0648"/>
    <w:rsid w:val="002F08CD"/>
    <w:rsid w:val="002F08DA"/>
    <w:rsid w:val="002F0B3A"/>
    <w:rsid w:val="002F0F03"/>
    <w:rsid w:val="002F10A6"/>
    <w:rsid w:val="002F12ED"/>
    <w:rsid w:val="002F1308"/>
    <w:rsid w:val="002F142B"/>
    <w:rsid w:val="002F1471"/>
    <w:rsid w:val="002F162D"/>
    <w:rsid w:val="002F18FC"/>
    <w:rsid w:val="002F1B10"/>
    <w:rsid w:val="002F1B82"/>
    <w:rsid w:val="002F1F0D"/>
    <w:rsid w:val="002F1F8A"/>
    <w:rsid w:val="002F1F8F"/>
    <w:rsid w:val="002F1FDB"/>
    <w:rsid w:val="002F20B4"/>
    <w:rsid w:val="002F21D5"/>
    <w:rsid w:val="002F23E1"/>
    <w:rsid w:val="002F240E"/>
    <w:rsid w:val="002F2541"/>
    <w:rsid w:val="002F26FB"/>
    <w:rsid w:val="002F279B"/>
    <w:rsid w:val="002F29EF"/>
    <w:rsid w:val="002F2B77"/>
    <w:rsid w:val="002F2BE7"/>
    <w:rsid w:val="002F301E"/>
    <w:rsid w:val="002F30E5"/>
    <w:rsid w:val="002F334A"/>
    <w:rsid w:val="002F353E"/>
    <w:rsid w:val="002F3641"/>
    <w:rsid w:val="002F373A"/>
    <w:rsid w:val="002F37F9"/>
    <w:rsid w:val="002F38EC"/>
    <w:rsid w:val="002F3BDE"/>
    <w:rsid w:val="002F3D2C"/>
    <w:rsid w:val="002F3EBD"/>
    <w:rsid w:val="002F3EDC"/>
    <w:rsid w:val="002F406E"/>
    <w:rsid w:val="002F40DC"/>
    <w:rsid w:val="002F4175"/>
    <w:rsid w:val="002F4289"/>
    <w:rsid w:val="002F42B1"/>
    <w:rsid w:val="002F42C4"/>
    <w:rsid w:val="002F435D"/>
    <w:rsid w:val="002F4596"/>
    <w:rsid w:val="002F4714"/>
    <w:rsid w:val="002F49D1"/>
    <w:rsid w:val="002F4AB0"/>
    <w:rsid w:val="002F4F66"/>
    <w:rsid w:val="002F4FA1"/>
    <w:rsid w:val="002F53B1"/>
    <w:rsid w:val="002F546E"/>
    <w:rsid w:val="002F54A8"/>
    <w:rsid w:val="002F5531"/>
    <w:rsid w:val="002F55FA"/>
    <w:rsid w:val="002F56DD"/>
    <w:rsid w:val="002F581B"/>
    <w:rsid w:val="002F5929"/>
    <w:rsid w:val="002F597F"/>
    <w:rsid w:val="002F5B0E"/>
    <w:rsid w:val="002F5C11"/>
    <w:rsid w:val="002F5CD6"/>
    <w:rsid w:val="002F5CFB"/>
    <w:rsid w:val="002F5DB8"/>
    <w:rsid w:val="002F5F7A"/>
    <w:rsid w:val="002F5FE8"/>
    <w:rsid w:val="002F62E9"/>
    <w:rsid w:val="002F666B"/>
    <w:rsid w:val="002F685C"/>
    <w:rsid w:val="002F6A82"/>
    <w:rsid w:val="002F6B94"/>
    <w:rsid w:val="002F6BF4"/>
    <w:rsid w:val="002F6C75"/>
    <w:rsid w:val="002F6CCF"/>
    <w:rsid w:val="002F6FE4"/>
    <w:rsid w:val="002F72E5"/>
    <w:rsid w:val="002F7596"/>
    <w:rsid w:val="002F7935"/>
    <w:rsid w:val="002F7A74"/>
    <w:rsid w:val="002F7BAA"/>
    <w:rsid w:val="002F7C26"/>
    <w:rsid w:val="002F7D09"/>
    <w:rsid w:val="002F7DCE"/>
    <w:rsid w:val="002F7E58"/>
    <w:rsid w:val="003001CB"/>
    <w:rsid w:val="003006BC"/>
    <w:rsid w:val="00300705"/>
    <w:rsid w:val="00300770"/>
    <w:rsid w:val="003007C5"/>
    <w:rsid w:val="00300948"/>
    <w:rsid w:val="00300A38"/>
    <w:rsid w:val="00300A8F"/>
    <w:rsid w:val="00300B73"/>
    <w:rsid w:val="00300C0D"/>
    <w:rsid w:val="00300C44"/>
    <w:rsid w:val="00300DB2"/>
    <w:rsid w:val="00300DBC"/>
    <w:rsid w:val="00300F0E"/>
    <w:rsid w:val="00300FE6"/>
    <w:rsid w:val="00301221"/>
    <w:rsid w:val="0030122E"/>
    <w:rsid w:val="00301241"/>
    <w:rsid w:val="003013A7"/>
    <w:rsid w:val="00301525"/>
    <w:rsid w:val="0030184A"/>
    <w:rsid w:val="00301944"/>
    <w:rsid w:val="00301AC2"/>
    <w:rsid w:val="00301AEB"/>
    <w:rsid w:val="00301B80"/>
    <w:rsid w:val="00301C4F"/>
    <w:rsid w:val="00301E83"/>
    <w:rsid w:val="00302195"/>
    <w:rsid w:val="00302253"/>
    <w:rsid w:val="003023ED"/>
    <w:rsid w:val="00302425"/>
    <w:rsid w:val="00302467"/>
    <w:rsid w:val="0030260B"/>
    <w:rsid w:val="003026DE"/>
    <w:rsid w:val="003027BC"/>
    <w:rsid w:val="00302957"/>
    <w:rsid w:val="00302E83"/>
    <w:rsid w:val="00303365"/>
    <w:rsid w:val="003035BE"/>
    <w:rsid w:val="00303680"/>
    <w:rsid w:val="003036A2"/>
    <w:rsid w:val="00303984"/>
    <w:rsid w:val="00303B7C"/>
    <w:rsid w:val="00303BC5"/>
    <w:rsid w:val="00303BD4"/>
    <w:rsid w:val="00303BDB"/>
    <w:rsid w:val="00303D73"/>
    <w:rsid w:val="00303E6B"/>
    <w:rsid w:val="00303F42"/>
    <w:rsid w:val="00303FF8"/>
    <w:rsid w:val="0030429F"/>
    <w:rsid w:val="00304300"/>
    <w:rsid w:val="003044CA"/>
    <w:rsid w:val="003046DA"/>
    <w:rsid w:val="0030484B"/>
    <w:rsid w:val="00304A85"/>
    <w:rsid w:val="00304AD8"/>
    <w:rsid w:val="00304CAD"/>
    <w:rsid w:val="00304D53"/>
    <w:rsid w:val="0030509D"/>
    <w:rsid w:val="00305129"/>
    <w:rsid w:val="003052C9"/>
    <w:rsid w:val="00305531"/>
    <w:rsid w:val="003055F5"/>
    <w:rsid w:val="00305611"/>
    <w:rsid w:val="003058C7"/>
    <w:rsid w:val="00305B4D"/>
    <w:rsid w:val="00305B50"/>
    <w:rsid w:val="00305BD6"/>
    <w:rsid w:val="00305C7D"/>
    <w:rsid w:val="00305ED1"/>
    <w:rsid w:val="00305EE7"/>
    <w:rsid w:val="0030622C"/>
    <w:rsid w:val="003062EA"/>
    <w:rsid w:val="00306349"/>
    <w:rsid w:val="00306376"/>
    <w:rsid w:val="003064AF"/>
    <w:rsid w:val="0030652D"/>
    <w:rsid w:val="00306726"/>
    <w:rsid w:val="003069DB"/>
    <w:rsid w:val="00306A88"/>
    <w:rsid w:val="00306B13"/>
    <w:rsid w:val="00306BA4"/>
    <w:rsid w:val="00306D7D"/>
    <w:rsid w:val="00306EAE"/>
    <w:rsid w:val="00306F95"/>
    <w:rsid w:val="0030714D"/>
    <w:rsid w:val="003071E7"/>
    <w:rsid w:val="00307268"/>
    <w:rsid w:val="0030744B"/>
    <w:rsid w:val="003078A6"/>
    <w:rsid w:val="00307A9E"/>
    <w:rsid w:val="00307C10"/>
    <w:rsid w:val="00307C81"/>
    <w:rsid w:val="00307D95"/>
    <w:rsid w:val="00307F3C"/>
    <w:rsid w:val="0031001B"/>
    <w:rsid w:val="003100FF"/>
    <w:rsid w:val="0031012D"/>
    <w:rsid w:val="00310169"/>
    <w:rsid w:val="00310329"/>
    <w:rsid w:val="0031034C"/>
    <w:rsid w:val="00310429"/>
    <w:rsid w:val="00310852"/>
    <w:rsid w:val="00310947"/>
    <w:rsid w:val="00310989"/>
    <w:rsid w:val="003109BA"/>
    <w:rsid w:val="003109E0"/>
    <w:rsid w:val="00310A77"/>
    <w:rsid w:val="00310AA1"/>
    <w:rsid w:val="00310B81"/>
    <w:rsid w:val="0031110D"/>
    <w:rsid w:val="0031122C"/>
    <w:rsid w:val="00311282"/>
    <w:rsid w:val="003112E7"/>
    <w:rsid w:val="00311364"/>
    <w:rsid w:val="00311501"/>
    <w:rsid w:val="0031157F"/>
    <w:rsid w:val="0031197E"/>
    <w:rsid w:val="00311A32"/>
    <w:rsid w:val="00311BC7"/>
    <w:rsid w:val="00311C4F"/>
    <w:rsid w:val="00311DDF"/>
    <w:rsid w:val="00311F92"/>
    <w:rsid w:val="0031206F"/>
    <w:rsid w:val="00312370"/>
    <w:rsid w:val="003123FB"/>
    <w:rsid w:val="00312808"/>
    <w:rsid w:val="00312B66"/>
    <w:rsid w:val="00312D2E"/>
    <w:rsid w:val="003130E0"/>
    <w:rsid w:val="003130E5"/>
    <w:rsid w:val="00313262"/>
    <w:rsid w:val="003132CA"/>
    <w:rsid w:val="00313388"/>
    <w:rsid w:val="003134ED"/>
    <w:rsid w:val="003135CF"/>
    <w:rsid w:val="00313742"/>
    <w:rsid w:val="00313811"/>
    <w:rsid w:val="00313AB8"/>
    <w:rsid w:val="00313B14"/>
    <w:rsid w:val="00313B98"/>
    <w:rsid w:val="00313CCE"/>
    <w:rsid w:val="00313DF0"/>
    <w:rsid w:val="00314018"/>
    <w:rsid w:val="003140D6"/>
    <w:rsid w:val="003140E2"/>
    <w:rsid w:val="0031412B"/>
    <w:rsid w:val="00314510"/>
    <w:rsid w:val="0031453F"/>
    <w:rsid w:val="00314547"/>
    <w:rsid w:val="003145B9"/>
    <w:rsid w:val="00314BFE"/>
    <w:rsid w:val="00314C18"/>
    <w:rsid w:val="00314C22"/>
    <w:rsid w:val="00314C67"/>
    <w:rsid w:val="00315230"/>
    <w:rsid w:val="0031541C"/>
    <w:rsid w:val="003156B3"/>
    <w:rsid w:val="00315751"/>
    <w:rsid w:val="003158AA"/>
    <w:rsid w:val="0031590C"/>
    <w:rsid w:val="00315967"/>
    <w:rsid w:val="00315D46"/>
    <w:rsid w:val="00315F32"/>
    <w:rsid w:val="00316081"/>
    <w:rsid w:val="003161A8"/>
    <w:rsid w:val="00316470"/>
    <w:rsid w:val="003165AD"/>
    <w:rsid w:val="00316673"/>
    <w:rsid w:val="003168AB"/>
    <w:rsid w:val="00316A13"/>
    <w:rsid w:val="00316A23"/>
    <w:rsid w:val="00316A3C"/>
    <w:rsid w:val="00316FF6"/>
    <w:rsid w:val="0031716D"/>
    <w:rsid w:val="003171DD"/>
    <w:rsid w:val="0031726B"/>
    <w:rsid w:val="00317285"/>
    <w:rsid w:val="003172C6"/>
    <w:rsid w:val="00317470"/>
    <w:rsid w:val="00317475"/>
    <w:rsid w:val="003175B7"/>
    <w:rsid w:val="003176BD"/>
    <w:rsid w:val="003176E0"/>
    <w:rsid w:val="00317799"/>
    <w:rsid w:val="00317852"/>
    <w:rsid w:val="0031789E"/>
    <w:rsid w:val="00317AFA"/>
    <w:rsid w:val="00317D15"/>
    <w:rsid w:val="00317DBA"/>
    <w:rsid w:val="00317EAD"/>
    <w:rsid w:val="00317F00"/>
    <w:rsid w:val="00317FBE"/>
    <w:rsid w:val="003200CC"/>
    <w:rsid w:val="003205CB"/>
    <w:rsid w:val="00320610"/>
    <w:rsid w:val="003206A6"/>
    <w:rsid w:val="00320965"/>
    <w:rsid w:val="00320A76"/>
    <w:rsid w:val="00320D86"/>
    <w:rsid w:val="00320DC6"/>
    <w:rsid w:val="003211C8"/>
    <w:rsid w:val="0032127E"/>
    <w:rsid w:val="003212CE"/>
    <w:rsid w:val="00321312"/>
    <w:rsid w:val="0032139C"/>
    <w:rsid w:val="00321413"/>
    <w:rsid w:val="00321554"/>
    <w:rsid w:val="003215D8"/>
    <w:rsid w:val="00321664"/>
    <w:rsid w:val="00321671"/>
    <w:rsid w:val="003216A8"/>
    <w:rsid w:val="003218E8"/>
    <w:rsid w:val="00321A55"/>
    <w:rsid w:val="00321B21"/>
    <w:rsid w:val="00321DF2"/>
    <w:rsid w:val="003222C3"/>
    <w:rsid w:val="003222D0"/>
    <w:rsid w:val="0032235D"/>
    <w:rsid w:val="00322A14"/>
    <w:rsid w:val="00322B6A"/>
    <w:rsid w:val="00322C55"/>
    <w:rsid w:val="00322CC9"/>
    <w:rsid w:val="00322DCB"/>
    <w:rsid w:val="00322E4B"/>
    <w:rsid w:val="003230BE"/>
    <w:rsid w:val="003230D4"/>
    <w:rsid w:val="003230ED"/>
    <w:rsid w:val="0032346B"/>
    <w:rsid w:val="00323510"/>
    <w:rsid w:val="003235DE"/>
    <w:rsid w:val="00323646"/>
    <w:rsid w:val="003236D0"/>
    <w:rsid w:val="003239B4"/>
    <w:rsid w:val="00323B6D"/>
    <w:rsid w:val="00323D35"/>
    <w:rsid w:val="0032405D"/>
    <w:rsid w:val="0032434E"/>
    <w:rsid w:val="0032455B"/>
    <w:rsid w:val="003245B1"/>
    <w:rsid w:val="003247DE"/>
    <w:rsid w:val="003247EC"/>
    <w:rsid w:val="003247F7"/>
    <w:rsid w:val="003247F8"/>
    <w:rsid w:val="003248E7"/>
    <w:rsid w:val="00324A77"/>
    <w:rsid w:val="00324D7E"/>
    <w:rsid w:val="00324DD5"/>
    <w:rsid w:val="00324E2D"/>
    <w:rsid w:val="00324E6B"/>
    <w:rsid w:val="00324EC4"/>
    <w:rsid w:val="003250AA"/>
    <w:rsid w:val="00325320"/>
    <w:rsid w:val="00325432"/>
    <w:rsid w:val="003254D3"/>
    <w:rsid w:val="003254EC"/>
    <w:rsid w:val="003254F1"/>
    <w:rsid w:val="00325587"/>
    <w:rsid w:val="00325820"/>
    <w:rsid w:val="00325A13"/>
    <w:rsid w:val="00325F72"/>
    <w:rsid w:val="00326074"/>
    <w:rsid w:val="00326176"/>
    <w:rsid w:val="00326235"/>
    <w:rsid w:val="00326703"/>
    <w:rsid w:val="00326723"/>
    <w:rsid w:val="003269FE"/>
    <w:rsid w:val="00326A00"/>
    <w:rsid w:val="00326B7F"/>
    <w:rsid w:val="00326BE2"/>
    <w:rsid w:val="00326C7C"/>
    <w:rsid w:val="00326FC2"/>
    <w:rsid w:val="00326FF7"/>
    <w:rsid w:val="00327227"/>
    <w:rsid w:val="003272AF"/>
    <w:rsid w:val="0032735C"/>
    <w:rsid w:val="00327402"/>
    <w:rsid w:val="00327450"/>
    <w:rsid w:val="00327510"/>
    <w:rsid w:val="00327569"/>
    <w:rsid w:val="003277A0"/>
    <w:rsid w:val="00327A64"/>
    <w:rsid w:val="00327AF9"/>
    <w:rsid w:val="00327FB2"/>
    <w:rsid w:val="00330586"/>
    <w:rsid w:val="003305B3"/>
    <w:rsid w:val="0033069B"/>
    <w:rsid w:val="00330A7A"/>
    <w:rsid w:val="00331056"/>
    <w:rsid w:val="00331095"/>
    <w:rsid w:val="003311A9"/>
    <w:rsid w:val="00331258"/>
    <w:rsid w:val="00331281"/>
    <w:rsid w:val="003312E3"/>
    <w:rsid w:val="00331405"/>
    <w:rsid w:val="003315AD"/>
    <w:rsid w:val="00331924"/>
    <w:rsid w:val="003319A0"/>
    <w:rsid w:val="0033203C"/>
    <w:rsid w:val="003320D9"/>
    <w:rsid w:val="00332249"/>
    <w:rsid w:val="00332344"/>
    <w:rsid w:val="0033240A"/>
    <w:rsid w:val="003324D5"/>
    <w:rsid w:val="003325FD"/>
    <w:rsid w:val="00332623"/>
    <w:rsid w:val="00332832"/>
    <w:rsid w:val="0033283B"/>
    <w:rsid w:val="00332906"/>
    <w:rsid w:val="00332927"/>
    <w:rsid w:val="003329E5"/>
    <w:rsid w:val="00332A56"/>
    <w:rsid w:val="00332C8F"/>
    <w:rsid w:val="00332D6A"/>
    <w:rsid w:val="00332FC5"/>
    <w:rsid w:val="00333309"/>
    <w:rsid w:val="0033345B"/>
    <w:rsid w:val="00333635"/>
    <w:rsid w:val="003337BA"/>
    <w:rsid w:val="003338BE"/>
    <w:rsid w:val="00333979"/>
    <w:rsid w:val="00333B30"/>
    <w:rsid w:val="00333B7B"/>
    <w:rsid w:val="00333CC3"/>
    <w:rsid w:val="00333D4A"/>
    <w:rsid w:val="00333E2B"/>
    <w:rsid w:val="00334001"/>
    <w:rsid w:val="00334099"/>
    <w:rsid w:val="003340E7"/>
    <w:rsid w:val="00334242"/>
    <w:rsid w:val="0033425A"/>
    <w:rsid w:val="003346B7"/>
    <w:rsid w:val="00334718"/>
    <w:rsid w:val="00334861"/>
    <w:rsid w:val="00334977"/>
    <w:rsid w:val="003349F2"/>
    <w:rsid w:val="00334B5D"/>
    <w:rsid w:val="00334DB5"/>
    <w:rsid w:val="00334ED3"/>
    <w:rsid w:val="00335154"/>
    <w:rsid w:val="0033526E"/>
    <w:rsid w:val="00335343"/>
    <w:rsid w:val="00335B0A"/>
    <w:rsid w:val="00335B76"/>
    <w:rsid w:val="00335D3E"/>
    <w:rsid w:val="00335ED6"/>
    <w:rsid w:val="00335EF9"/>
    <w:rsid w:val="00335F2D"/>
    <w:rsid w:val="0033612F"/>
    <w:rsid w:val="003361D1"/>
    <w:rsid w:val="0033652D"/>
    <w:rsid w:val="00336653"/>
    <w:rsid w:val="00336839"/>
    <w:rsid w:val="00336A26"/>
    <w:rsid w:val="00336E94"/>
    <w:rsid w:val="00336FAA"/>
    <w:rsid w:val="003373C5"/>
    <w:rsid w:val="003375BF"/>
    <w:rsid w:val="00337767"/>
    <w:rsid w:val="003378F0"/>
    <w:rsid w:val="0033793D"/>
    <w:rsid w:val="00337A7A"/>
    <w:rsid w:val="00337EEC"/>
    <w:rsid w:val="00337F7C"/>
    <w:rsid w:val="00340038"/>
    <w:rsid w:val="0034043C"/>
    <w:rsid w:val="003406B9"/>
    <w:rsid w:val="00340860"/>
    <w:rsid w:val="003408CE"/>
    <w:rsid w:val="0034096B"/>
    <w:rsid w:val="00340C8D"/>
    <w:rsid w:val="00340EBF"/>
    <w:rsid w:val="00340ED2"/>
    <w:rsid w:val="00341109"/>
    <w:rsid w:val="00341110"/>
    <w:rsid w:val="003411AB"/>
    <w:rsid w:val="0034126A"/>
    <w:rsid w:val="003412AE"/>
    <w:rsid w:val="003412EE"/>
    <w:rsid w:val="003414C7"/>
    <w:rsid w:val="003415AA"/>
    <w:rsid w:val="003417FE"/>
    <w:rsid w:val="00341819"/>
    <w:rsid w:val="00341DAA"/>
    <w:rsid w:val="00341DE6"/>
    <w:rsid w:val="00341F3E"/>
    <w:rsid w:val="0034212A"/>
    <w:rsid w:val="003421C0"/>
    <w:rsid w:val="00342279"/>
    <w:rsid w:val="003423BE"/>
    <w:rsid w:val="00342588"/>
    <w:rsid w:val="003427AF"/>
    <w:rsid w:val="0034288F"/>
    <w:rsid w:val="00342A4D"/>
    <w:rsid w:val="00342A8F"/>
    <w:rsid w:val="00342BD4"/>
    <w:rsid w:val="00342C20"/>
    <w:rsid w:val="00342D3E"/>
    <w:rsid w:val="00342D4C"/>
    <w:rsid w:val="00342DA7"/>
    <w:rsid w:val="00342F7B"/>
    <w:rsid w:val="00342FD7"/>
    <w:rsid w:val="00343166"/>
    <w:rsid w:val="0034338D"/>
    <w:rsid w:val="00343663"/>
    <w:rsid w:val="00343856"/>
    <w:rsid w:val="003439DA"/>
    <w:rsid w:val="00343A2E"/>
    <w:rsid w:val="00343D57"/>
    <w:rsid w:val="00343ED2"/>
    <w:rsid w:val="00343F64"/>
    <w:rsid w:val="0034406A"/>
    <w:rsid w:val="003441F0"/>
    <w:rsid w:val="003442D7"/>
    <w:rsid w:val="0034440A"/>
    <w:rsid w:val="0034442A"/>
    <w:rsid w:val="0034443D"/>
    <w:rsid w:val="0034446F"/>
    <w:rsid w:val="003445B8"/>
    <w:rsid w:val="00344681"/>
    <w:rsid w:val="0034474D"/>
    <w:rsid w:val="00344759"/>
    <w:rsid w:val="00344791"/>
    <w:rsid w:val="0034481A"/>
    <w:rsid w:val="0034489B"/>
    <w:rsid w:val="00344AC9"/>
    <w:rsid w:val="00344AF5"/>
    <w:rsid w:val="00344B45"/>
    <w:rsid w:val="00344B55"/>
    <w:rsid w:val="00344B79"/>
    <w:rsid w:val="00344CA5"/>
    <w:rsid w:val="003450FE"/>
    <w:rsid w:val="0034519D"/>
    <w:rsid w:val="003453E1"/>
    <w:rsid w:val="00345457"/>
    <w:rsid w:val="00345555"/>
    <w:rsid w:val="00345587"/>
    <w:rsid w:val="003455B2"/>
    <w:rsid w:val="00345685"/>
    <w:rsid w:val="003457FB"/>
    <w:rsid w:val="0034587B"/>
    <w:rsid w:val="00345B22"/>
    <w:rsid w:val="00345B56"/>
    <w:rsid w:val="00345D3D"/>
    <w:rsid w:val="00345E92"/>
    <w:rsid w:val="003461C6"/>
    <w:rsid w:val="003463B6"/>
    <w:rsid w:val="003465B2"/>
    <w:rsid w:val="0034687E"/>
    <w:rsid w:val="003469F7"/>
    <w:rsid w:val="003469FD"/>
    <w:rsid w:val="00346A0F"/>
    <w:rsid w:val="00346C3B"/>
    <w:rsid w:val="00346C8D"/>
    <w:rsid w:val="00346C98"/>
    <w:rsid w:val="00346E49"/>
    <w:rsid w:val="0034720E"/>
    <w:rsid w:val="0034734A"/>
    <w:rsid w:val="003473B5"/>
    <w:rsid w:val="003477D4"/>
    <w:rsid w:val="00347A2B"/>
    <w:rsid w:val="00347D8B"/>
    <w:rsid w:val="00347FDB"/>
    <w:rsid w:val="00350040"/>
    <w:rsid w:val="003501F2"/>
    <w:rsid w:val="003502F4"/>
    <w:rsid w:val="00350339"/>
    <w:rsid w:val="0035036D"/>
    <w:rsid w:val="00350782"/>
    <w:rsid w:val="003507FB"/>
    <w:rsid w:val="00350985"/>
    <w:rsid w:val="00350A1B"/>
    <w:rsid w:val="00350BB0"/>
    <w:rsid w:val="00350BCE"/>
    <w:rsid w:val="00350C60"/>
    <w:rsid w:val="00350E07"/>
    <w:rsid w:val="00350E17"/>
    <w:rsid w:val="00350E3E"/>
    <w:rsid w:val="00350E63"/>
    <w:rsid w:val="00351086"/>
    <w:rsid w:val="003513F5"/>
    <w:rsid w:val="00351471"/>
    <w:rsid w:val="0035155C"/>
    <w:rsid w:val="00351655"/>
    <w:rsid w:val="00351BE5"/>
    <w:rsid w:val="00351E9C"/>
    <w:rsid w:val="00351EA6"/>
    <w:rsid w:val="00351FF3"/>
    <w:rsid w:val="00352400"/>
    <w:rsid w:val="00352772"/>
    <w:rsid w:val="00352983"/>
    <w:rsid w:val="00352A16"/>
    <w:rsid w:val="00352B56"/>
    <w:rsid w:val="00352C24"/>
    <w:rsid w:val="00352DD4"/>
    <w:rsid w:val="00352DD8"/>
    <w:rsid w:val="00352F09"/>
    <w:rsid w:val="00352F8E"/>
    <w:rsid w:val="00352FCE"/>
    <w:rsid w:val="00353028"/>
    <w:rsid w:val="00353089"/>
    <w:rsid w:val="00353222"/>
    <w:rsid w:val="00353240"/>
    <w:rsid w:val="003533EA"/>
    <w:rsid w:val="00353639"/>
    <w:rsid w:val="00353644"/>
    <w:rsid w:val="00353683"/>
    <w:rsid w:val="003536C2"/>
    <w:rsid w:val="0035370E"/>
    <w:rsid w:val="00353A1B"/>
    <w:rsid w:val="00353C1C"/>
    <w:rsid w:val="00353C6E"/>
    <w:rsid w:val="00353DA1"/>
    <w:rsid w:val="00353E5D"/>
    <w:rsid w:val="00353E9A"/>
    <w:rsid w:val="003540C4"/>
    <w:rsid w:val="00354138"/>
    <w:rsid w:val="003541C2"/>
    <w:rsid w:val="003541FD"/>
    <w:rsid w:val="003543EF"/>
    <w:rsid w:val="0035449E"/>
    <w:rsid w:val="003545A3"/>
    <w:rsid w:val="003548AC"/>
    <w:rsid w:val="003548BD"/>
    <w:rsid w:val="003548DE"/>
    <w:rsid w:val="003549BC"/>
    <w:rsid w:val="00354A11"/>
    <w:rsid w:val="00354A2E"/>
    <w:rsid w:val="00354EA8"/>
    <w:rsid w:val="00354FE0"/>
    <w:rsid w:val="0035524F"/>
    <w:rsid w:val="0035536D"/>
    <w:rsid w:val="00355419"/>
    <w:rsid w:val="0035556D"/>
    <w:rsid w:val="0035564F"/>
    <w:rsid w:val="00355813"/>
    <w:rsid w:val="00355869"/>
    <w:rsid w:val="003558E9"/>
    <w:rsid w:val="00355B6A"/>
    <w:rsid w:val="00355EAB"/>
    <w:rsid w:val="00355F48"/>
    <w:rsid w:val="00355F9A"/>
    <w:rsid w:val="00356405"/>
    <w:rsid w:val="00356410"/>
    <w:rsid w:val="003566A0"/>
    <w:rsid w:val="003566DF"/>
    <w:rsid w:val="0035672B"/>
    <w:rsid w:val="00356775"/>
    <w:rsid w:val="003568C8"/>
    <w:rsid w:val="00356B31"/>
    <w:rsid w:val="00356D32"/>
    <w:rsid w:val="00356D3B"/>
    <w:rsid w:val="00356FB0"/>
    <w:rsid w:val="00357005"/>
    <w:rsid w:val="00357112"/>
    <w:rsid w:val="003572DB"/>
    <w:rsid w:val="00357528"/>
    <w:rsid w:val="00357846"/>
    <w:rsid w:val="00357AC5"/>
    <w:rsid w:val="00357ACD"/>
    <w:rsid w:val="00360021"/>
    <w:rsid w:val="003600F5"/>
    <w:rsid w:val="003606C6"/>
    <w:rsid w:val="0036077A"/>
    <w:rsid w:val="003608AE"/>
    <w:rsid w:val="0036098F"/>
    <w:rsid w:val="003609E8"/>
    <w:rsid w:val="00360CFD"/>
    <w:rsid w:val="00360DF1"/>
    <w:rsid w:val="00360FAC"/>
    <w:rsid w:val="0036108A"/>
    <w:rsid w:val="00361162"/>
    <w:rsid w:val="0036119F"/>
    <w:rsid w:val="003612C5"/>
    <w:rsid w:val="003614C9"/>
    <w:rsid w:val="00361574"/>
    <w:rsid w:val="003615AE"/>
    <w:rsid w:val="003615BE"/>
    <w:rsid w:val="003616B3"/>
    <w:rsid w:val="00361746"/>
    <w:rsid w:val="003618DC"/>
    <w:rsid w:val="00361DA7"/>
    <w:rsid w:val="00362020"/>
    <w:rsid w:val="00362141"/>
    <w:rsid w:val="00362214"/>
    <w:rsid w:val="00362469"/>
    <w:rsid w:val="00362590"/>
    <w:rsid w:val="00362634"/>
    <w:rsid w:val="00362B52"/>
    <w:rsid w:val="00362C48"/>
    <w:rsid w:val="00362E3F"/>
    <w:rsid w:val="00362FD4"/>
    <w:rsid w:val="003630D2"/>
    <w:rsid w:val="003632BC"/>
    <w:rsid w:val="003634D0"/>
    <w:rsid w:val="003636BD"/>
    <w:rsid w:val="0036388E"/>
    <w:rsid w:val="00363898"/>
    <w:rsid w:val="00363BDE"/>
    <w:rsid w:val="00363F43"/>
    <w:rsid w:val="003641F0"/>
    <w:rsid w:val="00364294"/>
    <w:rsid w:val="00364342"/>
    <w:rsid w:val="003643D7"/>
    <w:rsid w:val="00364750"/>
    <w:rsid w:val="003649C5"/>
    <w:rsid w:val="00364A10"/>
    <w:rsid w:val="00364BA1"/>
    <w:rsid w:val="00364F2E"/>
    <w:rsid w:val="00364FAB"/>
    <w:rsid w:val="003656C8"/>
    <w:rsid w:val="0036579B"/>
    <w:rsid w:val="00365831"/>
    <w:rsid w:val="00365870"/>
    <w:rsid w:val="00365C4E"/>
    <w:rsid w:val="00365CD7"/>
    <w:rsid w:val="00365D68"/>
    <w:rsid w:val="00365D7C"/>
    <w:rsid w:val="00366336"/>
    <w:rsid w:val="003663DE"/>
    <w:rsid w:val="00366405"/>
    <w:rsid w:val="0036644C"/>
    <w:rsid w:val="003664AE"/>
    <w:rsid w:val="00366538"/>
    <w:rsid w:val="003665DD"/>
    <w:rsid w:val="0036661F"/>
    <w:rsid w:val="00366671"/>
    <w:rsid w:val="0036682E"/>
    <w:rsid w:val="00366956"/>
    <w:rsid w:val="00366AAD"/>
    <w:rsid w:val="00366B3D"/>
    <w:rsid w:val="00366B60"/>
    <w:rsid w:val="00366D1B"/>
    <w:rsid w:val="00366FAC"/>
    <w:rsid w:val="00366FD2"/>
    <w:rsid w:val="00367153"/>
    <w:rsid w:val="003671E7"/>
    <w:rsid w:val="0036723A"/>
    <w:rsid w:val="00367267"/>
    <w:rsid w:val="00367456"/>
    <w:rsid w:val="003674B1"/>
    <w:rsid w:val="00367591"/>
    <w:rsid w:val="0036760A"/>
    <w:rsid w:val="00367680"/>
    <w:rsid w:val="00367886"/>
    <w:rsid w:val="00367907"/>
    <w:rsid w:val="003679A1"/>
    <w:rsid w:val="00367CC2"/>
    <w:rsid w:val="00367D32"/>
    <w:rsid w:val="00367F0F"/>
    <w:rsid w:val="00370120"/>
    <w:rsid w:val="003702FD"/>
    <w:rsid w:val="003705FA"/>
    <w:rsid w:val="00370670"/>
    <w:rsid w:val="003707CD"/>
    <w:rsid w:val="00370882"/>
    <w:rsid w:val="00370A09"/>
    <w:rsid w:val="00370CA3"/>
    <w:rsid w:val="00370CAC"/>
    <w:rsid w:val="00370D2D"/>
    <w:rsid w:val="00370E3D"/>
    <w:rsid w:val="00370F13"/>
    <w:rsid w:val="00371123"/>
    <w:rsid w:val="003711F7"/>
    <w:rsid w:val="00371256"/>
    <w:rsid w:val="003713B6"/>
    <w:rsid w:val="0037146F"/>
    <w:rsid w:val="00371561"/>
    <w:rsid w:val="003717AB"/>
    <w:rsid w:val="00371903"/>
    <w:rsid w:val="00371A16"/>
    <w:rsid w:val="00371D65"/>
    <w:rsid w:val="00371DB7"/>
    <w:rsid w:val="00371E30"/>
    <w:rsid w:val="00371EDD"/>
    <w:rsid w:val="00372151"/>
    <w:rsid w:val="003721B9"/>
    <w:rsid w:val="0037245D"/>
    <w:rsid w:val="00372481"/>
    <w:rsid w:val="0037274F"/>
    <w:rsid w:val="00372883"/>
    <w:rsid w:val="003729D5"/>
    <w:rsid w:val="00372AE9"/>
    <w:rsid w:val="00372C8B"/>
    <w:rsid w:val="00372DBD"/>
    <w:rsid w:val="00372EA8"/>
    <w:rsid w:val="00373187"/>
    <w:rsid w:val="00373194"/>
    <w:rsid w:val="003731C5"/>
    <w:rsid w:val="003732CF"/>
    <w:rsid w:val="00373477"/>
    <w:rsid w:val="003734E5"/>
    <w:rsid w:val="00373661"/>
    <w:rsid w:val="00373908"/>
    <w:rsid w:val="0037399A"/>
    <w:rsid w:val="00373A6C"/>
    <w:rsid w:val="00373BDC"/>
    <w:rsid w:val="00373FB8"/>
    <w:rsid w:val="00374406"/>
    <w:rsid w:val="00374664"/>
    <w:rsid w:val="0037469B"/>
    <w:rsid w:val="00374707"/>
    <w:rsid w:val="0037476D"/>
    <w:rsid w:val="003747BC"/>
    <w:rsid w:val="00374881"/>
    <w:rsid w:val="003748AC"/>
    <w:rsid w:val="00374C10"/>
    <w:rsid w:val="00374EC1"/>
    <w:rsid w:val="00374EE9"/>
    <w:rsid w:val="00374F11"/>
    <w:rsid w:val="00374F23"/>
    <w:rsid w:val="00374F5E"/>
    <w:rsid w:val="00375118"/>
    <w:rsid w:val="00375210"/>
    <w:rsid w:val="0037541E"/>
    <w:rsid w:val="003757D6"/>
    <w:rsid w:val="00375827"/>
    <w:rsid w:val="003759B6"/>
    <w:rsid w:val="00375B21"/>
    <w:rsid w:val="00375CCC"/>
    <w:rsid w:val="00375CDD"/>
    <w:rsid w:val="00375CE1"/>
    <w:rsid w:val="00375CF9"/>
    <w:rsid w:val="0037603A"/>
    <w:rsid w:val="00376339"/>
    <w:rsid w:val="0037642B"/>
    <w:rsid w:val="003766D9"/>
    <w:rsid w:val="0037691F"/>
    <w:rsid w:val="0037696D"/>
    <w:rsid w:val="00376B95"/>
    <w:rsid w:val="00376D27"/>
    <w:rsid w:val="00376F5A"/>
    <w:rsid w:val="00376F9A"/>
    <w:rsid w:val="00377019"/>
    <w:rsid w:val="003770E7"/>
    <w:rsid w:val="0037731A"/>
    <w:rsid w:val="0037736F"/>
    <w:rsid w:val="0037738D"/>
    <w:rsid w:val="003773A9"/>
    <w:rsid w:val="00377732"/>
    <w:rsid w:val="00377848"/>
    <w:rsid w:val="00377934"/>
    <w:rsid w:val="00377AE5"/>
    <w:rsid w:val="00377B7E"/>
    <w:rsid w:val="00377C6F"/>
    <w:rsid w:val="00377CC8"/>
    <w:rsid w:val="003801A4"/>
    <w:rsid w:val="00380290"/>
    <w:rsid w:val="003802BC"/>
    <w:rsid w:val="003802CF"/>
    <w:rsid w:val="00380496"/>
    <w:rsid w:val="003805F5"/>
    <w:rsid w:val="0038062A"/>
    <w:rsid w:val="00380635"/>
    <w:rsid w:val="00380660"/>
    <w:rsid w:val="0038069E"/>
    <w:rsid w:val="00380B35"/>
    <w:rsid w:val="00380BB7"/>
    <w:rsid w:val="00380E17"/>
    <w:rsid w:val="00380F0F"/>
    <w:rsid w:val="00380F6E"/>
    <w:rsid w:val="0038123B"/>
    <w:rsid w:val="00381271"/>
    <w:rsid w:val="003812F8"/>
    <w:rsid w:val="00381314"/>
    <w:rsid w:val="0038131E"/>
    <w:rsid w:val="003813CE"/>
    <w:rsid w:val="00381508"/>
    <w:rsid w:val="00381546"/>
    <w:rsid w:val="00381731"/>
    <w:rsid w:val="003817C5"/>
    <w:rsid w:val="00381823"/>
    <w:rsid w:val="003819AE"/>
    <w:rsid w:val="00382099"/>
    <w:rsid w:val="003823DD"/>
    <w:rsid w:val="00382431"/>
    <w:rsid w:val="00382483"/>
    <w:rsid w:val="00382620"/>
    <w:rsid w:val="00382734"/>
    <w:rsid w:val="00382A58"/>
    <w:rsid w:val="00382A8A"/>
    <w:rsid w:val="00382B0B"/>
    <w:rsid w:val="00382BFC"/>
    <w:rsid w:val="00382D3C"/>
    <w:rsid w:val="00382EA8"/>
    <w:rsid w:val="00382EB5"/>
    <w:rsid w:val="00382F05"/>
    <w:rsid w:val="00383337"/>
    <w:rsid w:val="0038335C"/>
    <w:rsid w:val="003838DE"/>
    <w:rsid w:val="00383E0D"/>
    <w:rsid w:val="00383F01"/>
    <w:rsid w:val="00384008"/>
    <w:rsid w:val="00384222"/>
    <w:rsid w:val="00384569"/>
    <w:rsid w:val="003845C6"/>
    <w:rsid w:val="00384603"/>
    <w:rsid w:val="003847CA"/>
    <w:rsid w:val="003849E2"/>
    <w:rsid w:val="00384D06"/>
    <w:rsid w:val="00384DEE"/>
    <w:rsid w:val="00385034"/>
    <w:rsid w:val="0038535E"/>
    <w:rsid w:val="00385367"/>
    <w:rsid w:val="00385AC5"/>
    <w:rsid w:val="00385B36"/>
    <w:rsid w:val="00385B66"/>
    <w:rsid w:val="00385C67"/>
    <w:rsid w:val="00385D5F"/>
    <w:rsid w:val="00385E71"/>
    <w:rsid w:val="00385F32"/>
    <w:rsid w:val="003860E7"/>
    <w:rsid w:val="0038616D"/>
    <w:rsid w:val="00386336"/>
    <w:rsid w:val="00386431"/>
    <w:rsid w:val="0038669E"/>
    <w:rsid w:val="00386747"/>
    <w:rsid w:val="003867E5"/>
    <w:rsid w:val="00386A94"/>
    <w:rsid w:val="00386BDB"/>
    <w:rsid w:val="00386C7E"/>
    <w:rsid w:val="00386E43"/>
    <w:rsid w:val="00386F9E"/>
    <w:rsid w:val="00387042"/>
    <w:rsid w:val="00387045"/>
    <w:rsid w:val="003874E6"/>
    <w:rsid w:val="003875C6"/>
    <w:rsid w:val="003875C8"/>
    <w:rsid w:val="003875F7"/>
    <w:rsid w:val="003876E6"/>
    <w:rsid w:val="00387756"/>
    <w:rsid w:val="003877E9"/>
    <w:rsid w:val="003878C5"/>
    <w:rsid w:val="00387A57"/>
    <w:rsid w:val="00387A99"/>
    <w:rsid w:val="0039006C"/>
    <w:rsid w:val="00390634"/>
    <w:rsid w:val="003906A0"/>
    <w:rsid w:val="0039070B"/>
    <w:rsid w:val="003908DA"/>
    <w:rsid w:val="00390A79"/>
    <w:rsid w:val="00390B9A"/>
    <w:rsid w:val="00390C88"/>
    <w:rsid w:val="00390CB6"/>
    <w:rsid w:val="00390D69"/>
    <w:rsid w:val="00390EEE"/>
    <w:rsid w:val="00390FA9"/>
    <w:rsid w:val="003910DB"/>
    <w:rsid w:val="00391334"/>
    <w:rsid w:val="0039136C"/>
    <w:rsid w:val="003913F6"/>
    <w:rsid w:val="003915AE"/>
    <w:rsid w:val="0039166C"/>
    <w:rsid w:val="00391759"/>
    <w:rsid w:val="0039190C"/>
    <w:rsid w:val="00391AD1"/>
    <w:rsid w:val="00391AF5"/>
    <w:rsid w:val="00391BDD"/>
    <w:rsid w:val="00391BEE"/>
    <w:rsid w:val="00391C8A"/>
    <w:rsid w:val="00391D87"/>
    <w:rsid w:val="00391E16"/>
    <w:rsid w:val="00391E27"/>
    <w:rsid w:val="00391F7B"/>
    <w:rsid w:val="00391F84"/>
    <w:rsid w:val="00391FFD"/>
    <w:rsid w:val="003923E3"/>
    <w:rsid w:val="00392598"/>
    <w:rsid w:val="003925E4"/>
    <w:rsid w:val="0039270F"/>
    <w:rsid w:val="0039284E"/>
    <w:rsid w:val="00392938"/>
    <w:rsid w:val="00392A77"/>
    <w:rsid w:val="00392ADD"/>
    <w:rsid w:val="00392B28"/>
    <w:rsid w:val="00392B55"/>
    <w:rsid w:val="00392BA6"/>
    <w:rsid w:val="00392ECE"/>
    <w:rsid w:val="0039302C"/>
    <w:rsid w:val="003931CD"/>
    <w:rsid w:val="00393228"/>
    <w:rsid w:val="0039325A"/>
    <w:rsid w:val="00393306"/>
    <w:rsid w:val="0039342B"/>
    <w:rsid w:val="00393431"/>
    <w:rsid w:val="003935ED"/>
    <w:rsid w:val="00393715"/>
    <w:rsid w:val="00393DF0"/>
    <w:rsid w:val="00393E4E"/>
    <w:rsid w:val="00393EB2"/>
    <w:rsid w:val="00393FA0"/>
    <w:rsid w:val="00394074"/>
    <w:rsid w:val="003942A2"/>
    <w:rsid w:val="00394360"/>
    <w:rsid w:val="003943D5"/>
    <w:rsid w:val="00394860"/>
    <w:rsid w:val="003948B5"/>
    <w:rsid w:val="003948C1"/>
    <w:rsid w:val="003949D9"/>
    <w:rsid w:val="00394A25"/>
    <w:rsid w:val="00394DC1"/>
    <w:rsid w:val="00394DC8"/>
    <w:rsid w:val="00394E35"/>
    <w:rsid w:val="00394E53"/>
    <w:rsid w:val="00395060"/>
    <w:rsid w:val="00395179"/>
    <w:rsid w:val="003951A6"/>
    <w:rsid w:val="003951AB"/>
    <w:rsid w:val="0039523C"/>
    <w:rsid w:val="0039537A"/>
    <w:rsid w:val="00395447"/>
    <w:rsid w:val="00395DB2"/>
    <w:rsid w:val="00395E75"/>
    <w:rsid w:val="00395FAE"/>
    <w:rsid w:val="00396027"/>
    <w:rsid w:val="0039603A"/>
    <w:rsid w:val="0039621A"/>
    <w:rsid w:val="0039665B"/>
    <w:rsid w:val="00396663"/>
    <w:rsid w:val="00396674"/>
    <w:rsid w:val="003966F6"/>
    <w:rsid w:val="00396A60"/>
    <w:rsid w:val="00396C17"/>
    <w:rsid w:val="00396E41"/>
    <w:rsid w:val="00397038"/>
    <w:rsid w:val="0039709A"/>
    <w:rsid w:val="00397298"/>
    <w:rsid w:val="003972F9"/>
    <w:rsid w:val="00397320"/>
    <w:rsid w:val="003977F1"/>
    <w:rsid w:val="003979AE"/>
    <w:rsid w:val="00397A08"/>
    <w:rsid w:val="00397A32"/>
    <w:rsid w:val="00397AFA"/>
    <w:rsid w:val="00397B60"/>
    <w:rsid w:val="00397BC6"/>
    <w:rsid w:val="00397BD1"/>
    <w:rsid w:val="00397CD5"/>
    <w:rsid w:val="00397CD8"/>
    <w:rsid w:val="003A039B"/>
    <w:rsid w:val="003A0652"/>
    <w:rsid w:val="003A07E0"/>
    <w:rsid w:val="003A08B6"/>
    <w:rsid w:val="003A0D7C"/>
    <w:rsid w:val="003A0FC9"/>
    <w:rsid w:val="003A0FE9"/>
    <w:rsid w:val="003A0FF4"/>
    <w:rsid w:val="003A10E2"/>
    <w:rsid w:val="003A118B"/>
    <w:rsid w:val="003A1358"/>
    <w:rsid w:val="003A14A7"/>
    <w:rsid w:val="003A155C"/>
    <w:rsid w:val="003A15E5"/>
    <w:rsid w:val="003A16CC"/>
    <w:rsid w:val="003A1777"/>
    <w:rsid w:val="003A1896"/>
    <w:rsid w:val="003A1916"/>
    <w:rsid w:val="003A1957"/>
    <w:rsid w:val="003A1A54"/>
    <w:rsid w:val="003A1AB2"/>
    <w:rsid w:val="003A1B41"/>
    <w:rsid w:val="003A1B90"/>
    <w:rsid w:val="003A1BD8"/>
    <w:rsid w:val="003A1ED7"/>
    <w:rsid w:val="003A1F2E"/>
    <w:rsid w:val="003A1F9C"/>
    <w:rsid w:val="003A20C4"/>
    <w:rsid w:val="003A21D8"/>
    <w:rsid w:val="003A246C"/>
    <w:rsid w:val="003A2749"/>
    <w:rsid w:val="003A27FF"/>
    <w:rsid w:val="003A289C"/>
    <w:rsid w:val="003A2995"/>
    <w:rsid w:val="003A2A50"/>
    <w:rsid w:val="003A2CD6"/>
    <w:rsid w:val="003A2D72"/>
    <w:rsid w:val="003A2DD4"/>
    <w:rsid w:val="003A2E08"/>
    <w:rsid w:val="003A2EB2"/>
    <w:rsid w:val="003A2FEB"/>
    <w:rsid w:val="003A306A"/>
    <w:rsid w:val="003A31CA"/>
    <w:rsid w:val="003A3230"/>
    <w:rsid w:val="003A32AF"/>
    <w:rsid w:val="003A339A"/>
    <w:rsid w:val="003A34B6"/>
    <w:rsid w:val="003A353A"/>
    <w:rsid w:val="003A3590"/>
    <w:rsid w:val="003A3730"/>
    <w:rsid w:val="003A38EF"/>
    <w:rsid w:val="003A3AD5"/>
    <w:rsid w:val="003A3B79"/>
    <w:rsid w:val="003A3C40"/>
    <w:rsid w:val="003A3CDE"/>
    <w:rsid w:val="003A3CEC"/>
    <w:rsid w:val="003A3D9E"/>
    <w:rsid w:val="003A408C"/>
    <w:rsid w:val="003A40EC"/>
    <w:rsid w:val="003A42BC"/>
    <w:rsid w:val="003A435C"/>
    <w:rsid w:val="003A43C1"/>
    <w:rsid w:val="003A4477"/>
    <w:rsid w:val="003A4770"/>
    <w:rsid w:val="003A47CD"/>
    <w:rsid w:val="003A4871"/>
    <w:rsid w:val="003A4BC4"/>
    <w:rsid w:val="003A4D72"/>
    <w:rsid w:val="003A50F1"/>
    <w:rsid w:val="003A5146"/>
    <w:rsid w:val="003A52DA"/>
    <w:rsid w:val="003A548A"/>
    <w:rsid w:val="003A54B0"/>
    <w:rsid w:val="003A54F7"/>
    <w:rsid w:val="003A566B"/>
    <w:rsid w:val="003A58F9"/>
    <w:rsid w:val="003A58FE"/>
    <w:rsid w:val="003A5A91"/>
    <w:rsid w:val="003A5B95"/>
    <w:rsid w:val="003A5BA9"/>
    <w:rsid w:val="003A5D62"/>
    <w:rsid w:val="003A5D9F"/>
    <w:rsid w:val="003A5DF5"/>
    <w:rsid w:val="003A5EDA"/>
    <w:rsid w:val="003A6313"/>
    <w:rsid w:val="003A6468"/>
    <w:rsid w:val="003A649C"/>
    <w:rsid w:val="003A6587"/>
    <w:rsid w:val="003A6611"/>
    <w:rsid w:val="003A663B"/>
    <w:rsid w:val="003A66DD"/>
    <w:rsid w:val="003A684E"/>
    <w:rsid w:val="003A68B8"/>
    <w:rsid w:val="003A6BE2"/>
    <w:rsid w:val="003A6C14"/>
    <w:rsid w:val="003A6C72"/>
    <w:rsid w:val="003A6CF6"/>
    <w:rsid w:val="003A6FEB"/>
    <w:rsid w:val="003A706C"/>
    <w:rsid w:val="003A72E6"/>
    <w:rsid w:val="003A7335"/>
    <w:rsid w:val="003A783D"/>
    <w:rsid w:val="003A78E9"/>
    <w:rsid w:val="003A7A68"/>
    <w:rsid w:val="003A7A7A"/>
    <w:rsid w:val="003A7F5D"/>
    <w:rsid w:val="003A7FE1"/>
    <w:rsid w:val="003B00A1"/>
    <w:rsid w:val="003B02DA"/>
    <w:rsid w:val="003B050E"/>
    <w:rsid w:val="003B0852"/>
    <w:rsid w:val="003B085A"/>
    <w:rsid w:val="003B09B3"/>
    <w:rsid w:val="003B0A2A"/>
    <w:rsid w:val="003B0B64"/>
    <w:rsid w:val="003B0B81"/>
    <w:rsid w:val="003B0BA1"/>
    <w:rsid w:val="003B0D0D"/>
    <w:rsid w:val="003B0D41"/>
    <w:rsid w:val="003B1247"/>
    <w:rsid w:val="003B1654"/>
    <w:rsid w:val="003B171A"/>
    <w:rsid w:val="003B17E0"/>
    <w:rsid w:val="003B1824"/>
    <w:rsid w:val="003B1918"/>
    <w:rsid w:val="003B1945"/>
    <w:rsid w:val="003B1A41"/>
    <w:rsid w:val="003B1A74"/>
    <w:rsid w:val="003B1A89"/>
    <w:rsid w:val="003B1BCF"/>
    <w:rsid w:val="003B1C22"/>
    <w:rsid w:val="003B1ED0"/>
    <w:rsid w:val="003B2103"/>
    <w:rsid w:val="003B21B7"/>
    <w:rsid w:val="003B2476"/>
    <w:rsid w:val="003B257E"/>
    <w:rsid w:val="003B287E"/>
    <w:rsid w:val="003B2EE3"/>
    <w:rsid w:val="003B3041"/>
    <w:rsid w:val="003B3422"/>
    <w:rsid w:val="003B396E"/>
    <w:rsid w:val="003B3A37"/>
    <w:rsid w:val="003B3D24"/>
    <w:rsid w:val="003B3DBA"/>
    <w:rsid w:val="003B406F"/>
    <w:rsid w:val="003B42F2"/>
    <w:rsid w:val="003B4975"/>
    <w:rsid w:val="003B4977"/>
    <w:rsid w:val="003B4A98"/>
    <w:rsid w:val="003B4CC2"/>
    <w:rsid w:val="003B4FD5"/>
    <w:rsid w:val="003B5043"/>
    <w:rsid w:val="003B50F1"/>
    <w:rsid w:val="003B5367"/>
    <w:rsid w:val="003B548D"/>
    <w:rsid w:val="003B5929"/>
    <w:rsid w:val="003B5A8D"/>
    <w:rsid w:val="003B5B21"/>
    <w:rsid w:val="003B5B9D"/>
    <w:rsid w:val="003B5D0B"/>
    <w:rsid w:val="003B5DC8"/>
    <w:rsid w:val="003B5FB7"/>
    <w:rsid w:val="003B6924"/>
    <w:rsid w:val="003B6AC6"/>
    <w:rsid w:val="003B6C72"/>
    <w:rsid w:val="003B6E0A"/>
    <w:rsid w:val="003B6E0E"/>
    <w:rsid w:val="003B6E83"/>
    <w:rsid w:val="003B70BA"/>
    <w:rsid w:val="003B7198"/>
    <w:rsid w:val="003B7489"/>
    <w:rsid w:val="003B7748"/>
    <w:rsid w:val="003B779C"/>
    <w:rsid w:val="003B7941"/>
    <w:rsid w:val="003B7959"/>
    <w:rsid w:val="003B7974"/>
    <w:rsid w:val="003B7D45"/>
    <w:rsid w:val="003B7E47"/>
    <w:rsid w:val="003B7EBC"/>
    <w:rsid w:val="003B7ECB"/>
    <w:rsid w:val="003C0541"/>
    <w:rsid w:val="003C05A5"/>
    <w:rsid w:val="003C07CA"/>
    <w:rsid w:val="003C0803"/>
    <w:rsid w:val="003C091A"/>
    <w:rsid w:val="003C09E3"/>
    <w:rsid w:val="003C0A56"/>
    <w:rsid w:val="003C0B4B"/>
    <w:rsid w:val="003C0C83"/>
    <w:rsid w:val="003C0DB6"/>
    <w:rsid w:val="003C0F4E"/>
    <w:rsid w:val="003C1119"/>
    <w:rsid w:val="003C116F"/>
    <w:rsid w:val="003C1802"/>
    <w:rsid w:val="003C1B19"/>
    <w:rsid w:val="003C1B90"/>
    <w:rsid w:val="003C1C9C"/>
    <w:rsid w:val="003C1CDE"/>
    <w:rsid w:val="003C1EA6"/>
    <w:rsid w:val="003C21B7"/>
    <w:rsid w:val="003C239E"/>
    <w:rsid w:val="003C250C"/>
    <w:rsid w:val="003C25E4"/>
    <w:rsid w:val="003C267D"/>
    <w:rsid w:val="003C26C3"/>
    <w:rsid w:val="003C270D"/>
    <w:rsid w:val="003C276B"/>
    <w:rsid w:val="003C2A0A"/>
    <w:rsid w:val="003C2A1C"/>
    <w:rsid w:val="003C2A68"/>
    <w:rsid w:val="003C2ACC"/>
    <w:rsid w:val="003C2C59"/>
    <w:rsid w:val="003C2CF2"/>
    <w:rsid w:val="003C2EC3"/>
    <w:rsid w:val="003C2FEC"/>
    <w:rsid w:val="003C3002"/>
    <w:rsid w:val="003C314E"/>
    <w:rsid w:val="003C3225"/>
    <w:rsid w:val="003C32D8"/>
    <w:rsid w:val="003C32FB"/>
    <w:rsid w:val="003C3388"/>
    <w:rsid w:val="003C34C4"/>
    <w:rsid w:val="003C365F"/>
    <w:rsid w:val="003C3895"/>
    <w:rsid w:val="003C397A"/>
    <w:rsid w:val="003C3CAF"/>
    <w:rsid w:val="003C3DEF"/>
    <w:rsid w:val="003C3EB5"/>
    <w:rsid w:val="003C4111"/>
    <w:rsid w:val="003C41B3"/>
    <w:rsid w:val="003C43FA"/>
    <w:rsid w:val="003C4564"/>
    <w:rsid w:val="003C46F9"/>
    <w:rsid w:val="003C4728"/>
    <w:rsid w:val="003C47AF"/>
    <w:rsid w:val="003C47C3"/>
    <w:rsid w:val="003C483C"/>
    <w:rsid w:val="003C4B7F"/>
    <w:rsid w:val="003C4BC0"/>
    <w:rsid w:val="003C4BE5"/>
    <w:rsid w:val="003C4CBA"/>
    <w:rsid w:val="003C4FAE"/>
    <w:rsid w:val="003C4FFD"/>
    <w:rsid w:val="003C50B4"/>
    <w:rsid w:val="003C51EB"/>
    <w:rsid w:val="003C5503"/>
    <w:rsid w:val="003C5529"/>
    <w:rsid w:val="003C562F"/>
    <w:rsid w:val="003C5932"/>
    <w:rsid w:val="003C5BCD"/>
    <w:rsid w:val="003C5CB8"/>
    <w:rsid w:val="003C5D0C"/>
    <w:rsid w:val="003C5F2C"/>
    <w:rsid w:val="003C5F3A"/>
    <w:rsid w:val="003C5FB7"/>
    <w:rsid w:val="003C60DC"/>
    <w:rsid w:val="003C6273"/>
    <w:rsid w:val="003C62BF"/>
    <w:rsid w:val="003C641E"/>
    <w:rsid w:val="003C64AD"/>
    <w:rsid w:val="003C66DC"/>
    <w:rsid w:val="003C6801"/>
    <w:rsid w:val="003C6BE7"/>
    <w:rsid w:val="003C6CBF"/>
    <w:rsid w:val="003C6F56"/>
    <w:rsid w:val="003C7080"/>
    <w:rsid w:val="003C755D"/>
    <w:rsid w:val="003C76EB"/>
    <w:rsid w:val="003C770C"/>
    <w:rsid w:val="003C77B1"/>
    <w:rsid w:val="003C7A6E"/>
    <w:rsid w:val="003C7FBA"/>
    <w:rsid w:val="003D0109"/>
    <w:rsid w:val="003D030B"/>
    <w:rsid w:val="003D035C"/>
    <w:rsid w:val="003D0435"/>
    <w:rsid w:val="003D0608"/>
    <w:rsid w:val="003D0615"/>
    <w:rsid w:val="003D0863"/>
    <w:rsid w:val="003D098A"/>
    <w:rsid w:val="003D0A34"/>
    <w:rsid w:val="003D0B93"/>
    <w:rsid w:val="003D0DC5"/>
    <w:rsid w:val="003D0E6E"/>
    <w:rsid w:val="003D1339"/>
    <w:rsid w:val="003D15F2"/>
    <w:rsid w:val="003D169C"/>
    <w:rsid w:val="003D18A6"/>
    <w:rsid w:val="003D1D33"/>
    <w:rsid w:val="003D1D35"/>
    <w:rsid w:val="003D1F19"/>
    <w:rsid w:val="003D1F77"/>
    <w:rsid w:val="003D2016"/>
    <w:rsid w:val="003D206D"/>
    <w:rsid w:val="003D22F7"/>
    <w:rsid w:val="003D2495"/>
    <w:rsid w:val="003D2530"/>
    <w:rsid w:val="003D2558"/>
    <w:rsid w:val="003D2694"/>
    <w:rsid w:val="003D26C5"/>
    <w:rsid w:val="003D2762"/>
    <w:rsid w:val="003D27B8"/>
    <w:rsid w:val="003D291C"/>
    <w:rsid w:val="003D2A00"/>
    <w:rsid w:val="003D2BAD"/>
    <w:rsid w:val="003D2EDC"/>
    <w:rsid w:val="003D310E"/>
    <w:rsid w:val="003D3185"/>
    <w:rsid w:val="003D325A"/>
    <w:rsid w:val="003D325C"/>
    <w:rsid w:val="003D3284"/>
    <w:rsid w:val="003D338C"/>
    <w:rsid w:val="003D33A4"/>
    <w:rsid w:val="003D3725"/>
    <w:rsid w:val="003D3734"/>
    <w:rsid w:val="003D391D"/>
    <w:rsid w:val="003D3B5E"/>
    <w:rsid w:val="003D3DB4"/>
    <w:rsid w:val="003D3FB4"/>
    <w:rsid w:val="003D407D"/>
    <w:rsid w:val="003D40D2"/>
    <w:rsid w:val="003D4135"/>
    <w:rsid w:val="003D430A"/>
    <w:rsid w:val="003D43E6"/>
    <w:rsid w:val="003D462F"/>
    <w:rsid w:val="003D46BB"/>
    <w:rsid w:val="003D46E9"/>
    <w:rsid w:val="003D4798"/>
    <w:rsid w:val="003D4906"/>
    <w:rsid w:val="003D4B17"/>
    <w:rsid w:val="003D4BBD"/>
    <w:rsid w:val="003D4C37"/>
    <w:rsid w:val="003D4F98"/>
    <w:rsid w:val="003D5045"/>
    <w:rsid w:val="003D5450"/>
    <w:rsid w:val="003D5523"/>
    <w:rsid w:val="003D5637"/>
    <w:rsid w:val="003D56A7"/>
    <w:rsid w:val="003D56E4"/>
    <w:rsid w:val="003D5801"/>
    <w:rsid w:val="003D5CC2"/>
    <w:rsid w:val="003D5CF4"/>
    <w:rsid w:val="003D5F09"/>
    <w:rsid w:val="003D5FD5"/>
    <w:rsid w:val="003D6096"/>
    <w:rsid w:val="003D60BA"/>
    <w:rsid w:val="003D620B"/>
    <w:rsid w:val="003D6291"/>
    <w:rsid w:val="003D6335"/>
    <w:rsid w:val="003D639A"/>
    <w:rsid w:val="003D6681"/>
    <w:rsid w:val="003D6B21"/>
    <w:rsid w:val="003D6FA8"/>
    <w:rsid w:val="003D70B8"/>
    <w:rsid w:val="003D7220"/>
    <w:rsid w:val="003D7236"/>
    <w:rsid w:val="003D74EE"/>
    <w:rsid w:val="003D7697"/>
    <w:rsid w:val="003D794F"/>
    <w:rsid w:val="003D795F"/>
    <w:rsid w:val="003D7AA1"/>
    <w:rsid w:val="003D7B0A"/>
    <w:rsid w:val="003D7C3F"/>
    <w:rsid w:val="003D7D6B"/>
    <w:rsid w:val="003D7DBA"/>
    <w:rsid w:val="003D7E27"/>
    <w:rsid w:val="003E0046"/>
    <w:rsid w:val="003E0279"/>
    <w:rsid w:val="003E02A1"/>
    <w:rsid w:val="003E0385"/>
    <w:rsid w:val="003E04AA"/>
    <w:rsid w:val="003E04CA"/>
    <w:rsid w:val="003E0780"/>
    <w:rsid w:val="003E0897"/>
    <w:rsid w:val="003E0D6C"/>
    <w:rsid w:val="003E0DA8"/>
    <w:rsid w:val="003E0E3F"/>
    <w:rsid w:val="003E0F9C"/>
    <w:rsid w:val="003E10C2"/>
    <w:rsid w:val="003E1120"/>
    <w:rsid w:val="003E117C"/>
    <w:rsid w:val="003E11DD"/>
    <w:rsid w:val="003E1460"/>
    <w:rsid w:val="003E14CD"/>
    <w:rsid w:val="003E1573"/>
    <w:rsid w:val="003E16B8"/>
    <w:rsid w:val="003E19B1"/>
    <w:rsid w:val="003E1E50"/>
    <w:rsid w:val="003E20EE"/>
    <w:rsid w:val="003E22EE"/>
    <w:rsid w:val="003E237D"/>
    <w:rsid w:val="003E28B6"/>
    <w:rsid w:val="003E2B7B"/>
    <w:rsid w:val="003E2CC2"/>
    <w:rsid w:val="003E2E90"/>
    <w:rsid w:val="003E2EE7"/>
    <w:rsid w:val="003E3252"/>
    <w:rsid w:val="003E33A6"/>
    <w:rsid w:val="003E34CD"/>
    <w:rsid w:val="003E3676"/>
    <w:rsid w:val="003E3905"/>
    <w:rsid w:val="003E3936"/>
    <w:rsid w:val="003E3966"/>
    <w:rsid w:val="003E39B3"/>
    <w:rsid w:val="003E4068"/>
    <w:rsid w:val="003E471F"/>
    <w:rsid w:val="003E4A4C"/>
    <w:rsid w:val="003E4B0E"/>
    <w:rsid w:val="003E4F44"/>
    <w:rsid w:val="003E506B"/>
    <w:rsid w:val="003E506D"/>
    <w:rsid w:val="003E515F"/>
    <w:rsid w:val="003E5336"/>
    <w:rsid w:val="003E543D"/>
    <w:rsid w:val="003E54AD"/>
    <w:rsid w:val="003E59AC"/>
    <w:rsid w:val="003E5B4F"/>
    <w:rsid w:val="003E5E42"/>
    <w:rsid w:val="003E5EAE"/>
    <w:rsid w:val="003E6065"/>
    <w:rsid w:val="003E651A"/>
    <w:rsid w:val="003E6555"/>
    <w:rsid w:val="003E6895"/>
    <w:rsid w:val="003E68EF"/>
    <w:rsid w:val="003E69C1"/>
    <w:rsid w:val="003E6A9D"/>
    <w:rsid w:val="003E6D7E"/>
    <w:rsid w:val="003E6DF3"/>
    <w:rsid w:val="003E6EF2"/>
    <w:rsid w:val="003E6FF6"/>
    <w:rsid w:val="003E7183"/>
    <w:rsid w:val="003E7188"/>
    <w:rsid w:val="003E7253"/>
    <w:rsid w:val="003E74E7"/>
    <w:rsid w:val="003E7586"/>
    <w:rsid w:val="003E7777"/>
    <w:rsid w:val="003E7924"/>
    <w:rsid w:val="003E794B"/>
    <w:rsid w:val="003E79AC"/>
    <w:rsid w:val="003E7A06"/>
    <w:rsid w:val="003E7A83"/>
    <w:rsid w:val="003E7E15"/>
    <w:rsid w:val="003E7E37"/>
    <w:rsid w:val="003F0086"/>
    <w:rsid w:val="003F00C6"/>
    <w:rsid w:val="003F0216"/>
    <w:rsid w:val="003F0747"/>
    <w:rsid w:val="003F079F"/>
    <w:rsid w:val="003F0920"/>
    <w:rsid w:val="003F09AC"/>
    <w:rsid w:val="003F0D7F"/>
    <w:rsid w:val="003F0F15"/>
    <w:rsid w:val="003F153A"/>
    <w:rsid w:val="003F1587"/>
    <w:rsid w:val="003F16B5"/>
    <w:rsid w:val="003F17D8"/>
    <w:rsid w:val="003F1855"/>
    <w:rsid w:val="003F1988"/>
    <w:rsid w:val="003F1ACB"/>
    <w:rsid w:val="003F1B33"/>
    <w:rsid w:val="003F1D7A"/>
    <w:rsid w:val="003F1E3C"/>
    <w:rsid w:val="003F1F0F"/>
    <w:rsid w:val="003F21BF"/>
    <w:rsid w:val="003F22B0"/>
    <w:rsid w:val="003F22EE"/>
    <w:rsid w:val="003F238B"/>
    <w:rsid w:val="003F2529"/>
    <w:rsid w:val="003F26B8"/>
    <w:rsid w:val="003F2B2E"/>
    <w:rsid w:val="003F2B5F"/>
    <w:rsid w:val="003F2B8F"/>
    <w:rsid w:val="003F2C89"/>
    <w:rsid w:val="003F2F70"/>
    <w:rsid w:val="003F3059"/>
    <w:rsid w:val="003F31C6"/>
    <w:rsid w:val="003F31E5"/>
    <w:rsid w:val="003F32A0"/>
    <w:rsid w:val="003F369C"/>
    <w:rsid w:val="003F378B"/>
    <w:rsid w:val="003F3873"/>
    <w:rsid w:val="003F3A4A"/>
    <w:rsid w:val="003F3B09"/>
    <w:rsid w:val="003F3C23"/>
    <w:rsid w:val="003F3E0C"/>
    <w:rsid w:val="003F3E49"/>
    <w:rsid w:val="003F3FB2"/>
    <w:rsid w:val="003F3FD7"/>
    <w:rsid w:val="003F4470"/>
    <w:rsid w:val="003F4564"/>
    <w:rsid w:val="003F46BD"/>
    <w:rsid w:val="003F471E"/>
    <w:rsid w:val="003F48D3"/>
    <w:rsid w:val="003F4BBD"/>
    <w:rsid w:val="003F4CA1"/>
    <w:rsid w:val="003F4CB7"/>
    <w:rsid w:val="003F4EA4"/>
    <w:rsid w:val="003F50A0"/>
    <w:rsid w:val="003F5103"/>
    <w:rsid w:val="003F5336"/>
    <w:rsid w:val="003F548C"/>
    <w:rsid w:val="003F55C1"/>
    <w:rsid w:val="003F55F5"/>
    <w:rsid w:val="003F5609"/>
    <w:rsid w:val="003F5644"/>
    <w:rsid w:val="003F56A1"/>
    <w:rsid w:val="003F574D"/>
    <w:rsid w:val="003F574E"/>
    <w:rsid w:val="003F575C"/>
    <w:rsid w:val="003F5913"/>
    <w:rsid w:val="003F5AF3"/>
    <w:rsid w:val="003F5DE5"/>
    <w:rsid w:val="003F5EC5"/>
    <w:rsid w:val="003F6017"/>
    <w:rsid w:val="003F6193"/>
    <w:rsid w:val="003F61AD"/>
    <w:rsid w:val="003F6234"/>
    <w:rsid w:val="003F62CA"/>
    <w:rsid w:val="003F6369"/>
    <w:rsid w:val="003F652C"/>
    <w:rsid w:val="003F66DA"/>
    <w:rsid w:val="003F68F9"/>
    <w:rsid w:val="003F69F9"/>
    <w:rsid w:val="003F6B84"/>
    <w:rsid w:val="003F6D1E"/>
    <w:rsid w:val="003F6D32"/>
    <w:rsid w:val="003F6E4B"/>
    <w:rsid w:val="003F6E97"/>
    <w:rsid w:val="003F7064"/>
    <w:rsid w:val="003F714B"/>
    <w:rsid w:val="003F7161"/>
    <w:rsid w:val="003F7316"/>
    <w:rsid w:val="003F7477"/>
    <w:rsid w:val="003F74FE"/>
    <w:rsid w:val="003F7763"/>
    <w:rsid w:val="003F794F"/>
    <w:rsid w:val="003F79CB"/>
    <w:rsid w:val="003F7AEC"/>
    <w:rsid w:val="003F7B64"/>
    <w:rsid w:val="003F7B8D"/>
    <w:rsid w:val="003F7CAC"/>
    <w:rsid w:val="003F7D02"/>
    <w:rsid w:val="003F7DCB"/>
    <w:rsid w:val="003F7E43"/>
    <w:rsid w:val="003F7E6B"/>
    <w:rsid w:val="00400188"/>
    <w:rsid w:val="004003FE"/>
    <w:rsid w:val="004003FF"/>
    <w:rsid w:val="004008BE"/>
    <w:rsid w:val="00400AB9"/>
    <w:rsid w:val="00400B61"/>
    <w:rsid w:val="00400DDA"/>
    <w:rsid w:val="0040116F"/>
    <w:rsid w:val="004012CF"/>
    <w:rsid w:val="0040136A"/>
    <w:rsid w:val="00401467"/>
    <w:rsid w:val="004014DF"/>
    <w:rsid w:val="00401601"/>
    <w:rsid w:val="004019B5"/>
    <w:rsid w:val="00401AF4"/>
    <w:rsid w:val="00401C16"/>
    <w:rsid w:val="00401DD7"/>
    <w:rsid w:val="00402022"/>
    <w:rsid w:val="00402132"/>
    <w:rsid w:val="004023C5"/>
    <w:rsid w:val="00402645"/>
    <w:rsid w:val="004028DC"/>
    <w:rsid w:val="004029A4"/>
    <w:rsid w:val="00402A9A"/>
    <w:rsid w:val="00402BB1"/>
    <w:rsid w:val="00403061"/>
    <w:rsid w:val="00403106"/>
    <w:rsid w:val="00403454"/>
    <w:rsid w:val="004035A1"/>
    <w:rsid w:val="004036C8"/>
    <w:rsid w:val="00403714"/>
    <w:rsid w:val="00403847"/>
    <w:rsid w:val="004038BA"/>
    <w:rsid w:val="00403925"/>
    <w:rsid w:val="00403945"/>
    <w:rsid w:val="00403BF4"/>
    <w:rsid w:val="00403C3C"/>
    <w:rsid w:val="00403D32"/>
    <w:rsid w:val="00403D43"/>
    <w:rsid w:val="00403EFA"/>
    <w:rsid w:val="00404011"/>
    <w:rsid w:val="00404117"/>
    <w:rsid w:val="004041C1"/>
    <w:rsid w:val="00404299"/>
    <w:rsid w:val="0040442A"/>
    <w:rsid w:val="004044F5"/>
    <w:rsid w:val="00404510"/>
    <w:rsid w:val="00404555"/>
    <w:rsid w:val="0040485E"/>
    <w:rsid w:val="00404887"/>
    <w:rsid w:val="00405117"/>
    <w:rsid w:val="004051DC"/>
    <w:rsid w:val="0040534D"/>
    <w:rsid w:val="00405458"/>
    <w:rsid w:val="004056AD"/>
    <w:rsid w:val="004057E6"/>
    <w:rsid w:val="00405C18"/>
    <w:rsid w:val="00405DD5"/>
    <w:rsid w:val="004065BE"/>
    <w:rsid w:val="004065D8"/>
    <w:rsid w:val="00406728"/>
    <w:rsid w:val="00406809"/>
    <w:rsid w:val="00406905"/>
    <w:rsid w:val="004069F3"/>
    <w:rsid w:val="00406A3B"/>
    <w:rsid w:val="00406CB4"/>
    <w:rsid w:val="00406E83"/>
    <w:rsid w:val="00407367"/>
    <w:rsid w:val="00407608"/>
    <w:rsid w:val="00407614"/>
    <w:rsid w:val="004078E3"/>
    <w:rsid w:val="00407962"/>
    <w:rsid w:val="00407B93"/>
    <w:rsid w:val="00407DBA"/>
    <w:rsid w:val="004100C6"/>
    <w:rsid w:val="0041036D"/>
    <w:rsid w:val="00410740"/>
    <w:rsid w:val="0041099B"/>
    <w:rsid w:val="004109EF"/>
    <w:rsid w:val="00410A25"/>
    <w:rsid w:val="00410AA3"/>
    <w:rsid w:val="00411505"/>
    <w:rsid w:val="004116AB"/>
    <w:rsid w:val="00411906"/>
    <w:rsid w:val="00411A4F"/>
    <w:rsid w:val="00411C62"/>
    <w:rsid w:val="00411C7A"/>
    <w:rsid w:val="00411CBE"/>
    <w:rsid w:val="00412139"/>
    <w:rsid w:val="0041223B"/>
    <w:rsid w:val="0041223C"/>
    <w:rsid w:val="00412289"/>
    <w:rsid w:val="004122B6"/>
    <w:rsid w:val="00412323"/>
    <w:rsid w:val="00412406"/>
    <w:rsid w:val="004125DF"/>
    <w:rsid w:val="00412734"/>
    <w:rsid w:val="0041285E"/>
    <w:rsid w:val="00412895"/>
    <w:rsid w:val="00412AFF"/>
    <w:rsid w:val="00412C06"/>
    <w:rsid w:val="00412C71"/>
    <w:rsid w:val="00412D06"/>
    <w:rsid w:val="00412F0B"/>
    <w:rsid w:val="00413006"/>
    <w:rsid w:val="004132C6"/>
    <w:rsid w:val="0041337C"/>
    <w:rsid w:val="004133C8"/>
    <w:rsid w:val="0041365F"/>
    <w:rsid w:val="00413783"/>
    <w:rsid w:val="00413AC8"/>
    <w:rsid w:val="00413B27"/>
    <w:rsid w:val="00413C56"/>
    <w:rsid w:val="00413D2A"/>
    <w:rsid w:val="00414047"/>
    <w:rsid w:val="00414206"/>
    <w:rsid w:val="004144ED"/>
    <w:rsid w:val="00414788"/>
    <w:rsid w:val="00414844"/>
    <w:rsid w:val="00414B0A"/>
    <w:rsid w:val="00414C5E"/>
    <w:rsid w:val="00414C7C"/>
    <w:rsid w:val="00414D0F"/>
    <w:rsid w:val="00414D90"/>
    <w:rsid w:val="00414E2D"/>
    <w:rsid w:val="004150E5"/>
    <w:rsid w:val="00415166"/>
    <w:rsid w:val="004154A6"/>
    <w:rsid w:val="0041556E"/>
    <w:rsid w:val="0041562D"/>
    <w:rsid w:val="004159C0"/>
    <w:rsid w:val="004159E9"/>
    <w:rsid w:val="004159FA"/>
    <w:rsid w:val="00415ABC"/>
    <w:rsid w:val="00415C6A"/>
    <w:rsid w:val="00415CDF"/>
    <w:rsid w:val="004164F4"/>
    <w:rsid w:val="00416529"/>
    <w:rsid w:val="0041677D"/>
    <w:rsid w:val="00416A2C"/>
    <w:rsid w:val="00416AF0"/>
    <w:rsid w:val="0041714F"/>
    <w:rsid w:val="004171F9"/>
    <w:rsid w:val="004172F8"/>
    <w:rsid w:val="0041731E"/>
    <w:rsid w:val="0041733A"/>
    <w:rsid w:val="0041734D"/>
    <w:rsid w:val="00417713"/>
    <w:rsid w:val="0041796C"/>
    <w:rsid w:val="00417996"/>
    <w:rsid w:val="00417AF1"/>
    <w:rsid w:val="00417F78"/>
    <w:rsid w:val="00417FE4"/>
    <w:rsid w:val="00420045"/>
    <w:rsid w:val="004200CA"/>
    <w:rsid w:val="0042016A"/>
    <w:rsid w:val="004202DC"/>
    <w:rsid w:val="00420474"/>
    <w:rsid w:val="00420570"/>
    <w:rsid w:val="004207E1"/>
    <w:rsid w:val="00420C9F"/>
    <w:rsid w:val="00420DDE"/>
    <w:rsid w:val="00420F64"/>
    <w:rsid w:val="00420FF9"/>
    <w:rsid w:val="0042103C"/>
    <w:rsid w:val="004210C7"/>
    <w:rsid w:val="00421120"/>
    <w:rsid w:val="00421134"/>
    <w:rsid w:val="00421155"/>
    <w:rsid w:val="004211B4"/>
    <w:rsid w:val="00421267"/>
    <w:rsid w:val="00421568"/>
    <w:rsid w:val="004215D3"/>
    <w:rsid w:val="0042167E"/>
    <w:rsid w:val="004216ED"/>
    <w:rsid w:val="00421B06"/>
    <w:rsid w:val="00421CCC"/>
    <w:rsid w:val="00421D00"/>
    <w:rsid w:val="00421D54"/>
    <w:rsid w:val="00421E66"/>
    <w:rsid w:val="0042208A"/>
    <w:rsid w:val="004222E9"/>
    <w:rsid w:val="00422334"/>
    <w:rsid w:val="00422460"/>
    <w:rsid w:val="004227EF"/>
    <w:rsid w:val="0042281B"/>
    <w:rsid w:val="0042284A"/>
    <w:rsid w:val="00422BD7"/>
    <w:rsid w:val="00422C0B"/>
    <w:rsid w:val="00422CDD"/>
    <w:rsid w:val="00422D92"/>
    <w:rsid w:val="00422DAE"/>
    <w:rsid w:val="00422E05"/>
    <w:rsid w:val="0042314A"/>
    <w:rsid w:val="0042328D"/>
    <w:rsid w:val="0042336F"/>
    <w:rsid w:val="00423394"/>
    <w:rsid w:val="004233FD"/>
    <w:rsid w:val="0042354F"/>
    <w:rsid w:val="004236E7"/>
    <w:rsid w:val="004237FF"/>
    <w:rsid w:val="00423913"/>
    <w:rsid w:val="0042396F"/>
    <w:rsid w:val="00423A85"/>
    <w:rsid w:val="00423BF0"/>
    <w:rsid w:val="004242CB"/>
    <w:rsid w:val="004242D8"/>
    <w:rsid w:val="00424379"/>
    <w:rsid w:val="004243A7"/>
    <w:rsid w:val="00424507"/>
    <w:rsid w:val="00424525"/>
    <w:rsid w:val="004246AD"/>
    <w:rsid w:val="004246F7"/>
    <w:rsid w:val="0042476E"/>
    <w:rsid w:val="00424982"/>
    <w:rsid w:val="00424A2E"/>
    <w:rsid w:val="00424B27"/>
    <w:rsid w:val="00424B7C"/>
    <w:rsid w:val="00424C22"/>
    <w:rsid w:val="00424D9E"/>
    <w:rsid w:val="0042519C"/>
    <w:rsid w:val="00425211"/>
    <w:rsid w:val="004253B2"/>
    <w:rsid w:val="004255F9"/>
    <w:rsid w:val="0042590F"/>
    <w:rsid w:val="00425952"/>
    <w:rsid w:val="00425C08"/>
    <w:rsid w:val="00425C90"/>
    <w:rsid w:val="00425D51"/>
    <w:rsid w:val="00425D5B"/>
    <w:rsid w:val="00425F02"/>
    <w:rsid w:val="00426016"/>
    <w:rsid w:val="004260DC"/>
    <w:rsid w:val="00426338"/>
    <w:rsid w:val="004263A3"/>
    <w:rsid w:val="0042643E"/>
    <w:rsid w:val="004264F0"/>
    <w:rsid w:val="004265F4"/>
    <w:rsid w:val="004267ED"/>
    <w:rsid w:val="00426824"/>
    <w:rsid w:val="00426889"/>
    <w:rsid w:val="0042689E"/>
    <w:rsid w:val="00426BB1"/>
    <w:rsid w:val="00426D59"/>
    <w:rsid w:val="00426ED2"/>
    <w:rsid w:val="00427056"/>
    <w:rsid w:val="0042754B"/>
    <w:rsid w:val="004277F4"/>
    <w:rsid w:val="00427817"/>
    <w:rsid w:val="00427A91"/>
    <w:rsid w:val="00427AED"/>
    <w:rsid w:val="00427B4A"/>
    <w:rsid w:val="00427BA1"/>
    <w:rsid w:val="00427E0A"/>
    <w:rsid w:val="00427E81"/>
    <w:rsid w:val="004301C6"/>
    <w:rsid w:val="004301FB"/>
    <w:rsid w:val="00430532"/>
    <w:rsid w:val="0043060A"/>
    <w:rsid w:val="004308AD"/>
    <w:rsid w:val="00430A1B"/>
    <w:rsid w:val="00430ABB"/>
    <w:rsid w:val="00430AF1"/>
    <w:rsid w:val="00430CF4"/>
    <w:rsid w:val="00430DAD"/>
    <w:rsid w:val="00430FEE"/>
    <w:rsid w:val="0043108B"/>
    <w:rsid w:val="004313AF"/>
    <w:rsid w:val="00431523"/>
    <w:rsid w:val="0043164B"/>
    <w:rsid w:val="0043165B"/>
    <w:rsid w:val="004316C4"/>
    <w:rsid w:val="00431933"/>
    <w:rsid w:val="00431947"/>
    <w:rsid w:val="004319FD"/>
    <w:rsid w:val="00431B80"/>
    <w:rsid w:val="00431CF7"/>
    <w:rsid w:val="00431D34"/>
    <w:rsid w:val="00431D39"/>
    <w:rsid w:val="00431D84"/>
    <w:rsid w:val="00431ECF"/>
    <w:rsid w:val="00432043"/>
    <w:rsid w:val="00432049"/>
    <w:rsid w:val="0043218E"/>
    <w:rsid w:val="004321BE"/>
    <w:rsid w:val="00432243"/>
    <w:rsid w:val="00432341"/>
    <w:rsid w:val="0043264C"/>
    <w:rsid w:val="0043271C"/>
    <w:rsid w:val="004329CF"/>
    <w:rsid w:val="00432A43"/>
    <w:rsid w:val="00432BD1"/>
    <w:rsid w:val="00432D01"/>
    <w:rsid w:val="00432EE5"/>
    <w:rsid w:val="004330BE"/>
    <w:rsid w:val="00433190"/>
    <w:rsid w:val="004333CA"/>
    <w:rsid w:val="00433817"/>
    <w:rsid w:val="004338AB"/>
    <w:rsid w:val="00433AD5"/>
    <w:rsid w:val="00433AFF"/>
    <w:rsid w:val="00433B40"/>
    <w:rsid w:val="00433B45"/>
    <w:rsid w:val="00433D0E"/>
    <w:rsid w:val="00433DC4"/>
    <w:rsid w:val="00433E00"/>
    <w:rsid w:val="00434182"/>
    <w:rsid w:val="00434438"/>
    <w:rsid w:val="004349F0"/>
    <w:rsid w:val="00434C61"/>
    <w:rsid w:val="00434D92"/>
    <w:rsid w:val="004353E1"/>
    <w:rsid w:val="004355AB"/>
    <w:rsid w:val="004355F7"/>
    <w:rsid w:val="004357AB"/>
    <w:rsid w:val="00435829"/>
    <w:rsid w:val="0043598B"/>
    <w:rsid w:val="0043599A"/>
    <w:rsid w:val="00435D06"/>
    <w:rsid w:val="00436160"/>
    <w:rsid w:val="00436237"/>
    <w:rsid w:val="00436662"/>
    <w:rsid w:val="004366D1"/>
    <w:rsid w:val="00436726"/>
    <w:rsid w:val="00436B7C"/>
    <w:rsid w:val="00436ED8"/>
    <w:rsid w:val="00437032"/>
    <w:rsid w:val="004370F5"/>
    <w:rsid w:val="00437102"/>
    <w:rsid w:val="0043723C"/>
    <w:rsid w:val="0043727A"/>
    <w:rsid w:val="004372A4"/>
    <w:rsid w:val="004372CB"/>
    <w:rsid w:val="004377E2"/>
    <w:rsid w:val="00437D24"/>
    <w:rsid w:val="0044002C"/>
    <w:rsid w:val="004400F1"/>
    <w:rsid w:val="004402F3"/>
    <w:rsid w:val="0044043A"/>
    <w:rsid w:val="0044054F"/>
    <w:rsid w:val="00440611"/>
    <w:rsid w:val="0044063F"/>
    <w:rsid w:val="00440669"/>
    <w:rsid w:val="00440912"/>
    <w:rsid w:val="0044096A"/>
    <w:rsid w:val="004409D5"/>
    <w:rsid w:val="00440A0C"/>
    <w:rsid w:val="00440A9D"/>
    <w:rsid w:val="00440B3A"/>
    <w:rsid w:val="00440B4C"/>
    <w:rsid w:val="00440C0E"/>
    <w:rsid w:val="00440D39"/>
    <w:rsid w:val="00440DB9"/>
    <w:rsid w:val="00440E80"/>
    <w:rsid w:val="00440F5B"/>
    <w:rsid w:val="004410ED"/>
    <w:rsid w:val="00441165"/>
    <w:rsid w:val="0044127A"/>
    <w:rsid w:val="0044157C"/>
    <w:rsid w:val="004415DD"/>
    <w:rsid w:val="004415FD"/>
    <w:rsid w:val="00441722"/>
    <w:rsid w:val="00441850"/>
    <w:rsid w:val="004418A7"/>
    <w:rsid w:val="00441CB0"/>
    <w:rsid w:val="00441F3A"/>
    <w:rsid w:val="00442146"/>
    <w:rsid w:val="00442293"/>
    <w:rsid w:val="00442441"/>
    <w:rsid w:val="00442556"/>
    <w:rsid w:val="00442675"/>
    <w:rsid w:val="004427CE"/>
    <w:rsid w:val="00442AE1"/>
    <w:rsid w:val="00442BC6"/>
    <w:rsid w:val="00442E15"/>
    <w:rsid w:val="00442E5B"/>
    <w:rsid w:val="00442EA9"/>
    <w:rsid w:val="00443003"/>
    <w:rsid w:val="0044319E"/>
    <w:rsid w:val="00443250"/>
    <w:rsid w:val="0044339C"/>
    <w:rsid w:val="00443711"/>
    <w:rsid w:val="00443AAF"/>
    <w:rsid w:val="00443BDC"/>
    <w:rsid w:val="00443E89"/>
    <w:rsid w:val="00443F42"/>
    <w:rsid w:val="004442C9"/>
    <w:rsid w:val="0044445D"/>
    <w:rsid w:val="00444465"/>
    <w:rsid w:val="0044451C"/>
    <w:rsid w:val="004446C8"/>
    <w:rsid w:val="004446CE"/>
    <w:rsid w:val="004449D4"/>
    <w:rsid w:val="00444A04"/>
    <w:rsid w:val="00444AA0"/>
    <w:rsid w:val="00444B01"/>
    <w:rsid w:val="00444CB4"/>
    <w:rsid w:val="00444CF3"/>
    <w:rsid w:val="00444E81"/>
    <w:rsid w:val="00444F92"/>
    <w:rsid w:val="0044532B"/>
    <w:rsid w:val="00445447"/>
    <w:rsid w:val="00445613"/>
    <w:rsid w:val="00445699"/>
    <w:rsid w:val="0044580D"/>
    <w:rsid w:val="004458CE"/>
    <w:rsid w:val="004458E6"/>
    <w:rsid w:val="00445A87"/>
    <w:rsid w:val="00445C34"/>
    <w:rsid w:val="00445DED"/>
    <w:rsid w:val="00445F52"/>
    <w:rsid w:val="004460C9"/>
    <w:rsid w:val="004462BC"/>
    <w:rsid w:val="0044635C"/>
    <w:rsid w:val="0044648B"/>
    <w:rsid w:val="00446634"/>
    <w:rsid w:val="00446956"/>
    <w:rsid w:val="004469DB"/>
    <w:rsid w:val="004470D8"/>
    <w:rsid w:val="00447122"/>
    <w:rsid w:val="00447359"/>
    <w:rsid w:val="004473C1"/>
    <w:rsid w:val="004473FD"/>
    <w:rsid w:val="00447501"/>
    <w:rsid w:val="0044765A"/>
    <w:rsid w:val="00447662"/>
    <w:rsid w:val="00447702"/>
    <w:rsid w:val="004478CD"/>
    <w:rsid w:val="0044792E"/>
    <w:rsid w:val="00447B38"/>
    <w:rsid w:val="00447C99"/>
    <w:rsid w:val="00447D01"/>
    <w:rsid w:val="00447F51"/>
    <w:rsid w:val="00450357"/>
    <w:rsid w:val="00450400"/>
    <w:rsid w:val="0045052B"/>
    <w:rsid w:val="004509CC"/>
    <w:rsid w:val="00450C7E"/>
    <w:rsid w:val="00450CC4"/>
    <w:rsid w:val="00450D54"/>
    <w:rsid w:val="00450FD3"/>
    <w:rsid w:val="00451054"/>
    <w:rsid w:val="00451160"/>
    <w:rsid w:val="00451355"/>
    <w:rsid w:val="00451389"/>
    <w:rsid w:val="004513EA"/>
    <w:rsid w:val="00451548"/>
    <w:rsid w:val="0045167B"/>
    <w:rsid w:val="00451959"/>
    <w:rsid w:val="0045195C"/>
    <w:rsid w:val="00451A05"/>
    <w:rsid w:val="00451A36"/>
    <w:rsid w:val="00451B08"/>
    <w:rsid w:val="00451E08"/>
    <w:rsid w:val="00451F59"/>
    <w:rsid w:val="0045219E"/>
    <w:rsid w:val="00452201"/>
    <w:rsid w:val="00452342"/>
    <w:rsid w:val="00452359"/>
    <w:rsid w:val="004524E6"/>
    <w:rsid w:val="004525AD"/>
    <w:rsid w:val="00452623"/>
    <w:rsid w:val="0045281A"/>
    <w:rsid w:val="00452894"/>
    <w:rsid w:val="00452BC5"/>
    <w:rsid w:val="00452C42"/>
    <w:rsid w:val="00453097"/>
    <w:rsid w:val="004533C1"/>
    <w:rsid w:val="004533ED"/>
    <w:rsid w:val="00453515"/>
    <w:rsid w:val="0045364C"/>
    <w:rsid w:val="00453BF1"/>
    <w:rsid w:val="00453DB7"/>
    <w:rsid w:val="00453F78"/>
    <w:rsid w:val="00453FF8"/>
    <w:rsid w:val="004544B6"/>
    <w:rsid w:val="004549EC"/>
    <w:rsid w:val="004549F6"/>
    <w:rsid w:val="00454C07"/>
    <w:rsid w:val="00454C4D"/>
    <w:rsid w:val="00454CEE"/>
    <w:rsid w:val="00454CFC"/>
    <w:rsid w:val="00454D34"/>
    <w:rsid w:val="00454DB2"/>
    <w:rsid w:val="00454E98"/>
    <w:rsid w:val="00454EBD"/>
    <w:rsid w:val="00454F87"/>
    <w:rsid w:val="0045553A"/>
    <w:rsid w:val="0045556E"/>
    <w:rsid w:val="004555CA"/>
    <w:rsid w:val="00455987"/>
    <w:rsid w:val="00455AEC"/>
    <w:rsid w:val="00455D08"/>
    <w:rsid w:val="00455FCD"/>
    <w:rsid w:val="004560C0"/>
    <w:rsid w:val="004560E3"/>
    <w:rsid w:val="004560FC"/>
    <w:rsid w:val="0045618F"/>
    <w:rsid w:val="0045643D"/>
    <w:rsid w:val="00456462"/>
    <w:rsid w:val="004566BF"/>
    <w:rsid w:val="00456747"/>
    <w:rsid w:val="004567E3"/>
    <w:rsid w:val="00456CBF"/>
    <w:rsid w:val="00456CDE"/>
    <w:rsid w:val="00456D2D"/>
    <w:rsid w:val="00456E97"/>
    <w:rsid w:val="00457020"/>
    <w:rsid w:val="004570AF"/>
    <w:rsid w:val="00457287"/>
    <w:rsid w:val="00457372"/>
    <w:rsid w:val="0045742A"/>
    <w:rsid w:val="0045753A"/>
    <w:rsid w:val="004576B3"/>
    <w:rsid w:val="00457B8C"/>
    <w:rsid w:val="00457BA3"/>
    <w:rsid w:val="0046003A"/>
    <w:rsid w:val="00460095"/>
    <w:rsid w:val="004600E6"/>
    <w:rsid w:val="00460321"/>
    <w:rsid w:val="0046050B"/>
    <w:rsid w:val="0046063B"/>
    <w:rsid w:val="004607C1"/>
    <w:rsid w:val="00460882"/>
    <w:rsid w:val="00460932"/>
    <w:rsid w:val="00460A3E"/>
    <w:rsid w:val="00460A62"/>
    <w:rsid w:val="00460B80"/>
    <w:rsid w:val="00460CF7"/>
    <w:rsid w:val="00460F26"/>
    <w:rsid w:val="00460F81"/>
    <w:rsid w:val="004611D8"/>
    <w:rsid w:val="004611EB"/>
    <w:rsid w:val="00461229"/>
    <w:rsid w:val="00461442"/>
    <w:rsid w:val="0046148D"/>
    <w:rsid w:val="00461727"/>
    <w:rsid w:val="00461846"/>
    <w:rsid w:val="00461EFB"/>
    <w:rsid w:val="00462128"/>
    <w:rsid w:val="0046221A"/>
    <w:rsid w:val="004622E8"/>
    <w:rsid w:val="0046230A"/>
    <w:rsid w:val="004624AD"/>
    <w:rsid w:val="004625AF"/>
    <w:rsid w:val="0046266C"/>
    <w:rsid w:val="00462803"/>
    <w:rsid w:val="004628A7"/>
    <w:rsid w:val="004629C7"/>
    <w:rsid w:val="00462A83"/>
    <w:rsid w:val="00462BA1"/>
    <w:rsid w:val="00462E2C"/>
    <w:rsid w:val="00462E95"/>
    <w:rsid w:val="00462EE3"/>
    <w:rsid w:val="0046316B"/>
    <w:rsid w:val="004634B6"/>
    <w:rsid w:val="00463839"/>
    <w:rsid w:val="0046387C"/>
    <w:rsid w:val="004638EF"/>
    <w:rsid w:val="00463A01"/>
    <w:rsid w:val="00463A61"/>
    <w:rsid w:val="00463C93"/>
    <w:rsid w:val="00463DAC"/>
    <w:rsid w:val="00463DF1"/>
    <w:rsid w:val="00463F47"/>
    <w:rsid w:val="00463F96"/>
    <w:rsid w:val="0046412D"/>
    <w:rsid w:val="00464295"/>
    <w:rsid w:val="0046431C"/>
    <w:rsid w:val="00464375"/>
    <w:rsid w:val="004644ED"/>
    <w:rsid w:val="004647B1"/>
    <w:rsid w:val="00464E81"/>
    <w:rsid w:val="00464EAF"/>
    <w:rsid w:val="00464EDA"/>
    <w:rsid w:val="00464F9E"/>
    <w:rsid w:val="00465024"/>
    <w:rsid w:val="0046513E"/>
    <w:rsid w:val="004652CF"/>
    <w:rsid w:val="00465329"/>
    <w:rsid w:val="00465333"/>
    <w:rsid w:val="004653D5"/>
    <w:rsid w:val="00465555"/>
    <w:rsid w:val="00465579"/>
    <w:rsid w:val="0046568A"/>
    <w:rsid w:val="004659AB"/>
    <w:rsid w:val="00465AB5"/>
    <w:rsid w:val="00465D3B"/>
    <w:rsid w:val="00465DE2"/>
    <w:rsid w:val="00466085"/>
    <w:rsid w:val="00466136"/>
    <w:rsid w:val="004661EE"/>
    <w:rsid w:val="00466267"/>
    <w:rsid w:val="0046649A"/>
    <w:rsid w:val="004664A7"/>
    <w:rsid w:val="0046676B"/>
    <w:rsid w:val="004667EC"/>
    <w:rsid w:val="0046681A"/>
    <w:rsid w:val="00466946"/>
    <w:rsid w:val="0046694E"/>
    <w:rsid w:val="0046695D"/>
    <w:rsid w:val="00466C1D"/>
    <w:rsid w:val="00466D2F"/>
    <w:rsid w:val="00466D6F"/>
    <w:rsid w:val="00466F5A"/>
    <w:rsid w:val="0046701D"/>
    <w:rsid w:val="0046704C"/>
    <w:rsid w:val="0046705E"/>
    <w:rsid w:val="00467121"/>
    <w:rsid w:val="00467136"/>
    <w:rsid w:val="00467261"/>
    <w:rsid w:val="004672C6"/>
    <w:rsid w:val="0046743C"/>
    <w:rsid w:val="0046765B"/>
    <w:rsid w:val="00467937"/>
    <w:rsid w:val="00467DE2"/>
    <w:rsid w:val="00467E13"/>
    <w:rsid w:val="0047028D"/>
    <w:rsid w:val="004702C0"/>
    <w:rsid w:val="0047083B"/>
    <w:rsid w:val="00470865"/>
    <w:rsid w:val="00470CCF"/>
    <w:rsid w:val="00470DA7"/>
    <w:rsid w:val="00470DC0"/>
    <w:rsid w:val="00470E4A"/>
    <w:rsid w:val="00471283"/>
    <w:rsid w:val="00471810"/>
    <w:rsid w:val="00471AED"/>
    <w:rsid w:val="00471B47"/>
    <w:rsid w:val="00471CFD"/>
    <w:rsid w:val="00471E72"/>
    <w:rsid w:val="00471F05"/>
    <w:rsid w:val="0047213D"/>
    <w:rsid w:val="00472246"/>
    <w:rsid w:val="00472355"/>
    <w:rsid w:val="00472504"/>
    <w:rsid w:val="00472527"/>
    <w:rsid w:val="004728CB"/>
    <w:rsid w:val="004728F2"/>
    <w:rsid w:val="00472978"/>
    <w:rsid w:val="00472A22"/>
    <w:rsid w:val="00472AEF"/>
    <w:rsid w:val="00472BDB"/>
    <w:rsid w:val="00472BEE"/>
    <w:rsid w:val="00473136"/>
    <w:rsid w:val="0047317E"/>
    <w:rsid w:val="00473494"/>
    <w:rsid w:val="00473904"/>
    <w:rsid w:val="00473A02"/>
    <w:rsid w:val="00473C36"/>
    <w:rsid w:val="00473E1E"/>
    <w:rsid w:val="00473E77"/>
    <w:rsid w:val="00473EC6"/>
    <w:rsid w:val="00473FE9"/>
    <w:rsid w:val="004740AD"/>
    <w:rsid w:val="0047417C"/>
    <w:rsid w:val="00474221"/>
    <w:rsid w:val="0047427C"/>
    <w:rsid w:val="004743F4"/>
    <w:rsid w:val="004745B2"/>
    <w:rsid w:val="004746C0"/>
    <w:rsid w:val="0047487F"/>
    <w:rsid w:val="004748D9"/>
    <w:rsid w:val="004749F4"/>
    <w:rsid w:val="00474A18"/>
    <w:rsid w:val="00474B76"/>
    <w:rsid w:val="00474BFE"/>
    <w:rsid w:val="00474C31"/>
    <w:rsid w:val="00474C37"/>
    <w:rsid w:val="00474F20"/>
    <w:rsid w:val="0047514C"/>
    <w:rsid w:val="00475315"/>
    <w:rsid w:val="00475413"/>
    <w:rsid w:val="004754A1"/>
    <w:rsid w:val="004755AD"/>
    <w:rsid w:val="00475614"/>
    <w:rsid w:val="004757A1"/>
    <w:rsid w:val="00475912"/>
    <w:rsid w:val="00475D75"/>
    <w:rsid w:val="00475F0A"/>
    <w:rsid w:val="00475F5E"/>
    <w:rsid w:val="004760F4"/>
    <w:rsid w:val="00476168"/>
    <w:rsid w:val="00476196"/>
    <w:rsid w:val="004761F3"/>
    <w:rsid w:val="00476384"/>
    <w:rsid w:val="004767CF"/>
    <w:rsid w:val="004767DD"/>
    <w:rsid w:val="00476904"/>
    <w:rsid w:val="004769B5"/>
    <w:rsid w:val="00476ACB"/>
    <w:rsid w:val="00476C4D"/>
    <w:rsid w:val="00476C53"/>
    <w:rsid w:val="0047701C"/>
    <w:rsid w:val="004771AE"/>
    <w:rsid w:val="004775CC"/>
    <w:rsid w:val="0047761B"/>
    <w:rsid w:val="0047771C"/>
    <w:rsid w:val="0047778E"/>
    <w:rsid w:val="00477A0C"/>
    <w:rsid w:val="00477AA1"/>
    <w:rsid w:val="00477CEE"/>
    <w:rsid w:val="00477F6D"/>
    <w:rsid w:val="0048001A"/>
    <w:rsid w:val="00480066"/>
    <w:rsid w:val="00480084"/>
    <w:rsid w:val="0048018D"/>
    <w:rsid w:val="0048018E"/>
    <w:rsid w:val="004801A1"/>
    <w:rsid w:val="0048025D"/>
    <w:rsid w:val="004803A2"/>
    <w:rsid w:val="004805FB"/>
    <w:rsid w:val="00480621"/>
    <w:rsid w:val="00480628"/>
    <w:rsid w:val="004807E6"/>
    <w:rsid w:val="00480827"/>
    <w:rsid w:val="00480849"/>
    <w:rsid w:val="00480E12"/>
    <w:rsid w:val="00481432"/>
    <w:rsid w:val="00481597"/>
    <w:rsid w:val="004816AE"/>
    <w:rsid w:val="0048171F"/>
    <w:rsid w:val="00481733"/>
    <w:rsid w:val="0048187E"/>
    <w:rsid w:val="00481D63"/>
    <w:rsid w:val="00481E63"/>
    <w:rsid w:val="004821B6"/>
    <w:rsid w:val="0048232F"/>
    <w:rsid w:val="00482778"/>
    <w:rsid w:val="0048281A"/>
    <w:rsid w:val="004828F2"/>
    <w:rsid w:val="00482B7F"/>
    <w:rsid w:val="00482E85"/>
    <w:rsid w:val="00482F00"/>
    <w:rsid w:val="00483030"/>
    <w:rsid w:val="004830CA"/>
    <w:rsid w:val="004831E1"/>
    <w:rsid w:val="0048323A"/>
    <w:rsid w:val="004833A0"/>
    <w:rsid w:val="004833E2"/>
    <w:rsid w:val="00483436"/>
    <w:rsid w:val="00483536"/>
    <w:rsid w:val="00483859"/>
    <w:rsid w:val="00483934"/>
    <w:rsid w:val="00483ACA"/>
    <w:rsid w:val="00483BB0"/>
    <w:rsid w:val="00483D7A"/>
    <w:rsid w:val="0048401E"/>
    <w:rsid w:val="00484193"/>
    <w:rsid w:val="004842FB"/>
    <w:rsid w:val="004842FF"/>
    <w:rsid w:val="00484435"/>
    <w:rsid w:val="004844AE"/>
    <w:rsid w:val="004845EE"/>
    <w:rsid w:val="00484818"/>
    <w:rsid w:val="004848B1"/>
    <w:rsid w:val="00484BE7"/>
    <w:rsid w:val="00484BF7"/>
    <w:rsid w:val="00484E0A"/>
    <w:rsid w:val="00484E9D"/>
    <w:rsid w:val="00484FC6"/>
    <w:rsid w:val="004850B5"/>
    <w:rsid w:val="004850FD"/>
    <w:rsid w:val="0048563A"/>
    <w:rsid w:val="00485721"/>
    <w:rsid w:val="004857C7"/>
    <w:rsid w:val="0048585A"/>
    <w:rsid w:val="00485909"/>
    <w:rsid w:val="00485A72"/>
    <w:rsid w:val="00485A9D"/>
    <w:rsid w:val="00485AC8"/>
    <w:rsid w:val="00485AD1"/>
    <w:rsid w:val="00485CCC"/>
    <w:rsid w:val="00485DBC"/>
    <w:rsid w:val="00485DD1"/>
    <w:rsid w:val="00485F5A"/>
    <w:rsid w:val="00485FAE"/>
    <w:rsid w:val="0048600A"/>
    <w:rsid w:val="004861BB"/>
    <w:rsid w:val="00486280"/>
    <w:rsid w:val="0048638A"/>
    <w:rsid w:val="00486407"/>
    <w:rsid w:val="004866F2"/>
    <w:rsid w:val="00486975"/>
    <w:rsid w:val="00486A7B"/>
    <w:rsid w:val="00486C2B"/>
    <w:rsid w:val="00487145"/>
    <w:rsid w:val="0048741E"/>
    <w:rsid w:val="004877A7"/>
    <w:rsid w:val="004877D5"/>
    <w:rsid w:val="00487CA3"/>
    <w:rsid w:val="00487CD2"/>
    <w:rsid w:val="00487DBA"/>
    <w:rsid w:val="00487EE2"/>
    <w:rsid w:val="00490177"/>
    <w:rsid w:val="004902A4"/>
    <w:rsid w:val="00490378"/>
    <w:rsid w:val="00490442"/>
    <w:rsid w:val="00490589"/>
    <w:rsid w:val="004905E0"/>
    <w:rsid w:val="004906AB"/>
    <w:rsid w:val="00490C24"/>
    <w:rsid w:val="00490CF4"/>
    <w:rsid w:val="00490EE4"/>
    <w:rsid w:val="00490FE0"/>
    <w:rsid w:val="00490FE9"/>
    <w:rsid w:val="00491099"/>
    <w:rsid w:val="0049159A"/>
    <w:rsid w:val="004917B4"/>
    <w:rsid w:val="00491946"/>
    <w:rsid w:val="004919D6"/>
    <w:rsid w:val="00491F0F"/>
    <w:rsid w:val="00491F70"/>
    <w:rsid w:val="004921D3"/>
    <w:rsid w:val="004921EA"/>
    <w:rsid w:val="004922D4"/>
    <w:rsid w:val="0049243E"/>
    <w:rsid w:val="004927E5"/>
    <w:rsid w:val="00492856"/>
    <w:rsid w:val="0049297F"/>
    <w:rsid w:val="004929C9"/>
    <w:rsid w:val="00492AE6"/>
    <w:rsid w:val="00492BA5"/>
    <w:rsid w:val="00492BBE"/>
    <w:rsid w:val="00492E4C"/>
    <w:rsid w:val="00492FC5"/>
    <w:rsid w:val="00493104"/>
    <w:rsid w:val="004932E7"/>
    <w:rsid w:val="004934A3"/>
    <w:rsid w:val="00493587"/>
    <w:rsid w:val="00493629"/>
    <w:rsid w:val="004936D4"/>
    <w:rsid w:val="00493AC1"/>
    <w:rsid w:val="00493CE5"/>
    <w:rsid w:val="00493D5F"/>
    <w:rsid w:val="00494038"/>
    <w:rsid w:val="004940C9"/>
    <w:rsid w:val="0049425C"/>
    <w:rsid w:val="00494311"/>
    <w:rsid w:val="00494466"/>
    <w:rsid w:val="004945CA"/>
    <w:rsid w:val="00494706"/>
    <w:rsid w:val="004947A4"/>
    <w:rsid w:val="004949F0"/>
    <w:rsid w:val="00494A62"/>
    <w:rsid w:val="00494B02"/>
    <w:rsid w:val="00494BEB"/>
    <w:rsid w:val="00494C96"/>
    <w:rsid w:val="00494FE4"/>
    <w:rsid w:val="0049520C"/>
    <w:rsid w:val="0049529B"/>
    <w:rsid w:val="00495322"/>
    <w:rsid w:val="00495330"/>
    <w:rsid w:val="0049536A"/>
    <w:rsid w:val="0049572D"/>
    <w:rsid w:val="0049579F"/>
    <w:rsid w:val="004958CC"/>
    <w:rsid w:val="00495A52"/>
    <w:rsid w:val="00495AB6"/>
    <w:rsid w:val="00495B3E"/>
    <w:rsid w:val="00495C27"/>
    <w:rsid w:val="0049641C"/>
    <w:rsid w:val="00496536"/>
    <w:rsid w:val="0049677B"/>
    <w:rsid w:val="00496960"/>
    <w:rsid w:val="004969E2"/>
    <w:rsid w:val="004969F6"/>
    <w:rsid w:val="00496F2E"/>
    <w:rsid w:val="00496FEB"/>
    <w:rsid w:val="00497482"/>
    <w:rsid w:val="0049756F"/>
    <w:rsid w:val="004978B9"/>
    <w:rsid w:val="004978E4"/>
    <w:rsid w:val="004978EC"/>
    <w:rsid w:val="004979DD"/>
    <w:rsid w:val="00497A39"/>
    <w:rsid w:val="00497C34"/>
    <w:rsid w:val="00497EBB"/>
    <w:rsid w:val="00497F6E"/>
    <w:rsid w:val="00497F6F"/>
    <w:rsid w:val="004A0007"/>
    <w:rsid w:val="004A0042"/>
    <w:rsid w:val="004A0155"/>
    <w:rsid w:val="004A0D52"/>
    <w:rsid w:val="004A0DF3"/>
    <w:rsid w:val="004A0E2E"/>
    <w:rsid w:val="004A0F89"/>
    <w:rsid w:val="004A1149"/>
    <w:rsid w:val="004A114C"/>
    <w:rsid w:val="004A1837"/>
    <w:rsid w:val="004A1928"/>
    <w:rsid w:val="004A1A39"/>
    <w:rsid w:val="004A1AC5"/>
    <w:rsid w:val="004A1B45"/>
    <w:rsid w:val="004A1C61"/>
    <w:rsid w:val="004A1E53"/>
    <w:rsid w:val="004A2414"/>
    <w:rsid w:val="004A274E"/>
    <w:rsid w:val="004A27B7"/>
    <w:rsid w:val="004A2843"/>
    <w:rsid w:val="004A293F"/>
    <w:rsid w:val="004A2E08"/>
    <w:rsid w:val="004A2EF1"/>
    <w:rsid w:val="004A2FDE"/>
    <w:rsid w:val="004A3193"/>
    <w:rsid w:val="004A3245"/>
    <w:rsid w:val="004A3326"/>
    <w:rsid w:val="004A349D"/>
    <w:rsid w:val="004A35C3"/>
    <w:rsid w:val="004A3A68"/>
    <w:rsid w:val="004A3CAE"/>
    <w:rsid w:val="004A3CD1"/>
    <w:rsid w:val="004A3CDF"/>
    <w:rsid w:val="004A3E7C"/>
    <w:rsid w:val="004A3E82"/>
    <w:rsid w:val="004A3EF8"/>
    <w:rsid w:val="004A3F27"/>
    <w:rsid w:val="004A3F55"/>
    <w:rsid w:val="004A4060"/>
    <w:rsid w:val="004A4064"/>
    <w:rsid w:val="004A40A2"/>
    <w:rsid w:val="004A419C"/>
    <w:rsid w:val="004A42A9"/>
    <w:rsid w:val="004A4307"/>
    <w:rsid w:val="004A4372"/>
    <w:rsid w:val="004A451F"/>
    <w:rsid w:val="004A4582"/>
    <w:rsid w:val="004A4762"/>
    <w:rsid w:val="004A479B"/>
    <w:rsid w:val="004A4873"/>
    <w:rsid w:val="004A48F2"/>
    <w:rsid w:val="004A4981"/>
    <w:rsid w:val="004A4DAF"/>
    <w:rsid w:val="004A4F25"/>
    <w:rsid w:val="004A4F5B"/>
    <w:rsid w:val="004A53E6"/>
    <w:rsid w:val="004A57BA"/>
    <w:rsid w:val="004A58D3"/>
    <w:rsid w:val="004A5A26"/>
    <w:rsid w:val="004A5AD5"/>
    <w:rsid w:val="004A5D98"/>
    <w:rsid w:val="004A5DB9"/>
    <w:rsid w:val="004A6050"/>
    <w:rsid w:val="004A619D"/>
    <w:rsid w:val="004A637B"/>
    <w:rsid w:val="004A64E3"/>
    <w:rsid w:val="004A68B7"/>
    <w:rsid w:val="004A6B1D"/>
    <w:rsid w:val="004A6BCA"/>
    <w:rsid w:val="004A6F30"/>
    <w:rsid w:val="004A6FE7"/>
    <w:rsid w:val="004A7047"/>
    <w:rsid w:val="004A70E7"/>
    <w:rsid w:val="004A7187"/>
    <w:rsid w:val="004A72C2"/>
    <w:rsid w:val="004A73E9"/>
    <w:rsid w:val="004A7447"/>
    <w:rsid w:val="004A745F"/>
    <w:rsid w:val="004A746C"/>
    <w:rsid w:val="004A74D8"/>
    <w:rsid w:val="004A7560"/>
    <w:rsid w:val="004A7750"/>
    <w:rsid w:val="004A77D8"/>
    <w:rsid w:val="004A7AD5"/>
    <w:rsid w:val="004A7BAB"/>
    <w:rsid w:val="004A7F74"/>
    <w:rsid w:val="004B0196"/>
    <w:rsid w:val="004B0274"/>
    <w:rsid w:val="004B059F"/>
    <w:rsid w:val="004B0688"/>
    <w:rsid w:val="004B071B"/>
    <w:rsid w:val="004B07B2"/>
    <w:rsid w:val="004B0957"/>
    <w:rsid w:val="004B0C42"/>
    <w:rsid w:val="004B0D88"/>
    <w:rsid w:val="004B0E0D"/>
    <w:rsid w:val="004B0EB5"/>
    <w:rsid w:val="004B10FF"/>
    <w:rsid w:val="004B1243"/>
    <w:rsid w:val="004B13D8"/>
    <w:rsid w:val="004B1437"/>
    <w:rsid w:val="004B151E"/>
    <w:rsid w:val="004B19A8"/>
    <w:rsid w:val="004B1B83"/>
    <w:rsid w:val="004B1E91"/>
    <w:rsid w:val="004B2169"/>
    <w:rsid w:val="004B21D3"/>
    <w:rsid w:val="004B2557"/>
    <w:rsid w:val="004B25D5"/>
    <w:rsid w:val="004B25EE"/>
    <w:rsid w:val="004B296F"/>
    <w:rsid w:val="004B29E1"/>
    <w:rsid w:val="004B2CB0"/>
    <w:rsid w:val="004B2E07"/>
    <w:rsid w:val="004B307D"/>
    <w:rsid w:val="004B3198"/>
    <w:rsid w:val="004B3551"/>
    <w:rsid w:val="004B3748"/>
    <w:rsid w:val="004B3770"/>
    <w:rsid w:val="004B37AE"/>
    <w:rsid w:val="004B380D"/>
    <w:rsid w:val="004B3899"/>
    <w:rsid w:val="004B394A"/>
    <w:rsid w:val="004B3D09"/>
    <w:rsid w:val="004B3F31"/>
    <w:rsid w:val="004B3F9A"/>
    <w:rsid w:val="004B3FAD"/>
    <w:rsid w:val="004B4024"/>
    <w:rsid w:val="004B4232"/>
    <w:rsid w:val="004B4286"/>
    <w:rsid w:val="004B4399"/>
    <w:rsid w:val="004B4460"/>
    <w:rsid w:val="004B470D"/>
    <w:rsid w:val="004B4855"/>
    <w:rsid w:val="004B4A5E"/>
    <w:rsid w:val="004B4D0F"/>
    <w:rsid w:val="004B5127"/>
    <w:rsid w:val="004B5169"/>
    <w:rsid w:val="004B5213"/>
    <w:rsid w:val="004B5313"/>
    <w:rsid w:val="004B5361"/>
    <w:rsid w:val="004B5556"/>
    <w:rsid w:val="004B55B5"/>
    <w:rsid w:val="004B56DD"/>
    <w:rsid w:val="004B5B1F"/>
    <w:rsid w:val="004B5C31"/>
    <w:rsid w:val="004B5E5F"/>
    <w:rsid w:val="004B610B"/>
    <w:rsid w:val="004B62E5"/>
    <w:rsid w:val="004B632C"/>
    <w:rsid w:val="004B634F"/>
    <w:rsid w:val="004B6402"/>
    <w:rsid w:val="004B64F4"/>
    <w:rsid w:val="004B66C1"/>
    <w:rsid w:val="004B6A98"/>
    <w:rsid w:val="004B6B03"/>
    <w:rsid w:val="004B700C"/>
    <w:rsid w:val="004B7249"/>
    <w:rsid w:val="004B7348"/>
    <w:rsid w:val="004B769A"/>
    <w:rsid w:val="004B79CF"/>
    <w:rsid w:val="004B7A3F"/>
    <w:rsid w:val="004B7C90"/>
    <w:rsid w:val="004B7DD4"/>
    <w:rsid w:val="004B7F99"/>
    <w:rsid w:val="004B7FB7"/>
    <w:rsid w:val="004C0234"/>
    <w:rsid w:val="004C02A5"/>
    <w:rsid w:val="004C02AE"/>
    <w:rsid w:val="004C02F7"/>
    <w:rsid w:val="004C03EF"/>
    <w:rsid w:val="004C04BE"/>
    <w:rsid w:val="004C05EE"/>
    <w:rsid w:val="004C0649"/>
    <w:rsid w:val="004C07C5"/>
    <w:rsid w:val="004C0C60"/>
    <w:rsid w:val="004C0DBF"/>
    <w:rsid w:val="004C0E73"/>
    <w:rsid w:val="004C1057"/>
    <w:rsid w:val="004C10BF"/>
    <w:rsid w:val="004C140C"/>
    <w:rsid w:val="004C1410"/>
    <w:rsid w:val="004C1533"/>
    <w:rsid w:val="004C1608"/>
    <w:rsid w:val="004C187D"/>
    <w:rsid w:val="004C1947"/>
    <w:rsid w:val="004C1988"/>
    <w:rsid w:val="004C1A8A"/>
    <w:rsid w:val="004C1C39"/>
    <w:rsid w:val="004C1D65"/>
    <w:rsid w:val="004C1E4B"/>
    <w:rsid w:val="004C1E6A"/>
    <w:rsid w:val="004C2040"/>
    <w:rsid w:val="004C20CB"/>
    <w:rsid w:val="004C2160"/>
    <w:rsid w:val="004C2591"/>
    <w:rsid w:val="004C26CE"/>
    <w:rsid w:val="004C27C1"/>
    <w:rsid w:val="004C28FE"/>
    <w:rsid w:val="004C2CDD"/>
    <w:rsid w:val="004C2F51"/>
    <w:rsid w:val="004C303B"/>
    <w:rsid w:val="004C3079"/>
    <w:rsid w:val="004C3433"/>
    <w:rsid w:val="004C37AC"/>
    <w:rsid w:val="004C3B28"/>
    <w:rsid w:val="004C3B9B"/>
    <w:rsid w:val="004C3E1C"/>
    <w:rsid w:val="004C3F71"/>
    <w:rsid w:val="004C40F3"/>
    <w:rsid w:val="004C433B"/>
    <w:rsid w:val="004C439D"/>
    <w:rsid w:val="004C4409"/>
    <w:rsid w:val="004C44E6"/>
    <w:rsid w:val="004C45D2"/>
    <w:rsid w:val="004C4656"/>
    <w:rsid w:val="004C46BE"/>
    <w:rsid w:val="004C48BB"/>
    <w:rsid w:val="004C4B6C"/>
    <w:rsid w:val="004C4C73"/>
    <w:rsid w:val="004C4CB4"/>
    <w:rsid w:val="004C4D06"/>
    <w:rsid w:val="004C4FAF"/>
    <w:rsid w:val="004C50C1"/>
    <w:rsid w:val="004C521C"/>
    <w:rsid w:val="004C5849"/>
    <w:rsid w:val="004C5A2C"/>
    <w:rsid w:val="004C5AD4"/>
    <w:rsid w:val="004C5B28"/>
    <w:rsid w:val="004C5B3A"/>
    <w:rsid w:val="004C5FF6"/>
    <w:rsid w:val="004C609D"/>
    <w:rsid w:val="004C60A9"/>
    <w:rsid w:val="004C624B"/>
    <w:rsid w:val="004C6360"/>
    <w:rsid w:val="004C63A4"/>
    <w:rsid w:val="004C66E1"/>
    <w:rsid w:val="004C67DC"/>
    <w:rsid w:val="004C6884"/>
    <w:rsid w:val="004C68D6"/>
    <w:rsid w:val="004C68E1"/>
    <w:rsid w:val="004C6934"/>
    <w:rsid w:val="004C69F5"/>
    <w:rsid w:val="004C6A1C"/>
    <w:rsid w:val="004C6D71"/>
    <w:rsid w:val="004C6EE1"/>
    <w:rsid w:val="004C6F0C"/>
    <w:rsid w:val="004C6FE4"/>
    <w:rsid w:val="004C7008"/>
    <w:rsid w:val="004C7052"/>
    <w:rsid w:val="004C7127"/>
    <w:rsid w:val="004C7156"/>
    <w:rsid w:val="004C72F6"/>
    <w:rsid w:val="004C764E"/>
    <w:rsid w:val="004C777D"/>
    <w:rsid w:val="004C79AA"/>
    <w:rsid w:val="004C7A6D"/>
    <w:rsid w:val="004C7EAD"/>
    <w:rsid w:val="004D0042"/>
    <w:rsid w:val="004D0085"/>
    <w:rsid w:val="004D01A4"/>
    <w:rsid w:val="004D02A5"/>
    <w:rsid w:val="004D06CF"/>
    <w:rsid w:val="004D06DA"/>
    <w:rsid w:val="004D0865"/>
    <w:rsid w:val="004D08AB"/>
    <w:rsid w:val="004D08AF"/>
    <w:rsid w:val="004D0924"/>
    <w:rsid w:val="004D09E9"/>
    <w:rsid w:val="004D0B22"/>
    <w:rsid w:val="004D0B57"/>
    <w:rsid w:val="004D0C71"/>
    <w:rsid w:val="004D0D31"/>
    <w:rsid w:val="004D0ED5"/>
    <w:rsid w:val="004D0F22"/>
    <w:rsid w:val="004D0F91"/>
    <w:rsid w:val="004D1857"/>
    <w:rsid w:val="004D195D"/>
    <w:rsid w:val="004D1D2A"/>
    <w:rsid w:val="004D1D3A"/>
    <w:rsid w:val="004D1D74"/>
    <w:rsid w:val="004D1FC0"/>
    <w:rsid w:val="004D1FF4"/>
    <w:rsid w:val="004D20BB"/>
    <w:rsid w:val="004D20CC"/>
    <w:rsid w:val="004D21D0"/>
    <w:rsid w:val="004D2280"/>
    <w:rsid w:val="004D2436"/>
    <w:rsid w:val="004D2524"/>
    <w:rsid w:val="004D258F"/>
    <w:rsid w:val="004D25C0"/>
    <w:rsid w:val="004D260A"/>
    <w:rsid w:val="004D2876"/>
    <w:rsid w:val="004D2B4C"/>
    <w:rsid w:val="004D2B5D"/>
    <w:rsid w:val="004D2B9A"/>
    <w:rsid w:val="004D2DF9"/>
    <w:rsid w:val="004D339C"/>
    <w:rsid w:val="004D33C2"/>
    <w:rsid w:val="004D3D3B"/>
    <w:rsid w:val="004D3DAA"/>
    <w:rsid w:val="004D3DC4"/>
    <w:rsid w:val="004D3E8B"/>
    <w:rsid w:val="004D3FC3"/>
    <w:rsid w:val="004D4026"/>
    <w:rsid w:val="004D4275"/>
    <w:rsid w:val="004D45CE"/>
    <w:rsid w:val="004D479E"/>
    <w:rsid w:val="004D499A"/>
    <w:rsid w:val="004D4C7A"/>
    <w:rsid w:val="004D4C90"/>
    <w:rsid w:val="004D4E22"/>
    <w:rsid w:val="004D4E46"/>
    <w:rsid w:val="004D4F11"/>
    <w:rsid w:val="004D4F5F"/>
    <w:rsid w:val="004D4F86"/>
    <w:rsid w:val="004D5374"/>
    <w:rsid w:val="004D5392"/>
    <w:rsid w:val="004D54D1"/>
    <w:rsid w:val="004D5624"/>
    <w:rsid w:val="004D5B70"/>
    <w:rsid w:val="004D5BBF"/>
    <w:rsid w:val="004D5BD2"/>
    <w:rsid w:val="004D5D1F"/>
    <w:rsid w:val="004D5DDF"/>
    <w:rsid w:val="004D5E78"/>
    <w:rsid w:val="004D5EBA"/>
    <w:rsid w:val="004D5F08"/>
    <w:rsid w:val="004D5FBB"/>
    <w:rsid w:val="004D6008"/>
    <w:rsid w:val="004D6389"/>
    <w:rsid w:val="004D6426"/>
    <w:rsid w:val="004D6481"/>
    <w:rsid w:val="004D65C3"/>
    <w:rsid w:val="004D65F1"/>
    <w:rsid w:val="004D65F6"/>
    <w:rsid w:val="004D66FC"/>
    <w:rsid w:val="004D681B"/>
    <w:rsid w:val="004D6B19"/>
    <w:rsid w:val="004D6C35"/>
    <w:rsid w:val="004D6D4A"/>
    <w:rsid w:val="004D6D5F"/>
    <w:rsid w:val="004D6DE0"/>
    <w:rsid w:val="004D6FC0"/>
    <w:rsid w:val="004D7233"/>
    <w:rsid w:val="004D7244"/>
    <w:rsid w:val="004D72A2"/>
    <w:rsid w:val="004D74A2"/>
    <w:rsid w:val="004D750C"/>
    <w:rsid w:val="004D7527"/>
    <w:rsid w:val="004D758A"/>
    <w:rsid w:val="004D7880"/>
    <w:rsid w:val="004D7911"/>
    <w:rsid w:val="004D7940"/>
    <w:rsid w:val="004D79BA"/>
    <w:rsid w:val="004D7A51"/>
    <w:rsid w:val="004D7AD3"/>
    <w:rsid w:val="004D7BBF"/>
    <w:rsid w:val="004D7F81"/>
    <w:rsid w:val="004D7FDD"/>
    <w:rsid w:val="004E0088"/>
    <w:rsid w:val="004E026D"/>
    <w:rsid w:val="004E0339"/>
    <w:rsid w:val="004E058D"/>
    <w:rsid w:val="004E05A5"/>
    <w:rsid w:val="004E065F"/>
    <w:rsid w:val="004E06E1"/>
    <w:rsid w:val="004E0764"/>
    <w:rsid w:val="004E0765"/>
    <w:rsid w:val="004E0885"/>
    <w:rsid w:val="004E0900"/>
    <w:rsid w:val="004E094E"/>
    <w:rsid w:val="004E09BC"/>
    <w:rsid w:val="004E0AC0"/>
    <w:rsid w:val="004E0C53"/>
    <w:rsid w:val="004E0CCF"/>
    <w:rsid w:val="004E0D1D"/>
    <w:rsid w:val="004E0D64"/>
    <w:rsid w:val="004E0D88"/>
    <w:rsid w:val="004E0DD6"/>
    <w:rsid w:val="004E0F49"/>
    <w:rsid w:val="004E10AE"/>
    <w:rsid w:val="004E11CA"/>
    <w:rsid w:val="004E13DE"/>
    <w:rsid w:val="004E13F6"/>
    <w:rsid w:val="004E1485"/>
    <w:rsid w:val="004E1553"/>
    <w:rsid w:val="004E1872"/>
    <w:rsid w:val="004E18C4"/>
    <w:rsid w:val="004E19A4"/>
    <w:rsid w:val="004E19FD"/>
    <w:rsid w:val="004E1A30"/>
    <w:rsid w:val="004E1B1B"/>
    <w:rsid w:val="004E1B31"/>
    <w:rsid w:val="004E1C32"/>
    <w:rsid w:val="004E1E30"/>
    <w:rsid w:val="004E21B1"/>
    <w:rsid w:val="004E21D8"/>
    <w:rsid w:val="004E23F5"/>
    <w:rsid w:val="004E253D"/>
    <w:rsid w:val="004E25C3"/>
    <w:rsid w:val="004E271B"/>
    <w:rsid w:val="004E280B"/>
    <w:rsid w:val="004E29AE"/>
    <w:rsid w:val="004E2AD4"/>
    <w:rsid w:val="004E2B0A"/>
    <w:rsid w:val="004E2C1C"/>
    <w:rsid w:val="004E2CC2"/>
    <w:rsid w:val="004E2E56"/>
    <w:rsid w:val="004E2E80"/>
    <w:rsid w:val="004E2FAA"/>
    <w:rsid w:val="004E34EF"/>
    <w:rsid w:val="004E3576"/>
    <w:rsid w:val="004E359B"/>
    <w:rsid w:val="004E3AB6"/>
    <w:rsid w:val="004E3B64"/>
    <w:rsid w:val="004E3C26"/>
    <w:rsid w:val="004E3E48"/>
    <w:rsid w:val="004E3E7E"/>
    <w:rsid w:val="004E3F76"/>
    <w:rsid w:val="004E4153"/>
    <w:rsid w:val="004E4465"/>
    <w:rsid w:val="004E4505"/>
    <w:rsid w:val="004E45BE"/>
    <w:rsid w:val="004E4762"/>
    <w:rsid w:val="004E4B58"/>
    <w:rsid w:val="004E4D38"/>
    <w:rsid w:val="004E4D45"/>
    <w:rsid w:val="004E4E89"/>
    <w:rsid w:val="004E4FDA"/>
    <w:rsid w:val="004E4FE6"/>
    <w:rsid w:val="004E528E"/>
    <w:rsid w:val="004E542B"/>
    <w:rsid w:val="004E5440"/>
    <w:rsid w:val="004E5515"/>
    <w:rsid w:val="004E5628"/>
    <w:rsid w:val="004E5AAB"/>
    <w:rsid w:val="004E5BD3"/>
    <w:rsid w:val="004E5CA7"/>
    <w:rsid w:val="004E5D56"/>
    <w:rsid w:val="004E607A"/>
    <w:rsid w:val="004E6094"/>
    <w:rsid w:val="004E60B1"/>
    <w:rsid w:val="004E628D"/>
    <w:rsid w:val="004E6295"/>
    <w:rsid w:val="004E6641"/>
    <w:rsid w:val="004E66B2"/>
    <w:rsid w:val="004E69F6"/>
    <w:rsid w:val="004E6CA6"/>
    <w:rsid w:val="004E6CBB"/>
    <w:rsid w:val="004E6F1A"/>
    <w:rsid w:val="004E7106"/>
    <w:rsid w:val="004E7206"/>
    <w:rsid w:val="004E720D"/>
    <w:rsid w:val="004E72D1"/>
    <w:rsid w:val="004E754D"/>
    <w:rsid w:val="004E776D"/>
    <w:rsid w:val="004E77F0"/>
    <w:rsid w:val="004E78F5"/>
    <w:rsid w:val="004E7901"/>
    <w:rsid w:val="004E7A1A"/>
    <w:rsid w:val="004E7A46"/>
    <w:rsid w:val="004E7C52"/>
    <w:rsid w:val="004E7E31"/>
    <w:rsid w:val="004E7F70"/>
    <w:rsid w:val="004F0238"/>
    <w:rsid w:val="004F02ED"/>
    <w:rsid w:val="004F0721"/>
    <w:rsid w:val="004F0EB2"/>
    <w:rsid w:val="004F10CB"/>
    <w:rsid w:val="004F1170"/>
    <w:rsid w:val="004F141B"/>
    <w:rsid w:val="004F15E5"/>
    <w:rsid w:val="004F1803"/>
    <w:rsid w:val="004F19B3"/>
    <w:rsid w:val="004F1AED"/>
    <w:rsid w:val="004F1BB2"/>
    <w:rsid w:val="004F1CB7"/>
    <w:rsid w:val="004F1D57"/>
    <w:rsid w:val="004F1E93"/>
    <w:rsid w:val="004F1F55"/>
    <w:rsid w:val="004F1FC9"/>
    <w:rsid w:val="004F1FFA"/>
    <w:rsid w:val="004F208A"/>
    <w:rsid w:val="004F2300"/>
    <w:rsid w:val="004F2480"/>
    <w:rsid w:val="004F252D"/>
    <w:rsid w:val="004F25E4"/>
    <w:rsid w:val="004F2732"/>
    <w:rsid w:val="004F27E9"/>
    <w:rsid w:val="004F2B5B"/>
    <w:rsid w:val="004F2D1B"/>
    <w:rsid w:val="004F2FE3"/>
    <w:rsid w:val="004F30D5"/>
    <w:rsid w:val="004F3164"/>
    <w:rsid w:val="004F31BA"/>
    <w:rsid w:val="004F3425"/>
    <w:rsid w:val="004F342A"/>
    <w:rsid w:val="004F36EE"/>
    <w:rsid w:val="004F3738"/>
    <w:rsid w:val="004F3859"/>
    <w:rsid w:val="004F39A3"/>
    <w:rsid w:val="004F39D1"/>
    <w:rsid w:val="004F3A7A"/>
    <w:rsid w:val="004F3BCB"/>
    <w:rsid w:val="004F3C01"/>
    <w:rsid w:val="004F3D09"/>
    <w:rsid w:val="004F3D73"/>
    <w:rsid w:val="004F3DD6"/>
    <w:rsid w:val="004F40A8"/>
    <w:rsid w:val="004F4324"/>
    <w:rsid w:val="004F4402"/>
    <w:rsid w:val="004F45D8"/>
    <w:rsid w:val="004F4B42"/>
    <w:rsid w:val="004F4C66"/>
    <w:rsid w:val="004F5044"/>
    <w:rsid w:val="004F53A4"/>
    <w:rsid w:val="004F5418"/>
    <w:rsid w:val="004F54F7"/>
    <w:rsid w:val="004F5526"/>
    <w:rsid w:val="004F572F"/>
    <w:rsid w:val="004F578B"/>
    <w:rsid w:val="004F5811"/>
    <w:rsid w:val="004F5C43"/>
    <w:rsid w:val="004F5ECD"/>
    <w:rsid w:val="004F5F28"/>
    <w:rsid w:val="004F60F1"/>
    <w:rsid w:val="004F641B"/>
    <w:rsid w:val="004F651D"/>
    <w:rsid w:val="004F6638"/>
    <w:rsid w:val="004F6994"/>
    <w:rsid w:val="004F6B16"/>
    <w:rsid w:val="004F6F74"/>
    <w:rsid w:val="004F716B"/>
    <w:rsid w:val="004F71B3"/>
    <w:rsid w:val="004F7272"/>
    <w:rsid w:val="004F7395"/>
    <w:rsid w:val="004F7648"/>
    <w:rsid w:val="004F7B78"/>
    <w:rsid w:val="004F7BA6"/>
    <w:rsid w:val="004F7CD8"/>
    <w:rsid w:val="004F7F20"/>
    <w:rsid w:val="004F7F9E"/>
    <w:rsid w:val="004F7FC2"/>
    <w:rsid w:val="005002B3"/>
    <w:rsid w:val="005004CC"/>
    <w:rsid w:val="005007C1"/>
    <w:rsid w:val="00500964"/>
    <w:rsid w:val="0050097A"/>
    <w:rsid w:val="005009EC"/>
    <w:rsid w:val="00500B83"/>
    <w:rsid w:val="00500C4A"/>
    <w:rsid w:val="00500C68"/>
    <w:rsid w:val="00500DAD"/>
    <w:rsid w:val="00500DFD"/>
    <w:rsid w:val="00500E42"/>
    <w:rsid w:val="00500F78"/>
    <w:rsid w:val="0050117C"/>
    <w:rsid w:val="005013D9"/>
    <w:rsid w:val="00501574"/>
    <w:rsid w:val="005016FE"/>
    <w:rsid w:val="0050172A"/>
    <w:rsid w:val="005017B5"/>
    <w:rsid w:val="005019A2"/>
    <w:rsid w:val="00501A5C"/>
    <w:rsid w:val="00501B2D"/>
    <w:rsid w:val="00501C0D"/>
    <w:rsid w:val="00501D26"/>
    <w:rsid w:val="00501F11"/>
    <w:rsid w:val="00502044"/>
    <w:rsid w:val="005020EC"/>
    <w:rsid w:val="005023BE"/>
    <w:rsid w:val="00502410"/>
    <w:rsid w:val="0050248A"/>
    <w:rsid w:val="0050255E"/>
    <w:rsid w:val="005025C5"/>
    <w:rsid w:val="005025D6"/>
    <w:rsid w:val="0050267D"/>
    <w:rsid w:val="00502684"/>
    <w:rsid w:val="00502707"/>
    <w:rsid w:val="0050292C"/>
    <w:rsid w:val="00502AF5"/>
    <w:rsid w:val="00502C4A"/>
    <w:rsid w:val="00503113"/>
    <w:rsid w:val="00503250"/>
    <w:rsid w:val="00503699"/>
    <w:rsid w:val="005036A5"/>
    <w:rsid w:val="00503841"/>
    <w:rsid w:val="00503CD7"/>
    <w:rsid w:val="00503D71"/>
    <w:rsid w:val="00503DAC"/>
    <w:rsid w:val="005040B9"/>
    <w:rsid w:val="005040D0"/>
    <w:rsid w:val="00504137"/>
    <w:rsid w:val="005041D8"/>
    <w:rsid w:val="00504820"/>
    <w:rsid w:val="00504888"/>
    <w:rsid w:val="005049A6"/>
    <w:rsid w:val="00504C90"/>
    <w:rsid w:val="00504FA5"/>
    <w:rsid w:val="0050564C"/>
    <w:rsid w:val="00505A86"/>
    <w:rsid w:val="00505B82"/>
    <w:rsid w:val="00505E3C"/>
    <w:rsid w:val="00505F51"/>
    <w:rsid w:val="005062C9"/>
    <w:rsid w:val="0050636C"/>
    <w:rsid w:val="00506491"/>
    <w:rsid w:val="005064A4"/>
    <w:rsid w:val="00506740"/>
    <w:rsid w:val="00506872"/>
    <w:rsid w:val="005069A9"/>
    <w:rsid w:val="00506A2B"/>
    <w:rsid w:val="00506C00"/>
    <w:rsid w:val="00506CBA"/>
    <w:rsid w:val="00506D1A"/>
    <w:rsid w:val="00506DC7"/>
    <w:rsid w:val="005070C4"/>
    <w:rsid w:val="0050716E"/>
    <w:rsid w:val="005071D1"/>
    <w:rsid w:val="0050724E"/>
    <w:rsid w:val="005074FE"/>
    <w:rsid w:val="0050771C"/>
    <w:rsid w:val="0050773B"/>
    <w:rsid w:val="0050792A"/>
    <w:rsid w:val="00507980"/>
    <w:rsid w:val="005079B3"/>
    <w:rsid w:val="00507A34"/>
    <w:rsid w:val="00507ABB"/>
    <w:rsid w:val="00507B34"/>
    <w:rsid w:val="00507B5D"/>
    <w:rsid w:val="00507CE6"/>
    <w:rsid w:val="00507E9D"/>
    <w:rsid w:val="00507FBC"/>
    <w:rsid w:val="0051016A"/>
    <w:rsid w:val="005101C2"/>
    <w:rsid w:val="005101D2"/>
    <w:rsid w:val="005102BE"/>
    <w:rsid w:val="0051034C"/>
    <w:rsid w:val="005104F8"/>
    <w:rsid w:val="00510505"/>
    <w:rsid w:val="00510B90"/>
    <w:rsid w:val="00510BAF"/>
    <w:rsid w:val="00511094"/>
    <w:rsid w:val="00511102"/>
    <w:rsid w:val="0051128F"/>
    <w:rsid w:val="005112A7"/>
    <w:rsid w:val="00511312"/>
    <w:rsid w:val="00511862"/>
    <w:rsid w:val="00511869"/>
    <w:rsid w:val="00511A20"/>
    <w:rsid w:val="00511CAE"/>
    <w:rsid w:val="00511CCB"/>
    <w:rsid w:val="00511D3E"/>
    <w:rsid w:val="00511E8E"/>
    <w:rsid w:val="00511F2E"/>
    <w:rsid w:val="00511FE5"/>
    <w:rsid w:val="00512063"/>
    <w:rsid w:val="00512194"/>
    <w:rsid w:val="005121BE"/>
    <w:rsid w:val="00512266"/>
    <w:rsid w:val="005122EF"/>
    <w:rsid w:val="005124E1"/>
    <w:rsid w:val="0051253F"/>
    <w:rsid w:val="00512C4A"/>
    <w:rsid w:val="00512CA2"/>
    <w:rsid w:val="00512CA4"/>
    <w:rsid w:val="00512CAC"/>
    <w:rsid w:val="00512E8C"/>
    <w:rsid w:val="005131C4"/>
    <w:rsid w:val="005132C3"/>
    <w:rsid w:val="00513332"/>
    <w:rsid w:val="00513772"/>
    <w:rsid w:val="005137D4"/>
    <w:rsid w:val="00513E52"/>
    <w:rsid w:val="00513ED9"/>
    <w:rsid w:val="0051452D"/>
    <w:rsid w:val="00514790"/>
    <w:rsid w:val="00514983"/>
    <w:rsid w:val="00514A57"/>
    <w:rsid w:val="00514CC8"/>
    <w:rsid w:val="00514F1D"/>
    <w:rsid w:val="00514F54"/>
    <w:rsid w:val="00514F99"/>
    <w:rsid w:val="00515025"/>
    <w:rsid w:val="00515485"/>
    <w:rsid w:val="0051554C"/>
    <w:rsid w:val="005157C1"/>
    <w:rsid w:val="0051580D"/>
    <w:rsid w:val="005158D5"/>
    <w:rsid w:val="005159F3"/>
    <w:rsid w:val="00515C7F"/>
    <w:rsid w:val="00515DDA"/>
    <w:rsid w:val="00515E8F"/>
    <w:rsid w:val="00515FAA"/>
    <w:rsid w:val="005165A3"/>
    <w:rsid w:val="005167E5"/>
    <w:rsid w:val="00516898"/>
    <w:rsid w:val="0051696E"/>
    <w:rsid w:val="00516C0A"/>
    <w:rsid w:val="00516E5D"/>
    <w:rsid w:val="00517202"/>
    <w:rsid w:val="005173C0"/>
    <w:rsid w:val="00517A62"/>
    <w:rsid w:val="00517E27"/>
    <w:rsid w:val="00517EB5"/>
    <w:rsid w:val="005200EB"/>
    <w:rsid w:val="0052014E"/>
    <w:rsid w:val="0052015F"/>
    <w:rsid w:val="00520381"/>
    <w:rsid w:val="00520467"/>
    <w:rsid w:val="005204A8"/>
    <w:rsid w:val="005205D4"/>
    <w:rsid w:val="00520849"/>
    <w:rsid w:val="005208F4"/>
    <w:rsid w:val="00520CA4"/>
    <w:rsid w:val="00520DC0"/>
    <w:rsid w:val="0052118F"/>
    <w:rsid w:val="00521279"/>
    <w:rsid w:val="005212C3"/>
    <w:rsid w:val="00521311"/>
    <w:rsid w:val="0052141A"/>
    <w:rsid w:val="00521427"/>
    <w:rsid w:val="00521553"/>
    <w:rsid w:val="0052177B"/>
    <w:rsid w:val="00521A13"/>
    <w:rsid w:val="00521DAF"/>
    <w:rsid w:val="00521FD3"/>
    <w:rsid w:val="00522134"/>
    <w:rsid w:val="0052216B"/>
    <w:rsid w:val="0052218D"/>
    <w:rsid w:val="0052220A"/>
    <w:rsid w:val="00522232"/>
    <w:rsid w:val="00522343"/>
    <w:rsid w:val="00522348"/>
    <w:rsid w:val="00522806"/>
    <w:rsid w:val="005228AA"/>
    <w:rsid w:val="005228B7"/>
    <w:rsid w:val="00522918"/>
    <w:rsid w:val="00522B58"/>
    <w:rsid w:val="00522FB7"/>
    <w:rsid w:val="00523028"/>
    <w:rsid w:val="00523101"/>
    <w:rsid w:val="005231A9"/>
    <w:rsid w:val="005231F1"/>
    <w:rsid w:val="00523471"/>
    <w:rsid w:val="0052354B"/>
    <w:rsid w:val="00523663"/>
    <w:rsid w:val="00523803"/>
    <w:rsid w:val="00523A3F"/>
    <w:rsid w:val="00523B05"/>
    <w:rsid w:val="00523D25"/>
    <w:rsid w:val="00523D7F"/>
    <w:rsid w:val="00523E05"/>
    <w:rsid w:val="00523E09"/>
    <w:rsid w:val="00523FA5"/>
    <w:rsid w:val="0052415B"/>
    <w:rsid w:val="00524265"/>
    <w:rsid w:val="00524337"/>
    <w:rsid w:val="00524402"/>
    <w:rsid w:val="005248A8"/>
    <w:rsid w:val="0052492E"/>
    <w:rsid w:val="00524998"/>
    <w:rsid w:val="00525090"/>
    <w:rsid w:val="0052509D"/>
    <w:rsid w:val="005250EF"/>
    <w:rsid w:val="00525111"/>
    <w:rsid w:val="00525145"/>
    <w:rsid w:val="005251A2"/>
    <w:rsid w:val="005251F5"/>
    <w:rsid w:val="005254F4"/>
    <w:rsid w:val="00525509"/>
    <w:rsid w:val="00525596"/>
    <w:rsid w:val="00525792"/>
    <w:rsid w:val="00525970"/>
    <w:rsid w:val="005259FB"/>
    <w:rsid w:val="00525D72"/>
    <w:rsid w:val="00525E5B"/>
    <w:rsid w:val="00525EE6"/>
    <w:rsid w:val="00525FA7"/>
    <w:rsid w:val="0052606E"/>
    <w:rsid w:val="00526217"/>
    <w:rsid w:val="0052648D"/>
    <w:rsid w:val="005264E8"/>
    <w:rsid w:val="00526642"/>
    <w:rsid w:val="0052665B"/>
    <w:rsid w:val="0052670E"/>
    <w:rsid w:val="00526773"/>
    <w:rsid w:val="005267D8"/>
    <w:rsid w:val="00526805"/>
    <w:rsid w:val="005268B6"/>
    <w:rsid w:val="005268CB"/>
    <w:rsid w:val="00526B8B"/>
    <w:rsid w:val="00526E8F"/>
    <w:rsid w:val="00526FE9"/>
    <w:rsid w:val="00527044"/>
    <w:rsid w:val="0052748C"/>
    <w:rsid w:val="00527495"/>
    <w:rsid w:val="00527531"/>
    <w:rsid w:val="005278B8"/>
    <w:rsid w:val="005279E4"/>
    <w:rsid w:val="00527B28"/>
    <w:rsid w:val="00527C7D"/>
    <w:rsid w:val="00527D87"/>
    <w:rsid w:val="00527DA5"/>
    <w:rsid w:val="00527ED3"/>
    <w:rsid w:val="00527F13"/>
    <w:rsid w:val="0053002C"/>
    <w:rsid w:val="00530188"/>
    <w:rsid w:val="0053023B"/>
    <w:rsid w:val="00530477"/>
    <w:rsid w:val="005309F3"/>
    <w:rsid w:val="00530BBC"/>
    <w:rsid w:val="00530C26"/>
    <w:rsid w:val="00530D9B"/>
    <w:rsid w:val="00530DBE"/>
    <w:rsid w:val="00530DF6"/>
    <w:rsid w:val="00530EAB"/>
    <w:rsid w:val="0053114B"/>
    <w:rsid w:val="005311A8"/>
    <w:rsid w:val="0053123B"/>
    <w:rsid w:val="005314D9"/>
    <w:rsid w:val="0053177D"/>
    <w:rsid w:val="00531AF6"/>
    <w:rsid w:val="00531C16"/>
    <w:rsid w:val="00531D88"/>
    <w:rsid w:val="00531F8C"/>
    <w:rsid w:val="0053203E"/>
    <w:rsid w:val="0053216C"/>
    <w:rsid w:val="005321F9"/>
    <w:rsid w:val="0053239B"/>
    <w:rsid w:val="0053241F"/>
    <w:rsid w:val="0053246D"/>
    <w:rsid w:val="0053258A"/>
    <w:rsid w:val="00532695"/>
    <w:rsid w:val="00532910"/>
    <w:rsid w:val="00532EB0"/>
    <w:rsid w:val="00532FD4"/>
    <w:rsid w:val="00533077"/>
    <w:rsid w:val="005330A4"/>
    <w:rsid w:val="005330CF"/>
    <w:rsid w:val="00533181"/>
    <w:rsid w:val="00533343"/>
    <w:rsid w:val="00533527"/>
    <w:rsid w:val="005335D5"/>
    <w:rsid w:val="005338B7"/>
    <w:rsid w:val="005338EA"/>
    <w:rsid w:val="0053398B"/>
    <w:rsid w:val="00533A13"/>
    <w:rsid w:val="00533C29"/>
    <w:rsid w:val="00533C3D"/>
    <w:rsid w:val="00533E5E"/>
    <w:rsid w:val="005340CF"/>
    <w:rsid w:val="00534164"/>
    <w:rsid w:val="00534292"/>
    <w:rsid w:val="0053468B"/>
    <w:rsid w:val="00534736"/>
    <w:rsid w:val="0053489B"/>
    <w:rsid w:val="00534979"/>
    <w:rsid w:val="00534C60"/>
    <w:rsid w:val="00534C7D"/>
    <w:rsid w:val="00534E30"/>
    <w:rsid w:val="005353A4"/>
    <w:rsid w:val="00535448"/>
    <w:rsid w:val="00535759"/>
    <w:rsid w:val="00535935"/>
    <w:rsid w:val="005359DD"/>
    <w:rsid w:val="00535AE2"/>
    <w:rsid w:val="00535D03"/>
    <w:rsid w:val="00535F8E"/>
    <w:rsid w:val="00536068"/>
    <w:rsid w:val="005364C5"/>
    <w:rsid w:val="005367DF"/>
    <w:rsid w:val="005368C7"/>
    <w:rsid w:val="00536D15"/>
    <w:rsid w:val="00537273"/>
    <w:rsid w:val="00537444"/>
    <w:rsid w:val="005375BE"/>
    <w:rsid w:val="005376DF"/>
    <w:rsid w:val="0053781C"/>
    <w:rsid w:val="005378FC"/>
    <w:rsid w:val="00537A5C"/>
    <w:rsid w:val="00537AC1"/>
    <w:rsid w:val="00537B39"/>
    <w:rsid w:val="00537CBA"/>
    <w:rsid w:val="00537CF0"/>
    <w:rsid w:val="00537E4F"/>
    <w:rsid w:val="00540338"/>
    <w:rsid w:val="00540524"/>
    <w:rsid w:val="00540795"/>
    <w:rsid w:val="005407FA"/>
    <w:rsid w:val="00540947"/>
    <w:rsid w:val="005409B6"/>
    <w:rsid w:val="005409FC"/>
    <w:rsid w:val="00540A5D"/>
    <w:rsid w:val="00540AF1"/>
    <w:rsid w:val="00540D70"/>
    <w:rsid w:val="005412E2"/>
    <w:rsid w:val="005414A8"/>
    <w:rsid w:val="00541660"/>
    <w:rsid w:val="005417BD"/>
    <w:rsid w:val="00541A99"/>
    <w:rsid w:val="00541CAF"/>
    <w:rsid w:val="00541D43"/>
    <w:rsid w:val="00541E0E"/>
    <w:rsid w:val="0054207B"/>
    <w:rsid w:val="00542102"/>
    <w:rsid w:val="00542510"/>
    <w:rsid w:val="00542559"/>
    <w:rsid w:val="0054258C"/>
    <w:rsid w:val="00542594"/>
    <w:rsid w:val="00542685"/>
    <w:rsid w:val="0054291B"/>
    <w:rsid w:val="00542AB0"/>
    <w:rsid w:val="00542C9E"/>
    <w:rsid w:val="00542CB0"/>
    <w:rsid w:val="00542F6B"/>
    <w:rsid w:val="00543114"/>
    <w:rsid w:val="005433D3"/>
    <w:rsid w:val="005435EC"/>
    <w:rsid w:val="00543620"/>
    <w:rsid w:val="0054381D"/>
    <w:rsid w:val="00543885"/>
    <w:rsid w:val="005438E7"/>
    <w:rsid w:val="00543A04"/>
    <w:rsid w:val="00543A0B"/>
    <w:rsid w:val="00543C26"/>
    <w:rsid w:val="00543CC4"/>
    <w:rsid w:val="00543DA5"/>
    <w:rsid w:val="00543F58"/>
    <w:rsid w:val="005440C1"/>
    <w:rsid w:val="005441A6"/>
    <w:rsid w:val="0054424A"/>
    <w:rsid w:val="00544526"/>
    <w:rsid w:val="0054455E"/>
    <w:rsid w:val="0054464D"/>
    <w:rsid w:val="0054465A"/>
    <w:rsid w:val="0054473C"/>
    <w:rsid w:val="00544859"/>
    <w:rsid w:val="00544AD9"/>
    <w:rsid w:val="00544C04"/>
    <w:rsid w:val="00544C46"/>
    <w:rsid w:val="00544E6F"/>
    <w:rsid w:val="005451F6"/>
    <w:rsid w:val="00545232"/>
    <w:rsid w:val="005452AD"/>
    <w:rsid w:val="0054536B"/>
    <w:rsid w:val="00545678"/>
    <w:rsid w:val="00545EAC"/>
    <w:rsid w:val="00545F77"/>
    <w:rsid w:val="0054611C"/>
    <w:rsid w:val="00546122"/>
    <w:rsid w:val="00546203"/>
    <w:rsid w:val="00546418"/>
    <w:rsid w:val="005465F5"/>
    <w:rsid w:val="0054677F"/>
    <w:rsid w:val="00546BBB"/>
    <w:rsid w:val="00546F8C"/>
    <w:rsid w:val="0054700A"/>
    <w:rsid w:val="00547060"/>
    <w:rsid w:val="00547833"/>
    <w:rsid w:val="005478D7"/>
    <w:rsid w:val="00547928"/>
    <w:rsid w:val="00547A0F"/>
    <w:rsid w:val="00547B68"/>
    <w:rsid w:val="00547D12"/>
    <w:rsid w:val="00547F65"/>
    <w:rsid w:val="00550251"/>
    <w:rsid w:val="005503DA"/>
    <w:rsid w:val="005505E7"/>
    <w:rsid w:val="005506E1"/>
    <w:rsid w:val="00550783"/>
    <w:rsid w:val="00550818"/>
    <w:rsid w:val="0055094A"/>
    <w:rsid w:val="00550BA4"/>
    <w:rsid w:val="00550D1D"/>
    <w:rsid w:val="00550DF2"/>
    <w:rsid w:val="00550EF5"/>
    <w:rsid w:val="00550EFA"/>
    <w:rsid w:val="00551045"/>
    <w:rsid w:val="005510D9"/>
    <w:rsid w:val="005510FC"/>
    <w:rsid w:val="005511C5"/>
    <w:rsid w:val="00551442"/>
    <w:rsid w:val="00551493"/>
    <w:rsid w:val="00551679"/>
    <w:rsid w:val="005516EB"/>
    <w:rsid w:val="00551AAD"/>
    <w:rsid w:val="00551FC4"/>
    <w:rsid w:val="00552090"/>
    <w:rsid w:val="0055225A"/>
    <w:rsid w:val="0055250B"/>
    <w:rsid w:val="0055289D"/>
    <w:rsid w:val="005528A9"/>
    <w:rsid w:val="005529DD"/>
    <w:rsid w:val="005529F0"/>
    <w:rsid w:val="00552B11"/>
    <w:rsid w:val="00552BE4"/>
    <w:rsid w:val="00552CE7"/>
    <w:rsid w:val="00552F4F"/>
    <w:rsid w:val="00552FA9"/>
    <w:rsid w:val="005531B6"/>
    <w:rsid w:val="005533A6"/>
    <w:rsid w:val="005535F7"/>
    <w:rsid w:val="0055362B"/>
    <w:rsid w:val="005536A5"/>
    <w:rsid w:val="005536E6"/>
    <w:rsid w:val="00553890"/>
    <w:rsid w:val="0055390D"/>
    <w:rsid w:val="00553B02"/>
    <w:rsid w:val="00553BDE"/>
    <w:rsid w:val="0055437E"/>
    <w:rsid w:val="0055442A"/>
    <w:rsid w:val="0055443A"/>
    <w:rsid w:val="005544A0"/>
    <w:rsid w:val="005544A2"/>
    <w:rsid w:val="0055457E"/>
    <w:rsid w:val="0055467F"/>
    <w:rsid w:val="005548E3"/>
    <w:rsid w:val="00554AC6"/>
    <w:rsid w:val="00554C66"/>
    <w:rsid w:val="00554DC4"/>
    <w:rsid w:val="005552FC"/>
    <w:rsid w:val="005557AB"/>
    <w:rsid w:val="005558AC"/>
    <w:rsid w:val="005558B0"/>
    <w:rsid w:val="005558C8"/>
    <w:rsid w:val="00555C4D"/>
    <w:rsid w:val="00555D9D"/>
    <w:rsid w:val="00555DC3"/>
    <w:rsid w:val="00555DC5"/>
    <w:rsid w:val="00555F96"/>
    <w:rsid w:val="00556226"/>
    <w:rsid w:val="005562C2"/>
    <w:rsid w:val="005563DD"/>
    <w:rsid w:val="00556424"/>
    <w:rsid w:val="005564B1"/>
    <w:rsid w:val="00556669"/>
    <w:rsid w:val="00556715"/>
    <w:rsid w:val="005568D0"/>
    <w:rsid w:val="00556A27"/>
    <w:rsid w:val="00556B5E"/>
    <w:rsid w:val="00556B94"/>
    <w:rsid w:val="00556FC8"/>
    <w:rsid w:val="005570CB"/>
    <w:rsid w:val="005571F2"/>
    <w:rsid w:val="005572A6"/>
    <w:rsid w:val="005572BC"/>
    <w:rsid w:val="00557641"/>
    <w:rsid w:val="00557667"/>
    <w:rsid w:val="0055771E"/>
    <w:rsid w:val="00557B95"/>
    <w:rsid w:val="00557F4E"/>
    <w:rsid w:val="00560081"/>
    <w:rsid w:val="00560358"/>
    <w:rsid w:val="005606EF"/>
    <w:rsid w:val="00560741"/>
    <w:rsid w:val="0056082E"/>
    <w:rsid w:val="0056088D"/>
    <w:rsid w:val="005608FB"/>
    <w:rsid w:val="00560943"/>
    <w:rsid w:val="00560971"/>
    <w:rsid w:val="00560984"/>
    <w:rsid w:val="00560A44"/>
    <w:rsid w:val="00560B24"/>
    <w:rsid w:val="00560EE9"/>
    <w:rsid w:val="005610E2"/>
    <w:rsid w:val="005610F4"/>
    <w:rsid w:val="00561130"/>
    <w:rsid w:val="0056131C"/>
    <w:rsid w:val="005613C6"/>
    <w:rsid w:val="00561635"/>
    <w:rsid w:val="005616FF"/>
    <w:rsid w:val="0056186D"/>
    <w:rsid w:val="0056187D"/>
    <w:rsid w:val="00561955"/>
    <w:rsid w:val="005619B5"/>
    <w:rsid w:val="005619C9"/>
    <w:rsid w:val="00561AA6"/>
    <w:rsid w:val="00561AAE"/>
    <w:rsid w:val="00561AC8"/>
    <w:rsid w:val="00561B38"/>
    <w:rsid w:val="00561C30"/>
    <w:rsid w:val="005622FF"/>
    <w:rsid w:val="0056274C"/>
    <w:rsid w:val="0056274F"/>
    <w:rsid w:val="005628C5"/>
    <w:rsid w:val="00562F1D"/>
    <w:rsid w:val="00562F3D"/>
    <w:rsid w:val="00562F91"/>
    <w:rsid w:val="00563111"/>
    <w:rsid w:val="005631B3"/>
    <w:rsid w:val="0056332B"/>
    <w:rsid w:val="005634AB"/>
    <w:rsid w:val="0056357C"/>
    <w:rsid w:val="005635DD"/>
    <w:rsid w:val="005636FB"/>
    <w:rsid w:val="00563AF5"/>
    <w:rsid w:val="00563BE0"/>
    <w:rsid w:val="00563D9C"/>
    <w:rsid w:val="00564044"/>
    <w:rsid w:val="00564A60"/>
    <w:rsid w:val="00564C0A"/>
    <w:rsid w:val="00564D4F"/>
    <w:rsid w:val="00564F7D"/>
    <w:rsid w:val="005650C1"/>
    <w:rsid w:val="0056519F"/>
    <w:rsid w:val="005657C4"/>
    <w:rsid w:val="00565B6A"/>
    <w:rsid w:val="00565D00"/>
    <w:rsid w:val="00565D75"/>
    <w:rsid w:val="00565F0D"/>
    <w:rsid w:val="005664C5"/>
    <w:rsid w:val="00566530"/>
    <w:rsid w:val="005666B0"/>
    <w:rsid w:val="00566724"/>
    <w:rsid w:val="0056685A"/>
    <w:rsid w:val="0056696A"/>
    <w:rsid w:val="00566AC0"/>
    <w:rsid w:val="00566AE1"/>
    <w:rsid w:val="00566C58"/>
    <w:rsid w:val="00566DEE"/>
    <w:rsid w:val="005670D6"/>
    <w:rsid w:val="00567143"/>
    <w:rsid w:val="0056762B"/>
    <w:rsid w:val="00567A0B"/>
    <w:rsid w:val="00567A5B"/>
    <w:rsid w:val="00567A9C"/>
    <w:rsid w:val="00567BC7"/>
    <w:rsid w:val="00567C19"/>
    <w:rsid w:val="00567D8F"/>
    <w:rsid w:val="00567E4A"/>
    <w:rsid w:val="00567ECD"/>
    <w:rsid w:val="005700F0"/>
    <w:rsid w:val="00570144"/>
    <w:rsid w:val="005702B4"/>
    <w:rsid w:val="00570449"/>
    <w:rsid w:val="0057048F"/>
    <w:rsid w:val="005706D9"/>
    <w:rsid w:val="005708C5"/>
    <w:rsid w:val="00571129"/>
    <w:rsid w:val="00571259"/>
    <w:rsid w:val="005712AE"/>
    <w:rsid w:val="0057130F"/>
    <w:rsid w:val="00571334"/>
    <w:rsid w:val="0057149E"/>
    <w:rsid w:val="0057151A"/>
    <w:rsid w:val="00571807"/>
    <w:rsid w:val="00571B8B"/>
    <w:rsid w:val="00571B8F"/>
    <w:rsid w:val="00571CF3"/>
    <w:rsid w:val="00571EA1"/>
    <w:rsid w:val="005721DC"/>
    <w:rsid w:val="00572239"/>
    <w:rsid w:val="005723E9"/>
    <w:rsid w:val="005724DE"/>
    <w:rsid w:val="005725DD"/>
    <w:rsid w:val="0057272E"/>
    <w:rsid w:val="0057294B"/>
    <w:rsid w:val="00572AC1"/>
    <w:rsid w:val="00572EC4"/>
    <w:rsid w:val="005732DC"/>
    <w:rsid w:val="00573428"/>
    <w:rsid w:val="00573686"/>
    <w:rsid w:val="00573A6A"/>
    <w:rsid w:val="005740B2"/>
    <w:rsid w:val="005743E0"/>
    <w:rsid w:val="00574464"/>
    <w:rsid w:val="00574A2B"/>
    <w:rsid w:val="00574B59"/>
    <w:rsid w:val="00574BD0"/>
    <w:rsid w:val="00574BD8"/>
    <w:rsid w:val="00574CF1"/>
    <w:rsid w:val="00574E13"/>
    <w:rsid w:val="00574F09"/>
    <w:rsid w:val="00574FAF"/>
    <w:rsid w:val="0057504E"/>
    <w:rsid w:val="005750BE"/>
    <w:rsid w:val="0057528C"/>
    <w:rsid w:val="00575345"/>
    <w:rsid w:val="00575519"/>
    <w:rsid w:val="00575957"/>
    <w:rsid w:val="00575982"/>
    <w:rsid w:val="00575A8E"/>
    <w:rsid w:val="00575CB2"/>
    <w:rsid w:val="005761BB"/>
    <w:rsid w:val="005762B7"/>
    <w:rsid w:val="005762DA"/>
    <w:rsid w:val="005765C5"/>
    <w:rsid w:val="0057664C"/>
    <w:rsid w:val="0057675F"/>
    <w:rsid w:val="00576854"/>
    <w:rsid w:val="00576856"/>
    <w:rsid w:val="0057687F"/>
    <w:rsid w:val="00576B78"/>
    <w:rsid w:val="00576C67"/>
    <w:rsid w:val="005773A0"/>
    <w:rsid w:val="0057748D"/>
    <w:rsid w:val="00577515"/>
    <w:rsid w:val="00577586"/>
    <w:rsid w:val="00577D18"/>
    <w:rsid w:val="00577D79"/>
    <w:rsid w:val="00577E01"/>
    <w:rsid w:val="00577E38"/>
    <w:rsid w:val="00577ED1"/>
    <w:rsid w:val="00577F60"/>
    <w:rsid w:val="00577F66"/>
    <w:rsid w:val="00580062"/>
    <w:rsid w:val="00580134"/>
    <w:rsid w:val="00580195"/>
    <w:rsid w:val="00580733"/>
    <w:rsid w:val="005807D5"/>
    <w:rsid w:val="005809F9"/>
    <w:rsid w:val="00580BF3"/>
    <w:rsid w:val="00580DE1"/>
    <w:rsid w:val="00580F1D"/>
    <w:rsid w:val="00581386"/>
    <w:rsid w:val="00581398"/>
    <w:rsid w:val="005814F7"/>
    <w:rsid w:val="005818A0"/>
    <w:rsid w:val="005818DB"/>
    <w:rsid w:val="00581B6D"/>
    <w:rsid w:val="00581ECC"/>
    <w:rsid w:val="00581F2B"/>
    <w:rsid w:val="00581F31"/>
    <w:rsid w:val="00582039"/>
    <w:rsid w:val="00582210"/>
    <w:rsid w:val="005823A1"/>
    <w:rsid w:val="00582582"/>
    <w:rsid w:val="005825FB"/>
    <w:rsid w:val="005826B8"/>
    <w:rsid w:val="005828F7"/>
    <w:rsid w:val="0058310A"/>
    <w:rsid w:val="005832CA"/>
    <w:rsid w:val="005833B6"/>
    <w:rsid w:val="00583850"/>
    <w:rsid w:val="005838A6"/>
    <w:rsid w:val="005838D0"/>
    <w:rsid w:val="00583ADD"/>
    <w:rsid w:val="00583E71"/>
    <w:rsid w:val="00583FEF"/>
    <w:rsid w:val="0058402D"/>
    <w:rsid w:val="005840DD"/>
    <w:rsid w:val="00584100"/>
    <w:rsid w:val="00584160"/>
    <w:rsid w:val="00584333"/>
    <w:rsid w:val="00584515"/>
    <w:rsid w:val="00584935"/>
    <w:rsid w:val="005849D7"/>
    <w:rsid w:val="00584A21"/>
    <w:rsid w:val="00584D43"/>
    <w:rsid w:val="00584D6C"/>
    <w:rsid w:val="00584F7D"/>
    <w:rsid w:val="0058514D"/>
    <w:rsid w:val="005851B7"/>
    <w:rsid w:val="0058524D"/>
    <w:rsid w:val="00585502"/>
    <w:rsid w:val="0058552F"/>
    <w:rsid w:val="00585B1E"/>
    <w:rsid w:val="00585C16"/>
    <w:rsid w:val="00585C23"/>
    <w:rsid w:val="00585C82"/>
    <w:rsid w:val="00585D61"/>
    <w:rsid w:val="00585F07"/>
    <w:rsid w:val="00585F74"/>
    <w:rsid w:val="00586038"/>
    <w:rsid w:val="0058614D"/>
    <w:rsid w:val="005861D1"/>
    <w:rsid w:val="00586404"/>
    <w:rsid w:val="005865E6"/>
    <w:rsid w:val="00586735"/>
    <w:rsid w:val="005868E5"/>
    <w:rsid w:val="005868F7"/>
    <w:rsid w:val="0058694A"/>
    <w:rsid w:val="00586B85"/>
    <w:rsid w:val="00586C8B"/>
    <w:rsid w:val="00586CD2"/>
    <w:rsid w:val="00586E9D"/>
    <w:rsid w:val="0058741E"/>
    <w:rsid w:val="0058753B"/>
    <w:rsid w:val="0058758B"/>
    <w:rsid w:val="005876C9"/>
    <w:rsid w:val="005877D6"/>
    <w:rsid w:val="005879D1"/>
    <w:rsid w:val="005879FC"/>
    <w:rsid w:val="00587AE9"/>
    <w:rsid w:val="00587DC5"/>
    <w:rsid w:val="0059035D"/>
    <w:rsid w:val="0059038A"/>
    <w:rsid w:val="005904CB"/>
    <w:rsid w:val="005905E5"/>
    <w:rsid w:val="005907CA"/>
    <w:rsid w:val="0059083A"/>
    <w:rsid w:val="00590887"/>
    <w:rsid w:val="005908CF"/>
    <w:rsid w:val="00590974"/>
    <w:rsid w:val="00590BB2"/>
    <w:rsid w:val="00590C36"/>
    <w:rsid w:val="00591129"/>
    <w:rsid w:val="005913E2"/>
    <w:rsid w:val="0059149F"/>
    <w:rsid w:val="005915D6"/>
    <w:rsid w:val="005916E0"/>
    <w:rsid w:val="005918C1"/>
    <w:rsid w:val="00591942"/>
    <w:rsid w:val="005919C9"/>
    <w:rsid w:val="00591A0A"/>
    <w:rsid w:val="00591AE1"/>
    <w:rsid w:val="00591FB4"/>
    <w:rsid w:val="00592040"/>
    <w:rsid w:val="0059210C"/>
    <w:rsid w:val="00592205"/>
    <w:rsid w:val="00592224"/>
    <w:rsid w:val="0059266C"/>
    <w:rsid w:val="0059278B"/>
    <w:rsid w:val="005928AC"/>
    <w:rsid w:val="005928C0"/>
    <w:rsid w:val="005929C9"/>
    <w:rsid w:val="00592A73"/>
    <w:rsid w:val="00592B00"/>
    <w:rsid w:val="00592BE8"/>
    <w:rsid w:val="00592C5A"/>
    <w:rsid w:val="00592EB9"/>
    <w:rsid w:val="005930CA"/>
    <w:rsid w:val="00593286"/>
    <w:rsid w:val="00593597"/>
    <w:rsid w:val="005935AC"/>
    <w:rsid w:val="00593718"/>
    <w:rsid w:val="00593B7C"/>
    <w:rsid w:val="00593C6E"/>
    <w:rsid w:val="00593E07"/>
    <w:rsid w:val="00593F9F"/>
    <w:rsid w:val="00594249"/>
    <w:rsid w:val="0059441B"/>
    <w:rsid w:val="0059480E"/>
    <w:rsid w:val="005948B5"/>
    <w:rsid w:val="0059492F"/>
    <w:rsid w:val="005949CE"/>
    <w:rsid w:val="00594E81"/>
    <w:rsid w:val="00594EBE"/>
    <w:rsid w:val="00595287"/>
    <w:rsid w:val="005954F0"/>
    <w:rsid w:val="00595672"/>
    <w:rsid w:val="00595695"/>
    <w:rsid w:val="0059570D"/>
    <w:rsid w:val="00595804"/>
    <w:rsid w:val="005959D5"/>
    <w:rsid w:val="00595B22"/>
    <w:rsid w:val="00595B4F"/>
    <w:rsid w:val="00595BCD"/>
    <w:rsid w:val="00595C4E"/>
    <w:rsid w:val="00595CE8"/>
    <w:rsid w:val="0059603F"/>
    <w:rsid w:val="005961E9"/>
    <w:rsid w:val="00596371"/>
    <w:rsid w:val="0059638E"/>
    <w:rsid w:val="005963DC"/>
    <w:rsid w:val="005965DF"/>
    <w:rsid w:val="005966F3"/>
    <w:rsid w:val="00596819"/>
    <w:rsid w:val="00596919"/>
    <w:rsid w:val="00596B50"/>
    <w:rsid w:val="00596DB8"/>
    <w:rsid w:val="00596E65"/>
    <w:rsid w:val="00596F4A"/>
    <w:rsid w:val="00596FC2"/>
    <w:rsid w:val="005970AB"/>
    <w:rsid w:val="00597363"/>
    <w:rsid w:val="005973BD"/>
    <w:rsid w:val="00597484"/>
    <w:rsid w:val="00597499"/>
    <w:rsid w:val="00597622"/>
    <w:rsid w:val="0059785D"/>
    <w:rsid w:val="00597A4B"/>
    <w:rsid w:val="00597AD2"/>
    <w:rsid w:val="00597B00"/>
    <w:rsid w:val="00597EBE"/>
    <w:rsid w:val="005A0195"/>
    <w:rsid w:val="005A028A"/>
    <w:rsid w:val="005A03F2"/>
    <w:rsid w:val="005A04A9"/>
    <w:rsid w:val="005A0535"/>
    <w:rsid w:val="005A0589"/>
    <w:rsid w:val="005A0679"/>
    <w:rsid w:val="005A07B3"/>
    <w:rsid w:val="005A085F"/>
    <w:rsid w:val="005A086F"/>
    <w:rsid w:val="005A09B6"/>
    <w:rsid w:val="005A0A22"/>
    <w:rsid w:val="005A0AE0"/>
    <w:rsid w:val="005A0C80"/>
    <w:rsid w:val="005A0E37"/>
    <w:rsid w:val="005A0EE2"/>
    <w:rsid w:val="005A1075"/>
    <w:rsid w:val="005A11BD"/>
    <w:rsid w:val="005A197B"/>
    <w:rsid w:val="005A1A57"/>
    <w:rsid w:val="005A1AA0"/>
    <w:rsid w:val="005A1AF4"/>
    <w:rsid w:val="005A1B4E"/>
    <w:rsid w:val="005A1B64"/>
    <w:rsid w:val="005A1CEE"/>
    <w:rsid w:val="005A1D44"/>
    <w:rsid w:val="005A1DB1"/>
    <w:rsid w:val="005A1E43"/>
    <w:rsid w:val="005A1F51"/>
    <w:rsid w:val="005A1F5A"/>
    <w:rsid w:val="005A1F8F"/>
    <w:rsid w:val="005A20FF"/>
    <w:rsid w:val="005A22BA"/>
    <w:rsid w:val="005A24E6"/>
    <w:rsid w:val="005A2617"/>
    <w:rsid w:val="005A2651"/>
    <w:rsid w:val="005A298E"/>
    <w:rsid w:val="005A29E8"/>
    <w:rsid w:val="005A2A26"/>
    <w:rsid w:val="005A2D78"/>
    <w:rsid w:val="005A2D79"/>
    <w:rsid w:val="005A334B"/>
    <w:rsid w:val="005A336F"/>
    <w:rsid w:val="005A3378"/>
    <w:rsid w:val="005A35A9"/>
    <w:rsid w:val="005A366C"/>
    <w:rsid w:val="005A37CA"/>
    <w:rsid w:val="005A3815"/>
    <w:rsid w:val="005A38CC"/>
    <w:rsid w:val="005A3A42"/>
    <w:rsid w:val="005A3C2A"/>
    <w:rsid w:val="005A3D96"/>
    <w:rsid w:val="005A3E62"/>
    <w:rsid w:val="005A3FDB"/>
    <w:rsid w:val="005A41B0"/>
    <w:rsid w:val="005A428C"/>
    <w:rsid w:val="005A4427"/>
    <w:rsid w:val="005A453E"/>
    <w:rsid w:val="005A4544"/>
    <w:rsid w:val="005A47BC"/>
    <w:rsid w:val="005A4929"/>
    <w:rsid w:val="005A4C1D"/>
    <w:rsid w:val="005A4C4A"/>
    <w:rsid w:val="005A4F5A"/>
    <w:rsid w:val="005A4FFB"/>
    <w:rsid w:val="005A5094"/>
    <w:rsid w:val="005A50BF"/>
    <w:rsid w:val="005A52FE"/>
    <w:rsid w:val="005A531F"/>
    <w:rsid w:val="005A5343"/>
    <w:rsid w:val="005A5493"/>
    <w:rsid w:val="005A574D"/>
    <w:rsid w:val="005A5785"/>
    <w:rsid w:val="005A5854"/>
    <w:rsid w:val="005A587B"/>
    <w:rsid w:val="005A58FA"/>
    <w:rsid w:val="005A59F9"/>
    <w:rsid w:val="005A5E22"/>
    <w:rsid w:val="005A5F99"/>
    <w:rsid w:val="005A6231"/>
    <w:rsid w:val="005A635D"/>
    <w:rsid w:val="005A64F4"/>
    <w:rsid w:val="005A6632"/>
    <w:rsid w:val="005A67CA"/>
    <w:rsid w:val="005A68F1"/>
    <w:rsid w:val="005A6B55"/>
    <w:rsid w:val="005A6BE8"/>
    <w:rsid w:val="005A6C44"/>
    <w:rsid w:val="005A6E4A"/>
    <w:rsid w:val="005A7016"/>
    <w:rsid w:val="005A70DB"/>
    <w:rsid w:val="005A73CE"/>
    <w:rsid w:val="005A73EA"/>
    <w:rsid w:val="005A73EB"/>
    <w:rsid w:val="005A7681"/>
    <w:rsid w:val="005A768E"/>
    <w:rsid w:val="005A7A85"/>
    <w:rsid w:val="005A7B1C"/>
    <w:rsid w:val="005A7C9E"/>
    <w:rsid w:val="005A7E0B"/>
    <w:rsid w:val="005A7F08"/>
    <w:rsid w:val="005A7FBA"/>
    <w:rsid w:val="005B015F"/>
    <w:rsid w:val="005B018C"/>
    <w:rsid w:val="005B02F5"/>
    <w:rsid w:val="005B02F8"/>
    <w:rsid w:val="005B03AD"/>
    <w:rsid w:val="005B056E"/>
    <w:rsid w:val="005B064F"/>
    <w:rsid w:val="005B0721"/>
    <w:rsid w:val="005B0883"/>
    <w:rsid w:val="005B0B03"/>
    <w:rsid w:val="005B0B38"/>
    <w:rsid w:val="005B0C7A"/>
    <w:rsid w:val="005B0CF0"/>
    <w:rsid w:val="005B0DB6"/>
    <w:rsid w:val="005B1040"/>
    <w:rsid w:val="005B12A6"/>
    <w:rsid w:val="005B147C"/>
    <w:rsid w:val="005B1860"/>
    <w:rsid w:val="005B18E4"/>
    <w:rsid w:val="005B1A59"/>
    <w:rsid w:val="005B1AB0"/>
    <w:rsid w:val="005B1AB1"/>
    <w:rsid w:val="005B1AF2"/>
    <w:rsid w:val="005B1B7C"/>
    <w:rsid w:val="005B1C39"/>
    <w:rsid w:val="005B1F2D"/>
    <w:rsid w:val="005B1F6D"/>
    <w:rsid w:val="005B21E5"/>
    <w:rsid w:val="005B226C"/>
    <w:rsid w:val="005B2280"/>
    <w:rsid w:val="005B272A"/>
    <w:rsid w:val="005B2992"/>
    <w:rsid w:val="005B29F8"/>
    <w:rsid w:val="005B2A34"/>
    <w:rsid w:val="005B2DEE"/>
    <w:rsid w:val="005B316A"/>
    <w:rsid w:val="005B343E"/>
    <w:rsid w:val="005B356E"/>
    <w:rsid w:val="005B364B"/>
    <w:rsid w:val="005B36B1"/>
    <w:rsid w:val="005B377A"/>
    <w:rsid w:val="005B388D"/>
    <w:rsid w:val="005B38C7"/>
    <w:rsid w:val="005B38D0"/>
    <w:rsid w:val="005B3B62"/>
    <w:rsid w:val="005B3D9A"/>
    <w:rsid w:val="005B3F76"/>
    <w:rsid w:val="005B421B"/>
    <w:rsid w:val="005B4349"/>
    <w:rsid w:val="005B43DD"/>
    <w:rsid w:val="005B4407"/>
    <w:rsid w:val="005B46B2"/>
    <w:rsid w:val="005B4A14"/>
    <w:rsid w:val="005B4C34"/>
    <w:rsid w:val="005B4C7C"/>
    <w:rsid w:val="005B4CD3"/>
    <w:rsid w:val="005B4D46"/>
    <w:rsid w:val="005B50C2"/>
    <w:rsid w:val="005B53A3"/>
    <w:rsid w:val="005B56F4"/>
    <w:rsid w:val="005B5929"/>
    <w:rsid w:val="005B5966"/>
    <w:rsid w:val="005B5A5F"/>
    <w:rsid w:val="005B5BF4"/>
    <w:rsid w:val="005B6142"/>
    <w:rsid w:val="005B627F"/>
    <w:rsid w:val="005B629E"/>
    <w:rsid w:val="005B62D8"/>
    <w:rsid w:val="005B6379"/>
    <w:rsid w:val="005B6392"/>
    <w:rsid w:val="005B6BE4"/>
    <w:rsid w:val="005B6D19"/>
    <w:rsid w:val="005B6EB1"/>
    <w:rsid w:val="005B7000"/>
    <w:rsid w:val="005B70F7"/>
    <w:rsid w:val="005B728F"/>
    <w:rsid w:val="005B72C4"/>
    <w:rsid w:val="005B72DA"/>
    <w:rsid w:val="005B73BD"/>
    <w:rsid w:val="005B75C1"/>
    <w:rsid w:val="005B78EB"/>
    <w:rsid w:val="005B7C5C"/>
    <w:rsid w:val="005B7E0B"/>
    <w:rsid w:val="005B7E0E"/>
    <w:rsid w:val="005C0213"/>
    <w:rsid w:val="005C0299"/>
    <w:rsid w:val="005C0605"/>
    <w:rsid w:val="005C07AF"/>
    <w:rsid w:val="005C086A"/>
    <w:rsid w:val="005C09A1"/>
    <w:rsid w:val="005C0A24"/>
    <w:rsid w:val="005C0CA1"/>
    <w:rsid w:val="005C0E68"/>
    <w:rsid w:val="005C1215"/>
    <w:rsid w:val="005C13DF"/>
    <w:rsid w:val="005C15EF"/>
    <w:rsid w:val="005C1763"/>
    <w:rsid w:val="005C179D"/>
    <w:rsid w:val="005C1C62"/>
    <w:rsid w:val="005C1D99"/>
    <w:rsid w:val="005C20B7"/>
    <w:rsid w:val="005C21A8"/>
    <w:rsid w:val="005C22DE"/>
    <w:rsid w:val="005C2483"/>
    <w:rsid w:val="005C2A32"/>
    <w:rsid w:val="005C2B0D"/>
    <w:rsid w:val="005C2B75"/>
    <w:rsid w:val="005C2C23"/>
    <w:rsid w:val="005C2C5C"/>
    <w:rsid w:val="005C2DF3"/>
    <w:rsid w:val="005C3294"/>
    <w:rsid w:val="005C3399"/>
    <w:rsid w:val="005C3486"/>
    <w:rsid w:val="005C35F9"/>
    <w:rsid w:val="005C36DA"/>
    <w:rsid w:val="005C37AC"/>
    <w:rsid w:val="005C37B2"/>
    <w:rsid w:val="005C3A3F"/>
    <w:rsid w:val="005C3A48"/>
    <w:rsid w:val="005C3CA6"/>
    <w:rsid w:val="005C3E2F"/>
    <w:rsid w:val="005C40F7"/>
    <w:rsid w:val="005C42B4"/>
    <w:rsid w:val="005C46D7"/>
    <w:rsid w:val="005C4733"/>
    <w:rsid w:val="005C4790"/>
    <w:rsid w:val="005C47CD"/>
    <w:rsid w:val="005C49BD"/>
    <w:rsid w:val="005C4A62"/>
    <w:rsid w:val="005C4B84"/>
    <w:rsid w:val="005C4D50"/>
    <w:rsid w:val="005C4F28"/>
    <w:rsid w:val="005C4FF4"/>
    <w:rsid w:val="005C50B7"/>
    <w:rsid w:val="005C50E3"/>
    <w:rsid w:val="005C5236"/>
    <w:rsid w:val="005C5428"/>
    <w:rsid w:val="005C55BB"/>
    <w:rsid w:val="005C5648"/>
    <w:rsid w:val="005C577F"/>
    <w:rsid w:val="005C57B4"/>
    <w:rsid w:val="005C5843"/>
    <w:rsid w:val="005C58DA"/>
    <w:rsid w:val="005C58E3"/>
    <w:rsid w:val="005C58FF"/>
    <w:rsid w:val="005C594E"/>
    <w:rsid w:val="005C5973"/>
    <w:rsid w:val="005C5AAF"/>
    <w:rsid w:val="005C5CC4"/>
    <w:rsid w:val="005C5CCE"/>
    <w:rsid w:val="005C6393"/>
    <w:rsid w:val="005C662E"/>
    <w:rsid w:val="005C66E0"/>
    <w:rsid w:val="005C6879"/>
    <w:rsid w:val="005C696D"/>
    <w:rsid w:val="005C6AA5"/>
    <w:rsid w:val="005C6C2C"/>
    <w:rsid w:val="005C6C57"/>
    <w:rsid w:val="005C6C6C"/>
    <w:rsid w:val="005C6D16"/>
    <w:rsid w:val="005C6DC9"/>
    <w:rsid w:val="005C6EB7"/>
    <w:rsid w:val="005C7047"/>
    <w:rsid w:val="005C709F"/>
    <w:rsid w:val="005C70D9"/>
    <w:rsid w:val="005C7138"/>
    <w:rsid w:val="005C7262"/>
    <w:rsid w:val="005C7564"/>
    <w:rsid w:val="005C79B6"/>
    <w:rsid w:val="005C79D3"/>
    <w:rsid w:val="005C7A87"/>
    <w:rsid w:val="005C7BE6"/>
    <w:rsid w:val="005C7CB8"/>
    <w:rsid w:val="005C7CEC"/>
    <w:rsid w:val="005C7D29"/>
    <w:rsid w:val="005D0186"/>
    <w:rsid w:val="005D0290"/>
    <w:rsid w:val="005D02D1"/>
    <w:rsid w:val="005D0322"/>
    <w:rsid w:val="005D0367"/>
    <w:rsid w:val="005D038F"/>
    <w:rsid w:val="005D0A7A"/>
    <w:rsid w:val="005D0A7C"/>
    <w:rsid w:val="005D0B67"/>
    <w:rsid w:val="005D0B88"/>
    <w:rsid w:val="005D0D89"/>
    <w:rsid w:val="005D103C"/>
    <w:rsid w:val="005D106B"/>
    <w:rsid w:val="005D10F0"/>
    <w:rsid w:val="005D112C"/>
    <w:rsid w:val="005D1130"/>
    <w:rsid w:val="005D14DA"/>
    <w:rsid w:val="005D15D8"/>
    <w:rsid w:val="005D1658"/>
    <w:rsid w:val="005D165A"/>
    <w:rsid w:val="005D16BF"/>
    <w:rsid w:val="005D17BB"/>
    <w:rsid w:val="005D19A7"/>
    <w:rsid w:val="005D1A8D"/>
    <w:rsid w:val="005D1ABA"/>
    <w:rsid w:val="005D1ACD"/>
    <w:rsid w:val="005D1DF9"/>
    <w:rsid w:val="005D2468"/>
    <w:rsid w:val="005D263E"/>
    <w:rsid w:val="005D27A1"/>
    <w:rsid w:val="005D29A7"/>
    <w:rsid w:val="005D2BB4"/>
    <w:rsid w:val="005D2BBC"/>
    <w:rsid w:val="005D2C17"/>
    <w:rsid w:val="005D2E98"/>
    <w:rsid w:val="005D30D3"/>
    <w:rsid w:val="005D30EE"/>
    <w:rsid w:val="005D3297"/>
    <w:rsid w:val="005D34B4"/>
    <w:rsid w:val="005D3618"/>
    <w:rsid w:val="005D3A3F"/>
    <w:rsid w:val="005D3AEE"/>
    <w:rsid w:val="005D3D5C"/>
    <w:rsid w:val="005D3F18"/>
    <w:rsid w:val="005D40A3"/>
    <w:rsid w:val="005D4496"/>
    <w:rsid w:val="005D4530"/>
    <w:rsid w:val="005D46CB"/>
    <w:rsid w:val="005D470C"/>
    <w:rsid w:val="005D47BE"/>
    <w:rsid w:val="005D4A87"/>
    <w:rsid w:val="005D4B20"/>
    <w:rsid w:val="005D4C66"/>
    <w:rsid w:val="005D4CC5"/>
    <w:rsid w:val="005D4CD6"/>
    <w:rsid w:val="005D4F31"/>
    <w:rsid w:val="005D520F"/>
    <w:rsid w:val="005D532D"/>
    <w:rsid w:val="005D54A7"/>
    <w:rsid w:val="005D54BC"/>
    <w:rsid w:val="005D55C2"/>
    <w:rsid w:val="005D5911"/>
    <w:rsid w:val="005D59BB"/>
    <w:rsid w:val="005D59FF"/>
    <w:rsid w:val="005D5A65"/>
    <w:rsid w:val="005D5D2F"/>
    <w:rsid w:val="005D5E47"/>
    <w:rsid w:val="005D5FC9"/>
    <w:rsid w:val="005D60D3"/>
    <w:rsid w:val="005D6194"/>
    <w:rsid w:val="005D61BB"/>
    <w:rsid w:val="005D621B"/>
    <w:rsid w:val="005D6342"/>
    <w:rsid w:val="005D65A2"/>
    <w:rsid w:val="005D67EB"/>
    <w:rsid w:val="005D6916"/>
    <w:rsid w:val="005D6B3F"/>
    <w:rsid w:val="005D6D54"/>
    <w:rsid w:val="005D6EB0"/>
    <w:rsid w:val="005D6F4B"/>
    <w:rsid w:val="005D6FD9"/>
    <w:rsid w:val="005D7087"/>
    <w:rsid w:val="005D71A4"/>
    <w:rsid w:val="005D7314"/>
    <w:rsid w:val="005D73B3"/>
    <w:rsid w:val="005D7640"/>
    <w:rsid w:val="005D76E3"/>
    <w:rsid w:val="005D7AE9"/>
    <w:rsid w:val="005D7BF0"/>
    <w:rsid w:val="005D7C4F"/>
    <w:rsid w:val="005D7E17"/>
    <w:rsid w:val="005D7EB2"/>
    <w:rsid w:val="005D7F9C"/>
    <w:rsid w:val="005E0146"/>
    <w:rsid w:val="005E01C2"/>
    <w:rsid w:val="005E038D"/>
    <w:rsid w:val="005E0404"/>
    <w:rsid w:val="005E05B5"/>
    <w:rsid w:val="005E05D2"/>
    <w:rsid w:val="005E0641"/>
    <w:rsid w:val="005E06C6"/>
    <w:rsid w:val="005E0748"/>
    <w:rsid w:val="005E079B"/>
    <w:rsid w:val="005E084B"/>
    <w:rsid w:val="005E0BCC"/>
    <w:rsid w:val="005E0C60"/>
    <w:rsid w:val="005E1246"/>
    <w:rsid w:val="005E12AF"/>
    <w:rsid w:val="005E1370"/>
    <w:rsid w:val="005E15F8"/>
    <w:rsid w:val="005E1793"/>
    <w:rsid w:val="005E1A43"/>
    <w:rsid w:val="005E1ABF"/>
    <w:rsid w:val="005E1D4A"/>
    <w:rsid w:val="005E1D9E"/>
    <w:rsid w:val="005E1EC8"/>
    <w:rsid w:val="005E1F5B"/>
    <w:rsid w:val="005E1F84"/>
    <w:rsid w:val="005E2311"/>
    <w:rsid w:val="005E2354"/>
    <w:rsid w:val="005E23C8"/>
    <w:rsid w:val="005E24E3"/>
    <w:rsid w:val="005E26ED"/>
    <w:rsid w:val="005E297F"/>
    <w:rsid w:val="005E2A9D"/>
    <w:rsid w:val="005E2B50"/>
    <w:rsid w:val="005E2E37"/>
    <w:rsid w:val="005E308D"/>
    <w:rsid w:val="005E3127"/>
    <w:rsid w:val="005E312C"/>
    <w:rsid w:val="005E327D"/>
    <w:rsid w:val="005E34D4"/>
    <w:rsid w:val="005E3783"/>
    <w:rsid w:val="005E3825"/>
    <w:rsid w:val="005E38F3"/>
    <w:rsid w:val="005E398E"/>
    <w:rsid w:val="005E3A23"/>
    <w:rsid w:val="005E3AE3"/>
    <w:rsid w:val="005E4303"/>
    <w:rsid w:val="005E433B"/>
    <w:rsid w:val="005E47F4"/>
    <w:rsid w:val="005E4863"/>
    <w:rsid w:val="005E4A61"/>
    <w:rsid w:val="005E4C05"/>
    <w:rsid w:val="005E5384"/>
    <w:rsid w:val="005E54A7"/>
    <w:rsid w:val="005E557B"/>
    <w:rsid w:val="005E5635"/>
    <w:rsid w:val="005E57AA"/>
    <w:rsid w:val="005E5917"/>
    <w:rsid w:val="005E5B11"/>
    <w:rsid w:val="005E5D6D"/>
    <w:rsid w:val="005E5D87"/>
    <w:rsid w:val="005E5F26"/>
    <w:rsid w:val="005E63DF"/>
    <w:rsid w:val="005E646A"/>
    <w:rsid w:val="005E65B0"/>
    <w:rsid w:val="005E65EF"/>
    <w:rsid w:val="005E691B"/>
    <w:rsid w:val="005E6A6B"/>
    <w:rsid w:val="005E6C22"/>
    <w:rsid w:val="005E6E16"/>
    <w:rsid w:val="005E6E2C"/>
    <w:rsid w:val="005E6FDD"/>
    <w:rsid w:val="005E70E2"/>
    <w:rsid w:val="005E72D3"/>
    <w:rsid w:val="005E734D"/>
    <w:rsid w:val="005E7661"/>
    <w:rsid w:val="005E7716"/>
    <w:rsid w:val="005E784B"/>
    <w:rsid w:val="005E7B3E"/>
    <w:rsid w:val="005E7C45"/>
    <w:rsid w:val="005E7CEA"/>
    <w:rsid w:val="005E7D22"/>
    <w:rsid w:val="005E7D48"/>
    <w:rsid w:val="005E7D4F"/>
    <w:rsid w:val="005E7DB1"/>
    <w:rsid w:val="005E7EF5"/>
    <w:rsid w:val="005F010A"/>
    <w:rsid w:val="005F043D"/>
    <w:rsid w:val="005F0441"/>
    <w:rsid w:val="005F0645"/>
    <w:rsid w:val="005F097F"/>
    <w:rsid w:val="005F0AA5"/>
    <w:rsid w:val="005F0BEA"/>
    <w:rsid w:val="005F0D26"/>
    <w:rsid w:val="005F0EC3"/>
    <w:rsid w:val="005F0F84"/>
    <w:rsid w:val="005F1365"/>
    <w:rsid w:val="005F1380"/>
    <w:rsid w:val="005F13E6"/>
    <w:rsid w:val="005F13E7"/>
    <w:rsid w:val="005F142D"/>
    <w:rsid w:val="005F168E"/>
    <w:rsid w:val="005F17C4"/>
    <w:rsid w:val="005F1C4D"/>
    <w:rsid w:val="005F1D77"/>
    <w:rsid w:val="005F2033"/>
    <w:rsid w:val="005F2342"/>
    <w:rsid w:val="005F28AD"/>
    <w:rsid w:val="005F28EB"/>
    <w:rsid w:val="005F2AA1"/>
    <w:rsid w:val="005F2CCF"/>
    <w:rsid w:val="005F2F44"/>
    <w:rsid w:val="005F337F"/>
    <w:rsid w:val="005F355C"/>
    <w:rsid w:val="005F3729"/>
    <w:rsid w:val="005F384B"/>
    <w:rsid w:val="005F385D"/>
    <w:rsid w:val="005F39D1"/>
    <w:rsid w:val="005F3A10"/>
    <w:rsid w:val="005F3A5E"/>
    <w:rsid w:val="005F3B7D"/>
    <w:rsid w:val="005F3C41"/>
    <w:rsid w:val="005F3D9A"/>
    <w:rsid w:val="005F3EA0"/>
    <w:rsid w:val="005F3EBD"/>
    <w:rsid w:val="005F3F0E"/>
    <w:rsid w:val="005F3F2C"/>
    <w:rsid w:val="005F3F71"/>
    <w:rsid w:val="005F40FA"/>
    <w:rsid w:val="005F4187"/>
    <w:rsid w:val="005F420C"/>
    <w:rsid w:val="005F42E3"/>
    <w:rsid w:val="005F43D8"/>
    <w:rsid w:val="005F4487"/>
    <w:rsid w:val="005F44B0"/>
    <w:rsid w:val="005F462C"/>
    <w:rsid w:val="005F488E"/>
    <w:rsid w:val="005F4A0F"/>
    <w:rsid w:val="005F4BA8"/>
    <w:rsid w:val="005F4D33"/>
    <w:rsid w:val="005F4DD5"/>
    <w:rsid w:val="005F4DF5"/>
    <w:rsid w:val="005F4EB4"/>
    <w:rsid w:val="005F50AD"/>
    <w:rsid w:val="005F5172"/>
    <w:rsid w:val="005F5505"/>
    <w:rsid w:val="005F5531"/>
    <w:rsid w:val="005F5748"/>
    <w:rsid w:val="005F588E"/>
    <w:rsid w:val="005F58B0"/>
    <w:rsid w:val="005F59F2"/>
    <w:rsid w:val="005F5AE8"/>
    <w:rsid w:val="005F5B31"/>
    <w:rsid w:val="005F5B34"/>
    <w:rsid w:val="005F5BEA"/>
    <w:rsid w:val="005F5D10"/>
    <w:rsid w:val="005F61BD"/>
    <w:rsid w:val="005F64EF"/>
    <w:rsid w:val="005F6587"/>
    <w:rsid w:val="005F6A2C"/>
    <w:rsid w:val="005F6BB3"/>
    <w:rsid w:val="005F6D5C"/>
    <w:rsid w:val="005F6DF0"/>
    <w:rsid w:val="005F6E7B"/>
    <w:rsid w:val="005F6EA6"/>
    <w:rsid w:val="005F6EC1"/>
    <w:rsid w:val="005F730F"/>
    <w:rsid w:val="005F75F6"/>
    <w:rsid w:val="005F7AFF"/>
    <w:rsid w:val="005F7C13"/>
    <w:rsid w:val="005F7CA8"/>
    <w:rsid w:val="005F7E2E"/>
    <w:rsid w:val="005F7F4E"/>
    <w:rsid w:val="00600159"/>
    <w:rsid w:val="00600191"/>
    <w:rsid w:val="006001D3"/>
    <w:rsid w:val="00600257"/>
    <w:rsid w:val="00600318"/>
    <w:rsid w:val="00600328"/>
    <w:rsid w:val="0060047F"/>
    <w:rsid w:val="00600480"/>
    <w:rsid w:val="0060073B"/>
    <w:rsid w:val="006007AF"/>
    <w:rsid w:val="0060086D"/>
    <w:rsid w:val="00600B3C"/>
    <w:rsid w:val="00600B8C"/>
    <w:rsid w:val="00600BAB"/>
    <w:rsid w:val="00600C3C"/>
    <w:rsid w:val="00601017"/>
    <w:rsid w:val="006012C6"/>
    <w:rsid w:val="00601427"/>
    <w:rsid w:val="00601526"/>
    <w:rsid w:val="00601555"/>
    <w:rsid w:val="006015A5"/>
    <w:rsid w:val="006017CF"/>
    <w:rsid w:val="0060192D"/>
    <w:rsid w:val="00601A7F"/>
    <w:rsid w:val="00601BD8"/>
    <w:rsid w:val="006020BF"/>
    <w:rsid w:val="00602292"/>
    <w:rsid w:val="00602308"/>
    <w:rsid w:val="006023E7"/>
    <w:rsid w:val="006025F2"/>
    <w:rsid w:val="006026B9"/>
    <w:rsid w:val="00602702"/>
    <w:rsid w:val="006029FC"/>
    <w:rsid w:val="00602B0A"/>
    <w:rsid w:val="00602B22"/>
    <w:rsid w:val="00602BE3"/>
    <w:rsid w:val="00602D0A"/>
    <w:rsid w:val="00602E15"/>
    <w:rsid w:val="0060301B"/>
    <w:rsid w:val="006030CB"/>
    <w:rsid w:val="0060310C"/>
    <w:rsid w:val="0060321E"/>
    <w:rsid w:val="006034D3"/>
    <w:rsid w:val="0060381F"/>
    <w:rsid w:val="00603BA3"/>
    <w:rsid w:val="00603C48"/>
    <w:rsid w:val="00603FE4"/>
    <w:rsid w:val="0060411A"/>
    <w:rsid w:val="006043E5"/>
    <w:rsid w:val="0060440D"/>
    <w:rsid w:val="006048A9"/>
    <w:rsid w:val="00604ADA"/>
    <w:rsid w:val="00604AF2"/>
    <w:rsid w:val="00604B8B"/>
    <w:rsid w:val="00604C23"/>
    <w:rsid w:val="00604C34"/>
    <w:rsid w:val="00604DC1"/>
    <w:rsid w:val="00604E86"/>
    <w:rsid w:val="00604EA0"/>
    <w:rsid w:val="0060503D"/>
    <w:rsid w:val="006050EE"/>
    <w:rsid w:val="0060514F"/>
    <w:rsid w:val="00605399"/>
    <w:rsid w:val="006057F8"/>
    <w:rsid w:val="006058B5"/>
    <w:rsid w:val="006058D9"/>
    <w:rsid w:val="00605CEF"/>
    <w:rsid w:val="00605EA9"/>
    <w:rsid w:val="00605F2B"/>
    <w:rsid w:val="00606157"/>
    <w:rsid w:val="00606369"/>
    <w:rsid w:val="00606384"/>
    <w:rsid w:val="00606664"/>
    <w:rsid w:val="006067DB"/>
    <w:rsid w:val="00606896"/>
    <w:rsid w:val="00606B0F"/>
    <w:rsid w:val="00606B70"/>
    <w:rsid w:val="00606D33"/>
    <w:rsid w:val="006070A3"/>
    <w:rsid w:val="00607264"/>
    <w:rsid w:val="00607436"/>
    <w:rsid w:val="006075BF"/>
    <w:rsid w:val="00607766"/>
    <w:rsid w:val="006078DE"/>
    <w:rsid w:val="00607A73"/>
    <w:rsid w:val="00607B76"/>
    <w:rsid w:val="00607C61"/>
    <w:rsid w:val="00607CA3"/>
    <w:rsid w:val="00607D40"/>
    <w:rsid w:val="00607D7F"/>
    <w:rsid w:val="00607E2A"/>
    <w:rsid w:val="00607F2A"/>
    <w:rsid w:val="00610251"/>
    <w:rsid w:val="006102C2"/>
    <w:rsid w:val="00610350"/>
    <w:rsid w:val="006104C2"/>
    <w:rsid w:val="00610657"/>
    <w:rsid w:val="006106BC"/>
    <w:rsid w:val="006106D8"/>
    <w:rsid w:val="006106EA"/>
    <w:rsid w:val="006107E2"/>
    <w:rsid w:val="006108A7"/>
    <w:rsid w:val="006109B4"/>
    <w:rsid w:val="00610ABF"/>
    <w:rsid w:val="00610BBC"/>
    <w:rsid w:val="006111AC"/>
    <w:rsid w:val="0061134E"/>
    <w:rsid w:val="0061139F"/>
    <w:rsid w:val="006114E5"/>
    <w:rsid w:val="0061163A"/>
    <w:rsid w:val="00611870"/>
    <w:rsid w:val="00611A5B"/>
    <w:rsid w:val="00611C7F"/>
    <w:rsid w:val="00611CEE"/>
    <w:rsid w:val="00611EBF"/>
    <w:rsid w:val="0061208C"/>
    <w:rsid w:val="006120C6"/>
    <w:rsid w:val="006120E6"/>
    <w:rsid w:val="006121A2"/>
    <w:rsid w:val="00612279"/>
    <w:rsid w:val="00612950"/>
    <w:rsid w:val="00612B15"/>
    <w:rsid w:val="00612CFB"/>
    <w:rsid w:val="00612D79"/>
    <w:rsid w:val="00612D9B"/>
    <w:rsid w:val="00612D9C"/>
    <w:rsid w:val="00612F22"/>
    <w:rsid w:val="00612FEC"/>
    <w:rsid w:val="00613004"/>
    <w:rsid w:val="0061328F"/>
    <w:rsid w:val="00613815"/>
    <w:rsid w:val="00613AB5"/>
    <w:rsid w:val="00613E8A"/>
    <w:rsid w:val="00613EF9"/>
    <w:rsid w:val="00613F10"/>
    <w:rsid w:val="00613FDB"/>
    <w:rsid w:val="0061428F"/>
    <w:rsid w:val="0061451F"/>
    <w:rsid w:val="0061452F"/>
    <w:rsid w:val="0061482D"/>
    <w:rsid w:val="00614971"/>
    <w:rsid w:val="006149D7"/>
    <w:rsid w:val="00614BCE"/>
    <w:rsid w:val="00614C82"/>
    <w:rsid w:val="00614D34"/>
    <w:rsid w:val="00614E0B"/>
    <w:rsid w:val="00614EAF"/>
    <w:rsid w:val="0061519E"/>
    <w:rsid w:val="006152C6"/>
    <w:rsid w:val="00615408"/>
    <w:rsid w:val="0061547D"/>
    <w:rsid w:val="00615664"/>
    <w:rsid w:val="00615995"/>
    <w:rsid w:val="00615A1E"/>
    <w:rsid w:val="00615C1F"/>
    <w:rsid w:val="006161F7"/>
    <w:rsid w:val="006163C3"/>
    <w:rsid w:val="00616409"/>
    <w:rsid w:val="00616584"/>
    <w:rsid w:val="006165D6"/>
    <w:rsid w:val="0061662F"/>
    <w:rsid w:val="006167C7"/>
    <w:rsid w:val="006167CF"/>
    <w:rsid w:val="006168FC"/>
    <w:rsid w:val="006169AB"/>
    <w:rsid w:val="00616B05"/>
    <w:rsid w:val="00616B65"/>
    <w:rsid w:val="00616B9B"/>
    <w:rsid w:val="00616BFB"/>
    <w:rsid w:val="00616D02"/>
    <w:rsid w:val="00616F09"/>
    <w:rsid w:val="00617311"/>
    <w:rsid w:val="00617448"/>
    <w:rsid w:val="0061747E"/>
    <w:rsid w:val="006174E1"/>
    <w:rsid w:val="00617776"/>
    <w:rsid w:val="00617A3A"/>
    <w:rsid w:val="00617A4C"/>
    <w:rsid w:val="00617CCC"/>
    <w:rsid w:val="00617CD6"/>
    <w:rsid w:val="0062008B"/>
    <w:rsid w:val="00620129"/>
    <w:rsid w:val="006201FF"/>
    <w:rsid w:val="00620F8C"/>
    <w:rsid w:val="006210BA"/>
    <w:rsid w:val="00621322"/>
    <w:rsid w:val="00621443"/>
    <w:rsid w:val="00621570"/>
    <w:rsid w:val="006216A1"/>
    <w:rsid w:val="0062183D"/>
    <w:rsid w:val="0062194A"/>
    <w:rsid w:val="00621A06"/>
    <w:rsid w:val="00621B46"/>
    <w:rsid w:val="00621DA9"/>
    <w:rsid w:val="00621E1A"/>
    <w:rsid w:val="00621F15"/>
    <w:rsid w:val="0062205A"/>
    <w:rsid w:val="00622182"/>
    <w:rsid w:val="006221EB"/>
    <w:rsid w:val="0062232C"/>
    <w:rsid w:val="00622371"/>
    <w:rsid w:val="006223FC"/>
    <w:rsid w:val="0062255E"/>
    <w:rsid w:val="00622A22"/>
    <w:rsid w:val="00622B0E"/>
    <w:rsid w:val="00622DB7"/>
    <w:rsid w:val="00622F63"/>
    <w:rsid w:val="0062300D"/>
    <w:rsid w:val="00623252"/>
    <w:rsid w:val="006234F6"/>
    <w:rsid w:val="006235E3"/>
    <w:rsid w:val="0062388B"/>
    <w:rsid w:val="006238AE"/>
    <w:rsid w:val="00623C71"/>
    <w:rsid w:val="0062408B"/>
    <w:rsid w:val="00624189"/>
    <w:rsid w:val="00624207"/>
    <w:rsid w:val="006245C9"/>
    <w:rsid w:val="00624767"/>
    <w:rsid w:val="0062482A"/>
    <w:rsid w:val="00624905"/>
    <w:rsid w:val="00624DD8"/>
    <w:rsid w:val="00625088"/>
    <w:rsid w:val="0062531F"/>
    <w:rsid w:val="0062545D"/>
    <w:rsid w:val="00625613"/>
    <w:rsid w:val="006257E8"/>
    <w:rsid w:val="00625901"/>
    <w:rsid w:val="00625C7B"/>
    <w:rsid w:val="00625D15"/>
    <w:rsid w:val="00625D5E"/>
    <w:rsid w:val="00625E8A"/>
    <w:rsid w:val="00625F65"/>
    <w:rsid w:val="006263EC"/>
    <w:rsid w:val="0062643C"/>
    <w:rsid w:val="0062660A"/>
    <w:rsid w:val="00626A2A"/>
    <w:rsid w:val="00626BA2"/>
    <w:rsid w:val="00626BA7"/>
    <w:rsid w:val="00626D71"/>
    <w:rsid w:val="00626EBD"/>
    <w:rsid w:val="00627058"/>
    <w:rsid w:val="0062726E"/>
    <w:rsid w:val="0062728A"/>
    <w:rsid w:val="00627390"/>
    <w:rsid w:val="006273C6"/>
    <w:rsid w:val="0062742C"/>
    <w:rsid w:val="0062742F"/>
    <w:rsid w:val="00627453"/>
    <w:rsid w:val="006275B1"/>
    <w:rsid w:val="006275D8"/>
    <w:rsid w:val="0062788F"/>
    <w:rsid w:val="00627A07"/>
    <w:rsid w:val="00627AF7"/>
    <w:rsid w:val="00627B34"/>
    <w:rsid w:val="00627DD9"/>
    <w:rsid w:val="0063029F"/>
    <w:rsid w:val="006302D3"/>
    <w:rsid w:val="00630311"/>
    <w:rsid w:val="006303C0"/>
    <w:rsid w:val="00630761"/>
    <w:rsid w:val="0063082F"/>
    <w:rsid w:val="006308AA"/>
    <w:rsid w:val="00630969"/>
    <w:rsid w:val="00630982"/>
    <w:rsid w:val="006309A5"/>
    <w:rsid w:val="00630A01"/>
    <w:rsid w:val="00630A38"/>
    <w:rsid w:val="00630BA8"/>
    <w:rsid w:val="00630BAC"/>
    <w:rsid w:val="00630C4A"/>
    <w:rsid w:val="00630DB7"/>
    <w:rsid w:val="00630F09"/>
    <w:rsid w:val="00631113"/>
    <w:rsid w:val="0063115F"/>
    <w:rsid w:val="006312BB"/>
    <w:rsid w:val="006312F0"/>
    <w:rsid w:val="00631373"/>
    <w:rsid w:val="006315A9"/>
    <w:rsid w:val="00631611"/>
    <w:rsid w:val="00631746"/>
    <w:rsid w:val="00631906"/>
    <w:rsid w:val="0063193A"/>
    <w:rsid w:val="006319B4"/>
    <w:rsid w:val="00631BB2"/>
    <w:rsid w:val="00631C9B"/>
    <w:rsid w:val="00631D86"/>
    <w:rsid w:val="00632069"/>
    <w:rsid w:val="006320E9"/>
    <w:rsid w:val="00632159"/>
    <w:rsid w:val="0063253E"/>
    <w:rsid w:val="006326A7"/>
    <w:rsid w:val="0063273C"/>
    <w:rsid w:val="006327C3"/>
    <w:rsid w:val="006328C6"/>
    <w:rsid w:val="00632D38"/>
    <w:rsid w:val="00632EA9"/>
    <w:rsid w:val="00632EB5"/>
    <w:rsid w:val="0063317D"/>
    <w:rsid w:val="0063337D"/>
    <w:rsid w:val="00633493"/>
    <w:rsid w:val="00633716"/>
    <w:rsid w:val="00633747"/>
    <w:rsid w:val="0063377B"/>
    <w:rsid w:val="00633FAD"/>
    <w:rsid w:val="00633FC0"/>
    <w:rsid w:val="00633FD5"/>
    <w:rsid w:val="00633FF4"/>
    <w:rsid w:val="0063406A"/>
    <w:rsid w:val="006340C4"/>
    <w:rsid w:val="006342D6"/>
    <w:rsid w:val="00634411"/>
    <w:rsid w:val="006344CD"/>
    <w:rsid w:val="0063487B"/>
    <w:rsid w:val="00634A77"/>
    <w:rsid w:val="00634C78"/>
    <w:rsid w:val="00634F17"/>
    <w:rsid w:val="00634F3E"/>
    <w:rsid w:val="0063503C"/>
    <w:rsid w:val="006350E0"/>
    <w:rsid w:val="00635146"/>
    <w:rsid w:val="00635884"/>
    <w:rsid w:val="00635924"/>
    <w:rsid w:val="00635987"/>
    <w:rsid w:val="00635BDB"/>
    <w:rsid w:val="00635CB3"/>
    <w:rsid w:val="00635CCB"/>
    <w:rsid w:val="00635CDD"/>
    <w:rsid w:val="00635CEC"/>
    <w:rsid w:val="00635F6E"/>
    <w:rsid w:val="0063613B"/>
    <w:rsid w:val="006361A1"/>
    <w:rsid w:val="006365AB"/>
    <w:rsid w:val="00636613"/>
    <w:rsid w:val="006367AF"/>
    <w:rsid w:val="006367E2"/>
    <w:rsid w:val="0063690C"/>
    <w:rsid w:val="00636942"/>
    <w:rsid w:val="00636996"/>
    <w:rsid w:val="006369F3"/>
    <w:rsid w:val="00636A48"/>
    <w:rsid w:val="00636FEE"/>
    <w:rsid w:val="00637092"/>
    <w:rsid w:val="00637125"/>
    <w:rsid w:val="006372A2"/>
    <w:rsid w:val="00637348"/>
    <w:rsid w:val="00637478"/>
    <w:rsid w:val="00637582"/>
    <w:rsid w:val="0063775D"/>
    <w:rsid w:val="00637824"/>
    <w:rsid w:val="006378E9"/>
    <w:rsid w:val="00637BD8"/>
    <w:rsid w:val="00637C6F"/>
    <w:rsid w:val="00637C8E"/>
    <w:rsid w:val="00637CEE"/>
    <w:rsid w:val="00640078"/>
    <w:rsid w:val="0064031D"/>
    <w:rsid w:val="0064053A"/>
    <w:rsid w:val="006406D8"/>
    <w:rsid w:val="00640A2B"/>
    <w:rsid w:val="00640B1C"/>
    <w:rsid w:val="00640D2D"/>
    <w:rsid w:val="00640D52"/>
    <w:rsid w:val="00640D90"/>
    <w:rsid w:val="006410B2"/>
    <w:rsid w:val="00641101"/>
    <w:rsid w:val="00641294"/>
    <w:rsid w:val="006412E2"/>
    <w:rsid w:val="0064149A"/>
    <w:rsid w:val="006414BE"/>
    <w:rsid w:val="00641558"/>
    <w:rsid w:val="0064158F"/>
    <w:rsid w:val="006416B4"/>
    <w:rsid w:val="006416ED"/>
    <w:rsid w:val="00641758"/>
    <w:rsid w:val="006417BB"/>
    <w:rsid w:val="006417F4"/>
    <w:rsid w:val="00641BB2"/>
    <w:rsid w:val="00641C2A"/>
    <w:rsid w:val="00641CB8"/>
    <w:rsid w:val="00641EE5"/>
    <w:rsid w:val="00641F09"/>
    <w:rsid w:val="00641F0F"/>
    <w:rsid w:val="00641F41"/>
    <w:rsid w:val="00641F56"/>
    <w:rsid w:val="006420A6"/>
    <w:rsid w:val="00642C33"/>
    <w:rsid w:val="00642C53"/>
    <w:rsid w:val="00642C7C"/>
    <w:rsid w:val="00642DB8"/>
    <w:rsid w:val="00642E48"/>
    <w:rsid w:val="00642E60"/>
    <w:rsid w:val="00642F35"/>
    <w:rsid w:val="00642FF2"/>
    <w:rsid w:val="00643025"/>
    <w:rsid w:val="00643363"/>
    <w:rsid w:val="006435C0"/>
    <w:rsid w:val="00643716"/>
    <w:rsid w:val="00643970"/>
    <w:rsid w:val="00643982"/>
    <w:rsid w:val="006439D3"/>
    <w:rsid w:val="00643A35"/>
    <w:rsid w:val="00643C91"/>
    <w:rsid w:val="00643CE3"/>
    <w:rsid w:val="00643D4D"/>
    <w:rsid w:val="00643F27"/>
    <w:rsid w:val="006441C3"/>
    <w:rsid w:val="00644237"/>
    <w:rsid w:val="006443B6"/>
    <w:rsid w:val="0064445F"/>
    <w:rsid w:val="0064448B"/>
    <w:rsid w:val="006444E6"/>
    <w:rsid w:val="006445A7"/>
    <w:rsid w:val="006445E4"/>
    <w:rsid w:val="00644905"/>
    <w:rsid w:val="00644955"/>
    <w:rsid w:val="006449E0"/>
    <w:rsid w:val="00644A36"/>
    <w:rsid w:val="00644A43"/>
    <w:rsid w:val="00644CD5"/>
    <w:rsid w:val="00644F66"/>
    <w:rsid w:val="0064522D"/>
    <w:rsid w:val="00645264"/>
    <w:rsid w:val="0064527A"/>
    <w:rsid w:val="006453B6"/>
    <w:rsid w:val="00645403"/>
    <w:rsid w:val="006454F3"/>
    <w:rsid w:val="00645A35"/>
    <w:rsid w:val="00645B1C"/>
    <w:rsid w:val="00645CF4"/>
    <w:rsid w:val="00645F1E"/>
    <w:rsid w:val="00646041"/>
    <w:rsid w:val="006460F7"/>
    <w:rsid w:val="006461A6"/>
    <w:rsid w:val="006463EE"/>
    <w:rsid w:val="006463F2"/>
    <w:rsid w:val="006464B3"/>
    <w:rsid w:val="00646519"/>
    <w:rsid w:val="00646641"/>
    <w:rsid w:val="00646995"/>
    <w:rsid w:val="00646B8E"/>
    <w:rsid w:val="00646BD4"/>
    <w:rsid w:val="00646BDC"/>
    <w:rsid w:val="00647145"/>
    <w:rsid w:val="006473A7"/>
    <w:rsid w:val="006473C0"/>
    <w:rsid w:val="0064745B"/>
    <w:rsid w:val="00647925"/>
    <w:rsid w:val="00647936"/>
    <w:rsid w:val="00647C4E"/>
    <w:rsid w:val="00647EA5"/>
    <w:rsid w:val="00647EDE"/>
    <w:rsid w:val="00647F05"/>
    <w:rsid w:val="006502B1"/>
    <w:rsid w:val="006505C3"/>
    <w:rsid w:val="0065070F"/>
    <w:rsid w:val="006507D6"/>
    <w:rsid w:val="00650989"/>
    <w:rsid w:val="00650B14"/>
    <w:rsid w:val="00650DB6"/>
    <w:rsid w:val="0065100A"/>
    <w:rsid w:val="006511F1"/>
    <w:rsid w:val="006512EE"/>
    <w:rsid w:val="0065153E"/>
    <w:rsid w:val="0065176E"/>
    <w:rsid w:val="00651776"/>
    <w:rsid w:val="00651DD6"/>
    <w:rsid w:val="00651E8D"/>
    <w:rsid w:val="00652370"/>
    <w:rsid w:val="00652640"/>
    <w:rsid w:val="006529C7"/>
    <w:rsid w:val="00652B72"/>
    <w:rsid w:val="00652C80"/>
    <w:rsid w:val="00652DE7"/>
    <w:rsid w:val="00652F44"/>
    <w:rsid w:val="00652F6D"/>
    <w:rsid w:val="0065310F"/>
    <w:rsid w:val="0065326F"/>
    <w:rsid w:val="0065342B"/>
    <w:rsid w:val="00653433"/>
    <w:rsid w:val="006534A7"/>
    <w:rsid w:val="006534C9"/>
    <w:rsid w:val="006538EB"/>
    <w:rsid w:val="00653C02"/>
    <w:rsid w:val="00653D4F"/>
    <w:rsid w:val="00653E04"/>
    <w:rsid w:val="00654211"/>
    <w:rsid w:val="006543F5"/>
    <w:rsid w:val="00654472"/>
    <w:rsid w:val="0065495C"/>
    <w:rsid w:val="00654A8F"/>
    <w:rsid w:val="00654C4E"/>
    <w:rsid w:val="00654CF0"/>
    <w:rsid w:val="00654D0D"/>
    <w:rsid w:val="00654ECD"/>
    <w:rsid w:val="00655020"/>
    <w:rsid w:val="00655179"/>
    <w:rsid w:val="00655594"/>
    <w:rsid w:val="006555D8"/>
    <w:rsid w:val="0065561E"/>
    <w:rsid w:val="00655676"/>
    <w:rsid w:val="0065568B"/>
    <w:rsid w:val="0065597A"/>
    <w:rsid w:val="00655D84"/>
    <w:rsid w:val="00655E75"/>
    <w:rsid w:val="00655F56"/>
    <w:rsid w:val="00655F72"/>
    <w:rsid w:val="0065603F"/>
    <w:rsid w:val="00656052"/>
    <w:rsid w:val="006562A4"/>
    <w:rsid w:val="0065639F"/>
    <w:rsid w:val="0065640E"/>
    <w:rsid w:val="006565DA"/>
    <w:rsid w:val="006567A6"/>
    <w:rsid w:val="00656845"/>
    <w:rsid w:val="00656865"/>
    <w:rsid w:val="006569FE"/>
    <w:rsid w:val="00656D7B"/>
    <w:rsid w:val="00656DD3"/>
    <w:rsid w:val="00656E50"/>
    <w:rsid w:val="00656E5D"/>
    <w:rsid w:val="00657019"/>
    <w:rsid w:val="006570A8"/>
    <w:rsid w:val="00657129"/>
    <w:rsid w:val="0065717E"/>
    <w:rsid w:val="00657201"/>
    <w:rsid w:val="006572B9"/>
    <w:rsid w:val="006574BB"/>
    <w:rsid w:val="0065784E"/>
    <w:rsid w:val="006578EC"/>
    <w:rsid w:val="00657C51"/>
    <w:rsid w:val="00657D13"/>
    <w:rsid w:val="00657DA4"/>
    <w:rsid w:val="00657E57"/>
    <w:rsid w:val="00657E8C"/>
    <w:rsid w:val="00660112"/>
    <w:rsid w:val="00660200"/>
    <w:rsid w:val="0066026A"/>
    <w:rsid w:val="006602AA"/>
    <w:rsid w:val="006602C6"/>
    <w:rsid w:val="006602DC"/>
    <w:rsid w:val="0066049A"/>
    <w:rsid w:val="006604DA"/>
    <w:rsid w:val="00660507"/>
    <w:rsid w:val="00660555"/>
    <w:rsid w:val="0066085B"/>
    <w:rsid w:val="0066087E"/>
    <w:rsid w:val="00660984"/>
    <w:rsid w:val="00660B3B"/>
    <w:rsid w:val="00660B53"/>
    <w:rsid w:val="00660BD1"/>
    <w:rsid w:val="00660E39"/>
    <w:rsid w:val="00660E67"/>
    <w:rsid w:val="00661016"/>
    <w:rsid w:val="006612F8"/>
    <w:rsid w:val="0066139C"/>
    <w:rsid w:val="006613AB"/>
    <w:rsid w:val="006613EC"/>
    <w:rsid w:val="006615CB"/>
    <w:rsid w:val="0066171A"/>
    <w:rsid w:val="00661727"/>
    <w:rsid w:val="006619ED"/>
    <w:rsid w:val="00661D37"/>
    <w:rsid w:val="00661E89"/>
    <w:rsid w:val="00661EE9"/>
    <w:rsid w:val="00661F13"/>
    <w:rsid w:val="00662093"/>
    <w:rsid w:val="00662B5A"/>
    <w:rsid w:val="00662FC7"/>
    <w:rsid w:val="006631BF"/>
    <w:rsid w:val="006631CB"/>
    <w:rsid w:val="00663674"/>
    <w:rsid w:val="00663692"/>
    <w:rsid w:val="00663760"/>
    <w:rsid w:val="00663882"/>
    <w:rsid w:val="006643A9"/>
    <w:rsid w:val="006643B2"/>
    <w:rsid w:val="006643CD"/>
    <w:rsid w:val="00664404"/>
    <w:rsid w:val="00664786"/>
    <w:rsid w:val="00664A22"/>
    <w:rsid w:val="00664AA8"/>
    <w:rsid w:val="00664BC2"/>
    <w:rsid w:val="00664BF6"/>
    <w:rsid w:val="00664D7E"/>
    <w:rsid w:val="006653DC"/>
    <w:rsid w:val="006655CF"/>
    <w:rsid w:val="00665643"/>
    <w:rsid w:val="00665685"/>
    <w:rsid w:val="0066577C"/>
    <w:rsid w:val="00665AF2"/>
    <w:rsid w:val="00665B96"/>
    <w:rsid w:val="00665BFB"/>
    <w:rsid w:val="00665E8E"/>
    <w:rsid w:val="00665ED6"/>
    <w:rsid w:val="006661A5"/>
    <w:rsid w:val="006662FD"/>
    <w:rsid w:val="006665C0"/>
    <w:rsid w:val="0066665E"/>
    <w:rsid w:val="00666681"/>
    <w:rsid w:val="0066689D"/>
    <w:rsid w:val="00666963"/>
    <w:rsid w:val="00666B79"/>
    <w:rsid w:val="00666C60"/>
    <w:rsid w:val="00666EC7"/>
    <w:rsid w:val="00667082"/>
    <w:rsid w:val="006672A6"/>
    <w:rsid w:val="0066732E"/>
    <w:rsid w:val="00667355"/>
    <w:rsid w:val="00667534"/>
    <w:rsid w:val="00667725"/>
    <w:rsid w:val="006677B7"/>
    <w:rsid w:val="00667857"/>
    <w:rsid w:val="006679A0"/>
    <w:rsid w:val="00667C30"/>
    <w:rsid w:val="00667D1B"/>
    <w:rsid w:val="00667DC0"/>
    <w:rsid w:val="00667E57"/>
    <w:rsid w:val="00667EDA"/>
    <w:rsid w:val="00670157"/>
    <w:rsid w:val="006703BF"/>
    <w:rsid w:val="00670A36"/>
    <w:rsid w:val="00670ACE"/>
    <w:rsid w:val="00670B93"/>
    <w:rsid w:val="00670E1D"/>
    <w:rsid w:val="00670F66"/>
    <w:rsid w:val="006714AE"/>
    <w:rsid w:val="0067153A"/>
    <w:rsid w:val="0067165C"/>
    <w:rsid w:val="00671CDF"/>
    <w:rsid w:val="00671D2F"/>
    <w:rsid w:val="00671DA9"/>
    <w:rsid w:val="0067200B"/>
    <w:rsid w:val="00672052"/>
    <w:rsid w:val="0067214B"/>
    <w:rsid w:val="0067221C"/>
    <w:rsid w:val="0067237E"/>
    <w:rsid w:val="006723A8"/>
    <w:rsid w:val="00672420"/>
    <w:rsid w:val="0067243F"/>
    <w:rsid w:val="006727FE"/>
    <w:rsid w:val="006729C3"/>
    <w:rsid w:val="00672D23"/>
    <w:rsid w:val="00672F41"/>
    <w:rsid w:val="0067320D"/>
    <w:rsid w:val="0067328B"/>
    <w:rsid w:val="00673359"/>
    <w:rsid w:val="00673505"/>
    <w:rsid w:val="00673629"/>
    <w:rsid w:val="0067365E"/>
    <w:rsid w:val="006737D4"/>
    <w:rsid w:val="00673951"/>
    <w:rsid w:val="00673CB7"/>
    <w:rsid w:val="00673E24"/>
    <w:rsid w:val="006741DC"/>
    <w:rsid w:val="0067429A"/>
    <w:rsid w:val="00674945"/>
    <w:rsid w:val="006749E0"/>
    <w:rsid w:val="00674A86"/>
    <w:rsid w:val="00674B26"/>
    <w:rsid w:val="00674B2E"/>
    <w:rsid w:val="00674D13"/>
    <w:rsid w:val="00674F71"/>
    <w:rsid w:val="00674F73"/>
    <w:rsid w:val="00674FBC"/>
    <w:rsid w:val="006750E2"/>
    <w:rsid w:val="006751DE"/>
    <w:rsid w:val="00675372"/>
    <w:rsid w:val="0067537E"/>
    <w:rsid w:val="00675445"/>
    <w:rsid w:val="00675511"/>
    <w:rsid w:val="00675563"/>
    <w:rsid w:val="0067565D"/>
    <w:rsid w:val="00675779"/>
    <w:rsid w:val="006757DD"/>
    <w:rsid w:val="006757FE"/>
    <w:rsid w:val="006758FE"/>
    <w:rsid w:val="00675943"/>
    <w:rsid w:val="00675BEC"/>
    <w:rsid w:val="00675C8B"/>
    <w:rsid w:val="00675DCC"/>
    <w:rsid w:val="00675F24"/>
    <w:rsid w:val="006761FA"/>
    <w:rsid w:val="0067643F"/>
    <w:rsid w:val="00676483"/>
    <w:rsid w:val="006764A0"/>
    <w:rsid w:val="00676524"/>
    <w:rsid w:val="00676692"/>
    <w:rsid w:val="006769DA"/>
    <w:rsid w:val="00676A53"/>
    <w:rsid w:val="00676EFA"/>
    <w:rsid w:val="00676F0F"/>
    <w:rsid w:val="00676FAE"/>
    <w:rsid w:val="00677174"/>
    <w:rsid w:val="0067728B"/>
    <w:rsid w:val="00677547"/>
    <w:rsid w:val="006776FB"/>
    <w:rsid w:val="00677A95"/>
    <w:rsid w:val="00677ACE"/>
    <w:rsid w:val="00677AF1"/>
    <w:rsid w:val="00677F09"/>
    <w:rsid w:val="00677F14"/>
    <w:rsid w:val="00680135"/>
    <w:rsid w:val="0068058B"/>
    <w:rsid w:val="00680B61"/>
    <w:rsid w:val="00680CBF"/>
    <w:rsid w:val="00680CC1"/>
    <w:rsid w:val="0068149D"/>
    <w:rsid w:val="0068184A"/>
    <w:rsid w:val="00681979"/>
    <w:rsid w:val="00681CBA"/>
    <w:rsid w:val="0068200F"/>
    <w:rsid w:val="00682184"/>
    <w:rsid w:val="006821E5"/>
    <w:rsid w:val="006825E2"/>
    <w:rsid w:val="00682679"/>
    <w:rsid w:val="00682706"/>
    <w:rsid w:val="006827D9"/>
    <w:rsid w:val="00682D26"/>
    <w:rsid w:val="00682D6D"/>
    <w:rsid w:val="00682DEF"/>
    <w:rsid w:val="00682FA4"/>
    <w:rsid w:val="006833B2"/>
    <w:rsid w:val="00683A76"/>
    <w:rsid w:val="00683A7D"/>
    <w:rsid w:val="00683AAC"/>
    <w:rsid w:val="00683AC2"/>
    <w:rsid w:val="00683E69"/>
    <w:rsid w:val="006840ED"/>
    <w:rsid w:val="006840F9"/>
    <w:rsid w:val="0068423A"/>
    <w:rsid w:val="0068452E"/>
    <w:rsid w:val="00684960"/>
    <w:rsid w:val="00684988"/>
    <w:rsid w:val="006849EA"/>
    <w:rsid w:val="00684B89"/>
    <w:rsid w:val="00684C10"/>
    <w:rsid w:val="00684C71"/>
    <w:rsid w:val="00684D97"/>
    <w:rsid w:val="00684E3A"/>
    <w:rsid w:val="00684E4C"/>
    <w:rsid w:val="0068517C"/>
    <w:rsid w:val="006851B4"/>
    <w:rsid w:val="00685230"/>
    <w:rsid w:val="0068524D"/>
    <w:rsid w:val="00685256"/>
    <w:rsid w:val="00685572"/>
    <w:rsid w:val="00685576"/>
    <w:rsid w:val="0068558F"/>
    <w:rsid w:val="006855E9"/>
    <w:rsid w:val="0068588E"/>
    <w:rsid w:val="00685B05"/>
    <w:rsid w:val="00685C9A"/>
    <w:rsid w:val="00685E0B"/>
    <w:rsid w:val="00685E35"/>
    <w:rsid w:val="00685FC1"/>
    <w:rsid w:val="00685FC5"/>
    <w:rsid w:val="00685FE8"/>
    <w:rsid w:val="0068623A"/>
    <w:rsid w:val="00686388"/>
    <w:rsid w:val="0068659D"/>
    <w:rsid w:val="006867FB"/>
    <w:rsid w:val="006868A2"/>
    <w:rsid w:val="00686D4C"/>
    <w:rsid w:val="006872D7"/>
    <w:rsid w:val="00687540"/>
    <w:rsid w:val="00687649"/>
    <w:rsid w:val="006876A4"/>
    <w:rsid w:val="00687716"/>
    <w:rsid w:val="006877AB"/>
    <w:rsid w:val="00687828"/>
    <w:rsid w:val="00687A22"/>
    <w:rsid w:val="00687B46"/>
    <w:rsid w:val="00687D0F"/>
    <w:rsid w:val="00687F6D"/>
    <w:rsid w:val="00690076"/>
    <w:rsid w:val="0069022D"/>
    <w:rsid w:val="00690435"/>
    <w:rsid w:val="00690723"/>
    <w:rsid w:val="006909BA"/>
    <w:rsid w:val="00690A22"/>
    <w:rsid w:val="00690B67"/>
    <w:rsid w:val="00690D4A"/>
    <w:rsid w:val="00690FD1"/>
    <w:rsid w:val="006912F1"/>
    <w:rsid w:val="006916C8"/>
    <w:rsid w:val="006918F1"/>
    <w:rsid w:val="00691B3E"/>
    <w:rsid w:val="00691E0B"/>
    <w:rsid w:val="0069213E"/>
    <w:rsid w:val="00692155"/>
    <w:rsid w:val="00692236"/>
    <w:rsid w:val="006922FF"/>
    <w:rsid w:val="00692581"/>
    <w:rsid w:val="00692676"/>
    <w:rsid w:val="0069285A"/>
    <w:rsid w:val="00692C3A"/>
    <w:rsid w:val="00692CB2"/>
    <w:rsid w:val="00692E05"/>
    <w:rsid w:val="00692FAF"/>
    <w:rsid w:val="006930B9"/>
    <w:rsid w:val="006933C3"/>
    <w:rsid w:val="00693722"/>
    <w:rsid w:val="00693B41"/>
    <w:rsid w:val="00693C5F"/>
    <w:rsid w:val="00693D35"/>
    <w:rsid w:val="00693DE8"/>
    <w:rsid w:val="00693ED7"/>
    <w:rsid w:val="00693EEE"/>
    <w:rsid w:val="00693FA5"/>
    <w:rsid w:val="00694000"/>
    <w:rsid w:val="0069417C"/>
    <w:rsid w:val="00694203"/>
    <w:rsid w:val="006944A4"/>
    <w:rsid w:val="00694626"/>
    <w:rsid w:val="0069489B"/>
    <w:rsid w:val="006948A9"/>
    <w:rsid w:val="006948C5"/>
    <w:rsid w:val="00694B4A"/>
    <w:rsid w:val="00694CDF"/>
    <w:rsid w:val="00694D94"/>
    <w:rsid w:val="00694EE3"/>
    <w:rsid w:val="00694FD1"/>
    <w:rsid w:val="00695036"/>
    <w:rsid w:val="00695251"/>
    <w:rsid w:val="0069526F"/>
    <w:rsid w:val="006952A2"/>
    <w:rsid w:val="00695350"/>
    <w:rsid w:val="006953BA"/>
    <w:rsid w:val="006953F0"/>
    <w:rsid w:val="00695479"/>
    <w:rsid w:val="006954BF"/>
    <w:rsid w:val="006956F2"/>
    <w:rsid w:val="00695707"/>
    <w:rsid w:val="006958A4"/>
    <w:rsid w:val="006958E5"/>
    <w:rsid w:val="00695ADC"/>
    <w:rsid w:val="00695AF5"/>
    <w:rsid w:val="00695B45"/>
    <w:rsid w:val="00695BBD"/>
    <w:rsid w:val="00695C39"/>
    <w:rsid w:val="0069602E"/>
    <w:rsid w:val="006961B5"/>
    <w:rsid w:val="006961D0"/>
    <w:rsid w:val="0069627C"/>
    <w:rsid w:val="0069634C"/>
    <w:rsid w:val="006968C6"/>
    <w:rsid w:val="00696BA0"/>
    <w:rsid w:val="00696BC7"/>
    <w:rsid w:val="00696BE5"/>
    <w:rsid w:val="00697084"/>
    <w:rsid w:val="006970B6"/>
    <w:rsid w:val="006971C6"/>
    <w:rsid w:val="0069726E"/>
    <w:rsid w:val="00697338"/>
    <w:rsid w:val="00697460"/>
    <w:rsid w:val="0069746C"/>
    <w:rsid w:val="006976AA"/>
    <w:rsid w:val="00697751"/>
    <w:rsid w:val="00697B25"/>
    <w:rsid w:val="00697D4A"/>
    <w:rsid w:val="00697D9F"/>
    <w:rsid w:val="00697DB5"/>
    <w:rsid w:val="00697E2B"/>
    <w:rsid w:val="00697F1A"/>
    <w:rsid w:val="006A0057"/>
    <w:rsid w:val="006A00CF"/>
    <w:rsid w:val="006A0161"/>
    <w:rsid w:val="006A027F"/>
    <w:rsid w:val="006A02C3"/>
    <w:rsid w:val="006A04B2"/>
    <w:rsid w:val="006A052B"/>
    <w:rsid w:val="006A0569"/>
    <w:rsid w:val="006A0638"/>
    <w:rsid w:val="006A06B1"/>
    <w:rsid w:val="006A0822"/>
    <w:rsid w:val="006A0842"/>
    <w:rsid w:val="006A0B98"/>
    <w:rsid w:val="006A0C0F"/>
    <w:rsid w:val="006A0F7C"/>
    <w:rsid w:val="006A15CD"/>
    <w:rsid w:val="006A1698"/>
    <w:rsid w:val="006A17C0"/>
    <w:rsid w:val="006A1981"/>
    <w:rsid w:val="006A19BC"/>
    <w:rsid w:val="006A1A16"/>
    <w:rsid w:val="006A1D82"/>
    <w:rsid w:val="006A1E62"/>
    <w:rsid w:val="006A2291"/>
    <w:rsid w:val="006A22D9"/>
    <w:rsid w:val="006A2412"/>
    <w:rsid w:val="006A25B5"/>
    <w:rsid w:val="006A25F0"/>
    <w:rsid w:val="006A262C"/>
    <w:rsid w:val="006A2649"/>
    <w:rsid w:val="006A2788"/>
    <w:rsid w:val="006A291F"/>
    <w:rsid w:val="006A2C24"/>
    <w:rsid w:val="006A2C62"/>
    <w:rsid w:val="006A2E8B"/>
    <w:rsid w:val="006A2F34"/>
    <w:rsid w:val="006A2F77"/>
    <w:rsid w:val="006A310D"/>
    <w:rsid w:val="006A3392"/>
    <w:rsid w:val="006A35E2"/>
    <w:rsid w:val="006A36FF"/>
    <w:rsid w:val="006A3704"/>
    <w:rsid w:val="006A37BF"/>
    <w:rsid w:val="006A37D8"/>
    <w:rsid w:val="006A37E6"/>
    <w:rsid w:val="006A38E3"/>
    <w:rsid w:val="006A391E"/>
    <w:rsid w:val="006A39E4"/>
    <w:rsid w:val="006A3A8C"/>
    <w:rsid w:val="006A3C5C"/>
    <w:rsid w:val="006A3D6C"/>
    <w:rsid w:val="006A3DE3"/>
    <w:rsid w:val="006A4033"/>
    <w:rsid w:val="006A4074"/>
    <w:rsid w:val="006A410C"/>
    <w:rsid w:val="006A421B"/>
    <w:rsid w:val="006A4616"/>
    <w:rsid w:val="006A4774"/>
    <w:rsid w:val="006A4ABD"/>
    <w:rsid w:val="006A4BCD"/>
    <w:rsid w:val="006A4C8D"/>
    <w:rsid w:val="006A4CC2"/>
    <w:rsid w:val="006A4EC0"/>
    <w:rsid w:val="006A4F32"/>
    <w:rsid w:val="006A5168"/>
    <w:rsid w:val="006A528E"/>
    <w:rsid w:val="006A532B"/>
    <w:rsid w:val="006A53BE"/>
    <w:rsid w:val="006A59D1"/>
    <w:rsid w:val="006A5D24"/>
    <w:rsid w:val="006A5FD0"/>
    <w:rsid w:val="006A5FDE"/>
    <w:rsid w:val="006A6127"/>
    <w:rsid w:val="006A6316"/>
    <w:rsid w:val="006A65BA"/>
    <w:rsid w:val="006A6795"/>
    <w:rsid w:val="006A68A3"/>
    <w:rsid w:val="006A6969"/>
    <w:rsid w:val="006A6BD3"/>
    <w:rsid w:val="006A6C7F"/>
    <w:rsid w:val="006A6D9E"/>
    <w:rsid w:val="006A6F60"/>
    <w:rsid w:val="006A6F88"/>
    <w:rsid w:val="006A7069"/>
    <w:rsid w:val="006A71A2"/>
    <w:rsid w:val="006A7262"/>
    <w:rsid w:val="006A7286"/>
    <w:rsid w:val="006A7457"/>
    <w:rsid w:val="006A752C"/>
    <w:rsid w:val="006A7638"/>
    <w:rsid w:val="006A79E3"/>
    <w:rsid w:val="006A7A5D"/>
    <w:rsid w:val="006A7A91"/>
    <w:rsid w:val="006A7A9F"/>
    <w:rsid w:val="006A7B11"/>
    <w:rsid w:val="006A7DD3"/>
    <w:rsid w:val="006A7E28"/>
    <w:rsid w:val="006B0037"/>
    <w:rsid w:val="006B00CF"/>
    <w:rsid w:val="006B010F"/>
    <w:rsid w:val="006B0249"/>
    <w:rsid w:val="006B025D"/>
    <w:rsid w:val="006B06B1"/>
    <w:rsid w:val="006B0959"/>
    <w:rsid w:val="006B0991"/>
    <w:rsid w:val="006B0A9C"/>
    <w:rsid w:val="006B0B29"/>
    <w:rsid w:val="006B0C6A"/>
    <w:rsid w:val="006B0CAC"/>
    <w:rsid w:val="006B0D41"/>
    <w:rsid w:val="006B0DA0"/>
    <w:rsid w:val="006B0DD9"/>
    <w:rsid w:val="006B0FA0"/>
    <w:rsid w:val="006B12F7"/>
    <w:rsid w:val="006B12FB"/>
    <w:rsid w:val="006B13D9"/>
    <w:rsid w:val="006B147D"/>
    <w:rsid w:val="006B1516"/>
    <w:rsid w:val="006B16E7"/>
    <w:rsid w:val="006B17CA"/>
    <w:rsid w:val="006B1959"/>
    <w:rsid w:val="006B195B"/>
    <w:rsid w:val="006B1B84"/>
    <w:rsid w:val="006B1BC5"/>
    <w:rsid w:val="006B1DF3"/>
    <w:rsid w:val="006B1EF3"/>
    <w:rsid w:val="006B213A"/>
    <w:rsid w:val="006B232A"/>
    <w:rsid w:val="006B2357"/>
    <w:rsid w:val="006B2558"/>
    <w:rsid w:val="006B2713"/>
    <w:rsid w:val="006B291A"/>
    <w:rsid w:val="006B2925"/>
    <w:rsid w:val="006B2D13"/>
    <w:rsid w:val="006B3034"/>
    <w:rsid w:val="006B3420"/>
    <w:rsid w:val="006B34F5"/>
    <w:rsid w:val="006B3B1E"/>
    <w:rsid w:val="006B3F3C"/>
    <w:rsid w:val="006B412C"/>
    <w:rsid w:val="006B415A"/>
    <w:rsid w:val="006B436E"/>
    <w:rsid w:val="006B442E"/>
    <w:rsid w:val="006B44A4"/>
    <w:rsid w:val="006B458C"/>
    <w:rsid w:val="006B4BE5"/>
    <w:rsid w:val="006B4D3F"/>
    <w:rsid w:val="006B5582"/>
    <w:rsid w:val="006B57ED"/>
    <w:rsid w:val="006B5BAE"/>
    <w:rsid w:val="006B5DCF"/>
    <w:rsid w:val="006B5FED"/>
    <w:rsid w:val="006B64F9"/>
    <w:rsid w:val="006B662A"/>
    <w:rsid w:val="006B69A8"/>
    <w:rsid w:val="006B6AD1"/>
    <w:rsid w:val="006B6DEB"/>
    <w:rsid w:val="006B6F69"/>
    <w:rsid w:val="006B6FC0"/>
    <w:rsid w:val="006B70C0"/>
    <w:rsid w:val="006B72EA"/>
    <w:rsid w:val="006B74DA"/>
    <w:rsid w:val="006B786D"/>
    <w:rsid w:val="006B7ADD"/>
    <w:rsid w:val="006B7D31"/>
    <w:rsid w:val="006B7EE1"/>
    <w:rsid w:val="006B7F11"/>
    <w:rsid w:val="006C0158"/>
    <w:rsid w:val="006C060B"/>
    <w:rsid w:val="006C0830"/>
    <w:rsid w:val="006C0951"/>
    <w:rsid w:val="006C0A96"/>
    <w:rsid w:val="006C0CE8"/>
    <w:rsid w:val="006C0E41"/>
    <w:rsid w:val="006C10C1"/>
    <w:rsid w:val="006C1100"/>
    <w:rsid w:val="006C1332"/>
    <w:rsid w:val="006C1429"/>
    <w:rsid w:val="006C1480"/>
    <w:rsid w:val="006C1483"/>
    <w:rsid w:val="006C14C8"/>
    <w:rsid w:val="006C1525"/>
    <w:rsid w:val="006C15ED"/>
    <w:rsid w:val="006C172D"/>
    <w:rsid w:val="006C1D00"/>
    <w:rsid w:val="006C1F0D"/>
    <w:rsid w:val="006C1FF7"/>
    <w:rsid w:val="006C20E6"/>
    <w:rsid w:val="006C22AE"/>
    <w:rsid w:val="006C22BA"/>
    <w:rsid w:val="006C28F4"/>
    <w:rsid w:val="006C28FA"/>
    <w:rsid w:val="006C2977"/>
    <w:rsid w:val="006C2A85"/>
    <w:rsid w:val="006C2C06"/>
    <w:rsid w:val="006C2D54"/>
    <w:rsid w:val="006C2E64"/>
    <w:rsid w:val="006C2F58"/>
    <w:rsid w:val="006C2FFF"/>
    <w:rsid w:val="006C30CB"/>
    <w:rsid w:val="006C30D6"/>
    <w:rsid w:val="006C317E"/>
    <w:rsid w:val="006C31AC"/>
    <w:rsid w:val="006C31D3"/>
    <w:rsid w:val="006C3292"/>
    <w:rsid w:val="006C33B8"/>
    <w:rsid w:val="006C3542"/>
    <w:rsid w:val="006C35C1"/>
    <w:rsid w:val="006C3742"/>
    <w:rsid w:val="006C38BA"/>
    <w:rsid w:val="006C3B08"/>
    <w:rsid w:val="006C3BBA"/>
    <w:rsid w:val="006C3C57"/>
    <w:rsid w:val="006C3D07"/>
    <w:rsid w:val="006C3F60"/>
    <w:rsid w:val="006C3FDE"/>
    <w:rsid w:val="006C42CA"/>
    <w:rsid w:val="006C441C"/>
    <w:rsid w:val="006C446A"/>
    <w:rsid w:val="006C4969"/>
    <w:rsid w:val="006C4993"/>
    <w:rsid w:val="006C49DF"/>
    <w:rsid w:val="006C4C67"/>
    <w:rsid w:val="006C4D04"/>
    <w:rsid w:val="006C4EE1"/>
    <w:rsid w:val="006C4EE2"/>
    <w:rsid w:val="006C4F64"/>
    <w:rsid w:val="006C4FD4"/>
    <w:rsid w:val="006C539F"/>
    <w:rsid w:val="006C541E"/>
    <w:rsid w:val="006C5441"/>
    <w:rsid w:val="006C5465"/>
    <w:rsid w:val="006C56C4"/>
    <w:rsid w:val="006C56D0"/>
    <w:rsid w:val="006C5833"/>
    <w:rsid w:val="006C58CE"/>
    <w:rsid w:val="006C5A57"/>
    <w:rsid w:val="006C5F68"/>
    <w:rsid w:val="006C5FAA"/>
    <w:rsid w:val="006C6090"/>
    <w:rsid w:val="006C626E"/>
    <w:rsid w:val="006C636F"/>
    <w:rsid w:val="006C63E3"/>
    <w:rsid w:val="006C6403"/>
    <w:rsid w:val="006C64D0"/>
    <w:rsid w:val="006C656A"/>
    <w:rsid w:val="006C665E"/>
    <w:rsid w:val="006C668B"/>
    <w:rsid w:val="006C6886"/>
    <w:rsid w:val="006C6AF0"/>
    <w:rsid w:val="006C6D61"/>
    <w:rsid w:val="006C6E2D"/>
    <w:rsid w:val="006C6E63"/>
    <w:rsid w:val="006C6EB3"/>
    <w:rsid w:val="006C72AE"/>
    <w:rsid w:val="006C72FF"/>
    <w:rsid w:val="006C7547"/>
    <w:rsid w:val="006C7584"/>
    <w:rsid w:val="006C776F"/>
    <w:rsid w:val="006C7790"/>
    <w:rsid w:val="006C784F"/>
    <w:rsid w:val="006C7A6B"/>
    <w:rsid w:val="006C7B4A"/>
    <w:rsid w:val="006C7DF9"/>
    <w:rsid w:val="006C7EAE"/>
    <w:rsid w:val="006C7F71"/>
    <w:rsid w:val="006D00A3"/>
    <w:rsid w:val="006D01FB"/>
    <w:rsid w:val="006D03BD"/>
    <w:rsid w:val="006D0521"/>
    <w:rsid w:val="006D05E8"/>
    <w:rsid w:val="006D06DD"/>
    <w:rsid w:val="006D071C"/>
    <w:rsid w:val="006D0812"/>
    <w:rsid w:val="006D0A6E"/>
    <w:rsid w:val="006D0BBB"/>
    <w:rsid w:val="006D0C37"/>
    <w:rsid w:val="006D0EB7"/>
    <w:rsid w:val="006D1119"/>
    <w:rsid w:val="006D120F"/>
    <w:rsid w:val="006D128E"/>
    <w:rsid w:val="006D12F3"/>
    <w:rsid w:val="006D14B3"/>
    <w:rsid w:val="006D1557"/>
    <w:rsid w:val="006D15A3"/>
    <w:rsid w:val="006D15BD"/>
    <w:rsid w:val="006D1A49"/>
    <w:rsid w:val="006D1A97"/>
    <w:rsid w:val="006D1E9B"/>
    <w:rsid w:val="006D2101"/>
    <w:rsid w:val="006D21E9"/>
    <w:rsid w:val="006D2253"/>
    <w:rsid w:val="006D22A7"/>
    <w:rsid w:val="006D26B4"/>
    <w:rsid w:val="006D27BA"/>
    <w:rsid w:val="006D283F"/>
    <w:rsid w:val="006D28BD"/>
    <w:rsid w:val="006D2A87"/>
    <w:rsid w:val="006D2AB4"/>
    <w:rsid w:val="006D2B6E"/>
    <w:rsid w:val="006D2BB4"/>
    <w:rsid w:val="006D2CED"/>
    <w:rsid w:val="006D2EC1"/>
    <w:rsid w:val="006D306A"/>
    <w:rsid w:val="006D3477"/>
    <w:rsid w:val="006D3799"/>
    <w:rsid w:val="006D381A"/>
    <w:rsid w:val="006D3908"/>
    <w:rsid w:val="006D3B1E"/>
    <w:rsid w:val="006D3DC2"/>
    <w:rsid w:val="006D41BF"/>
    <w:rsid w:val="006D4283"/>
    <w:rsid w:val="006D43F2"/>
    <w:rsid w:val="006D45A0"/>
    <w:rsid w:val="006D460E"/>
    <w:rsid w:val="006D4A3D"/>
    <w:rsid w:val="006D4A87"/>
    <w:rsid w:val="006D4ADE"/>
    <w:rsid w:val="006D4D39"/>
    <w:rsid w:val="006D4E10"/>
    <w:rsid w:val="006D5115"/>
    <w:rsid w:val="006D52D4"/>
    <w:rsid w:val="006D54A4"/>
    <w:rsid w:val="006D54CD"/>
    <w:rsid w:val="006D555E"/>
    <w:rsid w:val="006D5622"/>
    <w:rsid w:val="006D5817"/>
    <w:rsid w:val="006D5867"/>
    <w:rsid w:val="006D58F0"/>
    <w:rsid w:val="006D5A2B"/>
    <w:rsid w:val="006D5BF6"/>
    <w:rsid w:val="006D5DC9"/>
    <w:rsid w:val="006D5DF0"/>
    <w:rsid w:val="006D5F5C"/>
    <w:rsid w:val="006D601C"/>
    <w:rsid w:val="006D610A"/>
    <w:rsid w:val="006D6225"/>
    <w:rsid w:val="006D624A"/>
    <w:rsid w:val="006D62D2"/>
    <w:rsid w:val="006D630D"/>
    <w:rsid w:val="006D6456"/>
    <w:rsid w:val="006D67FD"/>
    <w:rsid w:val="006D6814"/>
    <w:rsid w:val="006D689C"/>
    <w:rsid w:val="006D6F02"/>
    <w:rsid w:val="006D7055"/>
    <w:rsid w:val="006D7125"/>
    <w:rsid w:val="006D712F"/>
    <w:rsid w:val="006D7258"/>
    <w:rsid w:val="006D765A"/>
    <w:rsid w:val="006D7A01"/>
    <w:rsid w:val="006D7A71"/>
    <w:rsid w:val="006D7A9D"/>
    <w:rsid w:val="006D7B3A"/>
    <w:rsid w:val="006D7B9E"/>
    <w:rsid w:val="006D7C93"/>
    <w:rsid w:val="006D7CB6"/>
    <w:rsid w:val="006D7D5F"/>
    <w:rsid w:val="006D7E78"/>
    <w:rsid w:val="006E03F8"/>
    <w:rsid w:val="006E0582"/>
    <w:rsid w:val="006E05CD"/>
    <w:rsid w:val="006E07DB"/>
    <w:rsid w:val="006E0839"/>
    <w:rsid w:val="006E0869"/>
    <w:rsid w:val="006E0944"/>
    <w:rsid w:val="006E0AE8"/>
    <w:rsid w:val="006E0AE9"/>
    <w:rsid w:val="006E0E41"/>
    <w:rsid w:val="006E0E6D"/>
    <w:rsid w:val="006E1115"/>
    <w:rsid w:val="006E113A"/>
    <w:rsid w:val="006E15B7"/>
    <w:rsid w:val="006E1B32"/>
    <w:rsid w:val="006E1E9E"/>
    <w:rsid w:val="006E1EB2"/>
    <w:rsid w:val="006E1F98"/>
    <w:rsid w:val="006E2037"/>
    <w:rsid w:val="006E20C4"/>
    <w:rsid w:val="006E20EE"/>
    <w:rsid w:val="006E22B7"/>
    <w:rsid w:val="006E239B"/>
    <w:rsid w:val="006E25CF"/>
    <w:rsid w:val="006E25D5"/>
    <w:rsid w:val="006E274B"/>
    <w:rsid w:val="006E2773"/>
    <w:rsid w:val="006E2814"/>
    <w:rsid w:val="006E290B"/>
    <w:rsid w:val="006E2E76"/>
    <w:rsid w:val="006E2ECC"/>
    <w:rsid w:val="006E3092"/>
    <w:rsid w:val="006E31B4"/>
    <w:rsid w:val="006E34F7"/>
    <w:rsid w:val="006E3696"/>
    <w:rsid w:val="006E37C7"/>
    <w:rsid w:val="006E389D"/>
    <w:rsid w:val="006E38B5"/>
    <w:rsid w:val="006E3A8C"/>
    <w:rsid w:val="006E3A9A"/>
    <w:rsid w:val="006E3ACA"/>
    <w:rsid w:val="006E3BD2"/>
    <w:rsid w:val="006E3C15"/>
    <w:rsid w:val="006E3C73"/>
    <w:rsid w:val="006E3CB7"/>
    <w:rsid w:val="006E416E"/>
    <w:rsid w:val="006E417E"/>
    <w:rsid w:val="006E41A5"/>
    <w:rsid w:val="006E43E6"/>
    <w:rsid w:val="006E44DF"/>
    <w:rsid w:val="006E4605"/>
    <w:rsid w:val="006E4636"/>
    <w:rsid w:val="006E4AEF"/>
    <w:rsid w:val="006E4B31"/>
    <w:rsid w:val="006E4BCF"/>
    <w:rsid w:val="006E4C09"/>
    <w:rsid w:val="006E4DDA"/>
    <w:rsid w:val="006E51B4"/>
    <w:rsid w:val="006E51C4"/>
    <w:rsid w:val="006E52AC"/>
    <w:rsid w:val="006E5437"/>
    <w:rsid w:val="006E5518"/>
    <w:rsid w:val="006E552F"/>
    <w:rsid w:val="006E5530"/>
    <w:rsid w:val="006E5625"/>
    <w:rsid w:val="006E56F8"/>
    <w:rsid w:val="006E5852"/>
    <w:rsid w:val="006E588B"/>
    <w:rsid w:val="006E59D5"/>
    <w:rsid w:val="006E5B2D"/>
    <w:rsid w:val="006E5F36"/>
    <w:rsid w:val="006E61C3"/>
    <w:rsid w:val="006E62CC"/>
    <w:rsid w:val="006E63A9"/>
    <w:rsid w:val="006E644E"/>
    <w:rsid w:val="006E65F3"/>
    <w:rsid w:val="006E6696"/>
    <w:rsid w:val="006E6737"/>
    <w:rsid w:val="006E6904"/>
    <w:rsid w:val="006E69E4"/>
    <w:rsid w:val="006E6B16"/>
    <w:rsid w:val="006E6BE7"/>
    <w:rsid w:val="006E6DCC"/>
    <w:rsid w:val="006E701C"/>
    <w:rsid w:val="006E70D1"/>
    <w:rsid w:val="006E7125"/>
    <w:rsid w:val="006E7149"/>
    <w:rsid w:val="006E731F"/>
    <w:rsid w:val="006E746F"/>
    <w:rsid w:val="006E7534"/>
    <w:rsid w:val="006E767F"/>
    <w:rsid w:val="006E7697"/>
    <w:rsid w:val="006E77A1"/>
    <w:rsid w:val="006E786D"/>
    <w:rsid w:val="006E78DE"/>
    <w:rsid w:val="006E7969"/>
    <w:rsid w:val="006E799A"/>
    <w:rsid w:val="006E7BAD"/>
    <w:rsid w:val="006E7C7B"/>
    <w:rsid w:val="006E7E1A"/>
    <w:rsid w:val="006E7EEA"/>
    <w:rsid w:val="006E7EEC"/>
    <w:rsid w:val="006F0078"/>
    <w:rsid w:val="006F0099"/>
    <w:rsid w:val="006F022B"/>
    <w:rsid w:val="006F02D6"/>
    <w:rsid w:val="006F06A2"/>
    <w:rsid w:val="006F07C7"/>
    <w:rsid w:val="006F0B12"/>
    <w:rsid w:val="006F0E29"/>
    <w:rsid w:val="006F103A"/>
    <w:rsid w:val="006F1064"/>
    <w:rsid w:val="006F1409"/>
    <w:rsid w:val="006F1861"/>
    <w:rsid w:val="006F1881"/>
    <w:rsid w:val="006F1CBF"/>
    <w:rsid w:val="006F1CF7"/>
    <w:rsid w:val="006F1F3B"/>
    <w:rsid w:val="006F203E"/>
    <w:rsid w:val="006F2266"/>
    <w:rsid w:val="006F2270"/>
    <w:rsid w:val="006F22F8"/>
    <w:rsid w:val="006F2450"/>
    <w:rsid w:val="006F2545"/>
    <w:rsid w:val="006F27AB"/>
    <w:rsid w:val="006F2890"/>
    <w:rsid w:val="006F295C"/>
    <w:rsid w:val="006F2C59"/>
    <w:rsid w:val="006F2FAC"/>
    <w:rsid w:val="006F31E3"/>
    <w:rsid w:val="006F3312"/>
    <w:rsid w:val="006F3361"/>
    <w:rsid w:val="006F348E"/>
    <w:rsid w:val="006F3584"/>
    <w:rsid w:val="006F36A3"/>
    <w:rsid w:val="006F37C7"/>
    <w:rsid w:val="006F39D5"/>
    <w:rsid w:val="006F39D9"/>
    <w:rsid w:val="006F3A95"/>
    <w:rsid w:val="006F3BC8"/>
    <w:rsid w:val="006F3C9E"/>
    <w:rsid w:val="006F3E1D"/>
    <w:rsid w:val="006F3E99"/>
    <w:rsid w:val="006F3EFF"/>
    <w:rsid w:val="006F4358"/>
    <w:rsid w:val="006F4450"/>
    <w:rsid w:val="006F4509"/>
    <w:rsid w:val="006F4521"/>
    <w:rsid w:val="006F45CB"/>
    <w:rsid w:val="006F45F3"/>
    <w:rsid w:val="006F463C"/>
    <w:rsid w:val="006F46BC"/>
    <w:rsid w:val="006F4835"/>
    <w:rsid w:val="006F491D"/>
    <w:rsid w:val="006F4B0F"/>
    <w:rsid w:val="006F4CEC"/>
    <w:rsid w:val="006F4EC1"/>
    <w:rsid w:val="006F4F56"/>
    <w:rsid w:val="006F4F63"/>
    <w:rsid w:val="006F4F7B"/>
    <w:rsid w:val="006F503F"/>
    <w:rsid w:val="006F512A"/>
    <w:rsid w:val="006F573E"/>
    <w:rsid w:val="006F58CF"/>
    <w:rsid w:val="006F58E8"/>
    <w:rsid w:val="006F59C9"/>
    <w:rsid w:val="006F5ABF"/>
    <w:rsid w:val="006F5B02"/>
    <w:rsid w:val="006F5C38"/>
    <w:rsid w:val="006F5CE2"/>
    <w:rsid w:val="006F5D9C"/>
    <w:rsid w:val="006F5E4C"/>
    <w:rsid w:val="006F5EF6"/>
    <w:rsid w:val="006F6021"/>
    <w:rsid w:val="006F6188"/>
    <w:rsid w:val="006F6222"/>
    <w:rsid w:val="006F636E"/>
    <w:rsid w:val="006F63CE"/>
    <w:rsid w:val="006F6743"/>
    <w:rsid w:val="006F69BA"/>
    <w:rsid w:val="006F6A61"/>
    <w:rsid w:val="006F6C08"/>
    <w:rsid w:val="006F6E14"/>
    <w:rsid w:val="006F6E72"/>
    <w:rsid w:val="006F70AE"/>
    <w:rsid w:val="006F7180"/>
    <w:rsid w:val="006F72BE"/>
    <w:rsid w:val="006F73BF"/>
    <w:rsid w:val="006F750E"/>
    <w:rsid w:val="006F75FA"/>
    <w:rsid w:val="006F76E1"/>
    <w:rsid w:val="006F775A"/>
    <w:rsid w:val="006F7791"/>
    <w:rsid w:val="006F7B37"/>
    <w:rsid w:val="006F7C16"/>
    <w:rsid w:val="006F7F33"/>
    <w:rsid w:val="006F7F59"/>
    <w:rsid w:val="00700026"/>
    <w:rsid w:val="0070021B"/>
    <w:rsid w:val="00700285"/>
    <w:rsid w:val="00700327"/>
    <w:rsid w:val="00700346"/>
    <w:rsid w:val="007003EE"/>
    <w:rsid w:val="00700618"/>
    <w:rsid w:val="007007C4"/>
    <w:rsid w:val="007008CA"/>
    <w:rsid w:val="0070098A"/>
    <w:rsid w:val="007009F2"/>
    <w:rsid w:val="00700B8E"/>
    <w:rsid w:val="00700BD8"/>
    <w:rsid w:val="00700C73"/>
    <w:rsid w:val="00700D11"/>
    <w:rsid w:val="00700EB7"/>
    <w:rsid w:val="00700EF9"/>
    <w:rsid w:val="00700F25"/>
    <w:rsid w:val="00700FDC"/>
    <w:rsid w:val="00701125"/>
    <w:rsid w:val="00701140"/>
    <w:rsid w:val="0070123D"/>
    <w:rsid w:val="0070141C"/>
    <w:rsid w:val="007015C9"/>
    <w:rsid w:val="007017DA"/>
    <w:rsid w:val="0070183C"/>
    <w:rsid w:val="007018D2"/>
    <w:rsid w:val="007019AF"/>
    <w:rsid w:val="00701AF0"/>
    <w:rsid w:val="00701DF2"/>
    <w:rsid w:val="00701E2C"/>
    <w:rsid w:val="00702032"/>
    <w:rsid w:val="007022CD"/>
    <w:rsid w:val="00702783"/>
    <w:rsid w:val="0070290B"/>
    <w:rsid w:val="007029CE"/>
    <w:rsid w:val="00702C37"/>
    <w:rsid w:val="00702DC9"/>
    <w:rsid w:val="00702E75"/>
    <w:rsid w:val="00702F44"/>
    <w:rsid w:val="00702F50"/>
    <w:rsid w:val="00703041"/>
    <w:rsid w:val="0070310E"/>
    <w:rsid w:val="0070320C"/>
    <w:rsid w:val="007033B9"/>
    <w:rsid w:val="00703719"/>
    <w:rsid w:val="00703827"/>
    <w:rsid w:val="00703AC7"/>
    <w:rsid w:val="00703CBA"/>
    <w:rsid w:val="00703CFD"/>
    <w:rsid w:val="00703EA3"/>
    <w:rsid w:val="00704083"/>
    <w:rsid w:val="007042CB"/>
    <w:rsid w:val="00704667"/>
    <w:rsid w:val="007046C2"/>
    <w:rsid w:val="0070477B"/>
    <w:rsid w:val="0070487B"/>
    <w:rsid w:val="007048A3"/>
    <w:rsid w:val="00704903"/>
    <w:rsid w:val="00704B00"/>
    <w:rsid w:val="00704CA8"/>
    <w:rsid w:val="00704D47"/>
    <w:rsid w:val="00704E0B"/>
    <w:rsid w:val="00704FAF"/>
    <w:rsid w:val="0070505B"/>
    <w:rsid w:val="007050A1"/>
    <w:rsid w:val="00705120"/>
    <w:rsid w:val="00705301"/>
    <w:rsid w:val="00705483"/>
    <w:rsid w:val="007055A8"/>
    <w:rsid w:val="0070583D"/>
    <w:rsid w:val="00705ACD"/>
    <w:rsid w:val="00705B07"/>
    <w:rsid w:val="00705B18"/>
    <w:rsid w:val="00705B6C"/>
    <w:rsid w:val="00705BA0"/>
    <w:rsid w:val="00705CFB"/>
    <w:rsid w:val="00705D46"/>
    <w:rsid w:val="00705E1F"/>
    <w:rsid w:val="0070600C"/>
    <w:rsid w:val="007060B5"/>
    <w:rsid w:val="007062A3"/>
    <w:rsid w:val="00706384"/>
    <w:rsid w:val="007064AA"/>
    <w:rsid w:val="007064E8"/>
    <w:rsid w:val="00706580"/>
    <w:rsid w:val="0070665D"/>
    <w:rsid w:val="0070666E"/>
    <w:rsid w:val="007068BF"/>
    <w:rsid w:val="007069E0"/>
    <w:rsid w:val="00706E22"/>
    <w:rsid w:val="00706E84"/>
    <w:rsid w:val="00706FAA"/>
    <w:rsid w:val="007077A7"/>
    <w:rsid w:val="00707950"/>
    <w:rsid w:val="00707B27"/>
    <w:rsid w:val="00707C59"/>
    <w:rsid w:val="00707E9B"/>
    <w:rsid w:val="00707F24"/>
    <w:rsid w:val="00707F6F"/>
    <w:rsid w:val="00707FEB"/>
    <w:rsid w:val="00710061"/>
    <w:rsid w:val="00710094"/>
    <w:rsid w:val="0071017A"/>
    <w:rsid w:val="007101CA"/>
    <w:rsid w:val="00710205"/>
    <w:rsid w:val="00710321"/>
    <w:rsid w:val="007103AE"/>
    <w:rsid w:val="007103E4"/>
    <w:rsid w:val="007104F8"/>
    <w:rsid w:val="00710501"/>
    <w:rsid w:val="007105BE"/>
    <w:rsid w:val="00710683"/>
    <w:rsid w:val="00710C32"/>
    <w:rsid w:val="00710C87"/>
    <w:rsid w:val="00711204"/>
    <w:rsid w:val="00711376"/>
    <w:rsid w:val="0071179F"/>
    <w:rsid w:val="007118BD"/>
    <w:rsid w:val="007118E1"/>
    <w:rsid w:val="00711D98"/>
    <w:rsid w:val="00711EBA"/>
    <w:rsid w:val="00711F12"/>
    <w:rsid w:val="00711F36"/>
    <w:rsid w:val="0071200C"/>
    <w:rsid w:val="0071206F"/>
    <w:rsid w:val="00712081"/>
    <w:rsid w:val="00712086"/>
    <w:rsid w:val="0071208E"/>
    <w:rsid w:val="00712204"/>
    <w:rsid w:val="0071228F"/>
    <w:rsid w:val="00712292"/>
    <w:rsid w:val="0071255A"/>
    <w:rsid w:val="00712582"/>
    <w:rsid w:val="007125F8"/>
    <w:rsid w:val="007129B3"/>
    <w:rsid w:val="00712AFC"/>
    <w:rsid w:val="00712B36"/>
    <w:rsid w:val="00712D29"/>
    <w:rsid w:val="00712E92"/>
    <w:rsid w:val="0071309F"/>
    <w:rsid w:val="0071319F"/>
    <w:rsid w:val="007133CB"/>
    <w:rsid w:val="007135A0"/>
    <w:rsid w:val="0071367A"/>
    <w:rsid w:val="007136D3"/>
    <w:rsid w:val="007137F2"/>
    <w:rsid w:val="007138B1"/>
    <w:rsid w:val="00713933"/>
    <w:rsid w:val="00713983"/>
    <w:rsid w:val="007139A4"/>
    <w:rsid w:val="00713A49"/>
    <w:rsid w:val="00713A4F"/>
    <w:rsid w:val="00713B07"/>
    <w:rsid w:val="0071460F"/>
    <w:rsid w:val="007148A1"/>
    <w:rsid w:val="007148EF"/>
    <w:rsid w:val="00714E0F"/>
    <w:rsid w:val="007151E5"/>
    <w:rsid w:val="007153AA"/>
    <w:rsid w:val="00715527"/>
    <w:rsid w:val="0071575B"/>
    <w:rsid w:val="0071583D"/>
    <w:rsid w:val="0071598F"/>
    <w:rsid w:val="00715A4A"/>
    <w:rsid w:val="00715BA5"/>
    <w:rsid w:val="00715C1E"/>
    <w:rsid w:val="00715D78"/>
    <w:rsid w:val="00715E29"/>
    <w:rsid w:val="00715FCA"/>
    <w:rsid w:val="00716105"/>
    <w:rsid w:val="0071631C"/>
    <w:rsid w:val="007163F9"/>
    <w:rsid w:val="00716406"/>
    <w:rsid w:val="00716417"/>
    <w:rsid w:val="00716596"/>
    <w:rsid w:val="00716685"/>
    <w:rsid w:val="007166FD"/>
    <w:rsid w:val="00716843"/>
    <w:rsid w:val="00716A3A"/>
    <w:rsid w:val="00716B3E"/>
    <w:rsid w:val="00716BD1"/>
    <w:rsid w:val="00716C50"/>
    <w:rsid w:val="00716D96"/>
    <w:rsid w:val="00716E09"/>
    <w:rsid w:val="00716F7D"/>
    <w:rsid w:val="00717004"/>
    <w:rsid w:val="0071717D"/>
    <w:rsid w:val="007171D4"/>
    <w:rsid w:val="00717496"/>
    <w:rsid w:val="0071768D"/>
    <w:rsid w:val="00717A56"/>
    <w:rsid w:val="00717A5D"/>
    <w:rsid w:val="00717ACD"/>
    <w:rsid w:val="00717ADF"/>
    <w:rsid w:val="00717D44"/>
    <w:rsid w:val="00717D84"/>
    <w:rsid w:val="00717E75"/>
    <w:rsid w:val="00717E85"/>
    <w:rsid w:val="00717F6E"/>
    <w:rsid w:val="00720216"/>
    <w:rsid w:val="00720234"/>
    <w:rsid w:val="007202FA"/>
    <w:rsid w:val="00720414"/>
    <w:rsid w:val="0072095E"/>
    <w:rsid w:val="00720AB7"/>
    <w:rsid w:val="00720AF6"/>
    <w:rsid w:val="00720CFC"/>
    <w:rsid w:val="007211B2"/>
    <w:rsid w:val="0072145B"/>
    <w:rsid w:val="00721B84"/>
    <w:rsid w:val="00721F45"/>
    <w:rsid w:val="007220D2"/>
    <w:rsid w:val="007221EF"/>
    <w:rsid w:val="00722418"/>
    <w:rsid w:val="00722431"/>
    <w:rsid w:val="00722500"/>
    <w:rsid w:val="00722709"/>
    <w:rsid w:val="00722866"/>
    <w:rsid w:val="0072290C"/>
    <w:rsid w:val="007229BC"/>
    <w:rsid w:val="00722AF9"/>
    <w:rsid w:val="00722B6C"/>
    <w:rsid w:val="007230BD"/>
    <w:rsid w:val="007230C3"/>
    <w:rsid w:val="00723114"/>
    <w:rsid w:val="007233BD"/>
    <w:rsid w:val="007236DA"/>
    <w:rsid w:val="007236FB"/>
    <w:rsid w:val="00723707"/>
    <w:rsid w:val="00723783"/>
    <w:rsid w:val="00723CFE"/>
    <w:rsid w:val="00723E8F"/>
    <w:rsid w:val="00723F86"/>
    <w:rsid w:val="00724040"/>
    <w:rsid w:val="00724281"/>
    <w:rsid w:val="00724290"/>
    <w:rsid w:val="0072436E"/>
    <w:rsid w:val="00724375"/>
    <w:rsid w:val="007243B1"/>
    <w:rsid w:val="00724496"/>
    <w:rsid w:val="00724696"/>
    <w:rsid w:val="007247FF"/>
    <w:rsid w:val="00724CA3"/>
    <w:rsid w:val="00724CA5"/>
    <w:rsid w:val="00724D9F"/>
    <w:rsid w:val="00724E2E"/>
    <w:rsid w:val="00724F17"/>
    <w:rsid w:val="00724F2D"/>
    <w:rsid w:val="00725285"/>
    <w:rsid w:val="00725618"/>
    <w:rsid w:val="007257AF"/>
    <w:rsid w:val="00725809"/>
    <w:rsid w:val="00725CDA"/>
    <w:rsid w:val="00725DBE"/>
    <w:rsid w:val="00725F6F"/>
    <w:rsid w:val="00726152"/>
    <w:rsid w:val="0072650B"/>
    <w:rsid w:val="00726580"/>
    <w:rsid w:val="0072686E"/>
    <w:rsid w:val="007268D7"/>
    <w:rsid w:val="0072691B"/>
    <w:rsid w:val="00726947"/>
    <w:rsid w:val="00726B60"/>
    <w:rsid w:val="00726D0E"/>
    <w:rsid w:val="00726D24"/>
    <w:rsid w:val="00726DEB"/>
    <w:rsid w:val="00726F40"/>
    <w:rsid w:val="00726FC8"/>
    <w:rsid w:val="0072711B"/>
    <w:rsid w:val="0072716D"/>
    <w:rsid w:val="00727333"/>
    <w:rsid w:val="00727352"/>
    <w:rsid w:val="00727531"/>
    <w:rsid w:val="007276FB"/>
    <w:rsid w:val="00727713"/>
    <w:rsid w:val="007277A5"/>
    <w:rsid w:val="00727B7C"/>
    <w:rsid w:val="00727BEE"/>
    <w:rsid w:val="00727C1C"/>
    <w:rsid w:val="00727D11"/>
    <w:rsid w:val="00727DF3"/>
    <w:rsid w:val="00727E31"/>
    <w:rsid w:val="00727F52"/>
    <w:rsid w:val="00727F64"/>
    <w:rsid w:val="00730177"/>
    <w:rsid w:val="0073033D"/>
    <w:rsid w:val="007303E5"/>
    <w:rsid w:val="007304F8"/>
    <w:rsid w:val="007305F3"/>
    <w:rsid w:val="007306E7"/>
    <w:rsid w:val="007306FB"/>
    <w:rsid w:val="00730BB1"/>
    <w:rsid w:val="00730C42"/>
    <w:rsid w:val="00730EE6"/>
    <w:rsid w:val="00731126"/>
    <w:rsid w:val="0073122A"/>
    <w:rsid w:val="007315D5"/>
    <w:rsid w:val="00731665"/>
    <w:rsid w:val="0073172A"/>
    <w:rsid w:val="00731737"/>
    <w:rsid w:val="007317F2"/>
    <w:rsid w:val="007318F8"/>
    <w:rsid w:val="00731A28"/>
    <w:rsid w:val="00731A42"/>
    <w:rsid w:val="00731A53"/>
    <w:rsid w:val="00731B40"/>
    <w:rsid w:val="00731BAD"/>
    <w:rsid w:val="00731C41"/>
    <w:rsid w:val="00731D13"/>
    <w:rsid w:val="00731F41"/>
    <w:rsid w:val="00731FFA"/>
    <w:rsid w:val="0073215D"/>
    <w:rsid w:val="007322E8"/>
    <w:rsid w:val="007322FA"/>
    <w:rsid w:val="0073245D"/>
    <w:rsid w:val="00732485"/>
    <w:rsid w:val="007327F0"/>
    <w:rsid w:val="0073298F"/>
    <w:rsid w:val="00732A6F"/>
    <w:rsid w:val="00732EEB"/>
    <w:rsid w:val="007330F4"/>
    <w:rsid w:val="00733156"/>
    <w:rsid w:val="007334E7"/>
    <w:rsid w:val="0073351D"/>
    <w:rsid w:val="007337B1"/>
    <w:rsid w:val="0073397B"/>
    <w:rsid w:val="00733A99"/>
    <w:rsid w:val="00733B8F"/>
    <w:rsid w:val="00733C1F"/>
    <w:rsid w:val="00733DAF"/>
    <w:rsid w:val="00733DCB"/>
    <w:rsid w:val="007340B3"/>
    <w:rsid w:val="007340E5"/>
    <w:rsid w:val="0073416F"/>
    <w:rsid w:val="00734360"/>
    <w:rsid w:val="00734429"/>
    <w:rsid w:val="00734516"/>
    <w:rsid w:val="00734580"/>
    <w:rsid w:val="007345C9"/>
    <w:rsid w:val="00734611"/>
    <w:rsid w:val="0073470C"/>
    <w:rsid w:val="007348CB"/>
    <w:rsid w:val="00734A4C"/>
    <w:rsid w:val="00734C16"/>
    <w:rsid w:val="00734C7D"/>
    <w:rsid w:val="00734CE8"/>
    <w:rsid w:val="00734CEB"/>
    <w:rsid w:val="00734D0B"/>
    <w:rsid w:val="00734D96"/>
    <w:rsid w:val="00734EEB"/>
    <w:rsid w:val="00734FFE"/>
    <w:rsid w:val="0073501A"/>
    <w:rsid w:val="0073503A"/>
    <w:rsid w:val="00735079"/>
    <w:rsid w:val="007354AE"/>
    <w:rsid w:val="00735643"/>
    <w:rsid w:val="007357BE"/>
    <w:rsid w:val="00735971"/>
    <w:rsid w:val="00735AB8"/>
    <w:rsid w:val="00735BD5"/>
    <w:rsid w:val="00735C83"/>
    <w:rsid w:val="00735E4C"/>
    <w:rsid w:val="00735EA2"/>
    <w:rsid w:val="007360AE"/>
    <w:rsid w:val="00736214"/>
    <w:rsid w:val="00736560"/>
    <w:rsid w:val="00736630"/>
    <w:rsid w:val="007366F4"/>
    <w:rsid w:val="00736709"/>
    <w:rsid w:val="00736782"/>
    <w:rsid w:val="0073680C"/>
    <w:rsid w:val="007369A7"/>
    <w:rsid w:val="007369FF"/>
    <w:rsid w:val="00736BC8"/>
    <w:rsid w:val="00736C13"/>
    <w:rsid w:val="00736DC9"/>
    <w:rsid w:val="00736EFA"/>
    <w:rsid w:val="00736F2B"/>
    <w:rsid w:val="00736FF8"/>
    <w:rsid w:val="0073707B"/>
    <w:rsid w:val="00737308"/>
    <w:rsid w:val="007373E1"/>
    <w:rsid w:val="0073757B"/>
    <w:rsid w:val="007377E0"/>
    <w:rsid w:val="0073794A"/>
    <w:rsid w:val="00737999"/>
    <w:rsid w:val="007379D9"/>
    <w:rsid w:val="00737B09"/>
    <w:rsid w:val="00737EB3"/>
    <w:rsid w:val="00737F2B"/>
    <w:rsid w:val="00740487"/>
    <w:rsid w:val="007407FF"/>
    <w:rsid w:val="0074097D"/>
    <w:rsid w:val="00740CE7"/>
    <w:rsid w:val="00740D49"/>
    <w:rsid w:val="00740D9A"/>
    <w:rsid w:val="00740F10"/>
    <w:rsid w:val="0074103B"/>
    <w:rsid w:val="0074134D"/>
    <w:rsid w:val="00741614"/>
    <w:rsid w:val="007416A2"/>
    <w:rsid w:val="00741A95"/>
    <w:rsid w:val="00741C17"/>
    <w:rsid w:val="00741CD3"/>
    <w:rsid w:val="00741D81"/>
    <w:rsid w:val="00741D8C"/>
    <w:rsid w:val="00741E43"/>
    <w:rsid w:val="00741F2C"/>
    <w:rsid w:val="00741F52"/>
    <w:rsid w:val="00741F76"/>
    <w:rsid w:val="00742016"/>
    <w:rsid w:val="007421A6"/>
    <w:rsid w:val="007424A4"/>
    <w:rsid w:val="007424C6"/>
    <w:rsid w:val="00742694"/>
    <w:rsid w:val="00742724"/>
    <w:rsid w:val="007427C3"/>
    <w:rsid w:val="00742821"/>
    <w:rsid w:val="007428BB"/>
    <w:rsid w:val="007429BB"/>
    <w:rsid w:val="00742BA9"/>
    <w:rsid w:val="00742C68"/>
    <w:rsid w:val="00742E83"/>
    <w:rsid w:val="00742F80"/>
    <w:rsid w:val="0074317B"/>
    <w:rsid w:val="00743233"/>
    <w:rsid w:val="0074331C"/>
    <w:rsid w:val="007434AA"/>
    <w:rsid w:val="007434B2"/>
    <w:rsid w:val="007435B4"/>
    <w:rsid w:val="00743614"/>
    <w:rsid w:val="007436EC"/>
    <w:rsid w:val="00743A51"/>
    <w:rsid w:val="00743A6F"/>
    <w:rsid w:val="00743A9E"/>
    <w:rsid w:val="00743E8F"/>
    <w:rsid w:val="00743EC6"/>
    <w:rsid w:val="00744239"/>
    <w:rsid w:val="0074428F"/>
    <w:rsid w:val="007442A6"/>
    <w:rsid w:val="00744376"/>
    <w:rsid w:val="00744412"/>
    <w:rsid w:val="0074448F"/>
    <w:rsid w:val="007447ED"/>
    <w:rsid w:val="00744BF7"/>
    <w:rsid w:val="00744F79"/>
    <w:rsid w:val="00744F7C"/>
    <w:rsid w:val="007452ED"/>
    <w:rsid w:val="007456BE"/>
    <w:rsid w:val="00745B1B"/>
    <w:rsid w:val="00745BCE"/>
    <w:rsid w:val="00745C2D"/>
    <w:rsid w:val="00745CD2"/>
    <w:rsid w:val="00745E5A"/>
    <w:rsid w:val="00745F40"/>
    <w:rsid w:val="007461D3"/>
    <w:rsid w:val="0074654F"/>
    <w:rsid w:val="0074671F"/>
    <w:rsid w:val="007467E6"/>
    <w:rsid w:val="00746895"/>
    <w:rsid w:val="00746923"/>
    <w:rsid w:val="00746A52"/>
    <w:rsid w:val="00746CA7"/>
    <w:rsid w:val="00746DD5"/>
    <w:rsid w:val="007472BB"/>
    <w:rsid w:val="0074733B"/>
    <w:rsid w:val="0074733F"/>
    <w:rsid w:val="00747466"/>
    <w:rsid w:val="00747757"/>
    <w:rsid w:val="007477E5"/>
    <w:rsid w:val="0074796C"/>
    <w:rsid w:val="00747DCA"/>
    <w:rsid w:val="00747DCB"/>
    <w:rsid w:val="00747ED9"/>
    <w:rsid w:val="00747FA7"/>
    <w:rsid w:val="007500F4"/>
    <w:rsid w:val="0075012B"/>
    <w:rsid w:val="00750168"/>
    <w:rsid w:val="00750452"/>
    <w:rsid w:val="00750489"/>
    <w:rsid w:val="00750527"/>
    <w:rsid w:val="00750541"/>
    <w:rsid w:val="007505DB"/>
    <w:rsid w:val="00750671"/>
    <w:rsid w:val="007507C9"/>
    <w:rsid w:val="007508A3"/>
    <w:rsid w:val="00750B64"/>
    <w:rsid w:val="007515F1"/>
    <w:rsid w:val="007516DD"/>
    <w:rsid w:val="007517E8"/>
    <w:rsid w:val="0075189A"/>
    <w:rsid w:val="00751949"/>
    <w:rsid w:val="007519F3"/>
    <w:rsid w:val="00751A1D"/>
    <w:rsid w:val="00751A71"/>
    <w:rsid w:val="00751B5E"/>
    <w:rsid w:val="00751DB5"/>
    <w:rsid w:val="00751E7D"/>
    <w:rsid w:val="00751E9C"/>
    <w:rsid w:val="00751F0B"/>
    <w:rsid w:val="00751F86"/>
    <w:rsid w:val="007522A9"/>
    <w:rsid w:val="00752521"/>
    <w:rsid w:val="00752565"/>
    <w:rsid w:val="00752825"/>
    <w:rsid w:val="00752AD4"/>
    <w:rsid w:val="00752B9F"/>
    <w:rsid w:val="00752CCB"/>
    <w:rsid w:val="00752D6B"/>
    <w:rsid w:val="00752D75"/>
    <w:rsid w:val="00752F94"/>
    <w:rsid w:val="0075306C"/>
    <w:rsid w:val="007533C8"/>
    <w:rsid w:val="007537F8"/>
    <w:rsid w:val="00753896"/>
    <w:rsid w:val="0075391F"/>
    <w:rsid w:val="007539A9"/>
    <w:rsid w:val="00753C72"/>
    <w:rsid w:val="00753C75"/>
    <w:rsid w:val="00753FA8"/>
    <w:rsid w:val="0075408B"/>
    <w:rsid w:val="007540E1"/>
    <w:rsid w:val="007544D7"/>
    <w:rsid w:val="00754530"/>
    <w:rsid w:val="0075454E"/>
    <w:rsid w:val="007546B9"/>
    <w:rsid w:val="00754DE1"/>
    <w:rsid w:val="00755034"/>
    <w:rsid w:val="00755659"/>
    <w:rsid w:val="00755748"/>
    <w:rsid w:val="007557A6"/>
    <w:rsid w:val="0075587B"/>
    <w:rsid w:val="00755B2E"/>
    <w:rsid w:val="00755DB8"/>
    <w:rsid w:val="00756288"/>
    <w:rsid w:val="007562F4"/>
    <w:rsid w:val="00756347"/>
    <w:rsid w:val="007564BC"/>
    <w:rsid w:val="007566CA"/>
    <w:rsid w:val="00756729"/>
    <w:rsid w:val="00756762"/>
    <w:rsid w:val="00756784"/>
    <w:rsid w:val="00756971"/>
    <w:rsid w:val="00756B31"/>
    <w:rsid w:val="00756BD1"/>
    <w:rsid w:val="00756C88"/>
    <w:rsid w:val="00756DD3"/>
    <w:rsid w:val="00756FD1"/>
    <w:rsid w:val="00757032"/>
    <w:rsid w:val="00757047"/>
    <w:rsid w:val="00757333"/>
    <w:rsid w:val="007573BF"/>
    <w:rsid w:val="0075756F"/>
    <w:rsid w:val="00757622"/>
    <w:rsid w:val="0075767E"/>
    <w:rsid w:val="007578AD"/>
    <w:rsid w:val="00757922"/>
    <w:rsid w:val="007579A2"/>
    <w:rsid w:val="007579F6"/>
    <w:rsid w:val="00757A33"/>
    <w:rsid w:val="00757A82"/>
    <w:rsid w:val="00757B51"/>
    <w:rsid w:val="00757BB3"/>
    <w:rsid w:val="00757D14"/>
    <w:rsid w:val="007602CF"/>
    <w:rsid w:val="007603E9"/>
    <w:rsid w:val="00760458"/>
    <w:rsid w:val="00760848"/>
    <w:rsid w:val="007609DD"/>
    <w:rsid w:val="00760A78"/>
    <w:rsid w:val="00760C7B"/>
    <w:rsid w:val="00760FA7"/>
    <w:rsid w:val="00761085"/>
    <w:rsid w:val="0076124D"/>
    <w:rsid w:val="007612F8"/>
    <w:rsid w:val="0076139F"/>
    <w:rsid w:val="0076141C"/>
    <w:rsid w:val="00761478"/>
    <w:rsid w:val="0076156F"/>
    <w:rsid w:val="007616F5"/>
    <w:rsid w:val="0076192D"/>
    <w:rsid w:val="00761C63"/>
    <w:rsid w:val="00761DDF"/>
    <w:rsid w:val="00761DFC"/>
    <w:rsid w:val="00761E67"/>
    <w:rsid w:val="00761E77"/>
    <w:rsid w:val="0076205F"/>
    <w:rsid w:val="00762068"/>
    <w:rsid w:val="007623E1"/>
    <w:rsid w:val="007623E9"/>
    <w:rsid w:val="007624CC"/>
    <w:rsid w:val="00762520"/>
    <w:rsid w:val="00762847"/>
    <w:rsid w:val="007628C8"/>
    <w:rsid w:val="00762931"/>
    <w:rsid w:val="0076295B"/>
    <w:rsid w:val="007629B9"/>
    <w:rsid w:val="00762ACC"/>
    <w:rsid w:val="00762C5D"/>
    <w:rsid w:val="00762E05"/>
    <w:rsid w:val="00763069"/>
    <w:rsid w:val="007631D1"/>
    <w:rsid w:val="007631E8"/>
    <w:rsid w:val="00763613"/>
    <w:rsid w:val="0076372D"/>
    <w:rsid w:val="007637D6"/>
    <w:rsid w:val="00763A04"/>
    <w:rsid w:val="00763AC3"/>
    <w:rsid w:val="00763B3B"/>
    <w:rsid w:val="00763CE4"/>
    <w:rsid w:val="00763F6E"/>
    <w:rsid w:val="00763FC2"/>
    <w:rsid w:val="00764018"/>
    <w:rsid w:val="007641BC"/>
    <w:rsid w:val="0076432F"/>
    <w:rsid w:val="0076456F"/>
    <w:rsid w:val="00764672"/>
    <w:rsid w:val="0076472B"/>
    <w:rsid w:val="00764AD2"/>
    <w:rsid w:val="00764BEC"/>
    <w:rsid w:val="00764C09"/>
    <w:rsid w:val="00764DD6"/>
    <w:rsid w:val="00764EB3"/>
    <w:rsid w:val="00764FFF"/>
    <w:rsid w:val="00765083"/>
    <w:rsid w:val="0076510A"/>
    <w:rsid w:val="007651A2"/>
    <w:rsid w:val="00765661"/>
    <w:rsid w:val="00765823"/>
    <w:rsid w:val="007659CC"/>
    <w:rsid w:val="00765B8E"/>
    <w:rsid w:val="00765C4D"/>
    <w:rsid w:val="00765F81"/>
    <w:rsid w:val="007660E3"/>
    <w:rsid w:val="007661A8"/>
    <w:rsid w:val="007662CF"/>
    <w:rsid w:val="00766485"/>
    <w:rsid w:val="007665ED"/>
    <w:rsid w:val="00766630"/>
    <w:rsid w:val="007667FC"/>
    <w:rsid w:val="007668A9"/>
    <w:rsid w:val="00766B0E"/>
    <w:rsid w:val="00766D36"/>
    <w:rsid w:val="00766D65"/>
    <w:rsid w:val="00766DE7"/>
    <w:rsid w:val="00766E1E"/>
    <w:rsid w:val="00766F9E"/>
    <w:rsid w:val="0076700D"/>
    <w:rsid w:val="00767385"/>
    <w:rsid w:val="007673D5"/>
    <w:rsid w:val="00767453"/>
    <w:rsid w:val="0076748E"/>
    <w:rsid w:val="007674A1"/>
    <w:rsid w:val="00767A6F"/>
    <w:rsid w:val="00767B97"/>
    <w:rsid w:val="00767D13"/>
    <w:rsid w:val="00767E15"/>
    <w:rsid w:val="00767E67"/>
    <w:rsid w:val="00767EEA"/>
    <w:rsid w:val="00767EF5"/>
    <w:rsid w:val="00770073"/>
    <w:rsid w:val="007705F0"/>
    <w:rsid w:val="00770706"/>
    <w:rsid w:val="00770759"/>
    <w:rsid w:val="00770A09"/>
    <w:rsid w:val="00770ABA"/>
    <w:rsid w:val="00770B4E"/>
    <w:rsid w:val="00770B64"/>
    <w:rsid w:val="00770D0D"/>
    <w:rsid w:val="00770D42"/>
    <w:rsid w:val="00770D96"/>
    <w:rsid w:val="00770F03"/>
    <w:rsid w:val="00770F24"/>
    <w:rsid w:val="00771500"/>
    <w:rsid w:val="0077151E"/>
    <w:rsid w:val="00771670"/>
    <w:rsid w:val="00771712"/>
    <w:rsid w:val="00771770"/>
    <w:rsid w:val="007718BE"/>
    <w:rsid w:val="007719C2"/>
    <w:rsid w:val="00771A03"/>
    <w:rsid w:val="00771E0A"/>
    <w:rsid w:val="0077249D"/>
    <w:rsid w:val="007724D2"/>
    <w:rsid w:val="007727B6"/>
    <w:rsid w:val="007729DD"/>
    <w:rsid w:val="007729F7"/>
    <w:rsid w:val="00772AAD"/>
    <w:rsid w:val="00772BB7"/>
    <w:rsid w:val="00772C06"/>
    <w:rsid w:val="00772C8D"/>
    <w:rsid w:val="00772CF7"/>
    <w:rsid w:val="00772DC0"/>
    <w:rsid w:val="00772E3B"/>
    <w:rsid w:val="00773122"/>
    <w:rsid w:val="0077322E"/>
    <w:rsid w:val="00773272"/>
    <w:rsid w:val="00773289"/>
    <w:rsid w:val="00773518"/>
    <w:rsid w:val="00773880"/>
    <w:rsid w:val="00773B02"/>
    <w:rsid w:val="00773B24"/>
    <w:rsid w:val="00773B95"/>
    <w:rsid w:val="00773BFB"/>
    <w:rsid w:val="00773CA1"/>
    <w:rsid w:val="00773CBD"/>
    <w:rsid w:val="00773D40"/>
    <w:rsid w:val="00773F62"/>
    <w:rsid w:val="00773FA4"/>
    <w:rsid w:val="00773FC1"/>
    <w:rsid w:val="007740F4"/>
    <w:rsid w:val="00774205"/>
    <w:rsid w:val="00774692"/>
    <w:rsid w:val="007746EA"/>
    <w:rsid w:val="007747A6"/>
    <w:rsid w:val="00774888"/>
    <w:rsid w:val="00774912"/>
    <w:rsid w:val="00774982"/>
    <w:rsid w:val="00774DAC"/>
    <w:rsid w:val="00774DAE"/>
    <w:rsid w:val="00774DE5"/>
    <w:rsid w:val="00774EF3"/>
    <w:rsid w:val="0077513E"/>
    <w:rsid w:val="007751F5"/>
    <w:rsid w:val="0077525A"/>
    <w:rsid w:val="0077532A"/>
    <w:rsid w:val="0077541F"/>
    <w:rsid w:val="007754EB"/>
    <w:rsid w:val="007755F0"/>
    <w:rsid w:val="00775880"/>
    <w:rsid w:val="007759AB"/>
    <w:rsid w:val="00775A5B"/>
    <w:rsid w:val="00775AD7"/>
    <w:rsid w:val="00775FF9"/>
    <w:rsid w:val="007760E5"/>
    <w:rsid w:val="00776251"/>
    <w:rsid w:val="00776266"/>
    <w:rsid w:val="007764F8"/>
    <w:rsid w:val="00776677"/>
    <w:rsid w:val="00776689"/>
    <w:rsid w:val="007766F1"/>
    <w:rsid w:val="007767F3"/>
    <w:rsid w:val="00776A57"/>
    <w:rsid w:val="00776AD8"/>
    <w:rsid w:val="00776B10"/>
    <w:rsid w:val="00776B50"/>
    <w:rsid w:val="00776BE7"/>
    <w:rsid w:val="00776D8F"/>
    <w:rsid w:val="00776F7E"/>
    <w:rsid w:val="007771C2"/>
    <w:rsid w:val="007771F7"/>
    <w:rsid w:val="0077723D"/>
    <w:rsid w:val="007773A5"/>
    <w:rsid w:val="007775C0"/>
    <w:rsid w:val="00777770"/>
    <w:rsid w:val="007777ED"/>
    <w:rsid w:val="007778E2"/>
    <w:rsid w:val="00777BB7"/>
    <w:rsid w:val="00777C29"/>
    <w:rsid w:val="00780084"/>
    <w:rsid w:val="007800D1"/>
    <w:rsid w:val="0078023D"/>
    <w:rsid w:val="007803D3"/>
    <w:rsid w:val="00780803"/>
    <w:rsid w:val="007808E8"/>
    <w:rsid w:val="007809A5"/>
    <w:rsid w:val="00780A69"/>
    <w:rsid w:val="00780AB2"/>
    <w:rsid w:val="00780D3D"/>
    <w:rsid w:val="00780DA8"/>
    <w:rsid w:val="007811BB"/>
    <w:rsid w:val="00781264"/>
    <w:rsid w:val="007812CB"/>
    <w:rsid w:val="00781508"/>
    <w:rsid w:val="0078182A"/>
    <w:rsid w:val="00781C9D"/>
    <w:rsid w:val="0078200C"/>
    <w:rsid w:val="007821A7"/>
    <w:rsid w:val="0078225C"/>
    <w:rsid w:val="007822FA"/>
    <w:rsid w:val="007823F2"/>
    <w:rsid w:val="007825E0"/>
    <w:rsid w:val="00782774"/>
    <w:rsid w:val="0078281B"/>
    <w:rsid w:val="007829F6"/>
    <w:rsid w:val="00782A05"/>
    <w:rsid w:val="00782AF1"/>
    <w:rsid w:val="00782BD4"/>
    <w:rsid w:val="00782C3E"/>
    <w:rsid w:val="00782DD3"/>
    <w:rsid w:val="00782EA1"/>
    <w:rsid w:val="00782EEA"/>
    <w:rsid w:val="00782F9E"/>
    <w:rsid w:val="0078312B"/>
    <w:rsid w:val="00783289"/>
    <w:rsid w:val="007833CC"/>
    <w:rsid w:val="00783514"/>
    <w:rsid w:val="0078359F"/>
    <w:rsid w:val="00783624"/>
    <w:rsid w:val="007837F1"/>
    <w:rsid w:val="007837FD"/>
    <w:rsid w:val="00783856"/>
    <w:rsid w:val="007839E6"/>
    <w:rsid w:val="00783C03"/>
    <w:rsid w:val="00783C74"/>
    <w:rsid w:val="00783F7D"/>
    <w:rsid w:val="00783FF1"/>
    <w:rsid w:val="007843A1"/>
    <w:rsid w:val="00784518"/>
    <w:rsid w:val="0078460A"/>
    <w:rsid w:val="007847D5"/>
    <w:rsid w:val="00784A82"/>
    <w:rsid w:val="00784B6A"/>
    <w:rsid w:val="00784D5A"/>
    <w:rsid w:val="00784EBD"/>
    <w:rsid w:val="00784F5A"/>
    <w:rsid w:val="0078505C"/>
    <w:rsid w:val="007850A3"/>
    <w:rsid w:val="0078516A"/>
    <w:rsid w:val="00785417"/>
    <w:rsid w:val="00785674"/>
    <w:rsid w:val="007856F1"/>
    <w:rsid w:val="00785A76"/>
    <w:rsid w:val="00786451"/>
    <w:rsid w:val="0078650B"/>
    <w:rsid w:val="00786C9E"/>
    <w:rsid w:val="00786E12"/>
    <w:rsid w:val="00786E27"/>
    <w:rsid w:val="00786F0F"/>
    <w:rsid w:val="00786FB1"/>
    <w:rsid w:val="00787266"/>
    <w:rsid w:val="007873A6"/>
    <w:rsid w:val="007874FC"/>
    <w:rsid w:val="007875A2"/>
    <w:rsid w:val="00787770"/>
    <w:rsid w:val="00787891"/>
    <w:rsid w:val="007878FF"/>
    <w:rsid w:val="00787A96"/>
    <w:rsid w:val="00790125"/>
    <w:rsid w:val="00790205"/>
    <w:rsid w:val="00790372"/>
    <w:rsid w:val="00790558"/>
    <w:rsid w:val="00790768"/>
    <w:rsid w:val="007907A6"/>
    <w:rsid w:val="00790828"/>
    <w:rsid w:val="00790C26"/>
    <w:rsid w:val="00790D26"/>
    <w:rsid w:val="00790D88"/>
    <w:rsid w:val="00790FD4"/>
    <w:rsid w:val="007911C5"/>
    <w:rsid w:val="007911E1"/>
    <w:rsid w:val="00791249"/>
    <w:rsid w:val="007913A1"/>
    <w:rsid w:val="00791430"/>
    <w:rsid w:val="007916AA"/>
    <w:rsid w:val="00791846"/>
    <w:rsid w:val="0079189C"/>
    <w:rsid w:val="00791C46"/>
    <w:rsid w:val="00791CDF"/>
    <w:rsid w:val="00792217"/>
    <w:rsid w:val="0079240C"/>
    <w:rsid w:val="007928B9"/>
    <w:rsid w:val="00792AFB"/>
    <w:rsid w:val="00792B8C"/>
    <w:rsid w:val="00792C5F"/>
    <w:rsid w:val="007930D8"/>
    <w:rsid w:val="007930F0"/>
    <w:rsid w:val="00793C06"/>
    <w:rsid w:val="00793C14"/>
    <w:rsid w:val="00793CE6"/>
    <w:rsid w:val="00793ECD"/>
    <w:rsid w:val="00793FCE"/>
    <w:rsid w:val="007943CB"/>
    <w:rsid w:val="00794450"/>
    <w:rsid w:val="007949C6"/>
    <w:rsid w:val="00794C1A"/>
    <w:rsid w:val="00794C46"/>
    <w:rsid w:val="00795110"/>
    <w:rsid w:val="00795124"/>
    <w:rsid w:val="007951D4"/>
    <w:rsid w:val="00795264"/>
    <w:rsid w:val="0079553C"/>
    <w:rsid w:val="0079556F"/>
    <w:rsid w:val="007956E0"/>
    <w:rsid w:val="00795707"/>
    <w:rsid w:val="00795839"/>
    <w:rsid w:val="007958C1"/>
    <w:rsid w:val="00795914"/>
    <w:rsid w:val="00795971"/>
    <w:rsid w:val="0079598E"/>
    <w:rsid w:val="00795A18"/>
    <w:rsid w:val="00795A87"/>
    <w:rsid w:val="00795B4C"/>
    <w:rsid w:val="00795BD3"/>
    <w:rsid w:val="00795C6D"/>
    <w:rsid w:val="00795C91"/>
    <w:rsid w:val="00795FD5"/>
    <w:rsid w:val="0079607C"/>
    <w:rsid w:val="007960B3"/>
    <w:rsid w:val="007961D0"/>
    <w:rsid w:val="00796228"/>
    <w:rsid w:val="00796267"/>
    <w:rsid w:val="00796678"/>
    <w:rsid w:val="0079679A"/>
    <w:rsid w:val="007969C3"/>
    <w:rsid w:val="00796D0D"/>
    <w:rsid w:val="00796D22"/>
    <w:rsid w:val="00796E7F"/>
    <w:rsid w:val="00796F9E"/>
    <w:rsid w:val="00797007"/>
    <w:rsid w:val="0079733D"/>
    <w:rsid w:val="00797433"/>
    <w:rsid w:val="00797436"/>
    <w:rsid w:val="0079754C"/>
    <w:rsid w:val="00797579"/>
    <w:rsid w:val="0079767F"/>
    <w:rsid w:val="007978B1"/>
    <w:rsid w:val="0079793F"/>
    <w:rsid w:val="00797AB9"/>
    <w:rsid w:val="00797BD7"/>
    <w:rsid w:val="00797F63"/>
    <w:rsid w:val="00797FDF"/>
    <w:rsid w:val="007A042B"/>
    <w:rsid w:val="007A0471"/>
    <w:rsid w:val="007A0811"/>
    <w:rsid w:val="007A09CE"/>
    <w:rsid w:val="007A0AED"/>
    <w:rsid w:val="007A0E27"/>
    <w:rsid w:val="007A0E6B"/>
    <w:rsid w:val="007A0F74"/>
    <w:rsid w:val="007A10D4"/>
    <w:rsid w:val="007A10E9"/>
    <w:rsid w:val="007A1213"/>
    <w:rsid w:val="007A1309"/>
    <w:rsid w:val="007A14F5"/>
    <w:rsid w:val="007A1739"/>
    <w:rsid w:val="007A1942"/>
    <w:rsid w:val="007A1A1F"/>
    <w:rsid w:val="007A1CD7"/>
    <w:rsid w:val="007A1F1B"/>
    <w:rsid w:val="007A1FA7"/>
    <w:rsid w:val="007A1FAE"/>
    <w:rsid w:val="007A2133"/>
    <w:rsid w:val="007A21BB"/>
    <w:rsid w:val="007A21CB"/>
    <w:rsid w:val="007A2292"/>
    <w:rsid w:val="007A2570"/>
    <w:rsid w:val="007A2685"/>
    <w:rsid w:val="007A26F0"/>
    <w:rsid w:val="007A2815"/>
    <w:rsid w:val="007A302E"/>
    <w:rsid w:val="007A3072"/>
    <w:rsid w:val="007A317B"/>
    <w:rsid w:val="007A3204"/>
    <w:rsid w:val="007A326C"/>
    <w:rsid w:val="007A33F9"/>
    <w:rsid w:val="007A362E"/>
    <w:rsid w:val="007A38D5"/>
    <w:rsid w:val="007A396A"/>
    <w:rsid w:val="007A3A5D"/>
    <w:rsid w:val="007A3B0E"/>
    <w:rsid w:val="007A3B4D"/>
    <w:rsid w:val="007A3C60"/>
    <w:rsid w:val="007A3D56"/>
    <w:rsid w:val="007A3E76"/>
    <w:rsid w:val="007A3ED8"/>
    <w:rsid w:val="007A407F"/>
    <w:rsid w:val="007A4352"/>
    <w:rsid w:val="007A44B9"/>
    <w:rsid w:val="007A4609"/>
    <w:rsid w:val="007A4661"/>
    <w:rsid w:val="007A47AF"/>
    <w:rsid w:val="007A49C1"/>
    <w:rsid w:val="007A4A16"/>
    <w:rsid w:val="007A4A3F"/>
    <w:rsid w:val="007A4F40"/>
    <w:rsid w:val="007A51B6"/>
    <w:rsid w:val="007A5286"/>
    <w:rsid w:val="007A52AF"/>
    <w:rsid w:val="007A544D"/>
    <w:rsid w:val="007A55A0"/>
    <w:rsid w:val="007A57A6"/>
    <w:rsid w:val="007A59DA"/>
    <w:rsid w:val="007A5A91"/>
    <w:rsid w:val="007A5C50"/>
    <w:rsid w:val="007A5D5B"/>
    <w:rsid w:val="007A6050"/>
    <w:rsid w:val="007A62E0"/>
    <w:rsid w:val="007A62F4"/>
    <w:rsid w:val="007A6472"/>
    <w:rsid w:val="007A64C1"/>
    <w:rsid w:val="007A64F1"/>
    <w:rsid w:val="007A667C"/>
    <w:rsid w:val="007A68A8"/>
    <w:rsid w:val="007A6B1A"/>
    <w:rsid w:val="007A6B1C"/>
    <w:rsid w:val="007A6BE9"/>
    <w:rsid w:val="007A76BC"/>
    <w:rsid w:val="007A76D0"/>
    <w:rsid w:val="007A77E0"/>
    <w:rsid w:val="007A7980"/>
    <w:rsid w:val="007A7ADE"/>
    <w:rsid w:val="007A7D67"/>
    <w:rsid w:val="007A7E77"/>
    <w:rsid w:val="007A7F24"/>
    <w:rsid w:val="007A7F7B"/>
    <w:rsid w:val="007B0136"/>
    <w:rsid w:val="007B032D"/>
    <w:rsid w:val="007B04BD"/>
    <w:rsid w:val="007B08CC"/>
    <w:rsid w:val="007B0A1C"/>
    <w:rsid w:val="007B0C0F"/>
    <w:rsid w:val="007B0E21"/>
    <w:rsid w:val="007B0F10"/>
    <w:rsid w:val="007B0F47"/>
    <w:rsid w:val="007B1097"/>
    <w:rsid w:val="007B11C3"/>
    <w:rsid w:val="007B13F1"/>
    <w:rsid w:val="007B1670"/>
    <w:rsid w:val="007B1735"/>
    <w:rsid w:val="007B182F"/>
    <w:rsid w:val="007B1906"/>
    <w:rsid w:val="007B1A49"/>
    <w:rsid w:val="007B1ABD"/>
    <w:rsid w:val="007B1C44"/>
    <w:rsid w:val="007B1CF6"/>
    <w:rsid w:val="007B1F12"/>
    <w:rsid w:val="007B1F78"/>
    <w:rsid w:val="007B205F"/>
    <w:rsid w:val="007B2262"/>
    <w:rsid w:val="007B2464"/>
    <w:rsid w:val="007B2495"/>
    <w:rsid w:val="007B24CF"/>
    <w:rsid w:val="007B2564"/>
    <w:rsid w:val="007B270A"/>
    <w:rsid w:val="007B2823"/>
    <w:rsid w:val="007B2A64"/>
    <w:rsid w:val="007B2BF9"/>
    <w:rsid w:val="007B2CEB"/>
    <w:rsid w:val="007B2EDE"/>
    <w:rsid w:val="007B2FDA"/>
    <w:rsid w:val="007B31C9"/>
    <w:rsid w:val="007B3368"/>
    <w:rsid w:val="007B3542"/>
    <w:rsid w:val="007B3558"/>
    <w:rsid w:val="007B37F4"/>
    <w:rsid w:val="007B384F"/>
    <w:rsid w:val="007B39D3"/>
    <w:rsid w:val="007B3AAD"/>
    <w:rsid w:val="007B3CDE"/>
    <w:rsid w:val="007B3DB1"/>
    <w:rsid w:val="007B3F11"/>
    <w:rsid w:val="007B3F5F"/>
    <w:rsid w:val="007B4041"/>
    <w:rsid w:val="007B411A"/>
    <w:rsid w:val="007B41B2"/>
    <w:rsid w:val="007B443D"/>
    <w:rsid w:val="007B447D"/>
    <w:rsid w:val="007B44C9"/>
    <w:rsid w:val="007B452A"/>
    <w:rsid w:val="007B455A"/>
    <w:rsid w:val="007B473A"/>
    <w:rsid w:val="007B4816"/>
    <w:rsid w:val="007B4831"/>
    <w:rsid w:val="007B496C"/>
    <w:rsid w:val="007B4B7B"/>
    <w:rsid w:val="007B4C0B"/>
    <w:rsid w:val="007B4CA5"/>
    <w:rsid w:val="007B4D49"/>
    <w:rsid w:val="007B4DC9"/>
    <w:rsid w:val="007B4E17"/>
    <w:rsid w:val="007B4E36"/>
    <w:rsid w:val="007B4FBC"/>
    <w:rsid w:val="007B5030"/>
    <w:rsid w:val="007B510E"/>
    <w:rsid w:val="007B514E"/>
    <w:rsid w:val="007B51BE"/>
    <w:rsid w:val="007B532F"/>
    <w:rsid w:val="007B539D"/>
    <w:rsid w:val="007B53E0"/>
    <w:rsid w:val="007B5484"/>
    <w:rsid w:val="007B54BE"/>
    <w:rsid w:val="007B55EC"/>
    <w:rsid w:val="007B5614"/>
    <w:rsid w:val="007B5800"/>
    <w:rsid w:val="007B5927"/>
    <w:rsid w:val="007B5955"/>
    <w:rsid w:val="007B5A40"/>
    <w:rsid w:val="007B5BE5"/>
    <w:rsid w:val="007B5E3D"/>
    <w:rsid w:val="007B5FC4"/>
    <w:rsid w:val="007B607E"/>
    <w:rsid w:val="007B60AF"/>
    <w:rsid w:val="007B617A"/>
    <w:rsid w:val="007B6181"/>
    <w:rsid w:val="007B6489"/>
    <w:rsid w:val="007B66A7"/>
    <w:rsid w:val="007B67DD"/>
    <w:rsid w:val="007B67FF"/>
    <w:rsid w:val="007B682E"/>
    <w:rsid w:val="007B6883"/>
    <w:rsid w:val="007B6919"/>
    <w:rsid w:val="007B6943"/>
    <w:rsid w:val="007B72A2"/>
    <w:rsid w:val="007B75AC"/>
    <w:rsid w:val="007B7DA8"/>
    <w:rsid w:val="007B7E71"/>
    <w:rsid w:val="007C01EB"/>
    <w:rsid w:val="007C01F3"/>
    <w:rsid w:val="007C0428"/>
    <w:rsid w:val="007C070F"/>
    <w:rsid w:val="007C0C83"/>
    <w:rsid w:val="007C0DF7"/>
    <w:rsid w:val="007C0EA0"/>
    <w:rsid w:val="007C0EE0"/>
    <w:rsid w:val="007C0F7D"/>
    <w:rsid w:val="007C1251"/>
    <w:rsid w:val="007C12CB"/>
    <w:rsid w:val="007C1383"/>
    <w:rsid w:val="007C1469"/>
    <w:rsid w:val="007C1737"/>
    <w:rsid w:val="007C182B"/>
    <w:rsid w:val="007C1D02"/>
    <w:rsid w:val="007C1F0F"/>
    <w:rsid w:val="007C1FC0"/>
    <w:rsid w:val="007C205F"/>
    <w:rsid w:val="007C253F"/>
    <w:rsid w:val="007C25C8"/>
    <w:rsid w:val="007C270F"/>
    <w:rsid w:val="007C27EF"/>
    <w:rsid w:val="007C28C2"/>
    <w:rsid w:val="007C2A1E"/>
    <w:rsid w:val="007C2D95"/>
    <w:rsid w:val="007C2E8B"/>
    <w:rsid w:val="007C2EBA"/>
    <w:rsid w:val="007C30F7"/>
    <w:rsid w:val="007C3181"/>
    <w:rsid w:val="007C3186"/>
    <w:rsid w:val="007C31DD"/>
    <w:rsid w:val="007C337A"/>
    <w:rsid w:val="007C33AB"/>
    <w:rsid w:val="007C3419"/>
    <w:rsid w:val="007C3424"/>
    <w:rsid w:val="007C3787"/>
    <w:rsid w:val="007C37BC"/>
    <w:rsid w:val="007C3803"/>
    <w:rsid w:val="007C39F4"/>
    <w:rsid w:val="007C3AD3"/>
    <w:rsid w:val="007C3B8E"/>
    <w:rsid w:val="007C3BE0"/>
    <w:rsid w:val="007C3C73"/>
    <w:rsid w:val="007C3F3D"/>
    <w:rsid w:val="007C40D8"/>
    <w:rsid w:val="007C4366"/>
    <w:rsid w:val="007C452A"/>
    <w:rsid w:val="007C45FC"/>
    <w:rsid w:val="007C4845"/>
    <w:rsid w:val="007C49B1"/>
    <w:rsid w:val="007C4EF9"/>
    <w:rsid w:val="007C4F09"/>
    <w:rsid w:val="007C519C"/>
    <w:rsid w:val="007C5239"/>
    <w:rsid w:val="007C5303"/>
    <w:rsid w:val="007C5503"/>
    <w:rsid w:val="007C55BB"/>
    <w:rsid w:val="007C5890"/>
    <w:rsid w:val="007C58B5"/>
    <w:rsid w:val="007C58E4"/>
    <w:rsid w:val="007C590B"/>
    <w:rsid w:val="007C5A5E"/>
    <w:rsid w:val="007C5BCE"/>
    <w:rsid w:val="007C5F3C"/>
    <w:rsid w:val="007C5FDF"/>
    <w:rsid w:val="007C61AD"/>
    <w:rsid w:val="007C61D7"/>
    <w:rsid w:val="007C61EF"/>
    <w:rsid w:val="007C62F2"/>
    <w:rsid w:val="007C64B2"/>
    <w:rsid w:val="007C6649"/>
    <w:rsid w:val="007C6758"/>
    <w:rsid w:val="007C67DD"/>
    <w:rsid w:val="007C69BE"/>
    <w:rsid w:val="007C69DA"/>
    <w:rsid w:val="007C6B32"/>
    <w:rsid w:val="007C6B5B"/>
    <w:rsid w:val="007C6F15"/>
    <w:rsid w:val="007C7037"/>
    <w:rsid w:val="007C70C1"/>
    <w:rsid w:val="007C7255"/>
    <w:rsid w:val="007C735C"/>
    <w:rsid w:val="007C74BC"/>
    <w:rsid w:val="007C75A8"/>
    <w:rsid w:val="007C792F"/>
    <w:rsid w:val="007C7A10"/>
    <w:rsid w:val="007C7AA2"/>
    <w:rsid w:val="007C7ABF"/>
    <w:rsid w:val="007C7B8B"/>
    <w:rsid w:val="007C7C64"/>
    <w:rsid w:val="007C7F4A"/>
    <w:rsid w:val="007C7F95"/>
    <w:rsid w:val="007D01ED"/>
    <w:rsid w:val="007D0295"/>
    <w:rsid w:val="007D0543"/>
    <w:rsid w:val="007D05C1"/>
    <w:rsid w:val="007D07D2"/>
    <w:rsid w:val="007D09FF"/>
    <w:rsid w:val="007D0C13"/>
    <w:rsid w:val="007D0DFE"/>
    <w:rsid w:val="007D0E71"/>
    <w:rsid w:val="007D1033"/>
    <w:rsid w:val="007D1220"/>
    <w:rsid w:val="007D1226"/>
    <w:rsid w:val="007D13A7"/>
    <w:rsid w:val="007D1406"/>
    <w:rsid w:val="007D1477"/>
    <w:rsid w:val="007D16AC"/>
    <w:rsid w:val="007D16BA"/>
    <w:rsid w:val="007D180B"/>
    <w:rsid w:val="007D1988"/>
    <w:rsid w:val="007D1A4E"/>
    <w:rsid w:val="007D1A52"/>
    <w:rsid w:val="007D1AAC"/>
    <w:rsid w:val="007D1BF8"/>
    <w:rsid w:val="007D1DCF"/>
    <w:rsid w:val="007D232B"/>
    <w:rsid w:val="007D240A"/>
    <w:rsid w:val="007D279F"/>
    <w:rsid w:val="007D27BA"/>
    <w:rsid w:val="007D2C24"/>
    <w:rsid w:val="007D2EC0"/>
    <w:rsid w:val="007D2F65"/>
    <w:rsid w:val="007D3002"/>
    <w:rsid w:val="007D3191"/>
    <w:rsid w:val="007D31A7"/>
    <w:rsid w:val="007D31F6"/>
    <w:rsid w:val="007D32ED"/>
    <w:rsid w:val="007D333A"/>
    <w:rsid w:val="007D3509"/>
    <w:rsid w:val="007D35F1"/>
    <w:rsid w:val="007D365D"/>
    <w:rsid w:val="007D36E1"/>
    <w:rsid w:val="007D395B"/>
    <w:rsid w:val="007D3A19"/>
    <w:rsid w:val="007D3A44"/>
    <w:rsid w:val="007D3A6C"/>
    <w:rsid w:val="007D3AF0"/>
    <w:rsid w:val="007D3C9F"/>
    <w:rsid w:val="007D3E0B"/>
    <w:rsid w:val="007D3E82"/>
    <w:rsid w:val="007D4015"/>
    <w:rsid w:val="007D4129"/>
    <w:rsid w:val="007D435F"/>
    <w:rsid w:val="007D43D8"/>
    <w:rsid w:val="007D45E5"/>
    <w:rsid w:val="007D460E"/>
    <w:rsid w:val="007D4896"/>
    <w:rsid w:val="007D4955"/>
    <w:rsid w:val="007D4A7F"/>
    <w:rsid w:val="007D4B72"/>
    <w:rsid w:val="007D4C92"/>
    <w:rsid w:val="007D5059"/>
    <w:rsid w:val="007D508A"/>
    <w:rsid w:val="007D515F"/>
    <w:rsid w:val="007D51E8"/>
    <w:rsid w:val="007D5493"/>
    <w:rsid w:val="007D5922"/>
    <w:rsid w:val="007D5997"/>
    <w:rsid w:val="007D5A6E"/>
    <w:rsid w:val="007D5B09"/>
    <w:rsid w:val="007D5B20"/>
    <w:rsid w:val="007D5EA7"/>
    <w:rsid w:val="007D62D1"/>
    <w:rsid w:val="007D63A2"/>
    <w:rsid w:val="007D67B2"/>
    <w:rsid w:val="007D69B5"/>
    <w:rsid w:val="007D6C8A"/>
    <w:rsid w:val="007D6E1A"/>
    <w:rsid w:val="007D6F7C"/>
    <w:rsid w:val="007D6FFC"/>
    <w:rsid w:val="007D70A5"/>
    <w:rsid w:val="007D711D"/>
    <w:rsid w:val="007D7361"/>
    <w:rsid w:val="007D736E"/>
    <w:rsid w:val="007D74FA"/>
    <w:rsid w:val="007D7610"/>
    <w:rsid w:val="007D7690"/>
    <w:rsid w:val="007D7921"/>
    <w:rsid w:val="007D7AA3"/>
    <w:rsid w:val="007D7B87"/>
    <w:rsid w:val="007D7CF8"/>
    <w:rsid w:val="007E013E"/>
    <w:rsid w:val="007E02AE"/>
    <w:rsid w:val="007E0346"/>
    <w:rsid w:val="007E0471"/>
    <w:rsid w:val="007E0488"/>
    <w:rsid w:val="007E07DA"/>
    <w:rsid w:val="007E0BBC"/>
    <w:rsid w:val="007E0D61"/>
    <w:rsid w:val="007E0D67"/>
    <w:rsid w:val="007E0E5C"/>
    <w:rsid w:val="007E0E7A"/>
    <w:rsid w:val="007E0EE5"/>
    <w:rsid w:val="007E0F2A"/>
    <w:rsid w:val="007E0FE2"/>
    <w:rsid w:val="007E119E"/>
    <w:rsid w:val="007E12B0"/>
    <w:rsid w:val="007E159B"/>
    <w:rsid w:val="007E1849"/>
    <w:rsid w:val="007E19BF"/>
    <w:rsid w:val="007E1B35"/>
    <w:rsid w:val="007E1B58"/>
    <w:rsid w:val="007E1B7F"/>
    <w:rsid w:val="007E1C45"/>
    <w:rsid w:val="007E1C88"/>
    <w:rsid w:val="007E1CB5"/>
    <w:rsid w:val="007E1CCD"/>
    <w:rsid w:val="007E1D16"/>
    <w:rsid w:val="007E1D89"/>
    <w:rsid w:val="007E208C"/>
    <w:rsid w:val="007E2090"/>
    <w:rsid w:val="007E20D8"/>
    <w:rsid w:val="007E21A7"/>
    <w:rsid w:val="007E2273"/>
    <w:rsid w:val="007E2634"/>
    <w:rsid w:val="007E2AB5"/>
    <w:rsid w:val="007E2AFD"/>
    <w:rsid w:val="007E2B39"/>
    <w:rsid w:val="007E2D2A"/>
    <w:rsid w:val="007E2DB3"/>
    <w:rsid w:val="007E2DE3"/>
    <w:rsid w:val="007E2F3E"/>
    <w:rsid w:val="007E3584"/>
    <w:rsid w:val="007E3692"/>
    <w:rsid w:val="007E37AA"/>
    <w:rsid w:val="007E37E0"/>
    <w:rsid w:val="007E38CD"/>
    <w:rsid w:val="007E3951"/>
    <w:rsid w:val="007E395D"/>
    <w:rsid w:val="007E39BD"/>
    <w:rsid w:val="007E39D9"/>
    <w:rsid w:val="007E3AD3"/>
    <w:rsid w:val="007E3B1A"/>
    <w:rsid w:val="007E421F"/>
    <w:rsid w:val="007E428E"/>
    <w:rsid w:val="007E45E2"/>
    <w:rsid w:val="007E45E5"/>
    <w:rsid w:val="007E4800"/>
    <w:rsid w:val="007E4C96"/>
    <w:rsid w:val="007E4CB7"/>
    <w:rsid w:val="007E4D03"/>
    <w:rsid w:val="007E4DAF"/>
    <w:rsid w:val="007E4E7F"/>
    <w:rsid w:val="007E50AF"/>
    <w:rsid w:val="007E53EF"/>
    <w:rsid w:val="007E555B"/>
    <w:rsid w:val="007E5646"/>
    <w:rsid w:val="007E56D2"/>
    <w:rsid w:val="007E5772"/>
    <w:rsid w:val="007E57A4"/>
    <w:rsid w:val="007E582E"/>
    <w:rsid w:val="007E58CB"/>
    <w:rsid w:val="007E58D1"/>
    <w:rsid w:val="007E593E"/>
    <w:rsid w:val="007E5988"/>
    <w:rsid w:val="007E5AF6"/>
    <w:rsid w:val="007E5B1F"/>
    <w:rsid w:val="007E5B6F"/>
    <w:rsid w:val="007E5D40"/>
    <w:rsid w:val="007E5D50"/>
    <w:rsid w:val="007E5EBA"/>
    <w:rsid w:val="007E5F95"/>
    <w:rsid w:val="007E6006"/>
    <w:rsid w:val="007E6021"/>
    <w:rsid w:val="007E6140"/>
    <w:rsid w:val="007E63D6"/>
    <w:rsid w:val="007E6412"/>
    <w:rsid w:val="007E6484"/>
    <w:rsid w:val="007E64A1"/>
    <w:rsid w:val="007E6573"/>
    <w:rsid w:val="007E662A"/>
    <w:rsid w:val="007E66F6"/>
    <w:rsid w:val="007E6850"/>
    <w:rsid w:val="007E6886"/>
    <w:rsid w:val="007E697A"/>
    <w:rsid w:val="007E69B7"/>
    <w:rsid w:val="007E6ADB"/>
    <w:rsid w:val="007E6C2C"/>
    <w:rsid w:val="007E6D81"/>
    <w:rsid w:val="007E704C"/>
    <w:rsid w:val="007E70A7"/>
    <w:rsid w:val="007E70EB"/>
    <w:rsid w:val="007E719A"/>
    <w:rsid w:val="007E7287"/>
    <w:rsid w:val="007E7331"/>
    <w:rsid w:val="007E74A4"/>
    <w:rsid w:val="007E74C8"/>
    <w:rsid w:val="007E7810"/>
    <w:rsid w:val="007E788A"/>
    <w:rsid w:val="007E78AF"/>
    <w:rsid w:val="007E7988"/>
    <w:rsid w:val="007E7A2D"/>
    <w:rsid w:val="007E7A8F"/>
    <w:rsid w:val="007E7AC4"/>
    <w:rsid w:val="007E7BAB"/>
    <w:rsid w:val="007E7C05"/>
    <w:rsid w:val="007E7DB2"/>
    <w:rsid w:val="007F00BA"/>
    <w:rsid w:val="007F017D"/>
    <w:rsid w:val="007F0193"/>
    <w:rsid w:val="007F0620"/>
    <w:rsid w:val="007F065D"/>
    <w:rsid w:val="007F075B"/>
    <w:rsid w:val="007F0AF9"/>
    <w:rsid w:val="007F0FAA"/>
    <w:rsid w:val="007F10C4"/>
    <w:rsid w:val="007F1163"/>
    <w:rsid w:val="007F135C"/>
    <w:rsid w:val="007F14CB"/>
    <w:rsid w:val="007F1623"/>
    <w:rsid w:val="007F168E"/>
    <w:rsid w:val="007F18B4"/>
    <w:rsid w:val="007F1AA4"/>
    <w:rsid w:val="007F1E0B"/>
    <w:rsid w:val="007F1E21"/>
    <w:rsid w:val="007F1E77"/>
    <w:rsid w:val="007F1EF5"/>
    <w:rsid w:val="007F2091"/>
    <w:rsid w:val="007F241E"/>
    <w:rsid w:val="007F2423"/>
    <w:rsid w:val="007F25C0"/>
    <w:rsid w:val="007F26B0"/>
    <w:rsid w:val="007F26CD"/>
    <w:rsid w:val="007F286D"/>
    <w:rsid w:val="007F29EB"/>
    <w:rsid w:val="007F2A37"/>
    <w:rsid w:val="007F2BE3"/>
    <w:rsid w:val="007F2C9F"/>
    <w:rsid w:val="007F2D9F"/>
    <w:rsid w:val="007F2E7C"/>
    <w:rsid w:val="007F30F1"/>
    <w:rsid w:val="007F31BE"/>
    <w:rsid w:val="007F31D2"/>
    <w:rsid w:val="007F3283"/>
    <w:rsid w:val="007F331F"/>
    <w:rsid w:val="007F33CC"/>
    <w:rsid w:val="007F34A1"/>
    <w:rsid w:val="007F356E"/>
    <w:rsid w:val="007F357F"/>
    <w:rsid w:val="007F3798"/>
    <w:rsid w:val="007F383D"/>
    <w:rsid w:val="007F38AE"/>
    <w:rsid w:val="007F394A"/>
    <w:rsid w:val="007F3C5C"/>
    <w:rsid w:val="007F3DC4"/>
    <w:rsid w:val="007F4035"/>
    <w:rsid w:val="007F480E"/>
    <w:rsid w:val="007F4A57"/>
    <w:rsid w:val="007F4AA9"/>
    <w:rsid w:val="007F4E1F"/>
    <w:rsid w:val="007F4E61"/>
    <w:rsid w:val="007F5091"/>
    <w:rsid w:val="007F528A"/>
    <w:rsid w:val="007F52E3"/>
    <w:rsid w:val="007F5519"/>
    <w:rsid w:val="007F563B"/>
    <w:rsid w:val="007F56FF"/>
    <w:rsid w:val="007F5934"/>
    <w:rsid w:val="007F5C86"/>
    <w:rsid w:val="007F5CB1"/>
    <w:rsid w:val="007F5D20"/>
    <w:rsid w:val="007F5F5D"/>
    <w:rsid w:val="007F60A9"/>
    <w:rsid w:val="007F60F1"/>
    <w:rsid w:val="007F63E9"/>
    <w:rsid w:val="007F6479"/>
    <w:rsid w:val="007F64D3"/>
    <w:rsid w:val="007F66FC"/>
    <w:rsid w:val="007F67B4"/>
    <w:rsid w:val="007F690B"/>
    <w:rsid w:val="007F6B04"/>
    <w:rsid w:val="007F6BB9"/>
    <w:rsid w:val="007F6D49"/>
    <w:rsid w:val="007F6F86"/>
    <w:rsid w:val="007F6FA9"/>
    <w:rsid w:val="007F707D"/>
    <w:rsid w:val="007F7107"/>
    <w:rsid w:val="007F7468"/>
    <w:rsid w:val="007F74F0"/>
    <w:rsid w:val="007F750B"/>
    <w:rsid w:val="007F7714"/>
    <w:rsid w:val="007F77A8"/>
    <w:rsid w:val="007F77E2"/>
    <w:rsid w:val="007F77E5"/>
    <w:rsid w:val="007F7961"/>
    <w:rsid w:val="007F7995"/>
    <w:rsid w:val="007F79DD"/>
    <w:rsid w:val="007F79E4"/>
    <w:rsid w:val="007F7B2B"/>
    <w:rsid w:val="007F7E16"/>
    <w:rsid w:val="007F7E95"/>
    <w:rsid w:val="00800041"/>
    <w:rsid w:val="0080026C"/>
    <w:rsid w:val="008002F3"/>
    <w:rsid w:val="00800327"/>
    <w:rsid w:val="008008A7"/>
    <w:rsid w:val="00800964"/>
    <w:rsid w:val="00800B36"/>
    <w:rsid w:val="00800B68"/>
    <w:rsid w:val="00800C42"/>
    <w:rsid w:val="00800D56"/>
    <w:rsid w:val="00800EE3"/>
    <w:rsid w:val="00800FA7"/>
    <w:rsid w:val="0080109A"/>
    <w:rsid w:val="008011C1"/>
    <w:rsid w:val="0080153D"/>
    <w:rsid w:val="00801563"/>
    <w:rsid w:val="00801812"/>
    <w:rsid w:val="0080198A"/>
    <w:rsid w:val="00801A4F"/>
    <w:rsid w:val="00801BDE"/>
    <w:rsid w:val="00801D2B"/>
    <w:rsid w:val="00801FA2"/>
    <w:rsid w:val="008022AB"/>
    <w:rsid w:val="0080239C"/>
    <w:rsid w:val="008026E5"/>
    <w:rsid w:val="008027A6"/>
    <w:rsid w:val="00802861"/>
    <w:rsid w:val="00802873"/>
    <w:rsid w:val="00802895"/>
    <w:rsid w:val="008028EC"/>
    <w:rsid w:val="00802913"/>
    <w:rsid w:val="00802921"/>
    <w:rsid w:val="0080312E"/>
    <w:rsid w:val="008031E5"/>
    <w:rsid w:val="008034F8"/>
    <w:rsid w:val="008037C3"/>
    <w:rsid w:val="00803913"/>
    <w:rsid w:val="00803A43"/>
    <w:rsid w:val="00803B74"/>
    <w:rsid w:val="00803B98"/>
    <w:rsid w:val="00803E8E"/>
    <w:rsid w:val="00804174"/>
    <w:rsid w:val="00804219"/>
    <w:rsid w:val="008042C5"/>
    <w:rsid w:val="0080473C"/>
    <w:rsid w:val="00804FAE"/>
    <w:rsid w:val="008053EA"/>
    <w:rsid w:val="008053ED"/>
    <w:rsid w:val="008055A0"/>
    <w:rsid w:val="008057FE"/>
    <w:rsid w:val="00805898"/>
    <w:rsid w:val="0080590E"/>
    <w:rsid w:val="008059CA"/>
    <w:rsid w:val="00805C82"/>
    <w:rsid w:val="00805D43"/>
    <w:rsid w:val="00805F5C"/>
    <w:rsid w:val="0080602C"/>
    <w:rsid w:val="0080616A"/>
    <w:rsid w:val="008062A4"/>
    <w:rsid w:val="008062FC"/>
    <w:rsid w:val="008063A8"/>
    <w:rsid w:val="008063EF"/>
    <w:rsid w:val="00806486"/>
    <w:rsid w:val="00806737"/>
    <w:rsid w:val="008067BF"/>
    <w:rsid w:val="00806980"/>
    <w:rsid w:val="00806BB6"/>
    <w:rsid w:val="00806BBE"/>
    <w:rsid w:val="00806D2D"/>
    <w:rsid w:val="00806DCB"/>
    <w:rsid w:val="00806F15"/>
    <w:rsid w:val="00807163"/>
    <w:rsid w:val="00807269"/>
    <w:rsid w:val="00807271"/>
    <w:rsid w:val="0080750C"/>
    <w:rsid w:val="008075C4"/>
    <w:rsid w:val="00807820"/>
    <w:rsid w:val="0080786C"/>
    <w:rsid w:val="008078B7"/>
    <w:rsid w:val="0080799F"/>
    <w:rsid w:val="00807A99"/>
    <w:rsid w:val="00807C7C"/>
    <w:rsid w:val="0081017E"/>
    <w:rsid w:val="008101B2"/>
    <w:rsid w:val="0081026C"/>
    <w:rsid w:val="008106C1"/>
    <w:rsid w:val="00810E0A"/>
    <w:rsid w:val="008114F1"/>
    <w:rsid w:val="00811646"/>
    <w:rsid w:val="008117FD"/>
    <w:rsid w:val="00811888"/>
    <w:rsid w:val="008119D8"/>
    <w:rsid w:val="008119E6"/>
    <w:rsid w:val="00811A3D"/>
    <w:rsid w:val="00811ADE"/>
    <w:rsid w:val="00811B82"/>
    <w:rsid w:val="00811F70"/>
    <w:rsid w:val="00812037"/>
    <w:rsid w:val="008120BE"/>
    <w:rsid w:val="00812486"/>
    <w:rsid w:val="0081256E"/>
    <w:rsid w:val="008126EE"/>
    <w:rsid w:val="00812717"/>
    <w:rsid w:val="008129C6"/>
    <w:rsid w:val="00812A0F"/>
    <w:rsid w:val="00812BA4"/>
    <w:rsid w:val="00812F8D"/>
    <w:rsid w:val="0081305D"/>
    <w:rsid w:val="008130B3"/>
    <w:rsid w:val="008132E9"/>
    <w:rsid w:val="00813567"/>
    <w:rsid w:val="00813569"/>
    <w:rsid w:val="00813613"/>
    <w:rsid w:val="00813713"/>
    <w:rsid w:val="00813888"/>
    <w:rsid w:val="0081399A"/>
    <w:rsid w:val="00813A8A"/>
    <w:rsid w:val="00813B90"/>
    <w:rsid w:val="00813BC8"/>
    <w:rsid w:val="00813DAB"/>
    <w:rsid w:val="00813E8B"/>
    <w:rsid w:val="00813EB0"/>
    <w:rsid w:val="00813EDE"/>
    <w:rsid w:val="0081407E"/>
    <w:rsid w:val="008142A9"/>
    <w:rsid w:val="008145A6"/>
    <w:rsid w:val="00814789"/>
    <w:rsid w:val="008147E7"/>
    <w:rsid w:val="00814877"/>
    <w:rsid w:val="008148E3"/>
    <w:rsid w:val="00814A65"/>
    <w:rsid w:val="00814BD2"/>
    <w:rsid w:val="00814C0D"/>
    <w:rsid w:val="00814D20"/>
    <w:rsid w:val="00814DFF"/>
    <w:rsid w:val="00815226"/>
    <w:rsid w:val="00815364"/>
    <w:rsid w:val="00815517"/>
    <w:rsid w:val="00815716"/>
    <w:rsid w:val="00815810"/>
    <w:rsid w:val="00815862"/>
    <w:rsid w:val="00815884"/>
    <w:rsid w:val="0081597F"/>
    <w:rsid w:val="00815BB1"/>
    <w:rsid w:val="00815D3E"/>
    <w:rsid w:val="00815D99"/>
    <w:rsid w:val="00815DED"/>
    <w:rsid w:val="00815EA4"/>
    <w:rsid w:val="00815EA8"/>
    <w:rsid w:val="00816059"/>
    <w:rsid w:val="00816086"/>
    <w:rsid w:val="0081608F"/>
    <w:rsid w:val="008164E8"/>
    <w:rsid w:val="00816524"/>
    <w:rsid w:val="008166CF"/>
    <w:rsid w:val="00816B2F"/>
    <w:rsid w:val="00816C44"/>
    <w:rsid w:val="00816C81"/>
    <w:rsid w:val="0081739E"/>
    <w:rsid w:val="00817428"/>
    <w:rsid w:val="008175DC"/>
    <w:rsid w:val="00817720"/>
    <w:rsid w:val="008179FA"/>
    <w:rsid w:val="00817B1C"/>
    <w:rsid w:val="00817D5E"/>
    <w:rsid w:val="00817DFE"/>
    <w:rsid w:val="0082022F"/>
    <w:rsid w:val="0082030D"/>
    <w:rsid w:val="00820679"/>
    <w:rsid w:val="008207E4"/>
    <w:rsid w:val="00820802"/>
    <w:rsid w:val="00820962"/>
    <w:rsid w:val="00820A1C"/>
    <w:rsid w:val="00820EE4"/>
    <w:rsid w:val="00820EE8"/>
    <w:rsid w:val="00821004"/>
    <w:rsid w:val="008210BA"/>
    <w:rsid w:val="00821369"/>
    <w:rsid w:val="00821378"/>
    <w:rsid w:val="0082156C"/>
    <w:rsid w:val="00821B00"/>
    <w:rsid w:val="00821CF9"/>
    <w:rsid w:val="00821D49"/>
    <w:rsid w:val="00821D87"/>
    <w:rsid w:val="00822036"/>
    <w:rsid w:val="008221F4"/>
    <w:rsid w:val="008222BE"/>
    <w:rsid w:val="00822418"/>
    <w:rsid w:val="008224B0"/>
    <w:rsid w:val="008225F8"/>
    <w:rsid w:val="008226DD"/>
    <w:rsid w:val="008228EE"/>
    <w:rsid w:val="008229CE"/>
    <w:rsid w:val="00822B2D"/>
    <w:rsid w:val="00822B63"/>
    <w:rsid w:val="00822BDA"/>
    <w:rsid w:val="00822BEB"/>
    <w:rsid w:val="00822F31"/>
    <w:rsid w:val="00822FF1"/>
    <w:rsid w:val="00823182"/>
    <w:rsid w:val="008236E2"/>
    <w:rsid w:val="0082376A"/>
    <w:rsid w:val="00823865"/>
    <w:rsid w:val="008238BF"/>
    <w:rsid w:val="008239E9"/>
    <w:rsid w:val="00823ACC"/>
    <w:rsid w:val="00823CEB"/>
    <w:rsid w:val="00823DFD"/>
    <w:rsid w:val="00823F6D"/>
    <w:rsid w:val="0082413F"/>
    <w:rsid w:val="00824269"/>
    <w:rsid w:val="00824391"/>
    <w:rsid w:val="00824504"/>
    <w:rsid w:val="0082484F"/>
    <w:rsid w:val="008248F9"/>
    <w:rsid w:val="00824A68"/>
    <w:rsid w:val="00824ACD"/>
    <w:rsid w:val="008252BA"/>
    <w:rsid w:val="00825563"/>
    <w:rsid w:val="0082573E"/>
    <w:rsid w:val="00825836"/>
    <w:rsid w:val="00825888"/>
    <w:rsid w:val="0082598D"/>
    <w:rsid w:val="00825A50"/>
    <w:rsid w:val="00825F42"/>
    <w:rsid w:val="008260FF"/>
    <w:rsid w:val="0082628D"/>
    <w:rsid w:val="0082650F"/>
    <w:rsid w:val="00826709"/>
    <w:rsid w:val="00826854"/>
    <w:rsid w:val="008269AC"/>
    <w:rsid w:val="00826B4E"/>
    <w:rsid w:val="00826BE9"/>
    <w:rsid w:val="00826C71"/>
    <w:rsid w:val="00826E01"/>
    <w:rsid w:val="00827365"/>
    <w:rsid w:val="00827841"/>
    <w:rsid w:val="00827A93"/>
    <w:rsid w:val="00827DFD"/>
    <w:rsid w:val="00830113"/>
    <w:rsid w:val="00830234"/>
    <w:rsid w:val="008303B7"/>
    <w:rsid w:val="008304FC"/>
    <w:rsid w:val="00830535"/>
    <w:rsid w:val="0083081D"/>
    <w:rsid w:val="00830AAB"/>
    <w:rsid w:val="00830BD2"/>
    <w:rsid w:val="00830C31"/>
    <w:rsid w:val="0083117E"/>
    <w:rsid w:val="00831213"/>
    <w:rsid w:val="008312AA"/>
    <w:rsid w:val="008312B6"/>
    <w:rsid w:val="008312F3"/>
    <w:rsid w:val="00831380"/>
    <w:rsid w:val="00831441"/>
    <w:rsid w:val="00831691"/>
    <w:rsid w:val="00831A7D"/>
    <w:rsid w:val="00831BE8"/>
    <w:rsid w:val="00831CBC"/>
    <w:rsid w:val="00831E58"/>
    <w:rsid w:val="00831E7A"/>
    <w:rsid w:val="00832056"/>
    <w:rsid w:val="008320A0"/>
    <w:rsid w:val="008321FC"/>
    <w:rsid w:val="0083233B"/>
    <w:rsid w:val="0083239F"/>
    <w:rsid w:val="008323B0"/>
    <w:rsid w:val="00832503"/>
    <w:rsid w:val="008325CD"/>
    <w:rsid w:val="00832601"/>
    <w:rsid w:val="0083260D"/>
    <w:rsid w:val="00832656"/>
    <w:rsid w:val="008326B7"/>
    <w:rsid w:val="008328AD"/>
    <w:rsid w:val="008328BB"/>
    <w:rsid w:val="00832A35"/>
    <w:rsid w:val="00832C23"/>
    <w:rsid w:val="00832E07"/>
    <w:rsid w:val="00833166"/>
    <w:rsid w:val="00833591"/>
    <w:rsid w:val="008336F8"/>
    <w:rsid w:val="0083370D"/>
    <w:rsid w:val="00833776"/>
    <w:rsid w:val="00833958"/>
    <w:rsid w:val="008339CA"/>
    <w:rsid w:val="00833F4A"/>
    <w:rsid w:val="00833FFE"/>
    <w:rsid w:val="008340CD"/>
    <w:rsid w:val="00834370"/>
    <w:rsid w:val="00834425"/>
    <w:rsid w:val="008345CB"/>
    <w:rsid w:val="00834668"/>
    <w:rsid w:val="00834866"/>
    <w:rsid w:val="0083491F"/>
    <w:rsid w:val="00834AD1"/>
    <w:rsid w:val="00834DC8"/>
    <w:rsid w:val="00835059"/>
    <w:rsid w:val="008352E9"/>
    <w:rsid w:val="008354F4"/>
    <w:rsid w:val="00835624"/>
    <w:rsid w:val="0083568B"/>
    <w:rsid w:val="008357CE"/>
    <w:rsid w:val="0083582C"/>
    <w:rsid w:val="00835A3A"/>
    <w:rsid w:val="00835C01"/>
    <w:rsid w:val="00835C6B"/>
    <w:rsid w:val="00835C74"/>
    <w:rsid w:val="00835DF6"/>
    <w:rsid w:val="0083600D"/>
    <w:rsid w:val="008360A4"/>
    <w:rsid w:val="00836171"/>
    <w:rsid w:val="008361EE"/>
    <w:rsid w:val="00836260"/>
    <w:rsid w:val="008362F2"/>
    <w:rsid w:val="008366E4"/>
    <w:rsid w:val="00836845"/>
    <w:rsid w:val="0083688D"/>
    <w:rsid w:val="0083696F"/>
    <w:rsid w:val="00836AB9"/>
    <w:rsid w:val="00836E0C"/>
    <w:rsid w:val="008378D0"/>
    <w:rsid w:val="00837B29"/>
    <w:rsid w:val="00837CBF"/>
    <w:rsid w:val="00837DAA"/>
    <w:rsid w:val="00840045"/>
    <w:rsid w:val="00840343"/>
    <w:rsid w:val="0084035A"/>
    <w:rsid w:val="008403EE"/>
    <w:rsid w:val="00840412"/>
    <w:rsid w:val="00840453"/>
    <w:rsid w:val="008404DC"/>
    <w:rsid w:val="00840593"/>
    <w:rsid w:val="00840773"/>
    <w:rsid w:val="00840858"/>
    <w:rsid w:val="0084092E"/>
    <w:rsid w:val="0084097E"/>
    <w:rsid w:val="00840A2D"/>
    <w:rsid w:val="00840BC4"/>
    <w:rsid w:val="00840CD0"/>
    <w:rsid w:val="00840F34"/>
    <w:rsid w:val="0084101E"/>
    <w:rsid w:val="00841091"/>
    <w:rsid w:val="0084109D"/>
    <w:rsid w:val="008410F4"/>
    <w:rsid w:val="008412B7"/>
    <w:rsid w:val="008415C8"/>
    <w:rsid w:val="008417D8"/>
    <w:rsid w:val="00841884"/>
    <w:rsid w:val="008419D6"/>
    <w:rsid w:val="008419F0"/>
    <w:rsid w:val="00841C3A"/>
    <w:rsid w:val="00841E91"/>
    <w:rsid w:val="0084209F"/>
    <w:rsid w:val="00842189"/>
    <w:rsid w:val="008422D8"/>
    <w:rsid w:val="008423B0"/>
    <w:rsid w:val="0084243E"/>
    <w:rsid w:val="00842501"/>
    <w:rsid w:val="008428E2"/>
    <w:rsid w:val="00842A67"/>
    <w:rsid w:val="00842A78"/>
    <w:rsid w:val="00842C9B"/>
    <w:rsid w:val="00842D56"/>
    <w:rsid w:val="00842D81"/>
    <w:rsid w:val="00842F1C"/>
    <w:rsid w:val="00842F2F"/>
    <w:rsid w:val="00842FE6"/>
    <w:rsid w:val="008430A5"/>
    <w:rsid w:val="0084312F"/>
    <w:rsid w:val="008431BB"/>
    <w:rsid w:val="00843471"/>
    <w:rsid w:val="008435DD"/>
    <w:rsid w:val="00843656"/>
    <w:rsid w:val="008436DD"/>
    <w:rsid w:val="008438B4"/>
    <w:rsid w:val="00843917"/>
    <w:rsid w:val="00843AD7"/>
    <w:rsid w:val="00843B43"/>
    <w:rsid w:val="00843B73"/>
    <w:rsid w:val="00843BFA"/>
    <w:rsid w:val="00843C36"/>
    <w:rsid w:val="00843D00"/>
    <w:rsid w:val="00843DFC"/>
    <w:rsid w:val="00844586"/>
    <w:rsid w:val="00844776"/>
    <w:rsid w:val="0084490C"/>
    <w:rsid w:val="0084491D"/>
    <w:rsid w:val="0084491F"/>
    <w:rsid w:val="008449E4"/>
    <w:rsid w:val="00844B11"/>
    <w:rsid w:val="00844C28"/>
    <w:rsid w:val="00844C9D"/>
    <w:rsid w:val="00844D32"/>
    <w:rsid w:val="00844FA5"/>
    <w:rsid w:val="00844FDD"/>
    <w:rsid w:val="00845410"/>
    <w:rsid w:val="0084559D"/>
    <w:rsid w:val="00845691"/>
    <w:rsid w:val="008456EF"/>
    <w:rsid w:val="0084579B"/>
    <w:rsid w:val="008458D9"/>
    <w:rsid w:val="00845AF1"/>
    <w:rsid w:val="00845C76"/>
    <w:rsid w:val="00845D38"/>
    <w:rsid w:val="008461BF"/>
    <w:rsid w:val="008464D6"/>
    <w:rsid w:val="0084652E"/>
    <w:rsid w:val="008465A6"/>
    <w:rsid w:val="00846A8B"/>
    <w:rsid w:val="00846BB2"/>
    <w:rsid w:val="00846C08"/>
    <w:rsid w:val="00846F09"/>
    <w:rsid w:val="00846F22"/>
    <w:rsid w:val="00846F86"/>
    <w:rsid w:val="00846FA3"/>
    <w:rsid w:val="00846FAC"/>
    <w:rsid w:val="00847117"/>
    <w:rsid w:val="0084725D"/>
    <w:rsid w:val="00847447"/>
    <w:rsid w:val="0084751A"/>
    <w:rsid w:val="0084756B"/>
    <w:rsid w:val="00847907"/>
    <w:rsid w:val="00847908"/>
    <w:rsid w:val="00847C45"/>
    <w:rsid w:val="00850121"/>
    <w:rsid w:val="00850201"/>
    <w:rsid w:val="008502B6"/>
    <w:rsid w:val="0085031E"/>
    <w:rsid w:val="0085032E"/>
    <w:rsid w:val="008503D7"/>
    <w:rsid w:val="0085040B"/>
    <w:rsid w:val="00850545"/>
    <w:rsid w:val="008506EE"/>
    <w:rsid w:val="00850BBE"/>
    <w:rsid w:val="00850CEC"/>
    <w:rsid w:val="00850F62"/>
    <w:rsid w:val="00850FA3"/>
    <w:rsid w:val="00851123"/>
    <w:rsid w:val="00851125"/>
    <w:rsid w:val="00851184"/>
    <w:rsid w:val="00851226"/>
    <w:rsid w:val="008512BB"/>
    <w:rsid w:val="00851339"/>
    <w:rsid w:val="00851423"/>
    <w:rsid w:val="008514E7"/>
    <w:rsid w:val="00851525"/>
    <w:rsid w:val="00851549"/>
    <w:rsid w:val="00851600"/>
    <w:rsid w:val="00851A61"/>
    <w:rsid w:val="00851BE7"/>
    <w:rsid w:val="00851C62"/>
    <w:rsid w:val="00851CE6"/>
    <w:rsid w:val="00851D4B"/>
    <w:rsid w:val="0085201C"/>
    <w:rsid w:val="008520D6"/>
    <w:rsid w:val="0085255A"/>
    <w:rsid w:val="008527F8"/>
    <w:rsid w:val="00852901"/>
    <w:rsid w:val="0085297F"/>
    <w:rsid w:val="00852A9C"/>
    <w:rsid w:val="00852B86"/>
    <w:rsid w:val="00852E1E"/>
    <w:rsid w:val="00852FC1"/>
    <w:rsid w:val="008530AA"/>
    <w:rsid w:val="00853132"/>
    <w:rsid w:val="008532D8"/>
    <w:rsid w:val="008535B8"/>
    <w:rsid w:val="008535BC"/>
    <w:rsid w:val="008535D7"/>
    <w:rsid w:val="008535F9"/>
    <w:rsid w:val="00853606"/>
    <w:rsid w:val="00853696"/>
    <w:rsid w:val="00853AB6"/>
    <w:rsid w:val="00853B26"/>
    <w:rsid w:val="00853B5F"/>
    <w:rsid w:val="00853B60"/>
    <w:rsid w:val="00853CF7"/>
    <w:rsid w:val="00853DD9"/>
    <w:rsid w:val="00853E21"/>
    <w:rsid w:val="00853F98"/>
    <w:rsid w:val="00854829"/>
    <w:rsid w:val="00854ACE"/>
    <w:rsid w:val="00854BF5"/>
    <w:rsid w:val="00854DBE"/>
    <w:rsid w:val="00854E92"/>
    <w:rsid w:val="00854F2B"/>
    <w:rsid w:val="008550BE"/>
    <w:rsid w:val="008552EB"/>
    <w:rsid w:val="0085553D"/>
    <w:rsid w:val="008557FC"/>
    <w:rsid w:val="00855893"/>
    <w:rsid w:val="008558D9"/>
    <w:rsid w:val="00855B4A"/>
    <w:rsid w:val="00855C14"/>
    <w:rsid w:val="008560F5"/>
    <w:rsid w:val="00856173"/>
    <w:rsid w:val="008562D5"/>
    <w:rsid w:val="008562E8"/>
    <w:rsid w:val="008563CD"/>
    <w:rsid w:val="00856783"/>
    <w:rsid w:val="00856868"/>
    <w:rsid w:val="00856A98"/>
    <w:rsid w:val="00856E9C"/>
    <w:rsid w:val="00856FF5"/>
    <w:rsid w:val="008571D7"/>
    <w:rsid w:val="0085733C"/>
    <w:rsid w:val="00857572"/>
    <w:rsid w:val="00857644"/>
    <w:rsid w:val="00857852"/>
    <w:rsid w:val="00857888"/>
    <w:rsid w:val="008579D0"/>
    <w:rsid w:val="00857CE6"/>
    <w:rsid w:val="00857D5F"/>
    <w:rsid w:val="00857F79"/>
    <w:rsid w:val="0086010A"/>
    <w:rsid w:val="008606A9"/>
    <w:rsid w:val="008608C1"/>
    <w:rsid w:val="00860A04"/>
    <w:rsid w:val="00860CC5"/>
    <w:rsid w:val="00860EF0"/>
    <w:rsid w:val="00860F63"/>
    <w:rsid w:val="0086126B"/>
    <w:rsid w:val="00861295"/>
    <w:rsid w:val="0086158B"/>
    <w:rsid w:val="00861970"/>
    <w:rsid w:val="008619EA"/>
    <w:rsid w:val="00861BB1"/>
    <w:rsid w:val="00861BEE"/>
    <w:rsid w:val="00861EBD"/>
    <w:rsid w:val="0086210D"/>
    <w:rsid w:val="00862143"/>
    <w:rsid w:val="008623D5"/>
    <w:rsid w:val="00862551"/>
    <w:rsid w:val="00862649"/>
    <w:rsid w:val="00862817"/>
    <w:rsid w:val="0086295B"/>
    <w:rsid w:val="008629C4"/>
    <w:rsid w:val="00862AB2"/>
    <w:rsid w:val="00862C57"/>
    <w:rsid w:val="00862D9A"/>
    <w:rsid w:val="00862E77"/>
    <w:rsid w:val="008630D9"/>
    <w:rsid w:val="0086316F"/>
    <w:rsid w:val="0086337A"/>
    <w:rsid w:val="008633C0"/>
    <w:rsid w:val="00863497"/>
    <w:rsid w:val="00863771"/>
    <w:rsid w:val="008638BB"/>
    <w:rsid w:val="00863BD7"/>
    <w:rsid w:val="00863C00"/>
    <w:rsid w:val="00863CA3"/>
    <w:rsid w:val="00863CA9"/>
    <w:rsid w:val="00863D95"/>
    <w:rsid w:val="00863FF6"/>
    <w:rsid w:val="00864418"/>
    <w:rsid w:val="008645A6"/>
    <w:rsid w:val="0086479F"/>
    <w:rsid w:val="008647AD"/>
    <w:rsid w:val="008649C0"/>
    <w:rsid w:val="00864A14"/>
    <w:rsid w:val="00864B23"/>
    <w:rsid w:val="00864B2B"/>
    <w:rsid w:val="00864C11"/>
    <w:rsid w:val="00864CA2"/>
    <w:rsid w:val="00864E69"/>
    <w:rsid w:val="00865326"/>
    <w:rsid w:val="00865357"/>
    <w:rsid w:val="008653CD"/>
    <w:rsid w:val="0086559C"/>
    <w:rsid w:val="0086583E"/>
    <w:rsid w:val="00865858"/>
    <w:rsid w:val="008658F7"/>
    <w:rsid w:val="0086592C"/>
    <w:rsid w:val="008659DC"/>
    <w:rsid w:val="00865AC3"/>
    <w:rsid w:val="00865BDA"/>
    <w:rsid w:val="00865C33"/>
    <w:rsid w:val="0086608C"/>
    <w:rsid w:val="0086615D"/>
    <w:rsid w:val="008666A9"/>
    <w:rsid w:val="00866E40"/>
    <w:rsid w:val="00866E70"/>
    <w:rsid w:val="00866FA5"/>
    <w:rsid w:val="0086718F"/>
    <w:rsid w:val="008672A1"/>
    <w:rsid w:val="008675FA"/>
    <w:rsid w:val="0086772E"/>
    <w:rsid w:val="0086790E"/>
    <w:rsid w:val="00867AC7"/>
    <w:rsid w:val="00867CAB"/>
    <w:rsid w:val="00867CEA"/>
    <w:rsid w:val="00867EAC"/>
    <w:rsid w:val="008700AA"/>
    <w:rsid w:val="00870138"/>
    <w:rsid w:val="008701E9"/>
    <w:rsid w:val="0087054B"/>
    <w:rsid w:val="00870694"/>
    <w:rsid w:val="00870775"/>
    <w:rsid w:val="00870788"/>
    <w:rsid w:val="00870857"/>
    <w:rsid w:val="00870878"/>
    <w:rsid w:val="00870C1B"/>
    <w:rsid w:val="00870C48"/>
    <w:rsid w:val="00870C94"/>
    <w:rsid w:val="00870DB6"/>
    <w:rsid w:val="00870F1E"/>
    <w:rsid w:val="00870FBD"/>
    <w:rsid w:val="008711F2"/>
    <w:rsid w:val="0087121F"/>
    <w:rsid w:val="008713A0"/>
    <w:rsid w:val="00871472"/>
    <w:rsid w:val="00871484"/>
    <w:rsid w:val="0087149B"/>
    <w:rsid w:val="008714B2"/>
    <w:rsid w:val="008714F8"/>
    <w:rsid w:val="0087169F"/>
    <w:rsid w:val="0087182B"/>
    <w:rsid w:val="00871954"/>
    <w:rsid w:val="008719EC"/>
    <w:rsid w:val="00871BCE"/>
    <w:rsid w:val="00871BE9"/>
    <w:rsid w:val="00871D7E"/>
    <w:rsid w:val="00871E2A"/>
    <w:rsid w:val="00871F25"/>
    <w:rsid w:val="00871FDD"/>
    <w:rsid w:val="00872214"/>
    <w:rsid w:val="00872790"/>
    <w:rsid w:val="00872C8C"/>
    <w:rsid w:val="00872C9F"/>
    <w:rsid w:val="00872FE7"/>
    <w:rsid w:val="008732F0"/>
    <w:rsid w:val="00873311"/>
    <w:rsid w:val="0087338E"/>
    <w:rsid w:val="00873499"/>
    <w:rsid w:val="00873826"/>
    <w:rsid w:val="008738D5"/>
    <w:rsid w:val="00873953"/>
    <w:rsid w:val="00873B41"/>
    <w:rsid w:val="00873BF9"/>
    <w:rsid w:val="00873DD7"/>
    <w:rsid w:val="00873EDF"/>
    <w:rsid w:val="008741B3"/>
    <w:rsid w:val="0087430F"/>
    <w:rsid w:val="00874572"/>
    <w:rsid w:val="008746BE"/>
    <w:rsid w:val="00874934"/>
    <w:rsid w:val="00874978"/>
    <w:rsid w:val="00874A86"/>
    <w:rsid w:val="00874AF1"/>
    <w:rsid w:val="00874C7E"/>
    <w:rsid w:val="00874EAE"/>
    <w:rsid w:val="00874F21"/>
    <w:rsid w:val="0087510C"/>
    <w:rsid w:val="00875279"/>
    <w:rsid w:val="0087533B"/>
    <w:rsid w:val="0087537F"/>
    <w:rsid w:val="00875571"/>
    <w:rsid w:val="008755DE"/>
    <w:rsid w:val="008755F0"/>
    <w:rsid w:val="00875A6A"/>
    <w:rsid w:val="00875AD4"/>
    <w:rsid w:val="00875B41"/>
    <w:rsid w:val="00875BD3"/>
    <w:rsid w:val="00875C3C"/>
    <w:rsid w:val="00875D61"/>
    <w:rsid w:val="00875D6C"/>
    <w:rsid w:val="00875E33"/>
    <w:rsid w:val="00875EBF"/>
    <w:rsid w:val="00876033"/>
    <w:rsid w:val="008762D2"/>
    <w:rsid w:val="00876317"/>
    <w:rsid w:val="0087642B"/>
    <w:rsid w:val="008767E1"/>
    <w:rsid w:val="00876886"/>
    <w:rsid w:val="00876A46"/>
    <w:rsid w:val="00876A5C"/>
    <w:rsid w:val="00876AC2"/>
    <w:rsid w:val="00876C00"/>
    <w:rsid w:val="00876D66"/>
    <w:rsid w:val="00876FD8"/>
    <w:rsid w:val="0087706E"/>
    <w:rsid w:val="008771F4"/>
    <w:rsid w:val="0087728C"/>
    <w:rsid w:val="00877340"/>
    <w:rsid w:val="00877409"/>
    <w:rsid w:val="00877604"/>
    <w:rsid w:val="008778AF"/>
    <w:rsid w:val="0087793D"/>
    <w:rsid w:val="00877AA4"/>
    <w:rsid w:val="00877BFE"/>
    <w:rsid w:val="008801E8"/>
    <w:rsid w:val="0088023B"/>
    <w:rsid w:val="00880707"/>
    <w:rsid w:val="0088070F"/>
    <w:rsid w:val="00880731"/>
    <w:rsid w:val="00880757"/>
    <w:rsid w:val="008808DD"/>
    <w:rsid w:val="00880950"/>
    <w:rsid w:val="00880DF2"/>
    <w:rsid w:val="00880EC8"/>
    <w:rsid w:val="00881009"/>
    <w:rsid w:val="00881057"/>
    <w:rsid w:val="008810B6"/>
    <w:rsid w:val="00881145"/>
    <w:rsid w:val="00881149"/>
    <w:rsid w:val="00881154"/>
    <w:rsid w:val="0088128C"/>
    <w:rsid w:val="00881392"/>
    <w:rsid w:val="00881543"/>
    <w:rsid w:val="00881554"/>
    <w:rsid w:val="00881825"/>
    <w:rsid w:val="008818BF"/>
    <w:rsid w:val="00881967"/>
    <w:rsid w:val="00881991"/>
    <w:rsid w:val="00881CB5"/>
    <w:rsid w:val="00881D6D"/>
    <w:rsid w:val="00881DE3"/>
    <w:rsid w:val="00881E4A"/>
    <w:rsid w:val="008820D1"/>
    <w:rsid w:val="00882186"/>
    <w:rsid w:val="00882277"/>
    <w:rsid w:val="00882354"/>
    <w:rsid w:val="0088237F"/>
    <w:rsid w:val="008823D9"/>
    <w:rsid w:val="0088240D"/>
    <w:rsid w:val="008824B1"/>
    <w:rsid w:val="0088257A"/>
    <w:rsid w:val="00882595"/>
    <w:rsid w:val="008826E3"/>
    <w:rsid w:val="00882730"/>
    <w:rsid w:val="008829A8"/>
    <w:rsid w:val="00882AC3"/>
    <w:rsid w:val="00882DF3"/>
    <w:rsid w:val="00882F26"/>
    <w:rsid w:val="00882FDB"/>
    <w:rsid w:val="008830ED"/>
    <w:rsid w:val="008831E4"/>
    <w:rsid w:val="0088326A"/>
    <w:rsid w:val="008832CC"/>
    <w:rsid w:val="00883393"/>
    <w:rsid w:val="0088345F"/>
    <w:rsid w:val="00883481"/>
    <w:rsid w:val="008838DD"/>
    <w:rsid w:val="00883960"/>
    <w:rsid w:val="00883C75"/>
    <w:rsid w:val="00883D6C"/>
    <w:rsid w:val="00883E36"/>
    <w:rsid w:val="00883EB1"/>
    <w:rsid w:val="00883F0B"/>
    <w:rsid w:val="00883FD6"/>
    <w:rsid w:val="00884110"/>
    <w:rsid w:val="00884173"/>
    <w:rsid w:val="008841D8"/>
    <w:rsid w:val="00884201"/>
    <w:rsid w:val="00884394"/>
    <w:rsid w:val="008843E3"/>
    <w:rsid w:val="00884449"/>
    <w:rsid w:val="00884496"/>
    <w:rsid w:val="0088449D"/>
    <w:rsid w:val="008845AA"/>
    <w:rsid w:val="0088464C"/>
    <w:rsid w:val="00884786"/>
    <w:rsid w:val="00884AD9"/>
    <w:rsid w:val="00884B2E"/>
    <w:rsid w:val="00884C2D"/>
    <w:rsid w:val="00884CB6"/>
    <w:rsid w:val="00884CC1"/>
    <w:rsid w:val="00884E06"/>
    <w:rsid w:val="00884E49"/>
    <w:rsid w:val="008850F5"/>
    <w:rsid w:val="00885118"/>
    <w:rsid w:val="008851AF"/>
    <w:rsid w:val="008854EA"/>
    <w:rsid w:val="008854F3"/>
    <w:rsid w:val="00885629"/>
    <w:rsid w:val="0088565B"/>
    <w:rsid w:val="008857BB"/>
    <w:rsid w:val="0088583E"/>
    <w:rsid w:val="0088590A"/>
    <w:rsid w:val="008859B4"/>
    <w:rsid w:val="00885BCF"/>
    <w:rsid w:val="00885D5E"/>
    <w:rsid w:val="00886653"/>
    <w:rsid w:val="00886661"/>
    <w:rsid w:val="008867C5"/>
    <w:rsid w:val="00886973"/>
    <w:rsid w:val="00886AF0"/>
    <w:rsid w:val="00886B44"/>
    <w:rsid w:val="00886DDE"/>
    <w:rsid w:val="00886EF1"/>
    <w:rsid w:val="00886EF7"/>
    <w:rsid w:val="00886EFD"/>
    <w:rsid w:val="00886F91"/>
    <w:rsid w:val="00886FDA"/>
    <w:rsid w:val="00886FFA"/>
    <w:rsid w:val="00887336"/>
    <w:rsid w:val="008873E6"/>
    <w:rsid w:val="00887530"/>
    <w:rsid w:val="008876CA"/>
    <w:rsid w:val="008877F3"/>
    <w:rsid w:val="0088781E"/>
    <w:rsid w:val="00887AA2"/>
    <w:rsid w:val="00887CD8"/>
    <w:rsid w:val="008901BC"/>
    <w:rsid w:val="0089025E"/>
    <w:rsid w:val="0089029D"/>
    <w:rsid w:val="00890382"/>
    <w:rsid w:val="0089051A"/>
    <w:rsid w:val="008908FF"/>
    <w:rsid w:val="00890A33"/>
    <w:rsid w:val="00890AF9"/>
    <w:rsid w:val="00890BF9"/>
    <w:rsid w:val="00890C50"/>
    <w:rsid w:val="00890E26"/>
    <w:rsid w:val="0089106E"/>
    <w:rsid w:val="008914E1"/>
    <w:rsid w:val="00891988"/>
    <w:rsid w:val="00891A38"/>
    <w:rsid w:val="00891F27"/>
    <w:rsid w:val="0089271B"/>
    <w:rsid w:val="008927BA"/>
    <w:rsid w:val="00892943"/>
    <w:rsid w:val="008929DC"/>
    <w:rsid w:val="00892A43"/>
    <w:rsid w:val="00892B3C"/>
    <w:rsid w:val="00892BD5"/>
    <w:rsid w:val="00892C97"/>
    <w:rsid w:val="00892FAA"/>
    <w:rsid w:val="00892FE3"/>
    <w:rsid w:val="00892FF7"/>
    <w:rsid w:val="00893110"/>
    <w:rsid w:val="00893112"/>
    <w:rsid w:val="008931E8"/>
    <w:rsid w:val="0089322B"/>
    <w:rsid w:val="00893273"/>
    <w:rsid w:val="008932A2"/>
    <w:rsid w:val="00893300"/>
    <w:rsid w:val="0089342F"/>
    <w:rsid w:val="008934FA"/>
    <w:rsid w:val="008936B2"/>
    <w:rsid w:val="00893B0F"/>
    <w:rsid w:val="00893B7A"/>
    <w:rsid w:val="00893E1F"/>
    <w:rsid w:val="00894237"/>
    <w:rsid w:val="008943CD"/>
    <w:rsid w:val="0089471B"/>
    <w:rsid w:val="00894830"/>
    <w:rsid w:val="00894A72"/>
    <w:rsid w:val="00894B23"/>
    <w:rsid w:val="00894BE9"/>
    <w:rsid w:val="00894EA7"/>
    <w:rsid w:val="00894FB1"/>
    <w:rsid w:val="008950BB"/>
    <w:rsid w:val="00895E72"/>
    <w:rsid w:val="00895F49"/>
    <w:rsid w:val="0089607A"/>
    <w:rsid w:val="0089616F"/>
    <w:rsid w:val="0089647F"/>
    <w:rsid w:val="008964D4"/>
    <w:rsid w:val="008964F7"/>
    <w:rsid w:val="0089673C"/>
    <w:rsid w:val="008967FA"/>
    <w:rsid w:val="00896843"/>
    <w:rsid w:val="00896B54"/>
    <w:rsid w:val="00896C20"/>
    <w:rsid w:val="00896D09"/>
    <w:rsid w:val="00896FA9"/>
    <w:rsid w:val="0089711B"/>
    <w:rsid w:val="008971AB"/>
    <w:rsid w:val="008971DE"/>
    <w:rsid w:val="00897620"/>
    <w:rsid w:val="00897712"/>
    <w:rsid w:val="00897780"/>
    <w:rsid w:val="00897883"/>
    <w:rsid w:val="008978B6"/>
    <w:rsid w:val="008978C4"/>
    <w:rsid w:val="008978D2"/>
    <w:rsid w:val="00897A1D"/>
    <w:rsid w:val="00897D05"/>
    <w:rsid w:val="00897DD3"/>
    <w:rsid w:val="00897FD3"/>
    <w:rsid w:val="008A0140"/>
    <w:rsid w:val="008A02CE"/>
    <w:rsid w:val="008A0357"/>
    <w:rsid w:val="008A043C"/>
    <w:rsid w:val="008A04C5"/>
    <w:rsid w:val="008A0721"/>
    <w:rsid w:val="008A082C"/>
    <w:rsid w:val="008A087E"/>
    <w:rsid w:val="008A0A2D"/>
    <w:rsid w:val="008A0D4F"/>
    <w:rsid w:val="008A0DAE"/>
    <w:rsid w:val="008A0DD6"/>
    <w:rsid w:val="008A0EB5"/>
    <w:rsid w:val="008A118E"/>
    <w:rsid w:val="008A1190"/>
    <w:rsid w:val="008A11B8"/>
    <w:rsid w:val="008A11BC"/>
    <w:rsid w:val="008A1227"/>
    <w:rsid w:val="008A1434"/>
    <w:rsid w:val="008A17A2"/>
    <w:rsid w:val="008A183F"/>
    <w:rsid w:val="008A194A"/>
    <w:rsid w:val="008A1EA9"/>
    <w:rsid w:val="008A1F25"/>
    <w:rsid w:val="008A2040"/>
    <w:rsid w:val="008A2280"/>
    <w:rsid w:val="008A23A0"/>
    <w:rsid w:val="008A2470"/>
    <w:rsid w:val="008A251A"/>
    <w:rsid w:val="008A25AE"/>
    <w:rsid w:val="008A26C8"/>
    <w:rsid w:val="008A2AD3"/>
    <w:rsid w:val="008A2DBF"/>
    <w:rsid w:val="008A2EEC"/>
    <w:rsid w:val="008A30B3"/>
    <w:rsid w:val="008A3120"/>
    <w:rsid w:val="008A32FD"/>
    <w:rsid w:val="008A3460"/>
    <w:rsid w:val="008A3483"/>
    <w:rsid w:val="008A3496"/>
    <w:rsid w:val="008A35BD"/>
    <w:rsid w:val="008A36D2"/>
    <w:rsid w:val="008A381C"/>
    <w:rsid w:val="008A3844"/>
    <w:rsid w:val="008A3DAE"/>
    <w:rsid w:val="008A3E6D"/>
    <w:rsid w:val="008A3F16"/>
    <w:rsid w:val="008A3F53"/>
    <w:rsid w:val="008A3F73"/>
    <w:rsid w:val="008A40C0"/>
    <w:rsid w:val="008A41F1"/>
    <w:rsid w:val="008A433C"/>
    <w:rsid w:val="008A4368"/>
    <w:rsid w:val="008A442F"/>
    <w:rsid w:val="008A44C4"/>
    <w:rsid w:val="008A46A8"/>
    <w:rsid w:val="008A4901"/>
    <w:rsid w:val="008A4BEE"/>
    <w:rsid w:val="008A4E71"/>
    <w:rsid w:val="008A5045"/>
    <w:rsid w:val="008A5354"/>
    <w:rsid w:val="008A5480"/>
    <w:rsid w:val="008A5742"/>
    <w:rsid w:val="008A59FE"/>
    <w:rsid w:val="008A5A44"/>
    <w:rsid w:val="008A5A88"/>
    <w:rsid w:val="008A5B32"/>
    <w:rsid w:val="008A5C02"/>
    <w:rsid w:val="008A5D2D"/>
    <w:rsid w:val="008A5F32"/>
    <w:rsid w:val="008A5FEA"/>
    <w:rsid w:val="008A60FD"/>
    <w:rsid w:val="008A6134"/>
    <w:rsid w:val="008A61BE"/>
    <w:rsid w:val="008A630A"/>
    <w:rsid w:val="008A63FE"/>
    <w:rsid w:val="008A64A8"/>
    <w:rsid w:val="008A64EB"/>
    <w:rsid w:val="008A658F"/>
    <w:rsid w:val="008A6AE0"/>
    <w:rsid w:val="008A6BC6"/>
    <w:rsid w:val="008A6C9E"/>
    <w:rsid w:val="008A6DEF"/>
    <w:rsid w:val="008A6E3C"/>
    <w:rsid w:val="008A6E87"/>
    <w:rsid w:val="008A6EC7"/>
    <w:rsid w:val="008A6F92"/>
    <w:rsid w:val="008A73A0"/>
    <w:rsid w:val="008A7451"/>
    <w:rsid w:val="008A75DD"/>
    <w:rsid w:val="008A77F3"/>
    <w:rsid w:val="008A7864"/>
    <w:rsid w:val="008A79A1"/>
    <w:rsid w:val="008A79C9"/>
    <w:rsid w:val="008A7AC0"/>
    <w:rsid w:val="008A7BCB"/>
    <w:rsid w:val="008A7E58"/>
    <w:rsid w:val="008B01E9"/>
    <w:rsid w:val="008B0203"/>
    <w:rsid w:val="008B0397"/>
    <w:rsid w:val="008B0498"/>
    <w:rsid w:val="008B057E"/>
    <w:rsid w:val="008B077E"/>
    <w:rsid w:val="008B07EC"/>
    <w:rsid w:val="008B08B7"/>
    <w:rsid w:val="008B08F8"/>
    <w:rsid w:val="008B093C"/>
    <w:rsid w:val="008B0BA6"/>
    <w:rsid w:val="008B0BCB"/>
    <w:rsid w:val="008B0D9B"/>
    <w:rsid w:val="008B0DDF"/>
    <w:rsid w:val="008B10CD"/>
    <w:rsid w:val="008B10DA"/>
    <w:rsid w:val="008B1157"/>
    <w:rsid w:val="008B16DB"/>
    <w:rsid w:val="008B176A"/>
    <w:rsid w:val="008B1796"/>
    <w:rsid w:val="008B1AC8"/>
    <w:rsid w:val="008B1B7B"/>
    <w:rsid w:val="008B1CC9"/>
    <w:rsid w:val="008B1EE8"/>
    <w:rsid w:val="008B1FD0"/>
    <w:rsid w:val="008B2041"/>
    <w:rsid w:val="008B20EC"/>
    <w:rsid w:val="008B2139"/>
    <w:rsid w:val="008B2175"/>
    <w:rsid w:val="008B2327"/>
    <w:rsid w:val="008B237E"/>
    <w:rsid w:val="008B25C4"/>
    <w:rsid w:val="008B25D5"/>
    <w:rsid w:val="008B26E6"/>
    <w:rsid w:val="008B2720"/>
    <w:rsid w:val="008B28A2"/>
    <w:rsid w:val="008B2977"/>
    <w:rsid w:val="008B2D83"/>
    <w:rsid w:val="008B2F76"/>
    <w:rsid w:val="008B312B"/>
    <w:rsid w:val="008B3456"/>
    <w:rsid w:val="008B34C0"/>
    <w:rsid w:val="008B35DF"/>
    <w:rsid w:val="008B383C"/>
    <w:rsid w:val="008B3B5F"/>
    <w:rsid w:val="008B3C2B"/>
    <w:rsid w:val="008B3D9B"/>
    <w:rsid w:val="008B3DE8"/>
    <w:rsid w:val="008B4000"/>
    <w:rsid w:val="008B426D"/>
    <w:rsid w:val="008B4508"/>
    <w:rsid w:val="008B458C"/>
    <w:rsid w:val="008B463E"/>
    <w:rsid w:val="008B4705"/>
    <w:rsid w:val="008B477A"/>
    <w:rsid w:val="008B47F2"/>
    <w:rsid w:val="008B4B01"/>
    <w:rsid w:val="008B4BC0"/>
    <w:rsid w:val="008B4C6C"/>
    <w:rsid w:val="008B4DE6"/>
    <w:rsid w:val="008B4EFC"/>
    <w:rsid w:val="008B53DC"/>
    <w:rsid w:val="008B552E"/>
    <w:rsid w:val="008B5626"/>
    <w:rsid w:val="008B5636"/>
    <w:rsid w:val="008B5823"/>
    <w:rsid w:val="008B582D"/>
    <w:rsid w:val="008B595E"/>
    <w:rsid w:val="008B5AD5"/>
    <w:rsid w:val="008B5AD8"/>
    <w:rsid w:val="008B5D2A"/>
    <w:rsid w:val="008B5D65"/>
    <w:rsid w:val="008B5F3D"/>
    <w:rsid w:val="008B60C3"/>
    <w:rsid w:val="008B6174"/>
    <w:rsid w:val="008B618C"/>
    <w:rsid w:val="008B66D8"/>
    <w:rsid w:val="008B679C"/>
    <w:rsid w:val="008B6889"/>
    <w:rsid w:val="008B6BF0"/>
    <w:rsid w:val="008B6C35"/>
    <w:rsid w:val="008B6FE0"/>
    <w:rsid w:val="008B7083"/>
    <w:rsid w:val="008B70B2"/>
    <w:rsid w:val="008B70E0"/>
    <w:rsid w:val="008B743E"/>
    <w:rsid w:val="008B75C3"/>
    <w:rsid w:val="008B7A99"/>
    <w:rsid w:val="008B7CD3"/>
    <w:rsid w:val="008B7E47"/>
    <w:rsid w:val="008B7ED2"/>
    <w:rsid w:val="008B7EFB"/>
    <w:rsid w:val="008C00B8"/>
    <w:rsid w:val="008C01E0"/>
    <w:rsid w:val="008C03DA"/>
    <w:rsid w:val="008C04A4"/>
    <w:rsid w:val="008C07B0"/>
    <w:rsid w:val="008C0855"/>
    <w:rsid w:val="008C08B9"/>
    <w:rsid w:val="008C098E"/>
    <w:rsid w:val="008C0A2B"/>
    <w:rsid w:val="008C0BE4"/>
    <w:rsid w:val="008C0C90"/>
    <w:rsid w:val="008C0EED"/>
    <w:rsid w:val="008C101C"/>
    <w:rsid w:val="008C10F4"/>
    <w:rsid w:val="008C1233"/>
    <w:rsid w:val="008C12D9"/>
    <w:rsid w:val="008C13D6"/>
    <w:rsid w:val="008C143A"/>
    <w:rsid w:val="008C1471"/>
    <w:rsid w:val="008C1575"/>
    <w:rsid w:val="008C17A1"/>
    <w:rsid w:val="008C19CA"/>
    <w:rsid w:val="008C1B59"/>
    <w:rsid w:val="008C1E09"/>
    <w:rsid w:val="008C1EA4"/>
    <w:rsid w:val="008C1F0B"/>
    <w:rsid w:val="008C1F32"/>
    <w:rsid w:val="008C1F5E"/>
    <w:rsid w:val="008C21ED"/>
    <w:rsid w:val="008C2264"/>
    <w:rsid w:val="008C22C6"/>
    <w:rsid w:val="008C22CD"/>
    <w:rsid w:val="008C23C8"/>
    <w:rsid w:val="008C241E"/>
    <w:rsid w:val="008C25A0"/>
    <w:rsid w:val="008C2A94"/>
    <w:rsid w:val="008C2AF9"/>
    <w:rsid w:val="008C2C00"/>
    <w:rsid w:val="008C2CAB"/>
    <w:rsid w:val="008C2D26"/>
    <w:rsid w:val="008C2DB3"/>
    <w:rsid w:val="008C2DF1"/>
    <w:rsid w:val="008C2F73"/>
    <w:rsid w:val="008C327C"/>
    <w:rsid w:val="008C3672"/>
    <w:rsid w:val="008C3A79"/>
    <w:rsid w:val="008C3AB2"/>
    <w:rsid w:val="008C3C25"/>
    <w:rsid w:val="008C3C2C"/>
    <w:rsid w:val="008C3C9A"/>
    <w:rsid w:val="008C3FF5"/>
    <w:rsid w:val="008C4037"/>
    <w:rsid w:val="008C40FB"/>
    <w:rsid w:val="008C4144"/>
    <w:rsid w:val="008C418F"/>
    <w:rsid w:val="008C4501"/>
    <w:rsid w:val="008C45A5"/>
    <w:rsid w:val="008C46DB"/>
    <w:rsid w:val="008C48C9"/>
    <w:rsid w:val="008C4C17"/>
    <w:rsid w:val="008C4C2B"/>
    <w:rsid w:val="008C4DC8"/>
    <w:rsid w:val="008C4DF7"/>
    <w:rsid w:val="008C4F44"/>
    <w:rsid w:val="008C4FFA"/>
    <w:rsid w:val="008C528D"/>
    <w:rsid w:val="008C56AD"/>
    <w:rsid w:val="008C57C3"/>
    <w:rsid w:val="008C5857"/>
    <w:rsid w:val="008C5870"/>
    <w:rsid w:val="008C5895"/>
    <w:rsid w:val="008C5A2A"/>
    <w:rsid w:val="008C5D45"/>
    <w:rsid w:val="008C5EE9"/>
    <w:rsid w:val="008C6089"/>
    <w:rsid w:val="008C6139"/>
    <w:rsid w:val="008C6145"/>
    <w:rsid w:val="008C62BA"/>
    <w:rsid w:val="008C6402"/>
    <w:rsid w:val="008C680D"/>
    <w:rsid w:val="008C6997"/>
    <w:rsid w:val="008C6B32"/>
    <w:rsid w:val="008C6B95"/>
    <w:rsid w:val="008C6CD6"/>
    <w:rsid w:val="008C6EF4"/>
    <w:rsid w:val="008C6EF8"/>
    <w:rsid w:val="008C700C"/>
    <w:rsid w:val="008C700E"/>
    <w:rsid w:val="008C70FF"/>
    <w:rsid w:val="008C716A"/>
    <w:rsid w:val="008C73C6"/>
    <w:rsid w:val="008C74E2"/>
    <w:rsid w:val="008C761F"/>
    <w:rsid w:val="008C765D"/>
    <w:rsid w:val="008C7920"/>
    <w:rsid w:val="008C7934"/>
    <w:rsid w:val="008C79FC"/>
    <w:rsid w:val="008C7D5A"/>
    <w:rsid w:val="008C7F26"/>
    <w:rsid w:val="008C7F2D"/>
    <w:rsid w:val="008D001E"/>
    <w:rsid w:val="008D01C2"/>
    <w:rsid w:val="008D0236"/>
    <w:rsid w:val="008D049D"/>
    <w:rsid w:val="008D05FC"/>
    <w:rsid w:val="008D0695"/>
    <w:rsid w:val="008D06F6"/>
    <w:rsid w:val="008D0943"/>
    <w:rsid w:val="008D0B59"/>
    <w:rsid w:val="008D0F43"/>
    <w:rsid w:val="008D0FAE"/>
    <w:rsid w:val="008D102E"/>
    <w:rsid w:val="008D10EF"/>
    <w:rsid w:val="008D1141"/>
    <w:rsid w:val="008D1208"/>
    <w:rsid w:val="008D13B0"/>
    <w:rsid w:val="008D18AB"/>
    <w:rsid w:val="008D19A3"/>
    <w:rsid w:val="008D1AB2"/>
    <w:rsid w:val="008D1C1E"/>
    <w:rsid w:val="008D1CFA"/>
    <w:rsid w:val="008D1EC6"/>
    <w:rsid w:val="008D1EFF"/>
    <w:rsid w:val="008D1F42"/>
    <w:rsid w:val="008D1FA3"/>
    <w:rsid w:val="008D2157"/>
    <w:rsid w:val="008D21C4"/>
    <w:rsid w:val="008D21D0"/>
    <w:rsid w:val="008D2318"/>
    <w:rsid w:val="008D2455"/>
    <w:rsid w:val="008D248F"/>
    <w:rsid w:val="008D24C7"/>
    <w:rsid w:val="008D2592"/>
    <w:rsid w:val="008D28FC"/>
    <w:rsid w:val="008D2A1D"/>
    <w:rsid w:val="008D2A48"/>
    <w:rsid w:val="008D2B48"/>
    <w:rsid w:val="008D2E00"/>
    <w:rsid w:val="008D2E2D"/>
    <w:rsid w:val="008D2F81"/>
    <w:rsid w:val="008D3059"/>
    <w:rsid w:val="008D35AF"/>
    <w:rsid w:val="008D38BD"/>
    <w:rsid w:val="008D3B3A"/>
    <w:rsid w:val="008D3C98"/>
    <w:rsid w:val="008D3DDE"/>
    <w:rsid w:val="008D3E8E"/>
    <w:rsid w:val="008D3E97"/>
    <w:rsid w:val="008D3F1F"/>
    <w:rsid w:val="008D4000"/>
    <w:rsid w:val="008D42CB"/>
    <w:rsid w:val="008D4429"/>
    <w:rsid w:val="008D4759"/>
    <w:rsid w:val="008D478A"/>
    <w:rsid w:val="008D47E6"/>
    <w:rsid w:val="008D48D4"/>
    <w:rsid w:val="008D49CF"/>
    <w:rsid w:val="008D4B13"/>
    <w:rsid w:val="008D4CC8"/>
    <w:rsid w:val="008D4D9D"/>
    <w:rsid w:val="008D5093"/>
    <w:rsid w:val="008D5176"/>
    <w:rsid w:val="008D52DB"/>
    <w:rsid w:val="008D537D"/>
    <w:rsid w:val="008D53D3"/>
    <w:rsid w:val="008D53DB"/>
    <w:rsid w:val="008D55E7"/>
    <w:rsid w:val="008D576F"/>
    <w:rsid w:val="008D59CB"/>
    <w:rsid w:val="008D5A38"/>
    <w:rsid w:val="008D5AC8"/>
    <w:rsid w:val="008D6189"/>
    <w:rsid w:val="008D61FE"/>
    <w:rsid w:val="008D6B8D"/>
    <w:rsid w:val="008D6DC7"/>
    <w:rsid w:val="008D6E12"/>
    <w:rsid w:val="008D6F65"/>
    <w:rsid w:val="008D6FDF"/>
    <w:rsid w:val="008D70A3"/>
    <w:rsid w:val="008D70FA"/>
    <w:rsid w:val="008D710F"/>
    <w:rsid w:val="008D75C3"/>
    <w:rsid w:val="008D769F"/>
    <w:rsid w:val="008D77B0"/>
    <w:rsid w:val="008D77CE"/>
    <w:rsid w:val="008D7841"/>
    <w:rsid w:val="008D7AAE"/>
    <w:rsid w:val="008D7B5C"/>
    <w:rsid w:val="008D7D8F"/>
    <w:rsid w:val="008D7E35"/>
    <w:rsid w:val="008D7F72"/>
    <w:rsid w:val="008D7FE2"/>
    <w:rsid w:val="008E00F5"/>
    <w:rsid w:val="008E0572"/>
    <w:rsid w:val="008E05CB"/>
    <w:rsid w:val="008E0886"/>
    <w:rsid w:val="008E0A63"/>
    <w:rsid w:val="008E0B30"/>
    <w:rsid w:val="008E0C23"/>
    <w:rsid w:val="008E0EF2"/>
    <w:rsid w:val="008E0F6A"/>
    <w:rsid w:val="008E0F6D"/>
    <w:rsid w:val="008E113C"/>
    <w:rsid w:val="008E124D"/>
    <w:rsid w:val="008E128E"/>
    <w:rsid w:val="008E14C7"/>
    <w:rsid w:val="008E17CC"/>
    <w:rsid w:val="008E1813"/>
    <w:rsid w:val="008E1B4E"/>
    <w:rsid w:val="008E1C81"/>
    <w:rsid w:val="008E2301"/>
    <w:rsid w:val="008E2778"/>
    <w:rsid w:val="008E2861"/>
    <w:rsid w:val="008E2900"/>
    <w:rsid w:val="008E2BA1"/>
    <w:rsid w:val="008E2DED"/>
    <w:rsid w:val="008E2E29"/>
    <w:rsid w:val="008E3195"/>
    <w:rsid w:val="008E31E8"/>
    <w:rsid w:val="008E330B"/>
    <w:rsid w:val="008E330C"/>
    <w:rsid w:val="008E3450"/>
    <w:rsid w:val="008E36CF"/>
    <w:rsid w:val="008E3AA9"/>
    <w:rsid w:val="008E3BAE"/>
    <w:rsid w:val="008E3F47"/>
    <w:rsid w:val="008E4043"/>
    <w:rsid w:val="008E4076"/>
    <w:rsid w:val="008E44B8"/>
    <w:rsid w:val="008E4984"/>
    <w:rsid w:val="008E4BA2"/>
    <w:rsid w:val="008E4BB1"/>
    <w:rsid w:val="008E4BC3"/>
    <w:rsid w:val="008E4BF9"/>
    <w:rsid w:val="008E5102"/>
    <w:rsid w:val="008E516D"/>
    <w:rsid w:val="008E517F"/>
    <w:rsid w:val="008E53E5"/>
    <w:rsid w:val="008E579F"/>
    <w:rsid w:val="008E587C"/>
    <w:rsid w:val="008E59FE"/>
    <w:rsid w:val="008E5A3B"/>
    <w:rsid w:val="008E5A72"/>
    <w:rsid w:val="008E5B60"/>
    <w:rsid w:val="008E5BAA"/>
    <w:rsid w:val="008E5C4F"/>
    <w:rsid w:val="008E5D74"/>
    <w:rsid w:val="008E5E78"/>
    <w:rsid w:val="008E5F65"/>
    <w:rsid w:val="008E5FF3"/>
    <w:rsid w:val="008E6229"/>
    <w:rsid w:val="008E627C"/>
    <w:rsid w:val="008E66C1"/>
    <w:rsid w:val="008E6771"/>
    <w:rsid w:val="008E6804"/>
    <w:rsid w:val="008E6BE6"/>
    <w:rsid w:val="008E6DBD"/>
    <w:rsid w:val="008E6DD8"/>
    <w:rsid w:val="008E712D"/>
    <w:rsid w:val="008E7144"/>
    <w:rsid w:val="008E720E"/>
    <w:rsid w:val="008E7379"/>
    <w:rsid w:val="008E7494"/>
    <w:rsid w:val="008E7521"/>
    <w:rsid w:val="008E7541"/>
    <w:rsid w:val="008E7714"/>
    <w:rsid w:val="008E7ABF"/>
    <w:rsid w:val="008E7ADF"/>
    <w:rsid w:val="008F003E"/>
    <w:rsid w:val="008F04BA"/>
    <w:rsid w:val="008F06FD"/>
    <w:rsid w:val="008F0780"/>
    <w:rsid w:val="008F088E"/>
    <w:rsid w:val="008F0CD9"/>
    <w:rsid w:val="008F0FAF"/>
    <w:rsid w:val="008F0FB1"/>
    <w:rsid w:val="008F1351"/>
    <w:rsid w:val="008F141C"/>
    <w:rsid w:val="008F14D7"/>
    <w:rsid w:val="008F1577"/>
    <w:rsid w:val="008F1602"/>
    <w:rsid w:val="008F183B"/>
    <w:rsid w:val="008F198B"/>
    <w:rsid w:val="008F19F2"/>
    <w:rsid w:val="008F1AE6"/>
    <w:rsid w:val="008F1D2A"/>
    <w:rsid w:val="008F1DAC"/>
    <w:rsid w:val="008F1FD4"/>
    <w:rsid w:val="008F1FFD"/>
    <w:rsid w:val="008F2174"/>
    <w:rsid w:val="008F2313"/>
    <w:rsid w:val="008F2557"/>
    <w:rsid w:val="008F2558"/>
    <w:rsid w:val="008F2794"/>
    <w:rsid w:val="008F27C0"/>
    <w:rsid w:val="008F2C7B"/>
    <w:rsid w:val="008F2E2D"/>
    <w:rsid w:val="008F2EB0"/>
    <w:rsid w:val="008F304B"/>
    <w:rsid w:val="008F35C5"/>
    <w:rsid w:val="008F3742"/>
    <w:rsid w:val="008F3B36"/>
    <w:rsid w:val="008F3CF4"/>
    <w:rsid w:val="008F3EA7"/>
    <w:rsid w:val="008F4069"/>
    <w:rsid w:val="008F40D2"/>
    <w:rsid w:val="008F4178"/>
    <w:rsid w:val="008F4380"/>
    <w:rsid w:val="008F4470"/>
    <w:rsid w:val="008F44D3"/>
    <w:rsid w:val="008F4544"/>
    <w:rsid w:val="008F45F6"/>
    <w:rsid w:val="008F47A9"/>
    <w:rsid w:val="008F4902"/>
    <w:rsid w:val="008F4A48"/>
    <w:rsid w:val="008F4C0B"/>
    <w:rsid w:val="008F4CFC"/>
    <w:rsid w:val="008F4EC2"/>
    <w:rsid w:val="008F4ED0"/>
    <w:rsid w:val="008F4F3F"/>
    <w:rsid w:val="008F5096"/>
    <w:rsid w:val="008F521F"/>
    <w:rsid w:val="008F52F5"/>
    <w:rsid w:val="008F5584"/>
    <w:rsid w:val="008F5767"/>
    <w:rsid w:val="008F579E"/>
    <w:rsid w:val="008F5983"/>
    <w:rsid w:val="008F5ABE"/>
    <w:rsid w:val="008F5C1C"/>
    <w:rsid w:val="008F6271"/>
    <w:rsid w:val="008F6555"/>
    <w:rsid w:val="008F6595"/>
    <w:rsid w:val="008F66A7"/>
    <w:rsid w:val="008F66CC"/>
    <w:rsid w:val="008F6797"/>
    <w:rsid w:val="008F67ED"/>
    <w:rsid w:val="008F699A"/>
    <w:rsid w:val="008F699F"/>
    <w:rsid w:val="008F69F1"/>
    <w:rsid w:val="008F6B0A"/>
    <w:rsid w:val="008F6C41"/>
    <w:rsid w:val="008F6DB5"/>
    <w:rsid w:val="008F7507"/>
    <w:rsid w:val="008F75E2"/>
    <w:rsid w:val="008F7622"/>
    <w:rsid w:val="008F77BD"/>
    <w:rsid w:val="008F78C2"/>
    <w:rsid w:val="008F799F"/>
    <w:rsid w:val="008F7D48"/>
    <w:rsid w:val="008F7D49"/>
    <w:rsid w:val="00900172"/>
    <w:rsid w:val="009002C4"/>
    <w:rsid w:val="009002C7"/>
    <w:rsid w:val="0090038E"/>
    <w:rsid w:val="0090043F"/>
    <w:rsid w:val="0090048B"/>
    <w:rsid w:val="009005B5"/>
    <w:rsid w:val="009008FD"/>
    <w:rsid w:val="00900959"/>
    <w:rsid w:val="00900A0D"/>
    <w:rsid w:val="00900AC3"/>
    <w:rsid w:val="00900ACC"/>
    <w:rsid w:val="00900C0D"/>
    <w:rsid w:val="00900D0F"/>
    <w:rsid w:val="00900D58"/>
    <w:rsid w:val="00900DE1"/>
    <w:rsid w:val="00900EB2"/>
    <w:rsid w:val="00900F99"/>
    <w:rsid w:val="009010F1"/>
    <w:rsid w:val="009010FF"/>
    <w:rsid w:val="009011F8"/>
    <w:rsid w:val="00901270"/>
    <w:rsid w:val="009014D8"/>
    <w:rsid w:val="009015C9"/>
    <w:rsid w:val="00901665"/>
    <w:rsid w:val="0090178C"/>
    <w:rsid w:val="009018CC"/>
    <w:rsid w:val="00901CD4"/>
    <w:rsid w:val="00901DF5"/>
    <w:rsid w:val="0090208F"/>
    <w:rsid w:val="009020D4"/>
    <w:rsid w:val="009020D6"/>
    <w:rsid w:val="0090220B"/>
    <w:rsid w:val="009023B3"/>
    <w:rsid w:val="0090240B"/>
    <w:rsid w:val="00902561"/>
    <w:rsid w:val="009027B0"/>
    <w:rsid w:val="0090282E"/>
    <w:rsid w:val="0090295B"/>
    <w:rsid w:val="00902BAE"/>
    <w:rsid w:val="00902BC8"/>
    <w:rsid w:val="00902CCC"/>
    <w:rsid w:val="00902D9A"/>
    <w:rsid w:val="00902EAB"/>
    <w:rsid w:val="00902F9A"/>
    <w:rsid w:val="00902FB6"/>
    <w:rsid w:val="009030CF"/>
    <w:rsid w:val="00903283"/>
    <w:rsid w:val="009034DA"/>
    <w:rsid w:val="009035A7"/>
    <w:rsid w:val="009038ED"/>
    <w:rsid w:val="009039EC"/>
    <w:rsid w:val="00903A88"/>
    <w:rsid w:val="00903C2D"/>
    <w:rsid w:val="00903CA2"/>
    <w:rsid w:val="00903CA4"/>
    <w:rsid w:val="00903E1D"/>
    <w:rsid w:val="00904166"/>
    <w:rsid w:val="009041E9"/>
    <w:rsid w:val="00904326"/>
    <w:rsid w:val="00904563"/>
    <w:rsid w:val="0090494D"/>
    <w:rsid w:val="0090497A"/>
    <w:rsid w:val="00904B47"/>
    <w:rsid w:val="00905294"/>
    <w:rsid w:val="00905295"/>
    <w:rsid w:val="00905306"/>
    <w:rsid w:val="009053D4"/>
    <w:rsid w:val="009056FB"/>
    <w:rsid w:val="0090597A"/>
    <w:rsid w:val="00905ABF"/>
    <w:rsid w:val="00905CB0"/>
    <w:rsid w:val="00905CD7"/>
    <w:rsid w:val="00905EF3"/>
    <w:rsid w:val="0090618C"/>
    <w:rsid w:val="00906210"/>
    <w:rsid w:val="00906279"/>
    <w:rsid w:val="009063D0"/>
    <w:rsid w:val="00906487"/>
    <w:rsid w:val="0090665B"/>
    <w:rsid w:val="009067E2"/>
    <w:rsid w:val="00906CDB"/>
    <w:rsid w:val="00906E79"/>
    <w:rsid w:val="00906F18"/>
    <w:rsid w:val="00906F28"/>
    <w:rsid w:val="00906F69"/>
    <w:rsid w:val="00906FD0"/>
    <w:rsid w:val="00906FE3"/>
    <w:rsid w:val="00907085"/>
    <w:rsid w:val="009070BC"/>
    <w:rsid w:val="00907106"/>
    <w:rsid w:val="00907235"/>
    <w:rsid w:val="009074C5"/>
    <w:rsid w:val="00907562"/>
    <w:rsid w:val="0090794A"/>
    <w:rsid w:val="00907AD5"/>
    <w:rsid w:val="00907B21"/>
    <w:rsid w:val="00907FD9"/>
    <w:rsid w:val="009100EE"/>
    <w:rsid w:val="0091023C"/>
    <w:rsid w:val="009102A7"/>
    <w:rsid w:val="009108F6"/>
    <w:rsid w:val="00910EC6"/>
    <w:rsid w:val="00910F6A"/>
    <w:rsid w:val="00910F9A"/>
    <w:rsid w:val="009110E6"/>
    <w:rsid w:val="0091114F"/>
    <w:rsid w:val="00911224"/>
    <w:rsid w:val="00911488"/>
    <w:rsid w:val="00911613"/>
    <w:rsid w:val="00911645"/>
    <w:rsid w:val="00911684"/>
    <w:rsid w:val="00911ABE"/>
    <w:rsid w:val="00911B3E"/>
    <w:rsid w:val="00911B98"/>
    <w:rsid w:val="00911BC8"/>
    <w:rsid w:val="00911BE3"/>
    <w:rsid w:val="00911D9D"/>
    <w:rsid w:val="00911F84"/>
    <w:rsid w:val="00912006"/>
    <w:rsid w:val="00912186"/>
    <w:rsid w:val="009121B4"/>
    <w:rsid w:val="00912280"/>
    <w:rsid w:val="00912388"/>
    <w:rsid w:val="00912481"/>
    <w:rsid w:val="009126DB"/>
    <w:rsid w:val="009128A9"/>
    <w:rsid w:val="00912AF9"/>
    <w:rsid w:val="0091305B"/>
    <w:rsid w:val="009130E2"/>
    <w:rsid w:val="009133E0"/>
    <w:rsid w:val="009134A4"/>
    <w:rsid w:val="00913524"/>
    <w:rsid w:val="00913568"/>
    <w:rsid w:val="00913670"/>
    <w:rsid w:val="009137F4"/>
    <w:rsid w:val="00913824"/>
    <w:rsid w:val="0091384A"/>
    <w:rsid w:val="0091387E"/>
    <w:rsid w:val="00913893"/>
    <w:rsid w:val="00913AE2"/>
    <w:rsid w:val="00913C63"/>
    <w:rsid w:val="00913F55"/>
    <w:rsid w:val="0091424F"/>
    <w:rsid w:val="009143B1"/>
    <w:rsid w:val="0091444F"/>
    <w:rsid w:val="00914514"/>
    <w:rsid w:val="00914531"/>
    <w:rsid w:val="0091458E"/>
    <w:rsid w:val="009149BF"/>
    <w:rsid w:val="00914A60"/>
    <w:rsid w:val="00914ADF"/>
    <w:rsid w:val="00914B4D"/>
    <w:rsid w:val="00914C39"/>
    <w:rsid w:val="00914CA7"/>
    <w:rsid w:val="00914CBA"/>
    <w:rsid w:val="00914CE2"/>
    <w:rsid w:val="00914D6D"/>
    <w:rsid w:val="0091506A"/>
    <w:rsid w:val="009150B6"/>
    <w:rsid w:val="0091512E"/>
    <w:rsid w:val="00915558"/>
    <w:rsid w:val="0091563F"/>
    <w:rsid w:val="009159AF"/>
    <w:rsid w:val="00915A09"/>
    <w:rsid w:val="00915B1E"/>
    <w:rsid w:val="00915BD1"/>
    <w:rsid w:val="00915EFB"/>
    <w:rsid w:val="00915F47"/>
    <w:rsid w:val="00915F8A"/>
    <w:rsid w:val="009162D1"/>
    <w:rsid w:val="009164E6"/>
    <w:rsid w:val="009165AD"/>
    <w:rsid w:val="009165B2"/>
    <w:rsid w:val="00916613"/>
    <w:rsid w:val="0091686D"/>
    <w:rsid w:val="00916A12"/>
    <w:rsid w:val="00916AC5"/>
    <w:rsid w:val="00916ADB"/>
    <w:rsid w:val="00916BB9"/>
    <w:rsid w:val="009170FA"/>
    <w:rsid w:val="00917227"/>
    <w:rsid w:val="00917259"/>
    <w:rsid w:val="009172D4"/>
    <w:rsid w:val="009172E2"/>
    <w:rsid w:val="009172E7"/>
    <w:rsid w:val="00917350"/>
    <w:rsid w:val="00917651"/>
    <w:rsid w:val="00917905"/>
    <w:rsid w:val="00917C9F"/>
    <w:rsid w:val="00917DB9"/>
    <w:rsid w:val="00920215"/>
    <w:rsid w:val="00920808"/>
    <w:rsid w:val="009209B6"/>
    <w:rsid w:val="009209EC"/>
    <w:rsid w:val="00920A42"/>
    <w:rsid w:val="00920D0C"/>
    <w:rsid w:val="00920D58"/>
    <w:rsid w:val="00920F6C"/>
    <w:rsid w:val="00920FB9"/>
    <w:rsid w:val="00920FC1"/>
    <w:rsid w:val="0092100B"/>
    <w:rsid w:val="009212B5"/>
    <w:rsid w:val="00921347"/>
    <w:rsid w:val="00921488"/>
    <w:rsid w:val="00921599"/>
    <w:rsid w:val="00921CAF"/>
    <w:rsid w:val="00921D33"/>
    <w:rsid w:val="00921DCF"/>
    <w:rsid w:val="00921EDB"/>
    <w:rsid w:val="00921F66"/>
    <w:rsid w:val="009221AF"/>
    <w:rsid w:val="009221FA"/>
    <w:rsid w:val="009222B0"/>
    <w:rsid w:val="009225EC"/>
    <w:rsid w:val="009225F5"/>
    <w:rsid w:val="00922673"/>
    <w:rsid w:val="00922689"/>
    <w:rsid w:val="00922719"/>
    <w:rsid w:val="009227BF"/>
    <w:rsid w:val="00922821"/>
    <w:rsid w:val="00922943"/>
    <w:rsid w:val="00922960"/>
    <w:rsid w:val="00922C7D"/>
    <w:rsid w:val="00922E4C"/>
    <w:rsid w:val="00922F59"/>
    <w:rsid w:val="009230F8"/>
    <w:rsid w:val="00923206"/>
    <w:rsid w:val="009232FB"/>
    <w:rsid w:val="009234F9"/>
    <w:rsid w:val="0092368D"/>
    <w:rsid w:val="00923779"/>
    <w:rsid w:val="00923982"/>
    <w:rsid w:val="00923A7F"/>
    <w:rsid w:val="00923F2A"/>
    <w:rsid w:val="009241A6"/>
    <w:rsid w:val="00924305"/>
    <w:rsid w:val="009246AB"/>
    <w:rsid w:val="00924AE5"/>
    <w:rsid w:val="00924AF7"/>
    <w:rsid w:val="00924C26"/>
    <w:rsid w:val="00924D13"/>
    <w:rsid w:val="00924F12"/>
    <w:rsid w:val="00925178"/>
    <w:rsid w:val="009251B1"/>
    <w:rsid w:val="00925612"/>
    <w:rsid w:val="00925671"/>
    <w:rsid w:val="009256D4"/>
    <w:rsid w:val="009256EF"/>
    <w:rsid w:val="0092570E"/>
    <w:rsid w:val="0092582E"/>
    <w:rsid w:val="00925965"/>
    <w:rsid w:val="009259E1"/>
    <w:rsid w:val="00925DCB"/>
    <w:rsid w:val="00925FD4"/>
    <w:rsid w:val="00926030"/>
    <w:rsid w:val="009262F9"/>
    <w:rsid w:val="009265F1"/>
    <w:rsid w:val="00926616"/>
    <w:rsid w:val="00926648"/>
    <w:rsid w:val="0092687A"/>
    <w:rsid w:val="0092687D"/>
    <w:rsid w:val="00926C12"/>
    <w:rsid w:val="00926C45"/>
    <w:rsid w:val="00926C8B"/>
    <w:rsid w:val="00926D32"/>
    <w:rsid w:val="00926E82"/>
    <w:rsid w:val="00926ED0"/>
    <w:rsid w:val="00926FDA"/>
    <w:rsid w:val="00926FF4"/>
    <w:rsid w:val="0092769F"/>
    <w:rsid w:val="009276AC"/>
    <w:rsid w:val="00927826"/>
    <w:rsid w:val="009279ED"/>
    <w:rsid w:val="00927AB0"/>
    <w:rsid w:val="00927C59"/>
    <w:rsid w:val="00927D82"/>
    <w:rsid w:val="00927DA8"/>
    <w:rsid w:val="00927DB8"/>
    <w:rsid w:val="00930479"/>
    <w:rsid w:val="00930671"/>
    <w:rsid w:val="009307EA"/>
    <w:rsid w:val="0093093F"/>
    <w:rsid w:val="00930B60"/>
    <w:rsid w:val="00930B93"/>
    <w:rsid w:val="00930DF1"/>
    <w:rsid w:val="00930E59"/>
    <w:rsid w:val="00931131"/>
    <w:rsid w:val="009311EE"/>
    <w:rsid w:val="009315FF"/>
    <w:rsid w:val="009316AD"/>
    <w:rsid w:val="0093173E"/>
    <w:rsid w:val="009318AF"/>
    <w:rsid w:val="0093191A"/>
    <w:rsid w:val="00931997"/>
    <w:rsid w:val="009319CB"/>
    <w:rsid w:val="00931A0B"/>
    <w:rsid w:val="00931ADE"/>
    <w:rsid w:val="00932059"/>
    <w:rsid w:val="0093205A"/>
    <w:rsid w:val="0093216A"/>
    <w:rsid w:val="0093216C"/>
    <w:rsid w:val="0093229A"/>
    <w:rsid w:val="00932C5E"/>
    <w:rsid w:val="00932FB9"/>
    <w:rsid w:val="00932FFF"/>
    <w:rsid w:val="00933225"/>
    <w:rsid w:val="00933317"/>
    <w:rsid w:val="00933478"/>
    <w:rsid w:val="00933661"/>
    <w:rsid w:val="009337AC"/>
    <w:rsid w:val="009339FA"/>
    <w:rsid w:val="00933A88"/>
    <w:rsid w:val="00933BB9"/>
    <w:rsid w:val="00933BDB"/>
    <w:rsid w:val="00933C83"/>
    <w:rsid w:val="00933D48"/>
    <w:rsid w:val="0093402B"/>
    <w:rsid w:val="009340A9"/>
    <w:rsid w:val="00934229"/>
    <w:rsid w:val="00934469"/>
    <w:rsid w:val="0093453B"/>
    <w:rsid w:val="00934719"/>
    <w:rsid w:val="009347A2"/>
    <w:rsid w:val="009348D2"/>
    <w:rsid w:val="009349D4"/>
    <w:rsid w:val="00934A3F"/>
    <w:rsid w:val="00934B8F"/>
    <w:rsid w:val="00934D2D"/>
    <w:rsid w:val="00934F3D"/>
    <w:rsid w:val="00934F8E"/>
    <w:rsid w:val="00934FBA"/>
    <w:rsid w:val="00935066"/>
    <w:rsid w:val="00935120"/>
    <w:rsid w:val="0093516D"/>
    <w:rsid w:val="00935192"/>
    <w:rsid w:val="00935337"/>
    <w:rsid w:val="00935475"/>
    <w:rsid w:val="0093561D"/>
    <w:rsid w:val="00935775"/>
    <w:rsid w:val="00935856"/>
    <w:rsid w:val="00935A72"/>
    <w:rsid w:val="00935BE5"/>
    <w:rsid w:val="00935FAE"/>
    <w:rsid w:val="0093608A"/>
    <w:rsid w:val="009364D7"/>
    <w:rsid w:val="009365C9"/>
    <w:rsid w:val="009366A2"/>
    <w:rsid w:val="00936748"/>
    <w:rsid w:val="009369A8"/>
    <w:rsid w:val="009369BB"/>
    <w:rsid w:val="00936B3F"/>
    <w:rsid w:val="00936DD9"/>
    <w:rsid w:val="00936E37"/>
    <w:rsid w:val="0093722D"/>
    <w:rsid w:val="00937286"/>
    <w:rsid w:val="009372E9"/>
    <w:rsid w:val="0093757F"/>
    <w:rsid w:val="0093775F"/>
    <w:rsid w:val="00937923"/>
    <w:rsid w:val="00937D3B"/>
    <w:rsid w:val="00937DFB"/>
    <w:rsid w:val="00940042"/>
    <w:rsid w:val="0094009B"/>
    <w:rsid w:val="009400C4"/>
    <w:rsid w:val="00940119"/>
    <w:rsid w:val="0094029A"/>
    <w:rsid w:val="009402BF"/>
    <w:rsid w:val="009402D8"/>
    <w:rsid w:val="00940405"/>
    <w:rsid w:val="00940626"/>
    <w:rsid w:val="0094067A"/>
    <w:rsid w:val="00940990"/>
    <w:rsid w:val="00940B1E"/>
    <w:rsid w:val="00940C7F"/>
    <w:rsid w:val="00940DAA"/>
    <w:rsid w:val="00940DC2"/>
    <w:rsid w:val="00940F67"/>
    <w:rsid w:val="009411FD"/>
    <w:rsid w:val="00941388"/>
    <w:rsid w:val="009414B8"/>
    <w:rsid w:val="00941735"/>
    <w:rsid w:val="009418B0"/>
    <w:rsid w:val="00941DC8"/>
    <w:rsid w:val="00941E7A"/>
    <w:rsid w:val="00941F65"/>
    <w:rsid w:val="009422C7"/>
    <w:rsid w:val="00942424"/>
    <w:rsid w:val="009427EA"/>
    <w:rsid w:val="00942941"/>
    <w:rsid w:val="00942BC5"/>
    <w:rsid w:val="00942BE1"/>
    <w:rsid w:val="00942C2B"/>
    <w:rsid w:val="00942E37"/>
    <w:rsid w:val="00942F2F"/>
    <w:rsid w:val="00942F78"/>
    <w:rsid w:val="00943264"/>
    <w:rsid w:val="00943270"/>
    <w:rsid w:val="0094399D"/>
    <w:rsid w:val="00943A0A"/>
    <w:rsid w:val="00943C16"/>
    <w:rsid w:val="00943D7A"/>
    <w:rsid w:val="00943D9B"/>
    <w:rsid w:val="00943EEB"/>
    <w:rsid w:val="00944209"/>
    <w:rsid w:val="00944233"/>
    <w:rsid w:val="009443DD"/>
    <w:rsid w:val="0094452B"/>
    <w:rsid w:val="00944544"/>
    <w:rsid w:val="0094476C"/>
    <w:rsid w:val="0094479F"/>
    <w:rsid w:val="009447A2"/>
    <w:rsid w:val="0094494B"/>
    <w:rsid w:val="00944D79"/>
    <w:rsid w:val="00944DC3"/>
    <w:rsid w:val="00944E3F"/>
    <w:rsid w:val="00944F8E"/>
    <w:rsid w:val="0094512C"/>
    <w:rsid w:val="009451CB"/>
    <w:rsid w:val="0094535A"/>
    <w:rsid w:val="00945591"/>
    <w:rsid w:val="009455D7"/>
    <w:rsid w:val="009456C6"/>
    <w:rsid w:val="009457EA"/>
    <w:rsid w:val="00945814"/>
    <w:rsid w:val="00945946"/>
    <w:rsid w:val="009459BA"/>
    <w:rsid w:val="00945B06"/>
    <w:rsid w:val="00945F08"/>
    <w:rsid w:val="0094613F"/>
    <w:rsid w:val="0094618F"/>
    <w:rsid w:val="009465C8"/>
    <w:rsid w:val="009466E0"/>
    <w:rsid w:val="009466F1"/>
    <w:rsid w:val="009468CD"/>
    <w:rsid w:val="00946965"/>
    <w:rsid w:val="00946BD4"/>
    <w:rsid w:val="00946C26"/>
    <w:rsid w:val="00946CAD"/>
    <w:rsid w:val="00946D00"/>
    <w:rsid w:val="00946E14"/>
    <w:rsid w:val="00946EA7"/>
    <w:rsid w:val="00946FE3"/>
    <w:rsid w:val="0094714C"/>
    <w:rsid w:val="009474C7"/>
    <w:rsid w:val="00947512"/>
    <w:rsid w:val="009479AD"/>
    <w:rsid w:val="00947CA0"/>
    <w:rsid w:val="00947D34"/>
    <w:rsid w:val="00947FCA"/>
    <w:rsid w:val="0095023A"/>
    <w:rsid w:val="009502A6"/>
    <w:rsid w:val="009505AF"/>
    <w:rsid w:val="00950685"/>
    <w:rsid w:val="0095074D"/>
    <w:rsid w:val="00950792"/>
    <w:rsid w:val="00950C6C"/>
    <w:rsid w:val="00950EB5"/>
    <w:rsid w:val="00950F6A"/>
    <w:rsid w:val="00951105"/>
    <w:rsid w:val="0095114F"/>
    <w:rsid w:val="0095134C"/>
    <w:rsid w:val="009513C0"/>
    <w:rsid w:val="00951436"/>
    <w:rsid w:val="00951543"/>
    <w:rsid w:val="0095167F"/>
    <w:rsid w:val="0095177A"/>
    <w:rsid w:val="0095192F"/>
    <w:rsid w:val="00951A8D"/>
    <w:rsid w:val="00951AAE"/>
    <w:rsid w:val="00951AD8"/>
    <w:rsid w:val="00951BCE"/>
    <w:rsid w:val="00951BED"/>
    <w:rsid w:val="00951EDC"/>
    <w:rsid w:val="0095219F"/>
    <w:rsid w:val="0095238A"/>
    <w:rsid w:val="00952444"/>
    <w:rsid w:val="009524E9"/>
    <w:rsid w:val="009525F9"/>
    <w:rsid w:val="00952601"/>
    <w:rsid w:val="00952879"/>
    <w:rsid w:val="00952925"/>
    <w:rsid w:val="00952992"/>
    <w:rsid w:val="00952AD2"/>
    <w:rsid w:val="00952AF0"/>
    <w:rsid w:val="00952BFE"/>
    <w:rsid w:val="00952DEC"/>
    <w:rsid w:val="00952DF4"/>
    <w:rsid w:val="00953088"/>
    <w:rsid w:val="00953176"/>
    <w:rsid w:val="00953373"/>
    <w:rsid w:val="0095340F"/>
    <w:rsid w:val="009534F7"/>
    <w:rsid w:val="00953774"/>
    <w:rsid w:val="00953783"/>
    <w:rsid w:val="00953B70"/>
    <w:rsid w:val="00953B83"/>
    <w:rsid w:val="009540CB"/>
    <w:rsid w:val="00954390"/>
    <w:rsid w:val="0095440C"/>
    <w:rsid w:val="009544D3"/>
    <w:rsid w:val="009546AC"/>
    <w:rsid w:val="00954A56"/>
    <w:rsid w:val="00954ADC"/>
    <w:rsid w:val="00954D51"/>
    <w:rsid w:val="00954D7F"/>
    <w:rsid w:val="00954ED6"/>
    <w:rsid w:val="009550C8"/>
    <w:rsid w:val="0095519E"/>
    <w:rsid w:val="009551D7"/>
    <w:rsid w:val="00955240"/>
    <w:rsid w:val="009552CD"/>
    <w:rsid w:val="009553AD"/>
    <w:rsid w:val="00955538"/>
    <w:rsid w:val="00955650"/>
    <w:rsid w:val="009556D2"/>
    <w:rsid w:val="00955762"/>
    <w:rsid w:val="00955809"/>
    <w:rsid w:val="00955912"/>
    <w:rsid w:val="009559D6"/>
    <w:rsid w:val="00955C0A"/>
    <w:rsid w:val="00955ECA"/>
    <w:rsid w:val="00956192"/>
    <w:rsid w:val="009562D5"/>
    <w:rsid w:val="00956349"/>
    <w:rsid w:val="00956429"/>
    <w:rsid w:val="0095648F"/>
    <w:rsid w:val="00956548"/>
    <w:rsid w:val="009567D8"/>
    <w:rsid w:val="00956897"/>
    <w:rsid w:val="00956B44"/>
    <w:rsid w:val="00956CEA"/>
    <w:rsid w:val="00956F49"/>
    <w:rsid w:val="0095709C"/>
    <w:rsid w:val="0095715E"/>
    <w:rsid w:val="009572FC"/>
    <w:rsid w:val="0095732B"/>
    <w:rsid w:val="0095735C"/>
    <w:rsid w:val="00957672"/>
    <w:rsid w:val="00957724"/>
    <w:rsid w:val="00957952"/>
    <w:rsid w:val="00957A2A"/>
    <w:rsid w:val="00957A3D"/>
    <w:rsid w:val="00957A7A"/>
    <w:rsid w:val="00957E24"/>
    <w:rsid w:val="009602D2"/>
    <w:rsid w:val="00960590"/>
    <w:rsid w:val="009608B0"/>
    <w:rsid w:val="009608F5"/>
    <w:rsid w:val="009609E9"/>
    <w:rsid w:val="00960A31"/>
    <w:rsid w:val="00960B43"/>
    <w:rsid w:val="00960B53"/>
    <w:rsid w:val="00960CC1"/>
    <w:rsid w:val="00960D8C"/>
    <w:rsid w:val="00960EA4"/>
    <w:rsid w:val="009610EF"/>
    <w:rsid w:val="00961183"/>
    <w:rsid w:val="009611B7"/>
    <w:rsid w:val="009611EF"/>
    <w:rsid w:val="0096123A"/>
    <w:rsid w:val="009612FC"/>
    <w:rsid w:val="0096135B"/>
    <w:rsid w:val="00961582"/>
    <w:rsid w:val="009615C8"/>
    <w:rsid w:val="009618A7"/>
    <w:rsid w:val="009618BC"/>
    <w:rsid w:val="0096196E"/>
    <w:rsid w:val="009619AA"/>
    <w:rsid w:val="00961A5B"/>
    <w:rsid w:val="00961AE9"/>
    <w:rsid w:val="00961C2D"/>
    <w:rsid w:val="00961D76"/>
    <w:rsid w:val="00961DAB"/>
    <w:rsid w:val="00961F00"/>
    <w:rsid w:val="0096209F"/>
    <w:rsid w:val="009621DB"/>
    <w:rsid w:val="009622BA"/>
    <w:rsid w:val="009624B2"/>
    <w:rsid w:val="009625C1"/>
    <w:rsid w:val="00962823"/>
    <w:rsid w:val="009629EC"/>
    <w:rsid w:val="00962A3B"/>
    <w:rsid w:val="00962B43"/>
    <w:rsid w:val="00963454"/>
    <w:rsid w:val="00963640"/>
    <w:rsid w:val="00963880"/>
    <w:rsid w:val="0096390A"/>
    <w:rsid w:val="00963A20"/>
    <w:rsid w:val="00963C7C"/>
    <w:rsid w:val="00963D37"/>
    <w:rsid w:val="00963E3B"/>
    <w:rsid w:val="009640AD"/>
    <w:rsid w:val="009640EB"/>
    <w:rsid w:val="00964235"/>
    <w:rsid w:val="0096426C"/>
    <w:rsid w:val="00964317"/>
    <w:rsid w:val="009643F6"/>
    <w:rsid w:val="009645C6"/>
    <w:rsid w:val="009647D5"/>
    <w:rsid w:val="009648A8"/>
    <w:rsid w:val="00964A7D"/>
    <w:rsid w:val="00964DA1"/>
    <w:rsid w:val="00964DBE"/>
    <w:rsid w:val="009652CD"/>
    <w:rsid w:val="00965301"/>
    <w:rsid w:val="009653A1"/>
    <w:rsid w:val="009654F9"/>
    <w:rsid w:val="0096582D"/>
    <w:rsid w:val="00965895"/>
    <w:rsid w:val="0096596E"/>
    <w:rsid w:val="00965A6D"/>
    <w:rsid w:val="00965B25"/>
    <w:rsid w:val="00965DB1"/>
    <w:rsid w:val="00965DCE"/>
    <w:rsid w:val="00965DEE"/>
    <w:rsid w:val="00966063"/>
    <w:rsid w:val="009660F9"/>
    <w:rsid w:val="00966481"/>
    <w:rsid w:val="0096650C"/>
    <w:rsid w:val="00966609"/>
    <w:rsid w:val="009668A3"/>
    <w:rsid w:val="009669C5"/>
    <w:rsid w:val="00966A30"/>
    <w:rsid w:val="00966B25"/>
    <w:rsid w:val="00966C2D"/>
    <w:rsid w:val="00966CAE"/>
    <w:rsid w:val="00966D03"/>
    <w:rsid w:val="00966E86"/>
    <w:rsid w:val="00966F35"/>
    <w:rsid w:val="00966F5D"/>
    <w:rsid w:val="009671C3"/>
    <w:rsid w:val="00967363"/>
    <w:rsid w:val="0096745F"/>
    <w:rsid w:val="009674B1"/>
    <w:rsid w:val="00970128"/>
    <w:rsid w:val="009702C7"/>
    <w:rsid w:val="00970349"/>
    <w:rsid w:val="0097048B"/>
    <w:rsid w:val="009704D6"/>
    <w:rsid w:val="00970589"/>
    <w:rsid w:val="0097067D"/>
    <w:rsid w:val="0097069B"/>
    <w:rsid w:val="009707CC"/>
    <w:rsid w:val="009709FE"/>
    <w:rsid w:val="00970B2E"/>
    <w:rsid w:val="00970C6C"/>
    <w:rsid w:val="00970C87"/>
    <w:rsid w:val="00970E7D"/>
    <w:rsid w:val="00970F5B"/>
    <w:rsid w:val="0097153B"/>
    <w:rsid w:val="0097161A"/>
    <w:rsid w:val="009717DC"/>
    <w:rsid w:val="0097189C"/>
    <w:rsid w:val="00971993"/>
    <w:rsid w:val="009719F7"/>
    <w:rsid w:val="00971AB1"/>
    <w:rsid w:val="00971B2F"/>
    <w:rsid w:val="00971BD4"/>
    <w:rsid w:val="00971C15"/>
    <w:rsid w:val="00971C6F"/>
    <w:rsid w:val="00971EFD"/>
    <w:rsid w:val="00971F84"/>
    <w:rsid w:val="0097210A"/>
    <w:rsid w:val="009723E4"/>
    <w:rsid w:val="00972400"/>
    <w:rsid w:val="0097256E"/>
    <w:rsid w:val="009725A8"/>
    <w:rsid w:val="00972770"/>
    <w:rsid w:val="00972956"/>
    <w:rsid w:val="009729B9"/>
    <w:rsid w:val="00972C49"/>
    <w:rsid w:val="00972D27"/>
    <w:rsid w:val="00972D8F"/>
    <w:rsid w:val="00972DE0"/>
    <w:rsid w:val="00972E10"/>
    <w:rsid w:val="00972E19"/>
    <w:rsid w:val="00972E48"/>
    <w:rsid w:val="00972FDC"/>
    <w:rsid w:val="0097309D"/>
    <w:rsid w:val="009732A2"/>
    <w:rsid w:val="009735F9"/>
    <w:rsid w:val="0097392A"/>
    <w:rsid w:val="009739F0"/>
    <w:rsid w:val="00973C58"/>
    <w:rsid w:val="00973F5A"/>
    <w:rsid w:val="00974053"/>
    <w:rsid w:val="00974101"/>
    <w:rsid w:val="0097417C"/>
    <w:rsid w:val="00974195"/>
    <w:rsid w:val="009743ED"/>
    <w:rsid w:val="00974568"/>
    <w:rsid w:val="009748E6"/>
    <w:rsid w:val="00974A77"/>
    <w:rsid w:val="00974FFA"/>
    <w:rsid w:val="009750B7"/>
    <w:rsid w:val="00975113"/>
    <w:rsid w:val="009752F8"/>
    <w:rsid w:val="009753F5"/>
    <w:rsid w:val="00975558"/>
    <w:rsid w:val="00975617"/>
    <w:rsid w:val="0097561F"/>
    <w:rsid w:val="0097569A"/>
    <w:rsid w:val="009757D9"/>
    <w:rsid w:val="00975871"/>
    <w:rsid w:val="00975987"/>
    <w:rsid w:val="00975EE7"/>
    <w:rsid w:val="00975F1E"/>
    <w:rsid w:val="00975F7F"/>
    <w:rsid w:val="009760B9"/>
    <w:rsid w:val="009764EB"/>
    <w:rsid w:val="009764FA"/>
    <w:rsid w:val="00976522"/>
    <w:rsid w:val="00976571"/>
    <w:rsid w:val="00976575"/>
    <w:rsid w:val="00976730"/>
    <w:rsid w:val="009768F4"/>
    <w:rsid w:val="00976A13"/>
    <w:rsid w:val="00976E94"/>
    <w:rsid w:val="009772B3"/>
    <w:rsid w:val="00977330"/>
    <w:rsid w:val="0097734F"/>
    <w:rsid w:val="00977391"/>
    <w:rsid w:val="009773B9"/>
    <w:rsid w:val="00977604"/>
    <w:rsid w:val="009776A4"/>
    <w:rsid w:val="009779DF"/>
    <w:rsid w:val="00977C28"/>
    <w:rsid w:val="00977C43"/>
    <w:rsid w:val="00977F65"/>
    <w:rsid w:val="00977FC0"/>
    <w:rsid w:val="00980086"/>
    <w:rsid w:val="009801DF"/>
    <w:rsid w:val="009802A5"/>
    <w:rsid w:val="00980334"/>
    <w:rsid w:val="00980336"/>
    <w:rsid w:val="0098038D"/>
    <w:rsid w:val="009807A8"/>
    <w:rsid w:val="009809A1"/>
    <w:rsid w:val="00980A72"/>
    <w:rsid w:val="00980AF7"/>
    <w:rsid w:val="00980B31"/>
    <w:rsid w:val="00980C0D"/>
    <w:rsid w:val="00980D18"/>
    <w:rsid w:val="009813A4"/>
    <w:rsid w:val="0098155B"/>
    <w:rsid w:val="009816BA"/>
    <w:rsid w:val="0098187F"/>
    <w:rsid w:val="00981BAB"/>
    <w:rsid w:val="00981BC0"/>
    <w:rsid w:val="00981CD9"/>
    <w:rsid w:val="00981D7E"/>
    <w:rsid w:val="00981E07"/>
    <w:rsid w:val="00982015"/>
    <w:rsid w:val="009820AF"/>
    <w:rsid w:val="00982234"/>
    <w:rsid w:val="009822A2"/>
    <w:rsid w:val="0098230F"/>
    <w:rsid w:val="009824B6"/>
    <w:rsid w:val="0098259B"/>
    <w:rsid w:val="0098267B"/>
    <w:rsid w:val="00982838"/>
    <w:rsid w:val="00982908"/>
    <w:rsid w:val="00982A04"/>
    <w:rsid w:val="00982E6F"/>
    <w:rsid w:val="0098309E"/>
    <w:rsid w:val="00983162"/>
    <w:rsid w:val="0098319D"/>
    <w:rsid w:val="00983237"/>
    <w:rsid w:val="00983575"/>
    <w:rsid w:val="00983744"/>
    <w:rsid w:val="009839F5"/>
    <w:rsid w:val="00983A5C"/>
    <w:rsid w:val="00983DC3"/>
    <w:rsid w:val="00983E5D"/>
    <w:rsid w:val="00983F1C"/>
    <w:rsid w:val="00984051"/>
    <w:rsid w:val="0098405E"/>
    <w:rsid w:val="009840AA"/>
    <w:rsid w:val="00984102"/>
    <w:rsid w:val="0098412B"/>
    <w:rsid w:val="009841DF"/>
    <w:rsid w:val="0098421B"/>
    <w:rsid w:val="0098426D"/>
    <w:rsid w:val="00984441"/>
    <w:rsid w:val="0098470D"/>
    <w:rsid w:val="00984710"/>
    <w:rsid w:val="00984810"/>
    <w:rsid w:val="00984CE5"/>
    <w:rsid w:val="00984D63"/>
    <w:rsid w:val="00984E9D"/>
    <w:rsid w:val="00984F44"/>
    <w:rsid w:val="009851DA"/>
    <w:rsid w:val="009851DB"/>
    <w:rsid w:val="009851FE"/>
    <w:rsid w:val="00985224"/>
    <w:rsid w:val="0098528E"/>
    <w:rsid w:val="00985396"/>
    <w:rsid w:val="00985397"/>
    <w:rsid w:val="0098543E"/>
    <w:rsid w:val="0098552A"/>
    <w:rsid w:val="009855D8"/>
    <w:rsid w:val="00985861"/>
    <w:rsid w:val="00985932"/>
    <w:rsid w:val="00985A09"/>
    <w:rsid w:val="00985A95"/>
    <w:rsid w:val="00986035"/>
    <w:rsid w:val="00986195"/>
    <w:rsid w:val="009861BD"/>
    <w:rsid w:val="009864B6"/>
    <w:rsid w:val="0098658A"/>
    <w:rsid w:val="00986638"/>
    <w:rsid w:val="00986811"/>
    <w:rsid w:val="00986A46"/>
    <w:rsid w:val="00986CB6"/>
    <w:rsid w:val="00986CF1"/>
    <w:rsid w:val="00986F9D"/>
    <w:rsid w:val="009873B9"/>
    <w:rsid w:val="0098766C"/>
    <w:rsid w:val="00987AE3"/>
    <w:rsid w:val="00987B69"/>
    <w:rsid w:val="00987FF6"/>
    <w:rsid w:val="00990022"/>
    <w:rsid w:val="0099014A"/>
    <w:rsid w:val="009902B5"/>
    <w:rsid w:val="00990328"/>
    <w:rsid w:val="0099040D"/>
    <w:rsid w:val="00990853"/>
    <w:rsid w:val="00990969"/>
    <w:rsid w:val="00990DCB"/>
    <w:rsid w:val="00990F9B"/>
    <w:rsid w:val="009910FF"/>
    <w:rsid w:val="0099130B"/>
    <w:rsid w:val="00991471"/>
    <w:rsid w:val="0099170A"/>
    <w:rsid w:val="009918BE"/>
    <w:rsid w:val="0099190A"/>
    <w:rsid w:val="009919E6"/>
    <w:rsid w:val="00991ACA"/>
    <w:rsid w:val="00991C18"/>
    <w:rsid w:val="00991CB9"/>
    <w:rsid w:val="00991CC5"/>
    <w:rsid w:val="00991D07"/>
    <w:rsid w:val="00992052"/>
    <w:rsid w:val="00992058"/>
    <w:rsid w:val="0099208F"/>
    <w:rsid w:val="00992221"/>
    <w:rsid w:val="0099238C"/>
    <w:rsid w:val="0099243A"/>
    <w:rsid w:val="009925EE"/>
    <w:rsid w:val="00992600"/>
    <w:rsid w:val="00992611"/>
    <w:rsid w:val="00992939"/>
    <w:rsid w:val="00992AE3"/>
    <w:rsid w:val="00992CFF"/>
    <w:rsid w:val="00992DDE"/>
    <w:rsid w:val="00992E12"/>
    <w:rsid w:val="00993401"/>
    <w:rsid w:val="009934B1"/>
    <w:rsid w:val="0099358B"/>
    <w:rsid w:val="009936E9"/>
    <w:rsid w:val="009939BC"/>
    <w:rsid w:val="00993AC9"/>
    <w:rsid w:val="00993B8D"/>
    <w:rsid w:val="00993BE1"/>
    <w:rsid w:val="00993C61"/>
    <w:rsid w:val="00993D5C"/>
    <w:rsid w:val="00993D73"/>
    <w:rsid w:val="00993E0F"/>
    <w:rsid w:val="00993E95"/>
    <w:rsid w:val="00993EE4"/>
    <w:rsid w:val="00993F9B"/>
    <w:rsid w:val="0099400C"/>
    <w:rsid w:val="00994190"/>
    <w:rsid w:val="009941C8"/>
    <w:rsid w:val="0099421C"/>
    <w:rsid w:val="0099421E"/>
    <w:rsid w:val="00994587"/>
    <w:rsid w:val="00994721"/>
    <w:rsid w:val="00994D26"/>
    <w:rsid w:val="00994E06"/>
    <w:rsid w:val="00994E44"/>
    <w:rsid w:val="00994FB4"/>
    <w:rsid w:val="009950AF"/>
    <w:rsid w:val="009951F5"/>
    <w:rsid w:val="00995285"/>
    <w:rsid w:val="009952F6"/>
    <w:rsid w:val="0099539D"/>
    <w:rsid w:val="00995433"/>
    <w:rsid w:val="00995486"/>
    <w:rsid w:val="00995681"/>
    <w:rsid w:val="00995B75"/>
    <w:rsid w:val="00995D0D"/>
    <w:rsid w:val="00995EF1"/>
    <w:rsid w:val="00995FFC"/>
    <w:rsid w:val="009960FD"/>
    <w:rsid w:val="0099632A"/>
    <w:rsid w:val="009967F7"/>
    <w:rsid w:val="00996A14"/>
    <w:rsid w:val="00996AF1"/>
    <w:rsid w:val="00996BD9"/>
    <w:rsid w:val="00996E31"/>
    <w:rsid w:val="0099737F"/>
    <w:rsid w:val="00997462"/>
    <w:rsid w:val="0099748C"/>
    <w:rsid w:val="009975BF"/>
    <w:rsid w:val="009976BE"/>
    <w:rsid w:val="00997710"/>
    <w:rsid w:val="0099784D"/>
    <w:rsid w:val="009978C2"/>
    <w:rsid w:val="00997AA8"/>
    <w:rsid w:val="00997BAF"/>
    <w:rsid w:val="00997FD2"/>
    <w:rsid w:val="009A0154"/>
    <w:rsid w:val="009A043E"/>
    <w:rsid w:val="009A0463"/>
    <w:rsid w:val="009A0716"/>
    <w:rsid w:val="009A07B4"/>
    <w:rsid w:val="009A07C3"/>
    <w:rsid w:val="009A0C9C"/>
    <w:rsid w:val="009A0DC3"/>
    <w:rsid w:val="009A0DC4"/>
    <w:rsid w:val="009A0E42"/>
    <w:rsid w:val="009A0E65"/>
    <w:rsid w:val="009A0F91"/>
    <w:rsid w:val="009A10DE"/>
    <w:rsid w:val="009A1543"/>
    <w:rsid w:val="009A154E"/>
    <w:rsid w:val="009A155F"/>
    <w:rsid w:val="009A1728"/>
    <w:rsid w:val="009A1979"/>
    <w:rsid w:val="009A1A9C"/>
    <w:rsid w:val="009A1AD7"/>
    <w:rsid w:val="009A1C11"/>
    <w:rsid w:val="009A1F37"/>
    <w:rsid w:val="009A2107"/>
    <w:rsid w:val="009A2538"/>
    <w:rsid w:val="009A26B5"/>
    <w:rsid w:val="009A26F5"/>
    <w:rsid w:val="009A2A77"/>
    <w:rsid w:val="009A2C18"/>
    <w:rsid w:val="009A2C86"/>
    <w:rsid w:val="009A2D02"/>
    <w:rsid w:val="009A2E61"/>
    <w:rsid w:val="009A347C"/>
    <w:rsid w:val="009A3557"/>
    <w:rsid w:val="009A36A0"/>
    <w:rsid w:val="009A3823"/>
    <w:rsid w:val="009A39A8"/>
    <w:rsid w:val="009A3E66"/>
    <w:rsid w:val="009A41B2"/>
    <w:rsid w:val="009A42D1"/>
    <w:rsid w:val="009A43A3"/>
    <w:rsid w:val="009A4551"/>
    <w:rsid w:val="009A45F9"/>
    <w:rsid w:val="009A4647"/>
    <w:rsid w:val="009A4696"/>
    <w:rsid w:val="009A4865"/>
    <w:rsid w:val="009A486B"/>
    <w:rsid w:val="009A48B9"/>
    <w:rsid w:val="009A4B55"/>
    <w:rsid w:val="009A4C7F"/>
    <w:rsid w:val="009A4D1C"/>
    <w:rsid w:val="009A4D4F"/>
    <w:rsid w:val="009A4E99"/>
    <w:rsid w:val="009A5242"/>
    <w:rsid w:val="009A52F0"/>
    <w:rsid w:val="009A532A"/>
    <w:rsid w:val="009A557E"/>
    <w:rsid w:val="009A55F2"/>
    <w:rsid w:val="009A5666"/>
    <w:rsid w:val="009A5692"/>
    <w:rsid w:val="009A5716"/>
    <w:rsid w:val="009A5774"/>
    <w:rsid w:val="009A57CF"/>
    <w:rsid w:val="009A596A"/>
    <w:rsid w:val="009A5ACE"/>
    <w:rsid w:val="009A5B8D"/>
    <w:rsid w:val="009A5B9C"/>
    <w:rsid w:val="009A5BBF"/>
    <w:rsid w:val="009A5E5A"/>
    <w:rsid w:val="009A6006"/>
    <w:rsid w:val="009A6118"/>
    <w:rsid w:val="009A674F"/>
    <w:rsid w:val="009A6841"/>
    <w:rsid w:val="009A6D4F"/>
    <w:rsid w:val="009A6F01"/>
    <w:rsid w:val="009A7142"/>
    <w:rsid w:val="009A7165"/>
    <w:rsid w:val="009A72EE"/>
    <w:rsid w:val="009A7402"/>
    <w:rsid w:val="009A791B"/>
    <w:rsid w:val="009A7C20"/>
    <w:rsid w:val="009A7D65"/>
    <w:rsid w:val="009A7DBB"/>
    <w:rsid w:val="009B0051"/>
    <w:rsid w:val="009B038C"/>
    <w:rsid w:val="009B048D"/>
    <w:rsid w:val="009B062F"/>
    <w:rsid w:val="009B0D67"/>
    <w:rsid w:val="009B0DDC"/>
    <w:rsid w:val="009B0E77"/>
    <w:rsid w:val="009B0EF1"/>
    <w:rsid w:val="009B110D"/>
    <w:rsid w:val="009B123E"/>
    <w:rsid w:val="009B1382"/>
    <w:rsid w:val="009B15FF"/>
    <w:rsid w:val="009B1714"/>
    <w:rsid w:val="009B1BDE"/>
    <w:rsid w:val="009B1DAF"/>
    <w:rsid w:val="009B1EC8"/>
    <w:rsid w:val="009B2000"/>
    <w:rsid w:val="009B2068"/>
    <w:rsid w:val="009B21AD"/>
    <w:rsid w:val="009B2218"/>
    <w:rsid w:val="009B240F"/>
    <w:rsid w:val="009B242B"/>
    <w:rsid w:val="009B255F"/>
    <w:rsid w:val="009B2C97"/>
    <w:rsid w:val="009B3270"/>
    <w:rsid w:val="009B3343"/>
    <w:rsid w:val="009B3424"/>
    <w:rsid w:val="009B3676"/>
    <w:rsid w:val="009B36E7"/>
    <w:rsid w:val="009B37B3"/>
    <w:rsid w:val="009B3B82"/>
    <w:rsid w:val="009B3B9E"/>
    <w:rsid w:val="009B3C60"/>
    <w:rsid w:val="009B3CEC"/>
    <w:rsid w:val="009B3F47"/>
    <w:rsid w:val="009B4074"/>
    <w:rsid w:val="009B40A4"/>
    <w:rsid w:val="009B417D"/>
    <w:rsid w:val="009B4515"/>
    <w:rsid w:val="009B458B"/>
    <w:rsid w:val="009B45A8"/>
    <w:rsid w:val="009B47E9"/>
    <w:rsid w:val="009B4A19"/>
    <w:rsid w:val="009B4AB0"/>
    <w:rsid w:val="009B4B30"/>
    <w:rsid w:val="009B4B5C"/>
    <w:rsid w:val="009B4D7C"/>
    <w:rsid w:val="009B4E5E"/>
    <w:rsid w:val="009B4E9A"/>
    <w:rsid w:val="009B4EC8"/>
    <w:rsid w:val="009B4ED8"/>
    <w:rsid w:val="009B4FEA"/>
    <w:rsid w:val="009B5004"/>
    <w:rsid w:val="009B519A"/>
    <w:rsid w:val="009B55E5"/>
    <w:rsid w:val="009B5769"/>
    <w:rsid w:val="009B57FC"/>
    <w:rsid w:val="009B5858"/>
    <w:rsid w:val="009B589B"/>
    <w:rsid w:val="009B5B12"/>
    <w:rsid w:val="009B5B7D"/>
    <w:rsid w:val="009B5BDF"/>
    <w:rsid w:val="009B5C5A"/>
    <w:rsid w:val="009B5CA6"/>
    <w:rsid w:val="009B5E31"/>
    <w:rsid w:val="009B6190"/>
    <w:rsid w:val="009B6205"/>
    <w:rsid w:val="009B64C8"/>
    <w:rsid w:val="009B64FA"/>
    <w:rsid w:val="009B661D"/>
    <w:rsid w:val="009B6644"/>
    <w:rsid w:val="009B6BB7"/>
    <w:rsid w:val="009B6BC4"/>
    <w:rsid w:val="009B6E69"/>
    <w:rsid w:val="009B6F2E"/>
    <w:rsid w:val="009B7159"/>
    <w:rsid w:val="009B71D5"/>
    <w:rsid w:val="009B72B8"/>
    <w:rsid w:val="009B76CF"/>
    <w:rsid w:val="009B7763"/>
    <w:rsid w:val="009B7841"/>
    <w:rsid w:val="009B784C"/>
    <w:rsid w:val="009B78E5"/>
    <w:rsid w:val="009B7D4B"/>
    <w:rsid w:val="009C01DA"/>
    <w:rsid w:val="009C03C2"/>
    <w:rsid w:val="009C0411"/>
    <w:rsid w:val="009C04F7"/>
    <w:rsid w:val="009C0575"/>
    <w:rsid w:val="009C0779"/>
    <w:rsid w:val="009C089F"/>
    <w:rsid w:val="009C0A0A"/>
    <w:rsid w:val="009C0A94"/>
    <w:rsid w:val="009C0C9D"/>
    <w:rsid w:val="009C0CD3"/>
    <w:rsid w:val="009C0D62"/>
    <w:rsid w:val="009C0DE3"/>
    <w:rsid w:val="009C0E45"/>
    <w:rsid w:val="009C0E79"/>
    <w:rsid w:val="009C0ED9"/>
    <w:rsid w:val="009C0F8A"/>
    <w:rsid w:val="009C0FA5"/>
    <w:rsid w:val="009C1445"/>
    <w:rsid w:val="009C15A4"/>
    <w:rsid w:val="009C15C7"/>
    <w:rsid w:val="009C166F"/>
    <w:rsid w:val="009C1985"/>
    <w:rsid w:val="009C1A80"/>
    <w:rsid w:val="009C1B59"/>
    <w:rsid w:val="009C1BF3"/>
    <w:rsid w:val="009C1CE2"/>
    <w:rsid w:val="009C1DCD"/>
    <w:rsid w:val="009C1F04"/>
    <w:rsid w:val="009C2245"/>
    <w:rsid w:val="009C24F7"/>
    <w:rsid w:val="009C25E5"/>
    <w:rsid w:val="009C2621"/>
    <w:rsid w:val="009C26FA"/>
    <w:rsid w:val="009C27F2"/>
    <w:rsid w:val="009C29E3"/>
    <w:rsid w:val="009C2E7A"/>
    <w:rsid w:val="009C30D8"/>
    <w:rsid w:val="009C30E1"/>
    <w:rsid w:val="009C31B4"/>
    <w:rsid w:val="009C31C9"/>
    <w:rsid w:val="009C368F"/>
    <w:rsid w:val="009C382D"/>
    <w:rsid w:val="009C3A53"/>
    <w:rsid w:val="009C3B56"/>
    <w:rsid w:val="009C3C04"/>
    <w:rsid w:val="009C3E33"/>
    <w:rsid w:val="009C3F75"/>
    <w:rsid w:val="009C408F"/>
    <w:rsid w:val="009C40E1"/>
    <w:rsid w:val="009C4117"/>
    <w:rsid w:val="009C41FB"/>
    <w:rsid w:val="009C4270"/>
    <w:rsid w:val="009C4593"/>
    <w:rsid w:val="009C45C2"/>
    <w:rsid w:val="009C493D"/>
    <w:rsid w:val="009C49F4"/>
    <w:rsid w:val="009C4B38"/>
    <w:rsid w:val="009C4CDC"/>
    <w:rsid w:val="009C4D07"/>
    <w:rsid w:val="009C4E81"/>
    <w:rsid w:val="009C5024"/>
    <w:rsid w:val="009C512D"/>
    <w:rsid w:val="009C51E7"/>
    <w:rsid w:val="009C51F6"/>
    <w:rsid w:val="009C52EF"/>
    <w:rsid w:val="009C58F5"/>
    <w:rsid w:val="009C5962"/>
    <w:rsid w:val="009C5A28"/>
    <w:rsid w:val="009C5AEB"/>
    <w:rsid w:val="009C5B18"/>
    <w:rsid w:val="009C5B24"/>
    <w:rsid w:val="009C5BBC"/>
    <w:rsid w:val="009C5C7B"/>
    <w:rsid w:val="009C5CAA"/>
    <w:rsid w:val="009C5CBF"/>
    <w:rsid w:val="009C6250"/>
    <w:rsid w:val="009C6377"/>
    <w:rsid w:val="009C648D"/>
    <w:rsid w:val="009C68CF"/>
    <w:rsid w:val="009C6912"/>
    <w:rsid w:val="009C6ACF"/>
    <w:rsid w:val="009C6EFA"/>
    <w:rsid w:val="009C7061"/>
    <w:rsid w:val="009C71A0"/>
    <w:rsid w:val="009C71F4"/>
    <w:rsid w:val="009C7285"/>
    <w:rsid w:val="009C7296"/>
    <w:rsid w:val="009C72FC"/>
    <w:rsid w:val="009C7383"/>
    <w:rsid w:val="009C749B"/>
    <w:rsid w:val="009C76B7"/>
    <w:rsid w:val="009C7C4A"/>
    <w:rsid w:val="009C7E9B"/>
    <w:rsid w:val="009C7FEA"/>
    <w:rsid w:val="009D0095"/>
    <w:rsid w:val="009D01E3"/>
    <w:rsid w:val="009D045B"/>
    <w:rsid w:val="009D04F4"/>
    <w:rsid w:val="009D0508"/>
    <w:rsid w:val="009D0633"/>
    <w:rsid w:val="009D073E"/>
    <w:rsid w:val="009D0776"/>
    <w:rsid w:val="009D089C"/>
    <w:rsid w:val="009D09CA"/>
    <w:rsid w:val="009D0ABE"/>
    <w:rsid w:val="009D0B0B"/>
    <w:rsid w:val="009D0C65"/>
    <w:rsid w:val="009D0CC7"/>
    <w:rsid w:val="009D0DD1"/>
    <w:rsid w:val="009D0FA8"/>
    <w:rsid w:val="009D10C2"/>
    <w:rsid w:val="009D13D9"/>
    <w:rsid w:val="009D1873"/>
    <w:rsid w:val="009D199B"/>
    <w:rsid w:val="009D1BA9"/>
    <w:rsid w:val="009D218E"/>
    <w:rsid w:val="009D21B0"/>
    <w:rsid w:val="009D234F"/>
    <w:rsid w:val="009D29A1"/>
    <w:rsid w:val="009D2DE1"/>
    <w:rsid w:val="009D2ECA"/>
    <w:rsid w:val="009D2FD3"/>
    <w:rsid w:val="009D329B"/>
    <w:rsid w:val="009D35D6"/>
    <w:rsid w:val="009D38FC"/>
    <w:rsid w:val="009D3ADD"/>
    <w:rsid w:val="009D3BFA"/>
    <w:rsid w:val="009D3DAE"/>
    <w:rsid w:val="009D3F76"/>
    <w:rsid w:val="009D3FED"/>
    <w:rsid w:val="009D413A"/>
    <w:rsid w:val="009D43F5"/>
    <w:rsid w:val="009D43FD"/>
    <w:rsid w:val="009D44E3"/>
    <w:rsid w:val="009D455E"/>
    <w:rsid w:val="009D46E7"/>
    <w:rsid w:val="009D4863"/>
    <w:rsid w:val="009D4874"/>
    <w:rsid w:val="009D4ADD"/>
    <w:rsid w:val="009D4BC4"/>
    <w:rsid w:val="009D4EAC"/>
    <w:rsid w:val="009D4FC7"/>
    <w:rsid w:val="009D4FE0"/>
    <w:rsid w:val="009D50A3"/>
    <w:rsid w:val="009D50E0"/>
    <w:rsid w:val="009D5192"/>
    <w:rsid w:val="009D519B"/>
    <w:rsid w:val="009D51BF"/>
    <w:rsid w:val="009D52FF"/>
    <w:rsid w:val="009D535B"/>
    <w:rsid w:val="009D54E6"/>
    <w:rsid w:val="009D550E"/>
    <w:rsid w:val="009D59F8"/>
    <w:rsid w:val="009D5A2D"/>
    <w:rsid w:val="009D5CAC"/>
    <w:rsid w:val="009D5CBF"/>
    <w:rsid w:val="009D5FFC"/>
    <w:rsid w:val="009D6157"/>
    <w:rsid w:val="009D64BE"/>
    <w:rsid w:val="009D6706"/>
    <w:rsid w:val="009D679D"/>
    <w:rsid w:val="009D68BD"/>
    <w:rsid w:val="009D6AED"/>
    <w:rsid w:val="009D6B35"/>
    <w:rsid w:val="009D6E25"/>
    <w:rsid w:val="009D6E99"/>
    <w:rsid w:val="009D70A4"/>
    <w:rsid w:val="009D71A7"/>
    <w:rsid w:val="009D77EB"/>
    <w:rsid w:val="009D7920"/>
    <w:rsid w:val="009D7E8B"/>
    <w:rsid w:val="009D7F73"/>
    <w:rsid w:val="009E0157"/>
    <w:rsid w:val="009E06E0"/>
    <w:rsid w:val="009E08CD"/>
    <w:rsid w:val="009E0B72"/>
    <w:rsid w:val="009E0C41"/>
    <w:rsid w:val="009E0C8A"/>
    <w:rsid w:val="009E0FE8"/>
    <w:rsid w:val="009E118F"/>
    <w:rsid w:val="009E1387"/>
    <w:rsid w:val="009E1429"/>
    <w:rsid w:val="009E14E5"/>
    <w:rsid w:val="009E14F7"/>
    <w:rsid w:val="009E182B"/>
    <w:rsid w:val="009E189A"/>
    <w:rsid w:val="009E18F8"/>
    <w:rsid w:val="009E1A10"/>
    <w:rsid w:val="009E1AAE"/>
    <w:rsid w:val="009E1CFF"/>
    <w:rsid w:val="009E1F77"/>
    <w:rsid w:val="009E209C"/>
    <w:rsid w:val="009E216B"/>
    <w:rsid w:val="009E225C"/>
    <w:rsid w:val="009E22E4"/>
    <w:rsid w:val="009E2477"/>
    <w:rsid w:val="009E2841"/>
    <w:rsid w:val="009E289C"/>
    <w:rsid w:val="009E2F9D"/>
    <w:rsid w:val="009E2FC5"/>
    <w:rsid w:val="009E3034"/>
    <w:rsid w:val="009E31BE"/>
    <w:rsid w:val="009E3498"/>
    <w:rsid w:val="009E359D"/>
    <w:rsid w:val="009E373C"/>
    <w:rsid w:val="009E3881"/>
    <w:rsid w:val="009E3976"/>
    <w:rsid w:val="009E39D9"/>
    <w:rsid w:val="009E3A79"/>
    <w:rsid w:val="009E3E06"/>
    <w:rsid w:val="009E3E74"/>
    <w:rsid w:val="009E3E9D"/>
    <w:rsid w:val="009E42B8"/>
    <w:rsid w:val="009E43A9"/>
    <w:rsid w:val="009E46EF"/>
    <w:rsid w:val="009E47B6"/>
    <w:rsid w:val="009E4B3E"/>
    <w:rsid w:val="009E4BBE"/>
    <w:rsid w:val="009E4D2F"/>
    <w:rsid w:val="009E4E2D"/>
    <w:rsid w:val="009E508E"/>
    <w:rsid w:val="009E5103"/>
    <w:rsid w:val="009E5570"/>
    <w:rsid w:val="009E5929"/>
    <w:rsid w:val="009E5938"/>
    <w:rsid w:val="009E5B3D"/>
    <w:rsid w:val="009E5BDE"/>
    <w:rsid w:val="009E5C74"/>
    <w:rsid w:val="009E5CEA"/>
    <w:rsid w:val="009E5D25"/>
    <w:rsid w:val="009E5D62"/>
    <w:rsid w:val="009E5E5F"/>
    <w:rsid w:val="009E61C3"/>
    <w:rsid w:val="009E65A9"/>
    <w:rsid w:val="009E67BE"/>
    <w:rsid w:val="009E68FE"/>
    <w:rsid w:val="009E6A3C"/>
    <w:rsid w:val="009E6D2A"/>
    <w:rsid w:val="009E6D2D"/>
    <w:rsid w:val="009E6E13"/>
    <w:rsid w:val="009E6E75"/>
    <w:rsid w:val="009E6F52"/>
    <w:rsid w:val="009E6F80"/>
    <w:rsid w:val="009E7103"/>
    <w:rsid w:val="009E7122"/>
    <w:rsid w:val="009E7211"/>
    <w:rsid w:val="009E731B"/>
    <w:rsid w:val="009E73D9"/>
    <w:rsid w:val="009E7483"/>
    <w:rsid w:val="009E792C"/>
    <w:rsid w:val="009E7953"/>
    <w:rsid w:val="009E7C8A"/>
    <w:rsid w:val="009E7D62"/>
    <w:rsid w:val="009E7DD0"/>
    <w:rsid w:val="009F02FF"/>
    <w:rsid w:val="009F0740"/>
    <w:rsid w:val="009F0933"/>
    <w:rsid w:val="009F094D"/>
    <w:rsid w:val="009F095E"/>
    <w:rsid w:val="009F097A"/>
    <w:rsid w:val="009F0BB0"/>
    <w:rsid w:val="009F0F9B"/>
    <w:rsid w:val="009F1155"/>
    <w:rsid w:val="009F118C"/>
    <w:rsid w:val="009F1218"/>
    <w:rsid w:val="009F1276"/>
    <w:rsid w:val="009F1282"/>
    <w:rsid w:val="009F1728"/>
    <w:rsid w:val="009F1967"/>
    <w:rsid w:val="009F1DAC"/>
    <w:rsid w:val="009F1E9F"/>
    <w:rsid w:val="009F1F08"/>
    <w:rsid w:val="009F1F52"/>
    <w:rsid w:val="009F23C3"/>
    <w:rsid w:val="009F2914"/>
    <w:rsid w:val="009F2B09"/>
    <w:rsid w:val="009F2C73"/>
    <w:rsid w:val="009F2FA4"/>
    <w:rsid w:val="009F3080"/>
    <w:rsid w:val="009F315F"/>
    <w:rsid w:val="009F3448"/>
    <w:rsid w:val="009F34BB"/>
    <w:rsid w:val="009F34C6"/>
    <w:rsid w:val="009F3565"/>
    <w:rsid w:val="009F35CF"/>
    <w:rsid w:val="009F3834"/>
    <w:rsid w:val="009F38E6"/>
    <w:rsid w:val="009F3ADA"/>
    <w:rsid w:val="009F3CA5"/>
    <w:rsid w:val="009F3D00"/>
    <w:rsid w:val="009F3DB1"/>
    <w:rsid w:val="009F3F72"/>
    <w:rsid w:val="009F4096"/>
    <w:rsid w:val="009F40AD"/>
    <w:rsid w:val="009F422C"/>
    <w:rsid w:val="009F4299"/>
    <w:rsid w:val="009F4454"/>
    <w:rsid w:val="009F45AD"/>
    <w:rsid w:val="009F45F5"/>
    <w:rsid w:val="009F4D5B"/>
    <w:rsid w:val="009F4DC4"/>
    <w:rsid w:val="009F50FD"/>
    <w:rsid w:val="009F5177"/>
    <w:rsid w:val="009F51AB"/>
    <w:rsid w:val="009F5431"/>
    <w:rsid w:val="009F54BB"/>
    <w:rsid w:val="009F571A"/>
    <w:rsid w:val="009F590A"/>
    <w:rsid w:val="009F5B81"/>
    <w:rsid w:val="009F5B94"/>
    <w:rsid w:val="009F61BC"/>
    <w:rsid w:val="009F6218"/>
    <w:rsid w:val="009F62D2"/>
    <w:rsid w:val="009F62E5"/>
    <w:rsid w:val="009F6417"/>
    <w:rsid w:val="009F6528"/>
    <w:rsid w:val="009F67FE"/>
    <w:rsid w:val="009F68FA"/>
    <w:rsid w:val="009F6908"/>
    <w:rsid w:val="009F6921"/>
    <w:rsid w:val="009F69A0"/>
    <w:rsid w:val="009F6A1E"/>
    <w:rsid w:val="009F6DF5"/>
    <w:rsid w:val="009F6E56"/>
    <w:rsid w:val="009F71E2"/>
    <w:rsid w:val="009F74D1"/>
    <w:rsid w:val="009F773D"/>
    <w:rsid w:val="009F77AC"/>
    <w:rsid w:val="009F7AF6"/>
    <w:rsid w:val="009F7D34"/>
    <w:rsid w:val="009F7DB9"/>
    <w:rsid w:val="009F7F42"/>
    <w:rsid w:val="00A00112"/>
    <w:rsid w:val="00A003C4"/>
    <w:rsid w:val="00A004B1"/>
    <w:rsid w:val="00A00756"/>
    <w:rsid w:val="00A00891"/>
    <w:rsid w:val="00A00AB5"/>
    <w:rsid w:val="00A00AEA"/>
    <w:rsid w:val="00A00F1E"/>
    <w:rsid w:val="00A010DC"/>
    <w:rsid w:val="00A01205"/>
    <w:rsid w:val="00A01685"/>
    <w:rsid w:val="00A01EE6"/>
    <w:rsid w:val="00A01F99"/>
    <w:rsid w:val="00A02077"/>
    <w:rsid w:val="00A021A8"/>
    <w:rsid w:val="00A022FC"/>
    <w:rsid w:val="00A025A2"/>
    <w:rsid w:val="00A026A8"/>
    <w:rsid w:val="00A02AB7"/>
    <w:rsid w:val="00A02AC3"/>
    <w:rsid w:val="00A02C54"/>
    <w:rsid w:val="00A02FFE"/>
    <w:rsid w:val="00A03081"/>
    <w:rsid w:val="00A03113"/>
    <w:rsid w:val="00A031D2"/>
    <w:rsid w:val="00A03279"/>
    <w:rsid w:val="00A03290"/>
    <w:rsid w:val="00A03339"/>
    <w:rsid w:val="00A03362"/>
    <w:rsid w:val="00A03408"/>
    <w:rsid w:val="00A0353E"/>
    <w:rsid w:val="00A036C1"/>
    <w:rsid w:val="00A03A9F"/>
    <w:rsid w:val="00A03C85"/>
    <w:rsid w:val="00A03DB6"/>
    <w:rsid w:val="00A03F46"/>
    <w:rsid w:val="00A040E8"/>
    <w:rsid w:val="00A041C4"/>
    <w:rsid w:val="00A041FE"/>
    <w:rsid w:val="00A043A1"/>
    <w:rsid w:val="00A043D0"/>
    <w:rsid w:val="00A043F2"/>
    <w:rsid w:val="00A04433"/>
    <w:rsid w:val="00A04446"/>
    <w:rsid w:val="00A045B4"/>
    <w:rsid w:val="00A046DA"/>
    <w:rsid w:val="00A0481B"/>
    <w:rsid w:val="00A048F8"/>
    <w:rsid w:val="00A04ABF"/>
    <w:rsid w:val="00A04D20"/>
    <w:rsid w:val="00A04D54"/>
    <w:rsid w:val="00A04E61"/>
    <w:rsid w:val="00A04EBD"/>
    <w:rsid w:val="00A04EDF"/>
    <w:rsid w:val="00A0500C"/>
    <w:rsid w:val="00A05261"/>
    <w:rsid w:val="00A05452"/>
    <w:rsid w:val="00A054EF"/>
    <w:rsid w:val="00A057CE"/>
    <w:rsid w:val="00A05881"/>
    <w:rsid w:val="00A05C1C"/>
    <w:rsid w:val="00A05D00"/>
    <w:rsid w:val="00A05E80"/>
    <w:rsid w:val="00A05EBE"/>
    <w:rsid w:val="00A05F61"/>
    <w:rsid w:val="00A06123"/>
    <w:rsid w:val="00A06151"/>
    <w:rsid w:val="00A0617A"/>
    <w:rsid w:val="00A063A0"/>
    <w:rsid w:val="00A06481"/>
    <w:rsid w:val="00A067B1"/>
    <w:rsid w:val="00A067B7"/>
    <w:rsid w:val="00A0684A"/>
    <w:rsid w:val="00A06991"/>
    <w:rsid w:val="00A069E5"/>
    <w:rsid w:val="00A06A1D"/>
    <w:rsid w:val="00A06C91"/>
    <w:rsid w:val="00A06D20"/>
    <w:rsid w:val="00A06F72"/>
    <w:rsid w:val="00A07063"/>
    <w:rsid w:val="00A0707F"/>
    <w:rsid w:val="00A0725D"/>
    <w:rsid w:val="00A07367"/>
    <w:rsid w:val="00A0751F"/>
    <w:rsid w:val="00A078DC"/>
    <w:rsid w:val="00A079C5"/>
    <w:rsid w:val="00A07AB5"/>
    <w:rsid w:val="00A07BBC"/>
    <w:rsid w:val="00A07E3A"/>
    <w:rsid w:val="00A07F3F"/>
    <w:rsid w:val="00A07F97"/>
    <w:rsid w:val="00A100F0"/>
    <w:rsid w:val="00A101D6"/>
    <w:rsid w:val="00A102B0"/>
    <w:rsid w:val="00A103C1"/>
    <w:rsid w:val="00A10454"/>
    <w:rsid w:val="00A1045B"/>
    <w:rsid w:val="00A10735"/>
    <w:rsid w:val="00A10756"/>
    <w:rsid w:val="00A107D4"/>
    <w:rsid w:val="00A107EE"/>
    <w:rsid w:val="00A10CD3"/>
    <w:rsid w:val="00A10D69"/>
    <w:rsid w:val="00A110BC"/>
    <w:rsid w:val="00A11249"/>
    <w:rsid w:val="00A11728"/>
    <w:rsid w:val="00A11971"/>
    <w:rsid w:val="00A11B3F"/>
    <w:rsid w:val="00A11D90"/>
    <w:rsid w:val="00A11E8A"/>
    <w:rsid w:val="00A11F33"/>
    <w:rsid w:val="00A11F66"/>
    <w:rsid w:val="00A1224F"/>
    <w:rsid w:val="00A1232A"/>
    <w:rsid w:val="00A1257F"/>
    <w:rsid w:val="00A1258D"/>
    <w:rsid w:val="00A125C5"/>
    <w:rsid w:val="00A12849"/>
    <w:rsid w:val="00A12A46"/>
    <w:rsid w:val="00A12A4C"/>
    <w:rsid w:val="00A12B1C"/>
    <w:rsid w:val="00A12C30"/>
    <w:rsid w:val="00A12DC8"/>
    <w:rsid w:val="00A137B6"/>
    <w:rsid w:val="00A13B1C"/>
    <w:rsid w:val="00A13DE3"/>
    <w:rsid w:val="00A1414D"/>
    <w:rsid w:val="00A14214"/>
    <w:rsid w:val="00A143A8"/>
    <w:rsid w:val="00A14724"/>
    <w:rsid w:val="00A14937"/>
    <w:rsid w:val="00A14D73"/>
    <w:rsid w:val="00A14DF0"/>
    <w:rsid w:val="00A14EC3"/>
    <w:rsid w:val="00A150F9"/>
    <w:rsid w:val="00A15131"/>
    <w:rsid w:val="00A153AD"/>
    <w:rsid w:val="00A155A3"/>
    <w:rsid w:val="00A156EF"/>
    <w:rsid w:val="00A157D1"/>
    <w:rsid w:val="00A15940"/>
    <w:rsid w:val="00A1599B"/>
    <w:rsid w:val="00A15B28"/>
    <w:rsid w:val="00A15F88"/>
    <w:rsid w:val="00A15FAF"/>
    <w:rsid w:val="00A162D0"/>
    <w:rsid w:val="00A163C8"/>
    <w:rsid w:val="00A1662D"/>
    <w:rsid w:val="00A169C3"/>
    <w:rsid w:val="00A16BA4"/>
    <w:rsid w:val="00A16C20"/>
    <w:rsid w:val="00A16D16"/>
    <w:rsid w:val="00A16D2B"/>
    <w:rsid w:val="00A16D93"/>
    <w:rsid w:val="00A17156"/>
    <w:rsid w:val="00A17216"/>
    <w:rsid w:val="00A17486"/>
    <w:rsid w:val="00A177D4"/>
    <w:rsid w:val="00A177E9"/>
    <w:rsid w:val="00A17888"/>
    <w:rsid w:val="00A17BC5"/>
    <w:rsid w:val="00A17BE8"/>
    <w:rsid w:val="00A17CA6"/>
    <w:rsid w:val="00A20136"/>
    <w:rsid w:val="00A202A7"/>
    <w:rsid w:val="00A20329"/>
    <w:rsid w:val="00A20353"/>
    <w:rsid w:val="00A203AF"/>
    <w:rsid w:val="00A20421"/>
    <w:rsid w:val="00A207FE"/>
    <w:rsid w:val="00A208A3"/>
    <w:rsid w:val="00A20A85"/>
    <w:rsid w:val="00A20C4E"/>
    <w:rsid w:val="00A20CA0"/>
    <w:rsid w:val="00A20FDC"/>
    <w:rsid w:val="00A20FFB"/>
    <w:rsid w:val="00A215F4"/>
    <w:rsid w:val="00A2169F"/>
    <w:rsid w:val="00A2172A"/>
    <w:rsid w:val="00A21790"/>
    <w:rsid w:val="00A2181C"/>
    <w:rsid w:val="00A219CE"/>
    <w:rsid w:val="00A21A42"/>
    <w:rsid w:val="00A21B25"/>
    <w:rsid w:val="00A21D9E"/>
    <w:rsid w:val="00A21E8B"/>
    <w:rsid w:val="00A222EE"/>
    <w:rsid w:val="00A223A5"/>
    <w:rsid w:val="00A22762"/>
    <w:rsid w:val="00A22798"/>
    <w:rsid w:val="00A227E1"/>
    <w:rsid w:val="00A22B49"/>
    <w:rsid w:val="00A22DFD"/>
    <w:rsid w:val="00A22F7C"/>
    <w:rsid w:val="00A23015"/>
    <w:rsid w:val="00A23084"/>
    <w:rsid w:val="00A23103"/>
    <w:rsid w:val="00A23208"/>
    <w:rsid w:val="00A23238"/>
    <w:rsid w:val="00A23338"/>
    <w:rsid w:val="00A23455"/>
    <w:rsid w:val="00A23478"/>
    <w:rsid w:val="00A23495"/>
    <w:rsid w:val="00A2367A"/>
    <w:rsid w:val="00A237CB"/>
    <w:rsid w:val="00A2387A"/>
    <w:rsid w:val="00A23BDB"/>
    <w:rsid w:val="00A23DC6"/>
    <w:rsid w:val="00A23F62"/>
    <w:rsid w:val="00A240CD"/>
    <w:rsid w:val="00A2416A"/>
    <w:rsid w:val="00A245DD"/>
    <w:rsid w:val="00A247DA"/>
    <w:rsid w:val="00A249A9"/>
    <w:rsid w:val="00A24B76"/>
    <w:rsid w:val="00A24D9F"/>
    <w:rsid w:val="00A24E09"/>
    <w:rsid w:val="00A24F6D"/>
    <w:rsid w:val="00A24F7F"/>
    <w:rsid w:val="00A24FCA"/>
    <w:rsid w:val="00A25057"/>
    <w:rsid w:val="00A2519B"/>
    <w:rsid w:val="00A25275"/>
    <w:rsid w:val="00A252B6"/>
    <w:rsid w:val="00A25356"/>
    <w:rsid w:val="00A25410"/>
    <w:rsid w:val="00A25438"/>
    <w:rsid w:val="00A25454"/>
    <w:rsid w:val="00A25495"/>
    <w:rsid w:val="00A255A8"/>
    <w:rsid w:val="00A25609"/>
    <w:rsid w:val="00A25665"/>
    <w:rsid w:val="00A25737"/>
    <w:rsid w:val="00A258B6"/>
    <w:rsid w:val="00A2593F"/>
    <w:rsid w:val="00A25AB5"/>
    <w:rsid w:val="00A25C99"/>
    <w:rsid w:val="00A25D33"/>
    <w:rsid w:val="00A25F19"/>
    <w:rsid w:val="00A25F40"/>
    <w:rsid w:val="00A26212"/>
    <w:rsid w:val="00A26394"/>
    <w:rsid w:val="00A26496"/>
    <w:rsid w:val="00A264E6"/>
    <w:rsid w:val="00A26532"/>
    <w:rsid w:val="00A267FE"/>
    <w:rsid w:val="00A2680D"/>
    <w:rsid w:val="00A26A57"/>
    <w:rsid w:val="00A26A78"/>
    <w:rsid w:val="00A26AC6"/>
    <w:rsid w:val="00A26C24"/>
    <w:rsid w:val="00A26F2C"/>
    <w:rsid w:val="00A26FB6"/>
    <w:rsid w:val="00A27168"/>
    <w:rsid w:val="00A27182"/>
    <w:rsid w:val="00A273FB"/>
    <w:rsid w:val="00A27464"/>
    <w:rsid w:val="00A2750F"/>
    <w:rsid w:val="00A2755E"/>
    <w:rsid w:val="00A27604"/>
    <w:rsid w:val="00A27709"/>
    <w:rsid w:val="00A2773B"/>
    <w:rsid w:val="00A27811"/>
    <w:rsid w:val="00A278A5"/>
    <w:rsid w:val="00A27B3E"/>
    <w:rsid w:val="00A27E46"/>
    <w:rsid w:val="00A27FBF"/>
    <w:rsid w:val="00A300D3"/>
    <w:rsid w:val="00A30124"/>
    <w:rsid w:val="00A30134"/>
    <w:rsid w:val="00A30174"/>
    <w:rsid w:val="00A30570"/>
    <w:rsid w:val="00A30592"/>
    <w:rsid w:val="00A30617"/>
    <w:rsid w:val="00A306F7"/>
    <w:rsid w:val="00A30BDA"/>
    <w:rsid w:val="00A30D02"/>
    <w:rsid w:val="00A30D08"/>
    <w:rsid w:val="00A30D44"/>
    <w:rsid w:val="00A30DE2"/>
    <w:rsid w:val="00A30E67"/>
    <w:rsid w:val="00A30EB7"/>
    <w:rsid w:val="00A30F7C"/>
    <w:rsid w:val="00A30FA3"/>
    <w:rsid w:val="00A311EB"/>
    <w:rsid w:val="00A311F0"/>
    <w:rsid w:val="00A31288"/>
    <w:rsid w:val="00A31369"/>
    <w:rsid w:val="00A313A4"/>
    <w:rsid w:val="00A31562"/>
    <w:rsid w:val="00A3167A"/>
    <w:rsid w:val="00A31816"/>
    <w:rsid w:val="00A31921"/>
    <w:rsid w:val="00A31AE8"/>
    <w:rsid w:val="00A31B26"/>
    <w:rsid w:val="00A31DE9"/>
    <w:rsid w:val="00A31E88"/>
    <w:rsid w:val="00A31ECF"/>
    <w:rsid w:val="00A31EF4"/>
    <w:rsid w:val="00A3211E"/>
    <w:rsid w:val="00A32345"/>
    <w:rsid w:val="00A323DD"/>
    <w:rsid w:val="00A32549"/>
    <w:rsid w:val="00A327E9"/>
    <w:rsid w:val="00A328A5"/>
    <w:rsid w:val="00A32FF3"/>
    <w:rsid w:val="00A3319C"/>
    <w:rsid w:val="00A33572"/>
    <w:rsid w:val="00A338DE"/>
    <w:rsid w:val="00A33B34"/>
    <w:rsid w:val="00A33C4E"/>
    <w:rsid w:val="00A33C86"/>
    <w:rsid w:val="00A33C91"/>
    <w:rsid w:val="00A34067"/>
    <w:rsid w:val="00A34183"/>
    <w:rsid w:val="00A341E5"/>
    <w:rsid w:val="00A3423A"/>
    <w:rsid w:val="00A344D6"/>
    <w:rsid w:val="00A34571"/>
    <w:rsid w:val="00A3458F"/>
    <w:rsid w:val="00A34871"/>
    <w:rsid w:val="00A3487B"/>
    <w:rsid w:val="00A34BF4"/>
    <w:rsid w:val="00A34D2B"/>
    <w:rsid w:val="00A34E50"/>
    <w:rsid w:val="00A34F79"/>
    <w:rsid w:val="00A353D5"/>
    <w:rsid w:val="00A35792"/>
    <w:rsid w:val="00A35962"/>
    <w:rsid w:val="00A35A46"/>
    <w:rsid w:val="00A35BC4"/>
    <w:rsid w:val="00A35DDA"/>
    <w:rsid w:val="00A3607B"/>
    <w:rsid w:val="00A365A6"/>
    <w:rsid w:val="00A3680B"/>
    <w:rsid w:val="00A36827"/>
    <w:rsid w:val="00A3693A"/>
    <w:rsid w:val="00A36AD2"/>
    <w:rsid w:val="00A36D62"/>
    <w:rsid w:val="00A36E09"/>
    <w:rsid w:val="00A36E0A"/>
    <w:rsid w:val="00A36E0C"/>
    <w:rsid w:val="00A3721A"/>
    <w:rsid w:val="00A375A0"/>
    <w:rsid w:val="00A37847"/>
    <w:rsid w:val="00A37990"/>
    <w:rsid w:val="00A37ACB"/>
    <w:rsid w:val="00A37B92"/>
    <w:rsid w:val="00A37CA4"/>
    <w:rsid w:val="00A37DEF"/>
    <w:rsid w:val="00A37EDA"/>
    <w:rsid w:val="00A40075"/>
    <w:rsid w:val="00A40127"/>
    <w:rsid w:val="00A40480"/>
    <w:rsid w:val="00A40674"/>
    <w:rsid w:val="00A40701"/>
    <w:rsid w:val="00A408DE"/>
    <w:rsid w:val="00A40A6D"/>
    <w:rsid w:val="00A40B81"/>
    <w:rsid w:val="00A40C4C"/>
    <w:rsid w:val="00A40DA0"/>
    <w:rsid w:val="00A40E36"/>
    <w:rsid w:val="00A40F83"/>
    <w:rsid w:val="00A411F6"/>
    <w:rsid w:val="00A411F8"/>
    <w:rsid w:val="00A4123C"/>
    <w:rsid w:val="00A41244"/>
    <w:rsid w:val="00A413CC"/>
    <w:rsid w:val="00A41519"/>
    <w:rsid w:val="00A415CE"/>
    <w:rsid w:val="00A4197C"/>
    <w:rsid w:val="00A41CD6"/>
    <w:rsid w:val="00A41DF5"/>
    <w:rsid w:val="00A41E73"/>
    <w:rsid w:val="00A41FB1"/>
    <w:rsid w:val="00A41FC6"/>
    <w:rsid w:val="00A41FF0"/>
    <w:rsid w:val="00A42096"/>
    <w:rsid w:val="00A420B3"/>
    <w:rsid w:val="00A425B2"/>
    <w:rsid w:val="00A426FC"/>
    <w:rsid w:val="00A427D7"/>
    <w:rsid w:val="00A427E7"/>
    <w:rsid w:val="00A4284C"/>
    <w:rsid w:val="00A4296A"/>
    <w:rsid w:val="00A42B35"/>
    <w:rsid w:val="00A42B8B"/>
    <w:rsid w:val="00A42CBF"/>
    <w:rsid w:val="00A430B8"/>
    <w:rsid w:val="00A431A2"/>
    <w:rsid w:val="00A43374"/>
    <w:rsid w:val="00A434F0"/>
    <w:rsid w:val="00A43675"/>
    <w:rsid w:val="00A43830"/>
    <w:rsid w:val="00A43BED"/>
    <w:rsid w:val="00A44145"/>
    <w:rsid w:val="00A4416D"/>
    <w:rsid w:val="00A44187"/>
    <w:rsid w:val="00A442D2"/>
    <w:rsid w:val="00A444FD"/>
    <w:rsid w:val="00A445B9"/>
    <w:rsid w:val="00A4466D"/>
    <w:rsid w:val="00A4486C"/>
    <w:rsid w:val="00A4494E"/>
    <w:rsid w:val="00A449D8"/>
    <w:rsid w:val="00A44B04"/>
    <w:rsid w:val="00A44F34"/>
    <w:rsid w:val="00A451BB"/>
    <w:rsid w:val="00A453A7"/>
    <w:rsid w:val="00A454A2"/>
    <w:rsid w:val="00A45515"/>
    <w:rsid w:val="00A455ED"/>
    <w:rsid w:val="00A45683"/>
    <w:rsid w:val="00A458A5"/>
    <w:rsid w:val="00A4594A"/>
    <w:rsid w:val="00A459E4"/>
    <w:rsid w:val="00A45C00"/>
    <w:rsid w:val="00A45C13"/>
    <w:rsid w:val="00A45C33"/>
    <w:rsid w:val="00A45CED"/>
    <w:rsid w:val="00A45E28"/>
    <w:rsid w:val="00A45FB4"/>
    <w:rsid w:val="00A462BA"/>
    <w:rsid w:val="00A462D4"/>
    <w:rsid w:val="00A46340"/>
    <w:rsid w:val="00A4651A"/>
    <w:rsid w:val="00A465BC"/>
    <w:rsid w:val="00A46B4D"/>
    <w:rsid w:val="00A46BFD"/>
    <w:rsid w:val="00A46F07"/>
    <w:rsid w:val="00A46F4E"/>
    <w:rsid w:val="00A470DC"/>
    <w:rsid w:val="00A47111"/>
    <w:rsid w:val="00A473FF"/>
    <w:rsid w:val="00A474A8"/>
    <w:rsid w:val="00A474DA"/>
    <w:rsid w:val="00A47548"/>
    <w:rsid w:val="00A47BE0"/>
    <w:rsid w:val="00A47BEE"/>
    <w:rsid w:val="00A47C31"/>
    <w:rsid w:val="00A47D4B"/>
    <w:rsid w:val="00A47E2F"/>
    <w:rsid w:val="00A5002E"/>
    <w:rsid w:val="00A500CA"/>
    <w:rsid w:val="00A5050C"/>
    <w:rsid w:val="00A50524"/>
    <w:rsid w:val="00A510CE"/>
    <w:rsid w:val="00A51263"/>
    <w:rsid w:val="00A5145C"/>
    <w:rsid w:val="00A517DD"/>
    <w:rsid w:val="00A517E0"/>
    <w:rsid w:val="00A5180F"/>
    <w:rsid w:val="00A518C7"/>
    <w:rsid w:val="00A51C0C"/>
    <w:rsid w:val="00A51C3F"/>
    <w:rsid w:val="00A51CBE"/>
    <w:rsid w:val="00A51DBC"/>
    <w:rsid w:val="00A51DBD"/>
    <w:rsid w:val="00A51F2C"/>
    <w:rsid w:val="00A51F38"/>
    <w:rsid w:val="00A52450"/>
    <w:rsid w:val="00A52473"/>
    <w:rsid w:val="00A524B2"/>
    <w:rsid w:val="00A52709"/>
    <w:rsid w:val="00A527AC"/>
    <w:rsid w:val="00A52866"/>
    <w:rsid w:val="00A52914"/>
    <w:rsid w:val="00A52A21"/>
    <w:rsid w:val="00A52AC9"/>
    <w:rsid w:val="00A52C6C"/>
    <w:rsid w:val="00A52FEA"/>
    <w:rsid w:val="00A530EF"/>
    <w:rsid w:val="00A5328B"/>
    <w:rsid w:val="00A5332F"/>
    <w:rsid w:val="00A53483"/>
    <w:rsid w:val="00A53606"/>
    <w:rsid w:val="00A539D2"/>
    <w:rsid w:val="00A53C78"/>
    <w:rsid w:val="00A53D64"/>
    <w:rsid w:val="00A53DEE"/>
    <w:rsid w:val="00A53E1E"/>
    <w:rsid w:val="00A53F18"/>
    <w:rsid w:val="00A540E5"/>
    <w:rsid w:val="00A5431D"/>
    <w:rsid w:val="00A54521"/>
    <w:rsid w:val="00A54A03"/>
    <w:rsid w:val="00A54BA9"/>
    <w:rsid w:val="00A54CD7"/>
    <w:rsid w:val="00A54D6F"/>
    <w:rsid w:val="00A54E21"/>
    <w:rsid w:val="00A54FA7"/>
    <w:rsid w:val="00A55018"/>
    <w:rsid w:val="00A55157"/>
    <w:rsid w:val="00A551BC"/>
    <w:rsid w:val="00A5523D"/>
    <w:rsid w:val="00A553BA"/>
    <w:rsid w:val="00A5561B"/>
    <w:rsid w:val="00A558DC"/>
    <w:rsid w:val="00A55920"/>
    <w:rsid w:val="00A55A3F"/>
    <w:rsid w:val="00A55F62"/>
    <w:rsid w:val="00A56124"/>
    <w:rsid w:val="00A56221"/>
    <w:rsid w:val="00A5626C"/>
    <w:rsid w:val="00A56448"/>
    <w:rsid w:val="00A56496"/>
    <w:rsid w:val="00A56524"/>
    <w:rsid w:val="00A56591"/>
    <w:rsid w:val="00A565F5"/>
    <w:rsid w:val="00A566E9"/>
    <w:rsid w:val="00A567F1"/>
    <w:rsid w:val="00A569E8"/>
    <w:rsid w:val="00A56A7A"/>
    <w:rsid w:val="00A56C9E"/>
    <w:rsid w:val="00A56EC1"/>
    <w:rsid w:val="00A56EFE"/>
    <w:rsid w:val="00A56F6A"/>
    <w:rsid w:val="00A571C3"/>
    <w:rsid w:val="00A573B4"/>
    <w:rsid w:val="00A573D7"/>
    <w:rsid w:val="00A5741A"/>
    <w:rsid w:val="00A576DE"/>
    <w:rsid w:val="00A578C3"/>
    <w:rsid w:val="00A5797A"/>
    <w:rsid w:val="00A57AB1"/>
    <w:rsid w:val="00A57B88"/>
    <w:rsid w:val="00A57BCF"/>
    <w:rsid w:val="00A57EC9"/>
    <w:rsid w:val="00A57F6E"/>
    <w:rsid w:val="00A60076"/>
    <w:rsid w:val="00A60186"/>
    <w:rsid w:val="00A6043F"/>
    <w:rsid w:val="00A606E4"/>
    <w:rsid w:val="00A608A4"/>
    <w:rsid w:val="00A60924"/>
    <w:rsid w:val="00A60A53"/>
    <w:rsid w:val="00A60AF6"/>
    <w:rsid w:val="00A60BA1"/>
    <w:rsid w:val="00A60BB2"/>
    <w:rsid w:val="00A60EE8"/>
    <w:rsid w:val="00A60FBD"/>
    <w:rsid w:val="00A6116F"/>
    <w:rsid w:val="00A611A7"/>
    <w:rsid w:val="00A6128A"/>
    <w:rsid w:val="00A612B1"/>
    <w:rsid w:val="00A612F5"/>
    <w:rsid w:val="00A613A7"/>
    <w:rsid w:val="00A61576"/>
    <w:rsid w:val="00A6159E"/>
    <w:rsid w:val="00A615CD"/>
    <w:rsid w:val="00A618CF"/>
    <w:rsid w:val="00A618EF"/>
    <w:rsid w:val="00A619B0"/>
    <w:rsid w:val="00A619F9"/>
    <w:rsid w:val="00A61AA0"/>
    <w:rsid w:val="00A61B31"/>
    <w:rsid w:val="00A61B52"/>
    <w:rsid w:val="00A61C5E"/>
    <w:rsid w:val="00A61CCD"/>
    <w:rsid w:val="00A61CEF"/>
    <w:rsid w:val="00A61DD3"/>
    <w:rsid w:val="00A61DFB"/>
    <w:rsid w:val="00A61E7C"/>
    <w:rsid w:val="00A61FCD"/>
    <w:rsid w:val="00A620E2"/>
    <w:rsid w:val="00A62161"/>
    <w:rsid w:val="00A62277"/>
    <w:rsid w:val="00A622C6"/>
    <w:rsid w:val="00A62409"/>
    <w:rsid w:val="00A62678"/>
    <w:rsid w:val="00A6278A"/>
    <w:rsid w:val="00A62D07"/>
    <w:rsid w:val="00A62DFF"/>
    <w:rsid w:val="00A63336"/>
    <w:rsid w:val="00A63373"/>
    <w:rsid w:val="00A63390"/>
    <w:rsid w:val="00A63463"/>
    <w:rsid w:val="00A63490"/>
    <w:rsid w:val="00A634E0"/>
    <w:rsid w:val="00A634F9"/>
    <w:rsid w:val="00A63502"/>
    <w:rsid w:val="00A63503"/>
    <w:rsid w:val="00A6355F"/>
    <w:rsid w:val="00A6356D"/>
    <w:rsid w:val="00A6358E"/>
    <w:rsid w:val="00A635CC"/>
    <w:rsid w:val="00A63670"/>
    <w:rsid w:val="00A6383F"/>
    <w:rsid w:val="00A63918"/>
    <w:rsid w:val="00A6396E"/>
    <w:rsid w:val="00A63B57"/>
    <w:rsid w:val="00A63BDB"/>
    <w:rsid w:val="00A63C60"/>
    <w:rsid w:val="00A63CAF"/>
    <w:rsid w:val="00A63CBB"/>
    <w:rsid w:val="00A63CCF"/>
    <w:rsid w:val="00A63D3A"/>
    <w:rsid w:val="00A63D6D"/>
    <w:rsid w:val="00A63F10"/>
    <w:rsid w:val="00A63F7F"/>
    <w:rsid w:val="00A63FE1"/>
    <w:rsid w:val="00A63FE6"/>
    <w:rsid w:val="00A63FE7"/>
    <w:rsid w:val="00A645C6"/>
    <w:rsid w:val="00A6477E"/>
    <w:rsid w:val="00A6478A"/>
    <w:rsid w:val="00A64826"/>
    <w:rsid w:val="00A64918"/>
    <w:rsid w:val="00A649EA"/>
    <w:rsid w:val="00A64ABA"/>
    <w:rsid w:val="00A64ADD"/>
    <w:rsid w:val="00A64BAB"/>
    <w:rsid w:val="00A64CD4"/>
    <w:rsid w:val="00A64DD1"/>
    <w:rsid w:val="00A64E96"/>
    <w:rsid w:val="00A64F7F"/>
    <w:rsid w:val="00A65016"/>
    <w:rsid w:val="00A65083"/>
    <w:rsid w:val="00A652CA"/>
    <w:rsid w:val="00A6531D"/>
    <w:rsid w:val="00A65345"/>
    <w:rsid w:val="00A653C5"/>
    <w:rsid w:val="00A655A1"/>
    <w:rsid w:val="00A65608"/>
    <w:rsid w:val="00A65B7F"/>
    <w:rsid w:val="00A65BAA"/>
    <w:rsid w:val="00A65D96"/>
    <w:rsid w:val="00A65EBD"/>
    <w:rsid w:val="00A65F18"/>
    <w:rsid w:val="00A6601E"/>
    <w:rsid w:val="00A66430"/>
    <w:rsid w:val="00A66528"/>
    <w:rsid w:val="00A66558"/>
    <w:rsid w:val="00A668AC"/>
    <w:rsid w:val="00A668E9"/>
    <w:rsid w:val="00A66A05"/>
    <w:rsid w:val="00A66B61"/>
    <w:rsid w:val="00A66C91"/>
    <w:rsid w:val="00A66DB9"/>
    <w:rsid w:val="00A66E7D"/>
    <w:rsid w:val="00A66EA3"/>
    <w:rsid w:val="00A66EA4"/>
    <w:rsid w:val="00A66FB2"/>
    <w:rsid w:val="00A67031"/>
    <w:rsid w:val="00A6708E"/>
    <w:rsid w:val="00A6723D"/>
    <w:rsid w:val="00A67266"/>
    <w:rsid w:val="00A67286"/>
    <w:rsid w:val="00A67390"/>
    <w:rsid w:val="00A67483"/>
    <w:rsid w:val="00A675ED"/>
    <w:rsid w:val="00A6773F"/>
    <w:rsid w:val="00A6797E"/>
    <w:rsid w:val="00A67AAA"/>
    <w:rsid w:val="00A67C42"/>
    <w:rsid w:val="00A67C8C"/>
    <w:rsid w:val="00A67FDD"/>
    <w:rsid w:val="00A70076"/>
    <w:rsid w:val="00A70129"/>
    <w:rsid w:val="00A701B0"/>
    <w:rsid w:val="00A70253"/>
    <w:rsid w:val="00A70261"/>
    <w:rsid w:val="00A704DA"/>
    <w:rsid w:val="00A7067E"/>
    <w:rsid w:val="00A707E9"/>
    <w:rsid w:val="00A708FC"/>
    <w:rsid w:val="00A70A47"/>
    <w:rsid w:val="00A70B0C"/>
    <w:rsid w:val="00A70C6B"/>
    <w:rsid w:val="00A70E57"/>
    <w:rsid w:val="00A70F03"/>
    <w:rsid w:val="00A70FC6"/>
    <w:rsid w:val="00A71039"/>
    <w:rsid w:val="00A710D8"/>
    <w:rsid w:val="00A71119"/>
    <w:rsid w:val="00A71177"/>
    <w:rsid w:val="00A713C2"/>
    <w:rsid w:val="00A713C4"/>
    <w:rsid w:val="00A714CD"/>
    <w:rsid w:val="00A71557"/>
    <w:rsid w:val="00A716E3"/>
    <w:rsid w:val="00A71858"/>
    <w:rsid w:val="00A71945"/>
    <w:rsid w:val="00A71A26"/>
    <w:rsid w:val="00A71DDE"/>
    <w:rsid w:val="00A71EC8"/>
    <w:rsid w:val="00A71FDB"/>
    <w:rsid w:val="00A72250"/>
    <w:rsid w:val="00A724AD"/>
    <w:rsid w:val="00A72634"/>
    <w:rsid w:val="00A7296D"/>
    <w:rsid w:val="00A729F0"/>
    <w:rsid w:val="00A72C41"/>
    <w:rsid w:val="00A72CB9"/>
    <w:rsid w:val="00A72D3B"/>
    <w:rsid w:val="00A7319A"/>
    <w:rsid w:val="00A7324F"/>
    <w:rsid w:val="00A73276"/>
    <w:rsid w:val="00A7337D"/>
    <w:rsid w:val="00A734DC"/>
    <w:rsid w:val="00A734E5"/>
    <w:rsid w:val="00A73717"/>
    <w:rsid w:val="00A7375A"/>
    <w:rsid w:val="00A7385E"/>
    <w:rsid w:val="00A73BE0"/>
    <w:rsid w:val="00A73BE1"/>
    <w:rsid w:val="00A73BEB"/>
    <w:rsid w:val="00A73D4F"/>
    <w:rsid w:val="00A73D73"/>
    <w:rsid w:val="00A73E4A"/>
    <w:rsid w:val="00A73F0F"/>
    <w:rsid w:val="00A74079"/>
    <w:rsid w:val="00A740A3"/>
    <w:rsid w:val="00A743A0"/>
    <w:rsid w:val="00A7455B"/>
    <w:rsid w:val="00A74846"/>
    <w:rsid w:val="00A74BCD"/>
    <w:rsid w:val="00A74EAD"/>
    <w:rsid w:val="00A74F1A"/>
    <w:rsid w:val="00A74F6B"/>
    <w:rsid w:val="00A750C7"/>
    <w:rsid w:val="00A751F9"/>
    <w:rsid w:val="00A752D5"/>
    <w:rsid w:val="00A75322"/>
    <w:rsid w:val="00A755BF"/>
    <w:rsid w:val="00A7578D"/>
    <w:rsid w:val="00A75807"/>
    <w:rsid w:val="00A75AA7"/>
    <w:rsid w:val="00A75D00"/>
    <w:rsid w:val="00A75F55"/>
    <w:rsid w:val="00A76076"/>
    <w:rsid w:val="00A76177"/>
    <w:rsid w:val="00A766A0"/>
    <w:rsid w:val="00A766C1"/>
    <w:rsid w:val="00A767B7"/>
    <w:rsid w:val="00A76834"/>
    <w:rsid w:val="00A76976"/>
    <w:rsid w:val="00A76A1B"/>
    <w:rsid w:val="00A76AFF"/>
    <w:rsid w:val="00A76BE8"/>
    <w:rsid w:val="00A76F1E"/>
    <w:rsid w:val="00A76F65"/>
    <w:rsid w:val="00A77023"/>
    <w:rsid w:val="00A77132"/>
    <w:rsid w:val="00A775F9"/>
    <w:rsid w:val="00A77702"/>
    <w:rsid w:val="00A777B5"/>
    <w:rsid w:val="00A777D2"/>
    <w:rsid w:val="00A778AC"/>
    <w:rsid w:val="00A77A5F"/>
    <w:rsid w:val="00A77C7E"/>
    <w:rsid w:val="00A77DC2"/>
    <w:rsid w:val="00A77EC9"/>
    <w:rsid w:val="00A77F51"/>
    <w:rsid w:val="00A804F0"/>
    <w:rsid w:val="00A807A0"/>
    <w:rsid w:val="00A808A4"/>
    <w:rsid w:val="00A8090F"/>
    <w:rsid w:val="00A80D03"/>
    <w:rsid w:val="00A80E55"/>
    <w:rsid w:val="00A80F01"/>
    <w:rsid w:val="00A81196"/>
    <w:rsid w:val="00A811B0"/>
    <w:rsid w:val="00A81246"/>
    <w:rsid w:val="00A813CC"/>
    <w:rsid w:val="00A813FB"/>
    <w:rsid w:val="00A8162E"/>
    <w:rsid w:val="00A81652"/>
    <w:rsid w:val="00A81663"/>
    <w:rsid w:val="00A81838"/>
    <w:rsid w:val="00A81A4C"/>
    <w:rsid w:val="00A81BC8"/>
    <w:rsid w:val="00A81E36"/>
    <w:rsid w:val="00A820E5"/>
    <w:rsid w:val="00A82450"/>
    <w:rsid w:val="00A824F3"/>
    <w:rsid w:val="00A82646"/>
    <w:rsid w:val="00A82769"/>
    <w:rsid w:val="00A828E1"/>
    <w:rsid w:val="00A82AC8"/>
    <w:rsid w:val="00A82AD9"/>
    <w:rsid w:val="00A82BD6"/>
    <w:rsid w:val="00A82C5C"/>
    <w:rsid w:val="00A82D3E"/>
    <w:rsid w:val="00A82DE3"/>
    <w:rsid w:val="00A83099"/>
    <w:rsid w:val="00A83173"/>
    <w:rsid w:val="00A8319A"/>
    <w:rsid w:val="00A8329D"/>
    <w:rsid w:val="00A833A0"/>
    <w:rsid w:val="00A83473"/>
    <w:rsid w:val="00A83476"/>
    <w:rsid w:val="00A83826"/>
    <w:rsid w:val="00A838AC"/>
    <w:rsid w:val="00A83915"/>
    <w:rsid w:val="00A83921"/>
    <w:rsid w:val="00A83B6E"/>
    <w:rsid w:val="00A83E15"/>
    <w:rsid w:val="00A83E54"/>
    <w:rsid w:val="00A83ECF"/>
    <w:rsid w:val="00A840CC"/>
    <w:rsid w:val="00A84137"/>
    <w:rsid w:val="00A84461"/>
    <w:rsid w:val="00A84488"/>
    <w:rsid w:val="00A848A1"/>
    <w:rsid w:val="00A848B5"/>
    <w:rsid w:val="00A849B2"/>
    <w:rsid w:val="00A849F7"/>
    <w:rsid w:val="00A84DF1"/>
    <w:rsid w:val="00A84E05"/>
    <w:rsid w:val="00A84EDD"/>
    <w:rsid w:val="00A850EA"/>
    <w:rsid w:val="00A853B8"/>
    <w:rsid w:val="00A85438"/>
    <w:rsid w:val="00A855FB"/>
    <w:rsid w:val="00A8563F"/>
    <w:rsid w:val="00A85726"/>
    <w:rsid w:val="00A85B42"/>
    <w:rsid w:val="00A85CE8"/>
    <w:rsid w:val="00A86101"/>
    <w:rsid w:val="00A861EF"/>
    <w:rsid w:val="00A86350"/>
    <w:rsid w:val="00A86374"/>
    <w:rsid w:val="00A86413"/>
    <w:rsid w:val="00A865AC"/>
    <w:rsid w:val="00A868F0"/>
    <w:rsid w:val="00A86A23"/>
    <w:rsid w:val="00A86AA8"/>
    <w:rsid w:val="00A86BF3"/>
    <w:rsid w:val="00A86C28"/>
    <w:rsid w:val="00A86C29"/>
    <w:rsid w:val="00A86E47"/>
    <w:rsid w:val="00A86F47"/>
    <w:rsid w:val="00A870C6"/>
    <w:rsid w:val="00A871E1"/>
    <w:rsid w:val="00A8721F"/>
    <w:rsid w:val="00A876C4"/>
    <w:rsid w:val="00A8776C"/>
    <w:rsid w:val="00A8780D"/>
    <w:rsid w:val="00A87900"/>
    <w:rsid w:val="00A87918"/>
    <w:rsid w:val="00A87A5B"/>
    <w:rsid w:val="00A87A5F"/>
    <w:rsid w:val="00A87DAC"/>
    <w:rsid w:val="00A87DD5"/>
    <w:rsid w:val="00A87E0D"/>
    <w:rsid w:val="00A87EE8"/>
    <w:rsid w:val="00A87FFC"/>
    <w:rsid w:val="00A90154"/>
    <w:rsid w:val="00A9027F"/>
    <w:rsid w:val="00A90514"/>
    <w:rsid w:val="00A905F1"/>
    <w:rsid w:val="00A90903"/>
    <w:rsid w:val="00A9098C"/>
    <w:rsid w:val="00A90A91"/>
    <w:rsid w:val="00A90AA3"/>
    <w:rsid w:val="00A90ACC"/>
    <w:rsid w:val="00A90B6E"/>
    <w:rsid w:val="00A90BB8"/>
    <w:rsid w:val="00A90C09"/>
    <w:rsid w:val="00A90C1A"/>
    <w:rsid w:val="00A90DE6"/>
    <w:rsid w:val="00A90E15"/>
    <w:rsid w:val="00A910AA"/>
    <w:rsid w:val="00A914D7"/>
    <w:rsid w:val="00A9166F"/>
    <w:rsid w:val="00A918BF"/>
    <w:rsid w:val="00A9195E"/>
    <w:rsid w:val="00A91CAE"/>
    <w:rsid w:val="00A91F1B"/>
    <w:rsid w:val="00A91FF5"/>
    <w:rsid w:val="00A9218A"/>
    <w:rsid w:val="00A92254"/>
    <w:rsid w:val="00A922A9"/>
    <w:rsid w:val="00A9234F"/>
    <w:rsid w:val="00A9251D"/>
    <w:rsid w:val="00A9268E"/>
    <w:rsid w:val="00A92852"/>
    <w:rsid w:val="00A928C3"/>
    <w:rsid w:val="00A92900"/>
    <w:rsid w:val="00A92CD3"/>
    <w:rsid w:val="00A92D30"/>
    <w:rsid w:val="00A92E0B"/>
    <w:rsid w:val="00A92E4A"/>
    <w:rsid w:val="00A93045"/>
    <w:rsid w:val="00A93161"/>
    <w:rsid w:val="00A93233"/>
    <w:rsid w:val="00A93280"/>
    <w:rsid w:val="00A93300"/>
    <w:rsid w:val="00A9348F"/>
    <w:rsid w:val="00A9356E"/>
    <w:rsid w:val="00A9368B"/>
    <w:rsid w:val="00A936F5"/>
    <w:rsid w:val="00A93C54"/>
    <w:rsid w:val="00A940AB"/>
    <w:rsid w:val="00A940C6"/>
    <w:rsid w:val="00A940E6"/>
    <w:rsid w:val="00A940E8"/>
    <w:rsid w:val="00A941F7"/>
    <w:rsid w:val="00A942DB"/>
    <w:rsid w:val="00A947FC"/>
    <w:rsid w:val="00A9488A"/>
    <w:rsid w:val="00A94984"/>
    <w:rsid w:val="00A949FA"/>
    <w:rsid w:val="00A94B2F"/>
    <w:rsid w:val="00A94E23"/>
    <w:rsid w:val="00A950DB"/>
    <w:rsid w:val="00A95185"/>
    <w:rsid w:val="00A95271"/>
    <w:rsid w:val="00A953BB"/>
    <w:rsid w:val="00A953F4"/>
    <w:rsid w:val="00A954D1"/>
    <w:rsid w:val="00A95547"/>
    <w:rsid w:val="00A95647"/>
    <w:rsid w:val="00A958C8"/>
    <w:rsid w:val="00A95A7B"/>
    <w:rsid w:val="00A95B3A"/>
    <w:rsid w:val="00A95D2E"/>
    <w:rsid w:val="00A95D9A"/>
    <w:rsid w:val="00A95F80"/>
    <w:rsid w:val="00A95FC9"/>
    <w:rsid w:val="00A95FF2"/>
    <w:rsid w:val="00A96013"/>
    <w:rsid w:val="00A9619F"/>
    <w:rsid w:val="00A962DE"/>
    <w:rsid w:val="00A9659F"/>
    <w:rsid w:val="00A965C9"/>
    <w:rsid w:val="00A967A8"/>
    <w:rsid w:val="00A96866"/>
    <w:rsid w:val="00A96D3B"/>
    <w:rsid w:val="00A96DEB"/>
    <w:rsid w:val="00A97337"/>
    <w:rsid w:val="00A973BB"/>
    <w:rsid w:val="00A97454"/>
    <w:rsid w:val="00A9774F"/>
    <w:rsid w:val="00A977D4"/>
    <w:rsid w:val="00A9798A"/>
    <w:rsid w:val="00A979E9"/>
    <w:rsid w:val="00A97A1A"/>
    <w:rsid w:val="00A97A9B"/>
    <w:rsid w:val="00A97C0E"/>
    <w:rsid w:val="00A97C18"/>
    <w:rsid w:val="00A97D4B"/>
    <w:rsid w:val="00A97FC3"/>
    <w:rsid w:val="00AA02F1"/>
    <w:rsid w:val="00AA04DB"/>
    <w:rsid w:val="00AA0817"/>
    <w:rsid w:val="00AA08AB"/>
    <w:rsid w:val="00AA09F3"/>
    <w:rsid w:val="00AA0A65"/>
    <w:rsid w:val="00AA0C26"/>
    <w:rsid w:val="00AA0C9A"/>
    <w:rsid w:val="00AA0FB9"/>
    <w:rsid w:val="00AA11F0"/>
    <w:rsid w:val="00AA14C1"/>
    <w:rsid w:val="00AA1786"/>
    <w:rsid w:val="00AA198E"/>
    <w:rsid w:val="00AA1BD1"/>
    <w:rsid w:val="00AA1D13"/>
    <w:rsid w:val="00AA200A"/>
    <w:rsid w:val="00AA2541"/>
    <w:rsid w:val="00AA2558"/>
    <w:rsid w:val="00AA25A5"/>
    <w:rsid w:val="00AA27FC"/>
    <w:rsid w:val="00AA2CFC"/>
    <w:rsid w:val="00AA2EBD"/>
    <w:rsid w:val="00AA2F4A"/>
    <w:rsid w:val="00AA3143"/>
    <w:rsid w:val="00AA331A"/>
    <w:rsid w:val="00AA335E"/>
    <w:rsid w:val="00AA3478"/>
    <w:rsid w:val="00AA37CF"/>
    <w:rsid w:val="00AA3C1C"/>
    <w:rsid w:val="00AA3DA6"/>
    <w:rsid w:val="00AA3F18"/>
    <w:rsid w:val="00AA4041"/>
    <w:rsid w:val="00AA4057"/>
    <w:rsid w:val="00AA4106"/>
    <w:rsid w:val="00AA4210"/>
    <w:rsid w:val="00AA4237"/>
    <w:rsid w:val="00AA4373"/>
    <w:rsid w:val="00AA45E4"/>
    <w:rsid w:val="00AA48A0"/>
    <w:rsid w:val="00AA4B6F"/>
    <w:rsid w:val="00AA4D15"/>
    <w:rsid w:val="00AA4DD8"/>
    <w:rsid w:val="00AA50CB"/>
    <w:rsid w:val="00AA512D"/>
    <w:rsid w:val="00AA5154"/>
    <w:rsid w:val="00AA57F7"/>
    <w:rsid w:val="00AA58BF"/>
    <w:rsid w:val="00AA58C2"/>
    <w:rsid w:val="00AA58ED"/>
    <w:rsid w:val="00AA58F3"/>
    <w:rsid w:val="00AA59A5"/>
    <w:rsid w:val="00AA5B0F"/>
    <w:rsid w:val="00AA5B2B"/>
    <w:rsid w:val="00AA5B44"/>
    <w:rsid w:val="00AA5BE3"/>
    <w:rsid w:val="00AA5C6C"/>
    <w:rsid w:val="00AA5D9E"/>
    <w:rsid w:val="00AA5DDD"/>
    <w:rsid w:val="00AA5F3D"/>
    <w:rsid w:val="00AA5FEE"/>
    <w:rsid w:val="00AA6042"/>
    <w:rsid w:val="00AA60D3"/>
    <w:rsid w:val="00AA649C"/>
    <w:rsid w:val="00AA677F"/>
    <w:rsid w:val="00AA6982"/>
    <w:rsid w:val="00AA6AC9"/>
    <w:rsid w:val="00AA6B23"/>
    <w:rsid w:val="00AA732D"/>
    <w:rsid w:val="00AA73C2"/>
    <w:rsid w:val="00AA766B"/>
    <w:rsid w:val="00AA76F8"/>
    <w:rsid w:val="00AA799C"/>
    <w:rsid w:val="00AA79B6"/>
    <w:rsid w:val="00AA7BD8"/>
    <w:rsid w:val="00AA7D88"/>
    <w:rsid w:val="00AA7E7F"/>
    <w:rsid w:val="00AB006B"/>
    <w:rsid w:val="00AB0332"/>
    <w:rsid w:val="00AB03B6"/>
    <w:rsid w:val="00AB03EE"/>
    <w:rsid w:val="00AB05B4"/>
    <w:rsid w:val="00AB0628"/>
    <w:rsid w:val="00AB077C"/>
    <w:rsid w:val="00AB0B55"/>
    <w:rsid w:val="00AB0B5D"/>
    <w:rsid w:val="00AB0EC1"/>
    <w:rsid w:val="00AB0FEE"/>
    <w:rsid w:val="00AB1081"/>
    <w:rsid w:val="00AB1129"/>
    <w:rsid w:val="00AB180B"/>
    <w:rsid w:val="00AB1877"/>
    <w:rsid w:val="00AB19CC"/>
    <w:rsid w:val="00AB1D16"/>
    <w:rsid w:val="00AB1DAF"/>
    <w:rsid w:val="00AB1EF8"/>
    <w:rsid w:val="00AB20C3"/>
    <w:rsid w:val="00AB23F0"/>
    <w:rsid w:val="00AB2404"/>
    <w:rsid w:val="00AB242B"/>
    <w:rsid w:val="00AB24EB"/>
    <w:rsid w:val="00AB258E"/>
    <w:rsid w:val="00AB26F7"/>
    <w:rsid w:val="00AB2B23"/>
    <w:rsid w:val="00AB2C51"/>
    <w:rsid w:val="00AB2D49"/>
    <w:rsid w:val="00AB2D93"/>
    <w:rsid w:val="00AB2E30"/>
    <w:rsid w:val="00AB2F51"/>
    <w:rsid w:val="00AB2FCB"/>
    <w:rsid w:val="00AB303D"/>
    <w:rsid w:val="00AB3209"/>
    <w:rsid w:val="00AB3229"/>
    <w:rsid w:val="00AB361B"/>
    <w:rsid w:val="00AB3746"/>
    <w:rsid w:val="00AB3835"/>
    <w:rsid w:val="00AB38FA"/>
    <w:rsid w:val="00AB39FB"/>
    <w:rsid w:val="00AB3CA9"/>
    <w:rsid w:val="00AB3CE3"/>
    <w:rsid w:val="00AB3D42"/>
    <w:rsid w:val="00AB3DAA"/>
    <w:rsid w:val="00AB3DBD"/>
    <w:rsid w:val="00AB3E72"/>
    <w:rsid w:val="00AB3F02"/>
    <w:rsid w:val="00AB3F62"/>
    <w:rsid w:val="00AB404B"/>
    <w:rsid w:val="00AB4425"/>
    <w:rsid w:val="00AB4667"/>
    <w:rsid w:val="00AB4A7E"/>
    <w:rsid w:val="00AB4AB1"/>
    <w:rsid w:val="00AB4B17"/>
    <w:rsid w:val="00AB4C50"/>
    <w:rsid w:val="00AB4FB0"/>
    <w:rsid w:val="00AB4FC2"/>
    <w:rsid w:val="00AB506C"/>
    <w:rsid w:val="00AB54B2"/>
    <w:rsid w:val="00AB5CF5"/>
    <w:rsid w:val="00AB5EC6"/>
    <w:rsid w:val="00AB5FC3"/>
    <w:rsid w:val="00AB6121"/>
    <w:rsid w:val="00AB62D0"/>
    <w:rsid w:val="00AB6379"/>
    <w:rsid w:val="00AB65B4"/>
    <w:rsid w:val="00AB673F"/>
    <w:rsid w:val="00AB67C0"/>
    <w:rsid w:val="00AB69D2"/>
    <w:rsid w:val="00AB6D92"/>
    <w:rsid w:val="00AB6EE5"/>
    <w:rsid w:val="00AB6F3C"/>
    <w:rsid w:val="00AB6F4A"/>
    <w:rsid w:val="00AB7114"/>
    <w:rsid w:val="00AB727C"/>
    <w:rsid w:val="00AB7380"/>
    <w:rsid w:val="00AB744A"/>
    <w:rsid w:val="00AB7542"/>
    <w:rsid w:val="00AB7692"/>
    <w:rsid w:val="00AB76C0"/>
    <w:rsid w:val="00AB78BF"/>
    <w:rsid w:val="00AB7A9C"/>
    <w:rsid w:val="00AB7AF6"/>
    <w:rsid w:val="00AB7BF1"/>
    <w:rsid w:val="00AB7D20"/>
    <w:rsid w:val="00AB7E09"/>
    <w:rsid w:val="00AC007A"/>
    <w:rsid w:val="00AC02AB"/>
    <w:rsid w:val="00AC03A4"/>
    <w:rsid w:val="00AC0643"/>
    <w:rsid w:val="00AC07FA"/>
    <w:rsid w:val="00AC081F"/>
    <w:rsid w:val="00AC0AD1"/>
    <w:rsid w:val="00AC0D92"/>
    <w:rsid w:val="00AC0E39"/>
    <w:rsid w:val="00AC1039"/>
    <w:rsid w:val="00AC1187"/>
    <w:rsid w:val="00AC1630"/>
    <w:rsid w:val="00AC17D7"/>
    <w:rsid w:val="00AC1A43"/>
    <w:rsid w:val="00AC2074"/>
    <w:rsid w:val="00AC215C"/>
    <w:rsid w:val="00AC21C7"/>
    <w:rsid w:val="00AC2338"/>
    <w:rsid w:val="00AC255C"/>
    <w:rsid w:val="00AC257E"/>
    <w:rsid w:val="00AC25B1"/>
    <w:rsid w:val="00AC2828"/>
    <w:rsid w:val="00AC2999"/>
    <w:rsid w:val="00AC2B22"/>
    <w:rsid w:val="00AC2B9B"/>
    <w:rsid w:val="00AC2D45"/>
    <w:rsid w:val="00AC2DC6"/>
    <w:rsid w:val="00AC304A"/>
    <w:rsid w:val="00AC3207"/>
    <w:rsid w:val="00AC320C"/>
    <w:rsid w:val="00AC326E"/>
    <w:rsid w:val="00AC3271"/>
    <w:rsid w:val="00AC3334"/>
    <w:rsid w:val="00AC37D8"/>
    <w:rsid w:val="00AC3C1D"/>
    <w:rsid w:val="00AC3DCB"/>
    <w:rsid w:val="00AC402A"/>
    <w:rsid w:val="00AC4051"/>
    <w:rsid w:val="00AC4070"/>
    <w:rsid w:val="00AC4382"/>
    <w:rsid w:val="00AC47AC"/>
    <w:rsid w:val="00AC4959"/>
    <w:rsid w:val="00AC4BDE"/>
    <w:rsid w:val="00AC4C52"/>
    <w:rsid w:val="00AC4C9E"/>
    <w:rsid w:val="00AC4E36"/>
    <w:rsid w:val="00AC4E94"/>
    <w:rsid w:val="00AC4F30"/>
    <w:rsid w:val="00AC4F40"/>
    <w:rsid w:val="00AC4F5A"/>
    <w:rsid w:val="00AC5051"/>
    <w:rsid w:val="00AC51CD"/>
    <w:rsid w:val="00AC5323"/>
    <w:rsid w:val="00AC5345"/>
    <w:rsid w:val="00AC53D5"/>
    <w:rsid w:val="00AC5649"/>
    <w:rsid w:val="00AC5C8A"/>
    <w:rsid w:val="00AC5E19"/>
    <w:rsid w:val="00AC5EB8"/>
    <w:rsid w:val="00AC5F6F"/>
    <w:rsid w:val="00AC5FE7"/>
    <w:rsid w:val="00AC6024"/>
    <w:rsid w:val="00AC6147"/>
    <w:rsid w:val="00AC6628"/>
    <w:rsid w:val="00AC6754"/>
    <w:rsid w:val="00AC67CF"/>
    <w:rsid w:val="00AC6A33"/>
    <w:rsid w:val="00AC6C4A"/>
    <w:rsid w:val="00AC6C9B"/>
    <w:rsid w:val="00AC6D18"/>
    <w:rsid w:val="00AC6EC9"/>
    <w:rsid w:val="00AC6F6F"/>
    <w:rsid w:val="00AC6FEF"/>
    <w:rsid w:val="00AC702C"/>
    <w:rsid w:val="00AC72D6"/>
    <w:rsid w:val="00AC7369"/>
    <w:rsid w:val="00AC7751"/>
    <w:rsid w:val="00AC7993"/>
    <w:rsid w:val="00AC79DC"/>
    <w:rsid w:val="00AC7B4B"/>
    <w:rsid w:val="00AC7C7B"/>
    <w:rsid w:val="00AC7D6D"/>
    <w:rsid w:val="00AC7F81"/>
    <w:rsid w:val="00AD005E"/>
    <w:rsid w:val="00AD006C"/>
    <w:rsid w:val="00AD062C"/>
    <w:rsid w:val="00AD0A40"/>
    <w:rsid w:val="00AD0C78"/>
    <w:rsid w:val="00AD0E2D"/>
    <w:rsid w:val="00AD1005"/>
    <w:rsid w:val="00AD10A5"/>
    <w:rsid w:val="00AD115B"/>
    <w:rsid w:val="00AD128B"/>
    <w:rsid w:val="00AD134C"/>
    <w:rsid w:val="00AD138C"/>
    <w:rsid w:val="00AD1416"/>
    <w:rsid w:val="00AD15A5"/>
    <w:rsid w:val="00AD1636"/>
    <w:rsid w:val="00AD18F3"/>
    <w:rsid w:val="00AD1914"/>
    <w:rsid w:val="00AD192C"/>
    <w:rsid w:val="00AD1AAF"/>
    <w:rsid w:val="00AD1D30"/>
    <w:rsid w:val="00AD1F82"/>
    <w:rsid w:val="00AD2236"/>
    <w:rsid w:val="00AD2621"/>
    <w:rsid w:val="00AD2764"/>
    <w:rsid w:val="00AD2C4B"/>
    <w:rsid w:val="00AD2E15"/>
    <w:rsid w:val="00AD2ED8"/>
    <w:rsid w:val="00AD2EF1"/>
    <w:rsid w:val="00AD30DB"/>
    <w:rsid w:val="00AD315C"/>
    <w:rsid w:val="00AD336A"/>
    <w:rsid w:val="00AD3435"/>
    <w:rsid w:val="00AD34FE"/>
    <w:rsid w:val="00AD35D1"/>
    <w:rsid w:val="00AD377A"/>
    <w:rsid w:val="00AD37A3"/>
    <w:rsid w:val="00AD38BB"/>
    <w:rsid w:val="00AD38E5"/>
    <w:rsid w:val="00AD3A83"/>
    <w:rsid w:val="00AD3E33"/>
    <w:rsid w:val="00AD3FAB"/>
    <w:rsid w:val="00AD40F8"/>
    <w:rsid w:val="00AD41A4"/>
    <w:rsid w:val="00AD4351"/>
    <w:rsid w:val="00AD446E"/>
    <w:rsid w:val="00AD4592"/>
    <w:rsid w:val="00AD501C"/>
    <w:rsid w:val="00AD508B"/>
    <w:rsid w:val="00AD5097"/>
    <w:rsid w:val="00AD517F"/>
    <w:rsid w:val="00AD54F3"/>
    <w:rsid w:val="00AD56FA"/>
    <w:rsid w:val="00AD5827"/>
    <w:rsid w:val="00AD5A36"/>
    <w:rsid w:val="00AD5CA3"/>
    <w:rsid w:val="00AD5DD3"/>
    <w:rsid w:val="00AD5F44"/>
    <w:rsid w:val="00AD639D"/>
    <w:rsid w:val="00AD63AD"/>
    <w:rsid w:val="00AD63FB"/>
    <w:rsid w:val="00AD6440"/>
    <w:rsid w:val="00AD6454"/>
    <w:rsid w:val="00AD6652"/>
    <w:rsid w:val="00AD66BB"/>
    <w:rsid w:val="00AD6B79"/>
    <w:rsid w:val="00AD6C18"/>
    <w:rsid w:val="00AD6F25"/>
    <w:rsid w:val="00AD6F2C"/>
    <w:rsid w:val="00AD72D9"/>
    <w:rsid w:val="00AD73BF"/>
    <w:rsid w:val="00AD740F"/>
    <w:rsid w:val="00AD7443"/>
    <w:rsid w:val="00AD78C5"/>
    <w:rsid w:val="00AD79D2"/>
    <w:rsid w:val="00AD7DED"/>
    <w:rsid w:val="00AE04A4"/>
    <w:rsid w:val="00AE0623"/>
    <w:rsid w:val="00AE06B8"/>
    <w:rsid w:val="00AE06E0"/>
    <w:rsid w:val="00AE0BA9"/>
    <w:rsid w:val="00AE0F1F"/>
    <w:rsid w:val="00AE0FF4"/>
    <w:rsid w:val="00AE14BA"/>
    <w:rsid w:val="00AE181C"/>
    <w:rsid w:val="00AE19FB"/>
    <w:rsid w:val="00AE1C0A"/>
    <w:rsid w:val="00AE1C9F"/>
    <w:rsid w:val="00AE1DE1"/>
    <w:rsid w:val="00AE1E6A"/>
    <w:rsid w:val="00AE1F30"/>
    <w:rsid w:val="00AE21CE"/>
    <w:rsid w:val="00AE2322"/>
    <w:rsid w:val="00AE2332"/>
    <w:rsid w:val="00AE239F"/>
    <w:rsid w:val="00AE249E"/>
    <w:rsid w:val="00AE24EE"/>
    <w:rsid w:val="00AE264C"/>
    <w:rsid w:val="00AE273D"/>
    <w:rsid w:val="00AE27B4"/>
    <w:rsid w:val="00AE27DC"/>
    <w:rsid w:val="00AE2A08"/>
    <w:rsid w:val="00AE2AF4"/>
    <w:rsid w:val="00AE2B49"/>
    <w:rsid w:val="00AE2C6E"/>
    <w:rsid w:val="00AE2D68"/>
    <w:rsid w:val="00AE2FBA"/>
    <w:rsid w:val="00AE311F"/>
    <w:rsid w:val="00AE33D1"/>
    <w:rsid w:val="00AE34D4"/>
    <w:rsid w:val="00AE3935"/>
    <w:rsid w:val="00AE3A6A"/>
    <w:rsid w:val="00AE3AEA"/>
    <w:rsid w:val="00AE3B92"/>
    <w:rsid w:val="00AE3EAA"/>
    <w:rsid w:val="00AE4113"/>
    <w:rsid w:val="00AE4361"/>
    <w:rsid w:val="00AE43EB"/>
    <w:rsid w:val="00AE4615"/>
    <w:rsid w:val="00AE4658"/>
    <w:rsid w:val="00AE4666"/>
    <w:rsid w:val="00AE46E5"/>
    <w:rsid w:val="00AE46FE"/>
    <w:rsid w:val="00AE4743"/>
    <w:rsid w:val="00AE4857"/>
    <w:rsid w:val="00AE48C3"/>
    <w:rsid w:val="00AE499E"/>
    <w:rsid w:val="00AE49BD"/>
    <w:rsid w:val="00AE4BD5"/>
    <w:rsid w:val="00AE4C76"/>
    <w:rsid w:val="00AE4CDB"/>
    <w:rsid w:val="00AE4E2B"/>
    <w:rsid w:val="00AE4E43"/>
    <w:rsid w:val="00AE4EE9"/>
    <w:rsid w:val="00AE50F2"/>
    <w:rsid w:val="00AE5133"/>
    <w:rsid w:val="00AE52B5"/>
    <w:rsid w:val="00AE53EB"/>
    <w:rsid w:val="00AE55F2"/>
    <w:rsid w:val="00AE5AC6"/>
    <w:rsid w:val="00AE5BFC"/>
    <w:rsid w:val="00AE5C12"/>
    <w:rsid w:val="00AE5D44"/>
    <w:rsid w:val="00AE60FB"/>
    <w:rsid w:val="00AE611C"/>
    <w:rsid w:val="00AE6439"/>
    <w:rsid w:val="00AE646E"/>
    <w:rsid w:val="00AE6510"/>
    <w:rsid w:val="00AE660B"/>
    <w:rsid w:val="00AE671C"/>
    <w:rsid w:val="00AE6B57"/>
    <w:rsid w:val="00AE70CB"/>
    <w:rsid w:val="00AE73E0"/>
    <w:rsid w:val="00AE741E"/>
    <w:rsid w:val="00AE74B2"/>
    <w:rsid w:val="00AE754B"/>
    <w:rsid w:val="00AE7597"/>
    <w:rsid w:val="00AE794C"/>
    <w:rsid w:val="00AE7A12"/>
    <w:rsid w:val="00AE7A16"/>
    <w:rsid w:val="00AE7AA4"/>
    <w:rsid w:val="00AE7D26"/>
    <w:rsid w:val="00AE7E91"/>
    <w:rsid w:val="00AF01DD"/>
    <w:rsid w:val="00AF0381"/>
    <w:rsid w:val="00AF046B"/>
    <w:rsid w:val="00AF0497"/>
    <w:rsid w:val="00AF04AA"/>
    <w:rsid w:val="00AF0BF4"/>
    <w:rsid w:val="00AF0C91"/>
    <w:rsid w:val="00AF13F1"/>
    <w:rsid w:val="00AF13F4"/>
    <w:rsid w:val="00AF14E3"/>
    <w:rsid w:val="00AF1DD0"/>
    <w:rsid w:val="00AF2031"/>
    <w:rsid w:val="00AF22EE"/>
    <w:rsid w:val="00AF2490"/>
    <w:rsid w:val="00AF25DE"/>
    <w:rsid w:val="00AF27A7"/>
    <w:rsid w:val="00AF298B"/>
    <w:rsid w:val="00AF2A4E"/>
    <w:rsid w:val="00AF2B0D"/>
    <w:rsid w:val="00AF2B8D"/>
    <w:rsid w:val="00AF2BE3"/>
    <w:rsid w:val="00AF2D3C"/>
    <w:rsid w:val="00AF2D6A"/>
    <w:rsid w:val="00AF2DA8"/>
    <w:rsid w:val="00AF30CA"/>
    <w:rsid w:val="00AF30FC"/>
    <w:rsid w:val="00AF3289"/>
    <w:rsid w:val="00AF32F8"/>
    <w:rsid w:val="00AF3362"/>
    <w:rsid w:val="00AF3574"/>
    <w:rsid w:val="00AF366B"/>
    <w:rsid w:val="00AF3861"/>
    <w:rsid w:val="00AF38A4"/>
    <w:rsid w:val="00AF38C1"/>
    <w:rsid w:val="00AF3911"/>
    <w:rsid w:val="00AF3990"/>
    <w:rsid w:val="00AF39C9"/>
    <w:rsid w:val="00AF3BE3"/>
    <w:rsid w:val="00AF3C28"/>
    <w:rsid w:val="00AF3EF6"/>
    <w:rsid w:val="00AF3F7C"/>
    <w:rsid w:val="00AF3FE0"/>
    <w:rsid w:val="00AF40F2"/>
    <w:rsid w:val="00AF4123"/>
    <w:rsid w:val="00AF426F"/>
    <w:rsid w:val="00AF4349"/>
    <w:rsid w:val="00AF43BF"/>
    <w:rsid w:val="00AF45E5"/>
    <w:rsid w:val="00AF46F8"/>
    <w:rsid w:val="00AF4806"/>
    <w:rsid w:val="00AF4B7A"/>
    <w:rsid w:val="00AF4C91"/>
    <w:rsid w:val="00AF4D01"/>
    <w:rsid w:val="00AF4D10"/>
    <w:rsid w:val="00AF4D4A"/>
    <w:rsid w:val="00AF4E22"/>
    <w:rsid w:val="00AF4E3D"/>
    <w:rsid w:val="00AF4FFB"/>
    <w:rsid w:val="00AF5163"/>
    <w:rsid w:val="00AF52FB"/>
    <w:rsid w:val="00AF545C"/>
    <w:rsid w:val="00AF54D5"/>
    <w:rsid w:val="00AF55DD"/>
    <w:rsid w:val="00AF5792"/>
    <w:rsid w:val="00AF5C8B"/>
    <w:rsid w:val="00AF5CBE"/>
    <w:rsid w:val="00AF5D5E"/>
    <w:rsid w:val="00AF5D73"/>
    <w:rsid w:val="00AF5F9F"/>
    <w:rsid w:val="00AF6281"/>
    <w:rsid w:val="00AF62E7"/>
    <w:rsid w:val="00AF6437"/>
    <w:rsid w:val="00AF66A4"/>
    <w:rsid w:val="00AF678B"/>
    <w:rsid w:val="00AF67A2"/>
    <w:rsid w:val="00AF6847"/>
    <w:rsid w:val="00AF6930"/>
    <w:rsid w:val="00AF6947"/>
    <w:rsid w:val="00AF6A31"/>
    <w:rsid w:val="00AF6A5D"/>
    <w:rsid w:val="00AF6C3E"/>
    <w:rsid w:val="00AF6C9A"/>
    <w:rsid w:val="00AF6CA2"/>
    <w:rsid w:val="00AF6F6A"/>
    <w:rsid w:val="00AF739A"/>
    <w:rsid w:val="00AF75E1"/>
    <w:rsid w:val="00AF76A1"/>
    <w:rsid w:val="00AF778D"/>
    <w:rsid w:val="00AF7B77"/>
    <w:rsid w:val="00AF7BB8"/>
    <w:rsid w:val="00AF7EBD"/>
    <w:rsid w:val="00B003D8"/>
    <w:rsid w:val="00B00466"/>
    <w:rsid w:val="00B00B2E"/>
    <w:rsid w:val="00B00F47"/>
    <w:rsid w:val="00B00F59"/>
    <w:rsid w:val="00B00FCE"/>
    <w:rsid w:val="00B0107B"/>
    <w:rsid w:val="00B01283"/>
    <w:rsid w:val="00B0129E"/>
    <w:rsid w:val="00B0138A"/>
    <w:rsid w:val="00B01401"/>
    <w:rsid w:val="00B014C1"/>
    <w:rsid w:val="00B01503"/>
    <w:rsid w:val="00B015A1"/>
    <w:rsid w:val="00B01743"/>
    <w:rsid w:val="00B01947"/>
    <w:rsid w:val="00B019A5"/>
    <w:rsid w:val="00B01C2D"/>
    <w:rsid w:val="00B01EE8"/>
    <w:rsid w:val="00B02062"/>
    <w:rsid w:val="00B0218A"/>
    <w:rsid w:val="00B022DF"/>
    <w:rsid w:val="00B025A1"/>
    <w:rsid w:val="00B0277A"/>
    <w:rsid w:val="00B029BC"/>
    <w:rsid w:val="00B02BA8"/>
    <w:rsid w:val="00B02C2B"/>
    <w:rsid w:val="00B02C7F"/>
    <w:rsid w:val="00B02D0D"/>
    <w:rsid w:val="00B02E70"/>
    <w:rsid w:val="00B030E5"/>
    <w:rsid w:val="00B03687"/>
    <w:rsid w:val="00B036E8"/>
    <w:rsid w:val="00B037AE"/>
    <w:rsid w:val="00B037ED"/>
    <w:rsid w:val="00B03888"/>
    <w:rsid w:val="00B03B1C"/>
    <w:rsid w:val="00B03B7D"/>
    <w:rsid w:val="00B040D6"/>
    <w:rsid w:val="00B04207"/>
    <w:rsid w:val="00B042BD"/>
    <w:rsid w:val="00B0432E"/>
    <w:rsid w:val="00B043CF"/>
    <w:rsid w:val="00B0459A"/>
    <w:rsid w:val="00B0477C"/>
    <w:rsid w:val="00B04A76"/>
    <w:rsid w:val="00B04A7F"/>
    <w:rsid w:val="00B04C01"/>
    <w:rsid w:val="00B04C42"/>
    <w:rsid w:val="00B04D43"/>
    <w:rsid w:val="00B04FA3"/>
    <w:rsid w:val="00B04FC6"/>
    <w:rsid w:val="00B0518F"/>
    <w:rsid w:val="00B0519D"/>
    <w:rsid w:val="00B051DE"/>
    <w:rsid w:val="00B054A6"/>
    <w:rsid w:val="00B05501"/>
    <w:rsid w:val="00B0573D"/>
    <w:rsid w:val="00B059E0"/>
    <w:rsid w:val="00B05A68"/>
    <w:rsid w:val="00B05D10"/>
    <w:rsid w:val="00B05EE3"/>
    <w:rsid w:val="00B060DD"/>
    <w:rsid w:val="00B06179"/>
    <w:rsid w:val="00B063A7"/>
    <w:rsid w:val="00B06685"/>
    <w:rsid w:val="00B066B1"/>
    <w:rsid w:val="00B066D6"/>
    <w:rsid w:val="00B0678A"/>
    <w:rsid w:val="00B06843"/>
    <w:rsid w:val="00B069EA"/>
    <w:rsid w:val="00B06DFB"/>
    <w:rsid w:val="00B06EA4"/>
    <w:rsid w:val="00B07072"/>
    <w:rsid w:val="00B07628"/>
    <w:rsid w:val="00B078FB"/>
    <w:rsid w:val="00B0797D"/>
    <w:rsid w:val="00B07A24"/>
    <w:rsid w:val="00B07A6E"/>
    <w:rsid w:val="00B07ABC"/>
    <w:rsid w:val="00B07B82"/>
    <w:rsid w:val="00B07BB6"/>
    <w:rsid w:val="00B07DFA"/>
    <w:rsid w:val="00B07E27"/>
    <w:rsid w:val="00B10169"/>
    <w:rsid w:val="00B102CB"/>
    <w:rsid w:val="00B103F8"/>
    <w:rsid w:val="00B1081F"/>
    <w:rsid w:val="00B10A84"/>
    <w:rsid w:val="00B10AEE"/>
    <w:rsid w:val="00B10B11"/>
    <w:rsid w:val="00B10B97"/>
    <w:rsid w:val="00B10CFF"/>
    <w:rsid w:val="00B1127C"/>
    <w:rsid w:val="00B11287"/>
    <w:rsid w:val="00B11325"/>
    <w:rsid w:val="00B11723"/>
    <w:rsid w:val="00B1188C"/>
    <w:rsid w:val="00B11970"/>
    <w:rsid w:val="00B119EC"/>
    <w:rsid w:val="00B11A97"/>
    <w:rsid w:val="00B11AB4"/>
    <w:rsid w:val="00B11DFA"/>
    <w:rsid w:val="00B11EC7"/>
    <w:rsid w:val="00B12039"/>
    <w:rsid w:val="00B1234C"/>
    <w:rsid w:val="00B124ED"/>
    <w:rsid w:val="00B125FB"/>
    <w:rsid w:val="00B12610"/>
    <w:rsid w:val="00B126D8"/>
    <w:rsid w:val="00B12751"/>
    <w:rsid w:val="00B12933"/>
    <w:rsid w:val="00B1293B"/>
    <w:rsid w:val="00B12B69"/>
    <w:rsid w:val="00B12DB0"/>
    <w:rsid w:val="00B12DD4"/>
    <w:rsid w:val="00B12E8A"/>
    <w:rsid w:val="00B130DB"/>
    <w:rsid w:val="00B131AB"/>
    <w:rsid w:val="00B1323E"/>
    <w:rsid w:val="00B13336"/>
    <w:rsid w:val="00B13343"/>
    <w:rsid w:val="00B1390B"/>
    <w:rsid w:val="00B13941"/>
    <w:rsid w:val="00B13D61"/>
    <w:rsid w:val="00B13E24"/>
    <w:rsid w:val="00B14073"/>
    <w:rsid w:val="00B14089"/>
    <w:rsid w:val="00B14383"/>
    <w:rsid w:val="00B144BB"/>
    <w:rsid w:val="00B145EF"/>
    <w:rsid w:val="00B14C39"/>
    <w:rsid w:val="00B14E97"/>
    <w:rsid w:val="00B14F9D"/>
    <w:rsid w:val="00B152B6"/>
    <w:rsid w:val="00B152D2"/>
    <w:rsid w:val="00B152E2"/>
    <w:rsid w:val="00B15404"/>
    <w:rsid w:val="00B15574"/>
    <w:rsid w:val="00B15859"/>
    <w:rsid w:val="00B15BC8"/>
    <w:rsid w:val="00B15CA8"/>
    <w:rsid w:val="00B15CCF"/>
    <w:rsid w:val="00B15D6E"/>
    <w:rsid w:val="00B15EE9"/>
    <w:rsid w:val="00B16070"/>
    <w:rsid w:val="00B16121"/>
    <w:rsid w:val="00B161D8"/>
    <w:rsid w:val="00B162D5"/>
    <w:rsid w:val="00B1636A"/>
    <w:rsid w:val="00B1649F"/>
    <w:rsid w:val="00B1658C"/>
    <w:rsid w:val="00B169BC"/>
    <w:rsid w:val="00B16A3A"/>
    <w:rsid w:val="00B16A9A"/>
    <w:rsid w:val="00B16BF5"/>
    <w:rsid w:val="00B16D54"/>
    <w:rsid w:val="00B16F61"/>
    <w:rsid w:val="00B170D5"/>
    <w:rsid w:val="00B1710E"/>
    <w:rsid w:val="00B171CB"/>
    <w:rsid w:val="00B172C5"/>
    <w:rsid w:val="00B173F4"/>
    <w:rsid w:val="00B17410"/>
    <w:rsid w:val="00B1756D"/>
    <w:rsid w:val="00B175FD"/>
    <w:rsid w:val="00B17657"/>
    <w:rsid w:val="00B1766E"/>
    <w:rsid w:val="00B176B2"/>
    <w:rsid w:val="00B17842"/>
    <w:rsid w:val="00B178AF"/>
    <w:rsid w:val="00B178EE"/>
    <w:rsid w:val="00B17952"/>
    <w:rsid w:val="00B17A39"/>
    <w:rsid w:val="00B17C81"/>
    <w:rsid w:val="00B17EE2"/>
    <w:rsid w:val="00B17FE4"/>
    <w:rsid w:val="00B20028"/>
    <w:rsid w:val="00B2026D"/>
    <w:rsid w:val="00B20476"/>
    <w:rsid w:val="00B2062F"/>
    <w:rsid w:val="00B207FF"/>
    <w:rsid w:val="00B2080D"/>
    <w:rsid w:val="00B208D3"/>
    <w:rsid w:val="00B20A2D"/>
    <w:rsid w:val="00B20AF7"/>
    <w:rsid w:val="00B21098"/>
    <w:rsid w:val="00B21358"/>
    <w:rsid w:val="00B21363"/>
    <w:rsid w:val="00B21567"/>
    <w:rsid w:val="00B215DE"/>
    <w:rsid w:val="00B21632"/>
    <w:rsid w:val="00B21825"/>
    <w:rsid w:val="00B21C4D"/>
    <w:rsid w:val="00B21C5B"/>
    <w:rsid w:val="00B21F84"/>
    <w:rsid w:val="00B21FB3"/>
    <w:rsid w:val="00B220B1"/>
    <w:rsid w:val="00B222FD"/>
    <w:rsid w:val="00B22326"/>
    <w:rsid w:val="00B225AD"/>
    <w:rsid w:val="00B228E9"/>
    <w:rsid w:val="00B22B00"/>
    <w:rsid w:val="00B22BEF"/>
    <w:rsid w:val="00B22E34"/>
    <w:rsid w:val="00B22F32"/>
    <w:rsid w:val="00B22FC0"/>
    <w:rsid w:val="00B23201"/>
    <w:rsid w:val="00B2324B"/>
    <w:rsid w:val="00B232B0"/>
    <w:rsid w:val="00B23595"/>
    <w:rsid w:val="00B235B2"/>
    <w:rsid w:val="00B235C7"/>
    <w:rsid w:val="00B235E3"/>
    <w:rsid w:val="00B236DF"/>
    <w:rsid w:val="00B23E0B"/>
    <w:rsid w:val="00B23E5E"/>
    <w:rsid w:val="00B241A6"/>
    <w:rsid w:val="00B24424"/>
    <w:rsid w:val="00B248F9"/>
    <w:rsid w:val="00B24955"/>
    <w:rsid w:val="00B2498E"/>
    <w:rsid w:val="00B249DE"/>
    <w:rsid w:val="00B24BF5"/>
    <w:rsid w:val="00B24C98"/>
    <w:rsid w:val="00B24CBE"/>
    <w:rsid w:val="00B24FFB"/>
    <w:rsid w:val="00B250D9"/>
    <w:rsid w:val="00B250DD"/>
    <w:rsid w:val="00B2510D"/>
    <w:rsid w:val="00B2533D"/>
    <w:rsid w:val="00B25381"/>
    <w:rsid w:val="00B255AC"/>
    <w:rsid w:val="00B25611"/>
    <w:rsid w:val="00B25729"/>
    <w:rsid w:val="00B25739"/>
    <w:rsid w:val="00B258CA"/>
    <w:rsid w:val="00B258CD"/>
    <w:rsid w:val="00B25932"/>
    <w:rsid w:val="00B25AE7"/>
    <w:rsid w:val="00B25C8E"/>
    <w:rsid w:val="00B25DD7"/>
    <w:rsid w:val="00B25E17"/>
    <w:rsid w:val="00B25E35"/>
    <w:rsid w:val="00B261BA"/>
    <w:rsid w:val="00B26259"/>
    <w:rsid w:val="00B2635E"/>
    <w:rsid w:val="00B263E9"/>
    <w:rsid w:val="00B263F7"/>
    <w:rsid w:val="00B2642C"/>
    <w:rsid w:val="00B265B2"/>
    <w:rsid w:val="00B26686"/>
    <w:rsid w:val="00B266C6"/>
    <w:rsid w:val="00B266CF"/>
    <w:rsid w:val="00B266FD"/>
    <w:rsid w:val="00B268CF"/>
    <w:rsid w:val="00B2698B"/>
    <w:rsid w:val="00B26A28"/>
    <w:rsid w:val="00B270CB"/>
    <w:rsid w:val="00B2722B"/>
    <w:rsid w:val="00B27369"/>
    <w:rsid w:val="00B2746F"/>
    <w:rsid w:val="00B2751B"/>
    <w:rsid w:val="00B27591"/>
    <w:rsid w:val="00B275B0"/>
    <w:rsid w:val="00B27639"/>
    <w:rsid w:val="00B27755"/>
    <w:rsid w:val="00B277B1"/>
    <w:rsid w:val="00B27842"/>
    <w:rsid w:val="00B27B86"/>
    <w:rsid w:val="00B27BE0"/>
    <w:rsid w:val="00B27C5A"/>
    <w:rsid w:val="00B27FAA"/>
    <w:rsid w:val="00B30267"/>
    <w:rsid w:val="00B304E1"/>
    <w:rsid w:val="00B30565"/>
    <w:rsid w:val="00B306EE"/>
    <w:rsid w:val="00B307ED"/>
    <w:rsid w:val="00B30AD2"/>
    <w:rsid w:val="00B30B11"/>
    <w:rsid w:val="00B30C03"/>
    <w:rsid w:val="00B30C72"/>
    <w:rsid w:val="00B30D3D"/>
    <w:rsid w:val="00B30F50"/>
    <w:rsid w:val="00B30F66"/>
    <w:rsid w:val="00B310B7"/>
    <w:rsid w:val="00B311D6"/>
    <w:rsid w:val="00B312C7"/>
    <w:rsid w:val="00B313F5"/>
    <w:rsid w:val="00B31568"/>
    <w:rsid w:val="00B315FF"/>
    <w:rsid w:val="00B316E8"/>
    <w:rsid w:val="00B31743"/>
    <w:rsid w:val="00B317EA"/>
    <w:rsid w:val="00B31810"/>
    <w:rsid w:val="00B3183B"/>
    <w:rsid w:val="00B31843"/>
    <w:rsid w:val="00B31973"/>
    <w:rsid w:val="00B31B15"/>
    <w:rsid w:val="00B31F25"/>
    <w:rsid w:val="00B322D0"/>
    <w:rsid w:val="00B32307"/>
    <w:rsid w:val="00B3230D"/>
    <w:rsid w:val="00B3249E"/>
    <w:rsid w:val="00B3263F"/>
    <w:rsid w:val="00B327B0"/>
    <w:rsid w:val="00B3284B"/>
    <w:rsid w:val="00B32A5F"/>
    <w:rsid w:val="00B32C91"/>
    <w:rsid w:val="00B32F41"/>
    <w:rsid w:val="00B32FAC"/>
    <w:rsid w:val="00B32FDB"/>
    <w:rsid w:val="00B33016"/>
    <w:rsid w:val="00B330F3"/>
    <w:rsid w:val="00B330FF"/>
    <w:rsid w:val="00B33181"/>
    <w:rsid w:val="00B33190"/>
    <w:rsid w:val="00B332F2"/>
    <w:rsid w:val="00B33746"/>
    <w:rsid w:val="00B3383B"/>
    <w:rsid w:val="00B3395C"/>
    <w:rsid w:val="00B33A1B"/>
    <w:rsid w:val="00B33A5F"/>
    <w:rsid w:val="00B33A66"/>
    <w:rsid w:val="00B33C70"/>
    <w:rsid w:val="00B33F4A"/>
    <w:rsid w:val="00B34168"/>
    <w:rsid w:val="00B34245"/>
    <w:rsid w:val="00B34322"/>
    <w:rsid w:val="00B343C0"/>
    <w:rsid w:val="00B3490E"/>
    <w:rsid w:val="00B349A1"/>
    <w:rsid w:val="00B34BA5"/>
    <w:rsid w:val="00B34DF7"/>
    <w:rsid w:val="00B34E19"/>
    <w:rsid w:val="00B34E5B"/>
    <w:rsid w:val="00B34F57"/>
    <w:rsid w:val="00B350D1"/>
    <w:rsid w:val="00B352E6"/>
    <w:rsid w:val="00B3533E"/>
    <w:rsid w:val="00B35418"/>
    <w:rsid w:val="00B35AC6"/>
    <w:rsid w:val="00B35BA6"/>
    <w:rsid w:val="00B35C5E"/>
    <w:rsid w:val="00B35CC3"/>
    <w:rsid w:val="00B35DA9"/>
    <w:rsid w:val="00B35F48"/>
    <w:rsid w:val="00B35FEB"/>
    <w:rsid w:val="00B3613B"/>
    <w:rsid w:val="00B36369"/>
    <w:rsid w:val="00B36562"/>
    <w:rsid w:val="00B365A0"/>
    <w:rsid w:val="00B36613"/>
    <w:rsid w:val="00B36789"/>
    <w:rsid w:val="00B3698C"/>
    <w:rsid w:val="00B36AA3"/>
    <w:rsid w:val="00B36AE3"/>
    <w:rsid w:val="00B36CF2"/>
    <w:rsid w:val="00B36E25"/>
    <w:rsid w:val="00B370EF"/>
    <w:rsid w:val="00B3718E"/>
    <w:rsid w:val="00B37305"/>
    <w:rsid w:val="00B37557"/>
    <w:rsid w:val="00B377AF"/>
    <w:rsid w:val="00B378C3"/>
    <w:rsid w:val="00B379D5"/>
    <w:rsid w:val="00B37C32"/>
    <w:rsid w:val="00B37C86"/>
    <w:rsid w:val="00B37E9A"/>
    <w:rsid w:val="00B40107"/>
    <w:rsid w:val="00B40285"/>
    <w:rsid w:val="00B4032C"/>
    <w:rsid w:val="00B40379"/>
    <w:rsid w:val="00B40606"/>
    <w:rsid w:val="00B40887"/>
    <w:rsid w:val="00B408FD"/>
    <w:rsid w:val="00B40C41"/>
    <w:rsid w:val="00B40CC6"/>
    <w:rsid w:val="00B40E9E"/>
    <w:rsid w:val="00B41190"/>
    <w:rsid w:val="00B411C8"/>
    <w:rsid w:val="00B41213"/>
    <w:rsid w:val="00B412D6"/>
    <w:rsid w:val="00B413CF"/>
    <w:rsid w:val="00B41D1B"/>
    <w:rsid w:val="00B41D2C"/>
    <w:rsid w:val="00B41F90"/>
    <w:rsid w:val="00B41FC8"/>
    <w:rsid w:val="00B420BD"/>
    <w:rsid w:val="00B429F8"/>
    <w:rsid w:val="00B42B53"/>
    <w:rsid w:val="00B42B6F"/>
    <w:rsid w:val="00B42B86"/>
    <w:rsid w:val="00B42C5D"/>
    <w:rsid w:val="00B42DAF"/>
    <w:rsid w:val="00B42E9E"/>
    <w:rsid w:val="00B42F77"/>
    <w:rsid w:val="00B430D8"/>
    <w:rsid w:val="00B4339B"/>
    <w:rsid w:val="00B433D6"/>
    <w:rsid w:val="00B434B2"/>
    <w:rsid w:val="00B43683"/>
    <w:rsid w:val="00B43791"/>
    <w:rsid w:val="00B437CC"/>
    <w:rsid w:val="00B43901"/>
    <w:rsid w:val="00B43A36"/>
    <w:rsid w:val="00B43E1F"/>
    <w:rsid w:val="00B43EC1"/>
    <w:rsid w:val="00B44247"/>
    <w:rsid w:val="00B446DB"/>
    <w:rsid w:val="00B446ED"/>
    <w:rsid w:val="00B447AF"/>
    <w:rsid w:val="00B44A40"/>
    <w:rsid w:val="00B44A8C"/>
    <w:rsid w:val="00B44D3C"/>
    <w:rsid w:val="00B44D7F"/>
    <w:rsid w:val="00B44DEA"/>
    <w:rsid w:val="00B44FC0"/>
    <w:rsid w:val="00B45111"/>
    <w:rsid w:val="00B452A6"/>
    <w:rsid w:val="00B45350"/>
    <w:rsid w:val="00B45630"/>
    <w:rsid w:val="00B45636"/>
    <w:rsid w:val="00B4575C"/>
    <w:rsid w:val="00B45B0A"/>
    <w:rsid w:val="00B45B5F"/>
    <w:rsid w:val="00B45C94"/>
    <w:rsid w:val="00B45F04"/>
    <w:rsid w:val="00B45F57"/>
    <w:rsid w:val="00B460FD"/>
    <w:rsid w:val="00B46576"/>
    <w:rsid w:val="00B467D8"/>
    <w:rsid w:val="00B46848"/>
    <w:rsid w:val="00B46AB7"/>
    <w:rsid w:val="00B46B80"/>
    <w:rsid w:val="00B46C15"/>
    <w:rsid w:val="00B46C3E"/>
    <w:rsid w:val="00B46CA7"/>
    <w:rsid w:val="00B46D20"/>
    <w:rsid w:val="00B46D37"/>
    <w:rsid w:val="00B46FDE"/>
    <w:rsid w:val="00B471B1"/>
    <w:rsid w:val="00B4753C"/>
    <w:rsid w:val="00B475D1"/>
    <w:rsid w:val="00B47639"/>
    <w:rsid w:val="00B4769B"/>
    <w:rsid w:val="00B478A8"/>
    <w:rsid w:val="00B47D3E"/>
    <w:rsid w:val="00B47EB0"/>
    <w:rsid w:val="00B47EEE"/>
    <w:rsid w:val="00B47F62"/>
    <w:rsid w:val="00B504D9"/>
    <w:rsid w:val="00B50557"/>
    <w:rsid w:val="00B50691"/>
    <w:rsid w:val="00B50733"/>
    <w:rsid w:val="00B507F9"/>
    <w:rsid w:val="00B50C69"/>
    <w:rsid w:val="00B50E0C"/>
    <w:rsid w:val="00B50EDB"/>
    <w:rsid w:val="00B50F9D"/>
    <w:rsid w:val="00B51044"/>
    <w:rsid w:val="00B511DB"/>
    <w:rsid w:val="00B51215"/>
    <w:rsid w:val="00B51279"/>
    <w:rsid w:val="00B51388"/>
    <w:rsid w:val="00B51413"/>
    <w:rsid w:val="00B514FE"/>
    <w:rsid w:val="00B51762"/>
    <w:rsid w:val="00B517A0"/>
    <w:rsid w:val="00B519D6"/>
    <w:rsid w:val="00B51A35"/>
    <w:rsid w:val="00B51B14"/>
    <w:rsid w:val="00B51E41"/>
    <w:rsid w:val="00B51EE0"/>
    <w:rsid w:val="00B5239A"/>
    <w:rsid w:val="00B523DA"/>
    <w:rsid w:val="00B52403"/>
    <w:rsid w:val="00B52457"/>
    <w:rsid w:val="00B52480"/>
    <w:rsid w:val="00B52542"/>
    <w:rsid w:val="00B52655"/>
    <w:rsid w:val="00B52686"/>
    <w:rsid w:val="00B527E4"/>
    <w:rsid w:val="00B52A8E"/>
    <w:rsid w:val="00B53316"/>
    <w:rsid w:val="00B534C8"/>
    <w:rsid w:val="00B534E9"/>
    <w:rsid w:val="00B535C4"/>
    <w:rsid w:val="00B53A37"/>
    <w:rsid w:val="00B53EDA"/>
    <w:rsid w:val="00B54092"/>
    <w:rsid w:val="00B5423A"/>
    <w:rsid w:val="00B5429D"/>
    <w:rsid w:val="00B5457F"/>
    <w:rsid w:val="00B545A1"/>
    <w:rsid w:val="00B54707"/>
    <w:rsid w:val="00B547AD"/>
    <w:rsid w:val="00B54810"/>
    <w:rsid w:val="00B54884"/>
    <w:rsid w:val="00B54908"/>
    <w:rsid w:val="00B54974"/>
    <w:rsid w:val="00B54B6E"/>
    <w:rsid w:val="00B54BA2"/>
    <w:rsid w:val="00B550AB"/>
    <w:rsid w:val="00B55132"/>
    <w:rsid w:val="00B552CA"/>
    <w:rsid w:val="00B5536F"/>
    <w:rsid w:val="00B5545A"/>
    <w:rsid w:val="00B554F9"/>
    <w:rsid w:val="00B555D9"/>
    <w:rsid w:val="00B5576E"/>
    <w:rsid w:val="00B55AF7"/>
    <w:rsid w:val="00B55B56"/>
    <w:rsid w:val="00B56028"/>
    <w:rsid w:val="00B56106"/>
    <w:rsid w:val="00B564A8"/>
    <w:rsid w:val="00B5656B"/>
    <w:rsid w:val="00B567CD"/>
    <w:rsid w:val="00B567D5"/>
    <w:rsid w:val="00B567E5"/>
    <w:rsid w:val="00B56B5B"/>
    <w:rsid w:val="00B56C53"/>
    <w:rsid w:val="00B56C80"/>
    <w:rsid w:val="00B56EE1"/>
    <w:rsid w:val="00B56FC2"/>
    <w:rsid w:val="00B57167"/>
    <w:rsid w:val="00B5717B"/>
    <w:rsid w:val="00B57199"/>
    <w:rsid w:val="00B57214"/>
    <w:rsid w:val="00B57416"/>
    <w:rsid w:val="00B57515"/>
    <w:rsid w:val="00B57781"/>
    <w:rsid w:val="00B578D7"/>
    <w:rsid w:val="00B57AF6"/>
    <w:rsid w:val="00B57B3A"/>
    <w:rsid w:val="00B57D03"/>
    <w:rsid w:val="00B57D62"/>
    <w:rsid w:val="00B57F6D"/>
    <w:rsid w:val="00B57FC6"/>
    <w:rsid w:val="00B600DB"/>
    <w:rsid w:val="00B60144"/>
    <w:rsid w:val="00B6019C"/>
    <w:rsid w:val="00B6033C"/>
    <w:rsid w:val="00B6048E"/>
    <w:rsid w:val="00B604E7"/>
    <w:rsid w:val="00B60589"/>
    <w:rsid w:val="00B6059D"/>
    <w:rsid w:val="00B605E8"/>
    <w:rsid w:val="00B605EF"/>
    <w:rsid w:val="00B6093B"/>
    <w:rsid w:val="00B60FBB"/>
    <w:rsid w:val="00B60FBD"/>
    <w:rsid w:val="00B6100B"/>
    <w:rsid w:val="00B61112"/>
    <w:rsid w:val="00B6117B"/>
    <w:rsid w:val="00B61265"/>
    <w:rsid w:val="00B61309"/>
    <w:rsid w:val="00B613E7"/>
    <w:rsid w:val="00B615EA"/>
    <w:rsid w:val="00B61609"/>
    <w:rsid w:val="00B616B3"/>
    <w:rsid w:val="00B61721"/>
    <w:rsid w:val="00B619A8"/>
    <w:rsid w:val="00B61B95"/>
    <w:rsid w:val="00B62020"/>
    <w:rsid w:val="00B62207"/>
    <w:rsid w:val="00B62491"/>
    <w:rsid w:val="00B62721"/>
    <w:rsid w:val="00B62913"/>
    <w:rsid w:val="00B6295A"/>
    <w:rsid w:val="00B62969"/>
    <w:rsid w:val="00B62982"/>
    <w:rsid w:val="00B62A44"/>
    <w:rsid w:val="00B62B87"/>
    <w:rsid w:val="00B62C44"/>
    <w:rsid w:val="00B62CBC"/>
    <w:rsid w:val="00B62DBD"/>
    <w:rsid w:val="00B62F26"/>
    <w:rsid w:val="00B630CB"/>
    <w:rsid w:val="00B6322B"/>
    <w:rsid w:val="00B6323F"/>
    <w:rsid w:val="00B635ED"/>
    <w:rsid w:val="00B637C9"/>
    <w:rsid w:val="00B6380A"/>
    <w:rsid w:val="00B6396E"/>
    <w:rsid w:val="00B63D22"/>
    <w:rsid w:val="00B63E21"/>
    <w:rsid w:val="00B63FDA"/>
    <w:rsid w:val="00B6405C"/>
    <w:rsid w:val="00B640F3"/>
    <w:rsid w:val="00B641B7"/>
    <w:rsid w:val="00B6432D"/>
    <w:rsid w:val="00B6444A"/>
    <w:rsid w:val="00B6451E"/>
    <w:rsid w:val="00B64620"/>
    <w:rsid w:val="00B64629"/>
    <w:rsid w:val="00B646A2"/>
    <w:rsid w:val="00B648A0"/>
    <w:rsid w:val="00B64940"/>
    <w:rsid w:val="00B649D3"/>
    <w:rsid w:val="00B64C0A"/>
    <w:rsid w:val="00B64C92"/>
    <w:rsid w:val="00B64FAC"/>
    <w:rsid w:val="00B6543D"/>
    <w:rsid w:val="00B65739"/>
    <w:rsid w:val="00B658AF"/>
    <w:rsid w:val="00B659E2"/>
    <w:rsid w:val="00B65A5F"/>
    <w:rsid w:val="00B65A78"/>
    <w:rsid w:val="00B65BAB"/>
    <w:rsid w:val="00B65D84"/>
    <w:rsid w:val="00B65DBB"/>
    <w:rsid w:val="00B65F46"/>
    <w:rsid w:val="00B660C1"/>
    <w:rsid w:val="00B660F8"/>
    <w:rsid w:val="00B661ED"/>
    <w:rsid w:val="00B66798"/>
    <w:rsid w:val="00B6680C"/>
    <w:rsid w:val="00B669FA"/>
    <w:rsid w:val="00B66A59"/>
    <w:rsid w:val="00B66EEF"/>
    <w:rsid w:val="00B670BE"/>
    <w:rsid w:val="00B6742B"/>
    <w:rsid w:val="00B67749"/>
    <w:rsid w:val="00B67AFF"/>
    <w:rsid w:val="00B67B44"/>
    <w:rsid w:val="00B67BE4"/>
    <w:rsid w:val="00B67CBE"/>
    <w:rsid w:val="00B67CF8"/>
    <w:rsid w:val="00B67D3E"/>
    <w:rsid w:val="00B67DC0"/>
    <w:rsid w:val="00B67ED0"/>
    <w:rsid w:val="00B67FA3"/>
    <w:rsid w:val="00B700AB"/>
    <w:rsid w:val="00B70563"/>
    <w:rsid w:val="00B70725"/>
    <w:rsid w:val="00B709E9"/>
    <w:rsid w:val="00B70A51"/>
    <w:rsid w:val="00B70F51"/>
    <w:rsid w:val="00B70F7B"/>
    <w:rsid w:val="00B7105B"/>
    <w:rsid w:val="00B71130"/>
    <w:rsid w:val="00B711DA"/>
    <w:rsid w:val="00B71253"/>
    <w:rsid w:val="00B713B4"/>
    <w:rsid w:val="00B71524"/>
    <w:rsid w:val="00B71570"/>
    <w:rsid w:val="00B716BB"/>
    <w:rsid w:val="00B71984"/>
    <w:rsid w:val="00B719BC"/>
    <w:rsid w:val="00B71C7D"/>
    <w:rsid w:val="00B71F0F"/>
    <w:rsid w:val="00B71FEE"/>
    <w:rsid w:val="00B7215A"/>
    <w:rsid w:val="00B721D8"/>
    <w:rsid w:val="00B72218"/>
    <w:rsid w:val="00B7271E"/>
    <w:rsid w:val="00B72CB0"/>
    <w:rsid w:val="00B72DBF"/>
    <w:rsid w:val="00B72F20"/>
    <w:rsid w:val="00B72FC5"/>
    <w:rsid w:val="00B72FE9"/>
    <w:rsid w:val="00B73460"/>
    <w:rsid w:val="00B73556"/>
    <w:rsid w:val="00B7357C"/>
    <w:rsid w:val="00B7379E"/>
    <w:rsid w:val="00B7385A"/>
    <w:rsid w:val="00B7393F"/>
    <w:rsid w:val="00B73DA2"/>
    <w:rsid w:val="00B740AF"/>
    <w:rsid w:val="00B748CC"/>
    <w:rsid w:val="00B74B31"/>
    <w:rsid w:val="00B74C65"/>
    <w:rsid w:val="00B74D0E"/>
    <w:rsid w:val="00B74DC1"/>
    <w:rsid w:val="00B74DF3"/>
    <w:rsid w:val="00B74F2B"/>
    <w:rsid w:val="00B7501F"/>
    <w:rsid w:val="00B75108"/>
    <w:rsid w:val="00B75122"/>
    <w:rsid w:val="00B75670"/>
    <w:rsid w:val="00B756B4"/>
    <w:rsid w:val="00B75B76"/>
    <w:rsid w:val="00B75BD0"/>
    <w:rsid w:val="00B75C9B"/>
    <w:rsid w:val="00B75E8E"/>
    <w:rsid w:val="00B761A0"/>
    <w:rsid w:val="00B7650E"/>
    <w:rsid w:val="00B765B0"/>
    <w:rsid w:val="00B765C7"/>
    <w:rsid w:val="00B76626"/>
    <w:rsid w:val="00B7694E"/>
    <w:rsid w:val="00B76B24"/>
    <w:rsid w:val="00B76B3A"/>
    <w:rsid w:val="00B76B5E"/>
    <w:rsid w:val="00B76B74"/>
    <w:rsid w:val="00B76BAE"/>
    <w:rsid w:val="00B76FAF"/>
    <w:rsid w:val="00B7721F"/>
    <w:rsid w:val="00B77276"/>
    <w:rsid w:val="00B77287"/>
    <w:rsid w:val="00B772D1"/>
    <w:rsid w:val="00B77442"/>
    <w:rsid w:val="00B7752C"/>
    <w:rsid w:val="00B776CC"/>
    <w:rsid w:val="00B777B9"/>
    <w:rsid w:val="00B77A81"/>
    <w:rsid w:val="00B77DFF"/>
    <w:rsid w:val="00B77F39"/>
    <w:rsid w:val="00B803B4"/>
    <w:rsid w:val="00B8042E"/>
    <w:rsid w:val="00B804E3"/>
    <w:rsid w:val="00B8060E"/>
    <w:rsid w:val="00B80AF6"/>
    <w:rsid w:val="00B80C0E"/>
    <w:rsid w:val="00B80C1F"/>
    <w:rsid w:val="00B80C24"/>
    <w:rsid w:val="00B80CC3"/>
    <w:rsid w:val="00B80D9D"/>
    <w:rsid w:val="00B80E17"/>
    <w:rsid w:val="00B80F18"/>
    <w:rsid w:val="00B81080"/>
    <w:rsid w:val="00B81185"/>
    <w:rsid w:val="00B811DD"/>
    <w:rsid w:val="00B81853"/>
    <w:rsid w:val="00B81911"/>
    <w:rsid w:val="00B81A28"/>
    <w:rsid w:val="00B81A3A"/>
    <w:rsid w:val="00B81C19"/>
    <w:rsid w:val="00B81DDF"/>
    <w:rsid w:val="00B81E39"/>
    <w:rsid w:val="00B81ED5"/>
    <w:rsid w:val="00B822C1"/>
    <w:rsid w:val="00B8244A"/>
    <w:rsid w:val="00B8253A"/>
    <w:rsid w:val="00B82B54"/>
    <w:rsid w:val="00B82B70"/>
    <w:rsid w:val="00B82FF0"/>
    <w:rsid w:val="00B8314E"/>
    <w:rsid w:val="00B834B4"/>
    <w:rsid w:val="00B83746"/>
    <w:rsid w:val="00B83F66"/>
    <w:rsid w:val="00B84034"/>
    <w:rsid w:val="00B840C4"/>
    <w:rsid w:val="00B842E2"/>
    <w:rsid w:val="00B8434E"/>
    <w:rsid w:val="00B84368"/>
    <w:rsid w:val="00B84438"/>
    <w:rsid w:val="00B8451D"/>
    <w:rsid w:val="00B8465A"/>
    <w:rsid w:val="00B84727"/>
    <w:rsid w:val="00B84860"/>
    <w:rsid w:val="00B8492C"/>
    <w:rsid w:val="00B84AEB"/>
    <w:rsid w:val="00B84BE1"/>
    <w:rsid w:val="00B84F1B"/>
    <w:rsid w:val="00B8504D"/>
    <w:rsid w:val="00B85051"/>
    <w:rsid w:val="00B850FD"/>
    <w:rsid w:val="00B85178"/>
    <w:rsid w:val="00B851D6"/>
    <w:rsid w:val="00B8521D"/>
    <w:rsid w:val="00B8523E"/>
    <w:rsid w:val="00B852A1"/>
    <w:rsid w:val="00B8555B"/>
    <w:rsid w:val="00B855A1"/>
    <w:rsid w:val="00B8582D"/>
    <w:rsid w:val="00B8587F"/>
    <w:rsid w:val="00B85A15"/>
    <w:rsid w:val="00B85A6C"/>
    <w:rsid w:val="00B85B95"/>
    <w:rsid w:val="00B85B9D"/>
    <w:rsid w:val="00B85F77"/>
    <w:rsid w:val="00B85FA7"/>
    <w:rsid w:val="00B861B4"/>
    <w:rsid w:val="00B863D2"/>
    <w:rsid w:val="00B86660"/>
    <w:rsid w:val="00B86732"/>
    <w:rsid w:val="00B8674D"/>
    <w:rsid w:val="00B86855"/>
    <w:rsid w:val="00B868EB"/>
    <w:rsid w:val="00B86923"/>
    <w:rsid w:val="00B86A67"/>
    <w:rsid w:val="00B86AA7"/>
    <w:rsid w:val="00B86C04"/>
    <w:rsid w:val="00B87013"/>
    <w:rsid w:val="00B872B0"/>
    <w:rsid w:val="00B874B3"/>
    <w:rsid w:val="00B877DC"/>
    <w:rsid w:val="00B87896"/>
    <w:rsid w:val="00B87D98"/>
    <w:rsid w:val="00B87DD3"/>
    <w:rsid w:val="00B87E46"/>
    <w:rsid w:val="00B87EF8"/>
    <w:rsid w:val="00B87EF9"/>
    <w:rsid w:val="00B87F7C"/>
    <w:rsid w:val="00B900B1"/>
    <w:rsid w:val="00B900DE"/>
    <w:rsid w:val="00B90269"/>
    <w:rsid w:val="00B9028B"/>
    <w:rsid w:val="00B90298"/>
    <w:rsid w:val="00B903C8"/>
    <w:rsid w:val="00B903D4"/>
    <w:rsid w:val="00B90458"/>
    <w:rsid w:val="00B904A0"/>
    <w:rsid w:val="00B90559"/>
    <w:rsid w:val="00B905B3"/>
    <w:rsid w:val="00B9062B"/>
    <w:rsid w:val="00B9078A"/>
    <w:rsid w:val="00B9079F"/>
    <w:rsid w:val="00B90835"/>
    <w:rsid w:val="00B90AE2"/>
    <w:rsid w:val="00B90AE3"/>
    <w:rsid w:val="00B90C87"/>
    <w:rsid w:val="00B90D0D"/>
    <w:rsid w:val="00B90DFB"/>
    <w:rsid w:val="00B90E86"/>
    <w:rsid w:val="00B90FA3"/>
    <w:rsid w:val="00B90FF1"/>
    <w:rsid w:val="00B91172"/>
    <w:rsid w:val="00B912EF"/>
    <w:rsid w:val="00B9139F"/>
    <w:rsid w:val="00B91406"/>
    <w:rsid w:val="00B914B2"/>
    <w:rsid w:val="00B9158A"/>
    <w:rsid w:val="00B91A25"/>
    <w:rsid w:val="00B91EBB"/>
    <w:rsid w:val="00B92001"/>
    <w:rsid w:val="00B92102"/>
    <w:rsid w:val="00B92364"/>
    <w:rsid w:val="00B92385"/>
    <w:rsid w:val="00B92696"/>
    <w:rsid w:val="00B927FA"/>
    <w:rsid w:val="00B928CC"/>
    <w:rsid w:val="00B92C63"/>
    <w:rsid w:val="00B92C7D"/>
    <w:rsid w:val="00B92D5A"/>
    <w:rsid w:val="00B9323E"/>
    <w:rsid w:val="00B935F9"/>
    <w:rsid w:val="00B93747"/>
    <w:rsid w:val="00B937C4"/>
    <w:rsid w:val="00B937E2"/>
    <w:rsid w:val="00B9381F"/>
    <w:rsid w:val="00B93951"/>
    <w:rsid w:val="00B93A24"/>
    <w:rsid w:val="00B93A8D"/>
    <w:rsid w:val="00B93DE1"/>
    <w:rsid w:val="00B93E07"/>
    <w:rsid w:val="00B93F44"/>
    <w:rsid w:val="00B94207"/>
    <w:rsid w:val="00B942E0"/>
    <w:rsid w:val="00B94487"/>
    <w:rsid w:val="00B944EE"/>
    <w:rsid w:val="00B94502"/>
    <w:rsid w:val="00B94628"/>
    <w:rsid w:val="00B9485C"/>
    <w:rsid w:val="00B94886"/>
    <w:rsid w:val="00B948C3"/>
    <w:rsid w:val="00B94920"/>
    <w:rsid w:val="00B94A43"/>
    <w:rsid w:val="00B94DFC"/>
    <w:rsid w:val="00B95075"/>
    <w:rsid w:val="00B9526B"/>
    <w:rsid w:val="00B95352"/>
    <w:rsid w:val="00B9538E"/>
    <w:rsid w:val="00B953D7"/>
    <w:rsid w:val="00B95404"/>
    <w:rsid w:val="00B9543F"/>
    <w:rsid w:val="00B95823"/>
    <w:rsid w:val="00B95B62"/>
    <w:rsid w:val="00B95B9A"/>
    <w:rsid w:val="00B95F14"/>
    <w:rsid w:val="00B963AB"/>
    <w:rsid w:val="00B96AD0"/>
    <w:rsid w:val="00B96C43"/>
    <w:rsid w:val="00B96EA6"/>
    <w:rsid w:val="00B97216"/>
    <w:rsid w:val="00B9738F"/>
    <w:rsid w:val="00B97567"/>
    <w:rsid w:val="00B97B3F"/>
    <w:rsid w:val="00B97D23"/>
    <w:rsid w:val="00B97E27"/>
    <w:rsid w:val="00BA0610"/>
    <w:rsid w:val="00BA09CD"/>
    <w:rsid w:val="00BA0E1A"/>
    <w:rsid w:val="00BA0F5F"/>
    <w:rsid w:val="00BA0FFF"/>
    <w:rsid w:val="00BA109A"/>
    <w:rsid w:val="00BA1223"/>
    <w:rsid w:val="00BA1393"/>
    <w:rsid w:val="00BA13BD"/>
    <w:rsid w:val="00BA169C"/>
    <w:rsid w:val="00BA169F"/>
    <w:rsid w:val="00BA1742"/>
    <w:rsid w:val="00BA181F"/>
    <w:rsid w:val="00BA1823"/>
    <w:rsid w:val="00BA19DF"/>
    <w:rsid w:val="00BA1AAB"/>
    <w:rsid w:val="00BA1AD0"/>
    <w:rsid w:val="00BA1B7B"/>
    <w:rsid w:val="00BA1CBF"/>
    <w:rsid w:val="00BA1F01"/>
    <w:rsid w:val="00BA20A4"/>
    <w:rsid w:val="00BA2112"/>
    <w:rsid w:val="00BA2191"/>
    <w:rsid w:val="00BA22E4"/>
    <w:rsid w:val="00BA25A7"/>
    <w:rsid w:val="00BA262C"/>
    <w:rsid w:val="00BA26AF"/>
    <w:rsid w:val="00BA2739"/>
    <w:rsid w:val="00BA2757"/>
    <w:rsid w:val="00BA2802"/>
    <w:rsid w:val="00BA2A4C"/>
    <w:rsid w:val="00BA2BC2"/>
    <w:rsid w:val="00BA2C96"/>
    <w:rsid w:val="00BA2D5A"/>
    <w:rsid w:val="00BA2EA1"/>
    <w:rsid w:val="00BA3073"/>
    <w:rsid w:val="00BA33FA"/>
    <w:rsid w:val="00BA34AF"/>
    <w:rsid w:val="00BA359D"/>
    <w:rsid w:val="00BA3A00"/>
    <w:rsid w:val="00BA3BD3"/>
    <w:rsid w:val="00BA3C78"/>
    <w:rsid w:val="00BA3D4B"/>
    <w:rsid w:val="00BA3E65"/>
    <w:rsid w:val="00BA41B6"/>
    <w:rsid w:val="00BA4248"/>
    <w:rsid w:val="00BA42F2"/>
    <w:rsid w:val="00BA4302"/>
    <w:rsid w:val="00BA486A"/>
    <w:rsid w:val="00BA4932"/>
    <w:rsid w:val="00BA4965"/>
    <w:rsid w:val="00BA4A49"/>
    <w:rsid w:val="00BA4B03"/>
    <w:rsid w:val="00BA4B71"/>
    <w:rsid w:val="00BA4C62"/>
    <w:rsid w:val="00BA4C90"/>
    <w:rsid w:val="00BA4DBE"/>
    <w:rsid w:val="00BA4EC9"/>
    <w:rsid w:val="00BA4FFE"/>
    <w:rsid w:val="00BA50D4"/>
    <w:rsid w:val="00BA513F"/>
    <w:rsid w:val="00BA5367"/>
    <w:rsid w:val="00BA54EB"/>
    <w:rsid w:val="00BA56E6"/>
    <w:rsid w:val="00BA56F0"/>
    <w:rsid w:val="00BA57B6"/>
    <w:rsid w:val="00BA5A4A"/>
    <w:rsid w:val="00BA5ABA"/>
    <w:rsid w:val="00BA5ADE"/>
    <w:rsid w:val="00BA5C15"/>
    <w:rsid w:val="00BA5CB8"/>
    <w:rsid w:val="00BA5D5E"/>
    <w:rsid w:val="00BA5DAC"/>
    <w:rsid w:val="00BA5F24"/>
    <w:rsid w:val="00BA648F"/>
    <w:rsid w:val="00BA65C6"/>
    <w:rsid w:val="00BA66E3"/>
    <w:rsid w:val="00BA68D4"/>
    <w:rsid w:val="00BA69AE"/>
    <w:rsid w:val="00BA6ADE"/>
    <w:rsid w:val="00BA6C06"/>
    <w:rsid w:val="00BA6C2B"/>
    <w:rsid w:val="00BA6CF9"/>
    <w:rsid w:val="00BA6DC0"/>
    <w:rsid w:val="00BA6FFA"/>
    <w:rsid w:val="00BA7011"/>
    <w:rsid w:val="00BA7150"/>
    <w:rsid w:val="00BA7242"/>
    <w:rsid w:val="00BA72A2"/>
    <w:rsid w:val="00BA731D"/>
    <w:rsid w:val="00BA7356"/>
    <w:rsid w:val="00BA73AE"/>
    <w:rsid w:val="00BA73F9"/>
    <w:rsid w:val="00BA744A"/>
    <w:rsid w:val="00BA757F"/>
    <w:rsid w:val="00BA7826"/>
    <w:rsid w:val="00BA7949"/>
    <w:rsid w:val="00BA799D"/>
    <w:rsid w:val="00BA7A01"/>
    <w:rsid w:val="00BA7B08"/>
    <w:rsid w:val="00BA7B14"/>
    <w:rsid w:val="00BA7BB9"/>
    <w:rsid w:val="00BA7E87"/>
    <w:rsid w:val="00BB001B"/>
    <w:rsid w:val="00BB00D9"/>
    <w:rsid w:val="00BB01B5"/>
    <w:rsid w:val="00BB0A6F"/>
    <w:rsid w:val="00BB0CD7"/>
    <w:rsid w:val="00BB0D61"/>
    <w:rsid w:val="00BB0DDA"/>
    <w:rsid w:val="00BB0E69"/>
    <w:rsid w:val="00BB0EE6"/>
    <w:rsid w:val="00BB1001"/>
    <w:rsid w:val="00BB102E"/>
    <w:rsid w:val="00BB1316"/>
    <w:rsid w:val="00BB1594"/>
    <w:rsid w:val="00BB1637"/>
    <w:rsid w:val="00BB1B34"/>
    <w:rsid w:val="00BB1DBE"/>
    <w:rsid w:val="00BB1F87"/>
    <w:rsid w:val="00BB2042"/>
    <w:rsid w:val="00BB2280"/>
    <w:rsid w:val="00BB2563"/>
    <w:rsid w:val="00BB2636"/>
    <w:rsid w:val="00BB2653"/>
    <w:rsid w:val="00BB26D8"/>
    <w:rsid w:val="00BB29BB"/>
    <w:rsid w:val="00BB2A0B"/>
    <w:rsid w:val="00BB2A0F"/>
    <w:rsid w:val="00BB2B3D"/>
    <w:rsid w:val="00BB2B78"/>
    <w:rsid w:val="00BB2CB1"/>
    <w:rsid w:val="00BB2E15"/>
    <w:rsid w:val="00BB30B4"/>
    <w:rsid w:val="00BB30C5"/>
    <w:rsid w:val="00BB3130"/>
    <w:rsid w:val="00BB3587"/>
    <w:rsid w:val="00BB36CB"/>
    <w:rsid w:val="00BB3929"/>
    <w:rsid w:val="00BB3A02"/>
    <w:rsid w:val="00BB3A52"/>
    <w:rsid w:val="00BB3B01"/>
    <w:rsid w:val="00BB3B17"/>
    <w:rsid w:val="00BB402D"/>
    <w:rsid w:val="00BB4091"/>
    <w:rsid w:val="00BB412E"/>
    <w:rsid w:val="00BB4165"/>
    <w:rsid w:val="00BB41EB"/>
    <w:rsid w:val="00BB4407"/>
    <w:rsid w:val="00BB466D"/>
    <w:rsid w:val="00BB4821"/>
    <w:rsid w:val="00BB4845"/>
    <w:rsid w:val="00BB4A21"/>
    <w:rsid w:val="00BB4E5D"/>
    <w:rsid w:val="00BB4F40"/>
    <w:rsid w:val="00BB500F"/>
    <w:rsid w:val="00BB5115"/>
    <w:rsid w:val="00BB51B4"/>
    <w:rsid w:val="00BB53C7"/>
    <w:rsid w:val="00BB541A"/>
    <w:rsid w:val="00BB543E"/>
    <w:rsid w:val="00BB55D1"/>
    <w:rsid w:val="00BB57B3"/>
    <w:rsid w:val="00BB5AF6"/>
    <w:rsid w:val="00BB5B31"/>
    <w:rsid w:val="00BB5E7D"/>
    <w:rsid w:val="00BB5F23"/>
    <w:rsid w:val="00BB5FA5"/>
    <w:rsid w:val="00BB605F"/>
    <w:rsid w:val="00BB6307"/>
    <w:rsid w:val="00BB6342"/>
    <w:rsid w:val="00BB63F2"/>
    <w:rsid w:val="00BB6627"/>
    <w:rsid w:val="00BB6711"/>
    <w:rsid w:val="00BB6857"/>
    <w:rsid w:val="00BB689E"/>
    <w:rsid w:val="00BB6A11"/>
    <w:rsid w:val="00BB6AD2"/>
    <w:rsid w:val="00BB6B98"/>
    <w:rsid w:val="00BB6D18"/>
    <w:rsid w:val="00BB6F55"/>
    <w:rsid w:val="00BB6FE2"/>
    <w:rsid w:val="00BB6FF1"/>
    <w:rsid w:val="00BB71F7"/>
    <w:rsid w:val="00BB7221"/>
    <w:rsid w:val="00BB7223"/>
    <w:rsid w:val="00BB730C"/>
    <w:rsid w:val="00BB740D"/>
    <w:rsid w:val="00BB7431"/>
    <w:rsid w:val="00BB7590"/>
    <w:rsid w:val="00BB7602"/>
    <w:rsid w:val="00BB760E"/>
    <w:rsid w:val="00BB7810"/>
    <w:rsid w:val="00BB7826"/>
    <w:rsid w:val="00BB7832"/>
    <w:rsid w:val="00BB7D3E"/>
    <w:rsid w:val="00BB7E13"/>
    <w:rsid w:val="00BB7E5E"/>
    <w:rsid w:val="00BB7F1D"/>
    <w:rsid w:val="00BC002E"/>
    <w:rsid w:val="00BC0074"/>
    <w:rsid w:val="00BC01AF"/>
    <w:rsid w:val="00BC0343"/>
    <w:rsid w:val="00BC06EF"/>
    <w:rsid w:val="00BC08C9"/>
    <w:rsid w:val="00BC08CA"/>
    <w:rsid w:val="00BC0A4B"/>
    <w:rsid w:val="00BC0ADB"/>
    <w:rsid w:val="00BC0CC4"/>
    <w:rsid w:val="00BC0E07"/>
    <w:rsid w:val="00BC0F27"/>
    <w:rsid w:val="00BC0F46"/>
    <w:rsid w:val="00BC0F7E"/>
    <w:rsid w:val="00BC102E"/>
    <w:rsid w:val="00BC10B0"/>
    <w:rsid w:val="00BC126B"/>
    <w:rsid w:val="00BC1675"/>
    <w:rsid w:val="00BC16D8"/>
    <w:rsid w:val="00BC16E6"/>
    <w:rsid w:val="00BC180F"/>
    <w:rsid w:val="00BC1B9D"/>
    <w:rsid w:val="00BC1EF9"/>
    <w:rsid w:val="00BC202D"/>
    <w:rsid w:val="00BC2090"/>
    <w:rsid w:val="00BC21DA"/>
    <w:rsid w:val="00BC220E"/>
    <w:rsid w:val="00BC223A"/>
    <w:rsid w:val="00BC226A"/>
    <w:rsid w:val="00BC229B"/>
    <w:rsid w:val="00BC2478"/>
    <w:rsid w:val="00BC253B"/>
    <w:rsid w:val="00BC2577"/>
    <w:rsid w:val="00BC26CD"/>
    <w:rsid w:val="00BC2BBB"/>
    <w:rsid w:val="00BC2C89"/>
    <w:rsid w:val="00BC2F40"/>
    <w:rsid w:val="00BC2F86"/>
    <w:rsid w:val="00BC31B7"/>
    <w:rsid w:val="00BC31EB"/>
    <w:rsid w:val="00BC3319"/>
    <w:rsid w:val="00BC34BE"/>
    <w:rsid w:val="00BC37CC"/>
    <w:rsid w:val="00BC390F"/>
    <w:rsid w:val="00BC39B7"/>
    <w:rsid w:val="00BC3AB4"/>
    <w:rsid w:val="00BC3BAB"/>
    <w:rsid w:val="00BC3BE3"/>
    <w:rsid w:val="00BC3E36"/>
    <w:rsid w:val="00BC3E93"/>
    <w:rsid w:val="00BC3EC5"/>
    <w:rsid w:val="00BC42D5"/>
    <w:rsid w:val="00BC440F"/>
    <w:rsid w:val="00BC4772"/>
    <w:rsid w:val="00BC4796"/>
    <w:rsid w:val="00BC49C2"/>
    <w:rsid w:val="00BC4ABC"/>
    <w:rsid w:val="00BC5013"/>
    <w:rsid w:val="00BC502F"/>
    <w:rsid w:val="00BC518B"/>
    <w:rsid w:val="00BC5192"/>
    <w:rsid w:val="00BC5203"/>
    <w:rsid w:val="00BC5210"/>
    <w:rsid w:val="00BC5365"/>
    <w:rsid w:val="00BC5440"/>
    <w:rsid w:val="00BC5560"/>
    <w:rsid w:val="00BC5722"/>
    <w:rsid w:val="00BC5851"/>
    <w:rsid w:val="00BC58AC"/>
    <w:rsid w:val="00BC5A18"/>
    <w:rsid w:val="00BC5B69"/>
    <w:rsid w:val="00BC5D4D"/>
    <w:rsid w:val="00BC5F7B"/>
    <w:rsid w:val="00BC62F7"/>
    <w:rsid w:val="00BC6345"/>
    <w:rsid w:val="00BC6380"/>
    <w:rsid w:val="00BC671B"/>
    <w:rsid w:val="00BC6853"/>
    <w:rsid w:val="00BC69AB"/>
    <w:rsid w:val="00BC6B0B"/>
    <w:rsid w:val="00BC6DE8"/>
    <w:rsid w:val="00BC741E"/>
    <w:rsid w:val="00BC7493"/>
    <w:rsid w:val="00BC75E3"/>
    <w:rsid w:val="00BC761E"/>
    <w:rsid w:val="00BC76C6"/>
    <w:rsid w:val="00BC76FE"/>
    <w:rsid w:val="00BC7936"/>
    <w:rsid w:val="00BC7A8C"/>
    <w:rsid w:val="00BC7B94"/>
    <w:rsid w:val="00BC7D8D"/>
    <w:rsid w:val="00BD0028"/>
    <w:rsid w:val="00BD0032"/>
    <w:rsid w:val="00BD00B5"/>
    <w:rsid w:val="00BD0102"/>
    <w:rsid w:val="00BD023C"/>
    <w:rsid w:val="00BD0318"/>
    <w:rsid w:val="00BD041E"/>
    <w:rsid w:val="00BD04AE"/>
    <w:rsid w:val="00BD04F5"/>
    <w:rsid w:val="00BD07B0"/>
    <w:rsid w:val="00BD08E8"/>
    <w:rsid w:val="00BD09CD"/>
    <w:rsid w:val="00BD09F0"/>
    <w:rsid w:val="00BD0B5E"/>
    <w:rsid w:val="00BD0C3D"/>
    <w:rsid w:val="00BD0C56"/>
    <w:rsid w:val="00BD0E60"/>
    <w:rsid w:val="00BD100F"/>
    <w:rsid w:val="00BD11AA"/>
    <w:rsid w:val="00BD1227"/>
    <w:rsid w:val="00BD141B"/>
    <w:rsid w:val="00BD159C"/>
    <w:rsid w:val="00BD195A"/>
    <w:rsid w:val="00BD19E3"/>
    <w:rsid w:val="00BD1A31"/>
    <w:rsid w:val="00BD1B56"/>
    <w:rsid w:val="00BD1D6F"/>
    <w:rsid w:val="00BD1DB5"/>
    <w:rsid w:val="00BD201C"/>
    <w:rsid w:val="00BD2085"/>
    <w:rsid w:val="00BD211B"/>
    <w:rsid w:val="00BD2260"/>
    <w:rsid w:val="00BD2277"/>
    <w:rsid w:val="00BD23D0"/>
    <w:rsid w:val="00BD284D"/>
    <w:rsid w:val="00BD289A"/>
    <w:rsid w:val="00BD2B13"/>
    <w:rsid w:val="00BD2C16"/>
    <w:rsid w:val="00BD2E9B"/>
    <w:rsid w:val="00BD2F2A"/>
    <w:rsid w:val="00BD3496"/>
    <w:rsid w:val="00BD3846"/>
    <w:rsid w:val="00BD38C7"/>
    <w:rsid w:val="00BD38FD"/>
    <w:rsid w:val="00BD391E"/>
    <w:rsid w:val="00BD3F74"/>
    <w:rsid w:val="00BD41C2"/>
    <w:rsid w:val="00BD44C1"/>
    <w:rsid w:val="00BD45CF"/>
    <w:rsid w:val="00BD4DE7"/>
    <w:rsid w:val="00BD533B"/>
    <w:rsid w:val="00BD5365"/>
    <w:rsid w:val="00BD53B1"/>
    <w:rsid w:val="00BD550F"/>
    <w:rsid w:val="00BD5797"/>
    <w:rsid w:val="00BD59B5"/>
    <w:rsid w:val="00BD59D9"/>
    <w:rsid w:val="00BD5A75"/>
    <w:rsid w:val="00BD5AE8"/>
    <w:rsid w:val="00BD5C26"/>
    <w:rsid w:val="00BD5C8D"/>
    <w:rsid w:val="00BD5F69"/>
    <w:rsid w:val="00BD602E"/>
    <w:rsid w:val="00BD6119"/>
    <w:rsid w:val="00BD627A"/>
    <w:rsid w:val="00BD63F9"/>
    <w:rsid w:val="00BD64E1"/>
    <w:rsid w:val="00BD65A4"/>
    <w:rsid w:val="00BD66AF"/>
    <w:rsid w:val="00BD67ED"/>
    <w:rsid w:val="00BD691D"/>
    <w:rsid w:val="00BD6C11"/>
    <w:rsid w:val="00BD6D3A"/>
    <w:rsid w:val="00BD6DCC"/>
    <w:rsid w:val="00BD6EC5"/>
    <w:rsid w:val="00BD6F56"/>
    <w:rsid w:val="00BD6F74"/>
    <w:rsid w:val="00BD6F99"/>
    <w:rsid w:val="00BD70A7"/>
    <w:rsid w:val="00BD7239"/>
    <w:rsid w:val="00BD738A"/>
    <w:rsid w:val="00BD7425"/>
    <w:rsid w:val="00BD758A"/>
    <w:rsid w:val="00BD76F6"/>
    <w:rsid w:val="00BD784B"/>
    <w:rsid w:val="00BD78B4"/>
    <w:rsid w:val="00BD7CD3"/>
    <w:rsid w:val="00BD7E3D"/>
    <w:rsid w:val="00BD7E89"/>
    <w:rsid w:val="00BD7EB3"/>
    <w:rsid w:val="00BD7F20"/>
    <w:rsid w:val="00BD7F6E"/>
    <w:rsid w:val="00BD7F85"/>
    <w:rsid w:val="00BE0009"/>
    <w:rsid w:val="00BE0143"/>
    <w:rsid w:val="00BE0587"/>
    <w:rsid w:val="00BE0631"/>
    <w:rsid w:val="00BE08E3"/>
    <w:rsid w:val="00BE0925"/>
    <w:rsid w:val="00BE0A99"/>
    <w:rsid w:val="00BE0C62"/>
    <w:rsid w:val="00BE0CE0"/>
    <w:rsid w:val="00BE0D21"/>
    <w:rsid w:val="00BE0D82"/>
    <w:rsid w:val="00BE0D8E"/>
    <w:rsid w:val="00BE0D92"/>
    <w:rsid w:val="00BE10E2"/>
    <w:rsid w:val="00BE1200"/>
    <w:rsid w:val="00BE13E1"/>
    <w:rsid w:val="00BE1405"/>
    <w:rsid w:val="00BE1446"/>
    <w:rsid w:val="00BE14D9"/>
    <w:rsid w:val="00BE162E"/>
    <w:rsid w:val="00BE1991"/>
    <w:rsid w:val="00BE1EBC"/>
    <w:rsid w:val="00BE20BD"/>
    <w:rsid w:val="00BE234A"/>
    <w:rsid w:val="00BE23D9"/>
    <w:rsid w:val="00BE23FD"/>
    <w:rsid w:val="00BE2480"/>
    <w:rsid w:val="00BE25CB"/>
    <w:rsid w:val="00BE2684"/>
    <w:rsid w:val="00BE26C8"/>
    <w:rsid w:val="00BE2705"/>
    <w:rsid w:val="00BE281C"/>
    <w:rsid w:val="00BE292A"/>
    <w:rsid w:val="00BE29D3"/>
    <w:rsid w:val="00BE2C9E"/>
    <w:rsid w:val="00BE2DCE"/>
    <w:rsid w:val="00BE2F3F"/>
    <w:rsid w:val="00BE2F9E"/>
    <w:rsid w:val="00BE303B"/>
    <w:rsid w:val="00BE3158"/>
    <w:rsid w:val="00BE315B"/>
    <w:rsid w:val="00BE3160"/>
    <w:rsid w:val="00BE332C"/>
    <w:rsid w:val="00BE3382"/>
    <w:rsid w:val="00BE34D1"/>
    <w:rsid w:val="00BE39C0"/>
    <w:rsid w:val="00BE3AF3"/>
    <w:rsid w:val="00BE3D4F"/>
    <w:rsid w:val="00BE3E4D"/>
    <w:rsid w:val="00BE3EB4"/>
    <w:rsid w:val="00BE4232"/>
    <w:rsid w:val="00BE4373"/>
    <w:rsid w:val="00BE43E5"/>
    <w:rsid w:val="00BE442F"/>
    <w:rsid w:val="00BE457B"/>
    <w:rsid w:val="00BE4919"/>
    <w:rsid w:val="00BE4A5C"/>
    <w:rsid w:val="00BE4E44"/>
    <w:rsid w:val="00BE4F42"/>
    <w:rsid w:val="00BE5028"/>
    <w:rsid w:val="00BE519A"/>
    <w:rsid w:val="00BE51AD"/>
    <w:rsid w:val="00BE5290"/>
    <w:rsid w:val="00BE5291"/>
    <w:rsid w:val="00BE53A0"/>
    <w:rsid w:val="00BE54E5"/>
    <w:rsid w:val="00BE5533"/>
    <w:rsid w:val="00BE558B"/>
    <w:rsid w:val="00BE57FC"/>
    <w:rsid w:val="00BE5906"/>
    <w:rsid w:val="00BE5A4E"/>
    <w:rsid w:val="00BE5ED0"/>
    <w:rsid w:val="00BE5F1C"/>
    <w:rsid w:val="00BE5F97"/>
    <w:rsid w:val="00BE6086"/>
    <w:rsid w:val="00BE6303"/>
    <w:rsid w:val="00BE64C1"/>
    <w:rsid w:val="00BE681E"/>
    <w:rsid w:val="00BE6890"/>
    <w:rsid w:val="00BE6D84"/>
    <w:rsid w:val="00BE6E3B"/>
    <w:rsid w:val="00BE6ED8"/>
    <w:rsid w:val="00BE6FB0"/>
    <w:rsid w:val="00BE6FD3"/>
    <w:rsid w:val="00BE6FDC"/>
    <w:rsid w:val="00BE734E"/>
    <w:rsid w:val="00BE7542"/>
    <w:rsid w:val="00BE75FF"/>
    <w:rsid w:val="00BE7602"/>
    <w:rsid w:val="00BE76B2"/>
    <w:rsid w:val="00BE76BB"/>
    <w:rsid w:val="00BE76FB"/>
    <w:rsid w:val="00BE7748"/>
    <w:rsid w:val="00BE7B68"/>
    <w:rsid w:val="00BE7BAE"/>
    <w:rsid w:val="00BE7C3C"/>
    <w:rsid w:val="00BE7D10"/>
    <w:rsid w:val="00BE7D72"/>
    <w:rsid w:val="00BE7D93"/>
    <w:rsid w:val="00BE7DF0"/>
    <w:rsid w:val="00BE7F0F"/>
    <w:rsid w:val="00BF02A3"/>
    <w:rsid w:val="00BF06F3"/>
    <w:rsid w:val="00BF0A10"/>
    <w:rsid w:val="00BF0B02"/>
    <w:rsid w:val="00BF0C77"/>
    <w:rsid w:val="00BF0F81"/>
    <w:rsid w:val="00BF1036"/>
    <w:rsid w:val="00BF1324"/>
    <w:rsid w:val="00BF1339"/>
    <w:rsid w:val="00BF1355"/>
    <w:rsid w:val="00BF141E"/>
    <w:rsid w:val="00BF1524"/>
    <w:rsid w:val="00BF1697"/>
    <w:rsid w:val="00BF16E6"/>
    <w:rsid w:val="00BF1B44"/>
    <w:rsid w:val="00BF1B51"/>
    <w:rsid w:val="00BF1E6E"/>
    <w:rsid w:val="00BF1E75"/>
    <w:rsid w:val="00BF1EF9"/>
    <w:rsid w:val="00BF200E"/>
    <w:rsid w:val="00BF2052"/>
    <w:rsid w:val="00BF2079"/>
    <w:rsid w:val="00BF207F"/>
    <w:rsid w:val="00BF20DE"/>
    <w:rsid w:val="00BF2108"/>
    <w:rsid w:val="00BF21A2"/>
    <w:rsid w:val="00BF22A0"/>
    <w:rsid w:val="00BF2304"/>
    <w:rsid w:val="00BF2483"/>
    <w:rsid w:val="00BF2842"/>
    <w:rsid w:val="00BF2856"/>
    <w:rsid w:val="00BF2919"/>
    <w:rsid w:val="00BF2A1A"/>
    <w:rsid w:val="00BF2B6D"/>
    <w:rsid w:val="00BF2D17"/>
    <w:rsid w:val="00BF2D87"/>
    <w:rsid w:val="00BF30DC"/>
    <w:rsid w:val="00BF30ED"/>
    <w:rsid w:val="00BF337C"/>
    <w:rsid w:val="00BF33B1"/>
    <w:rsid w:val="00BF33EC"/>
    <w:rsid w:val="00BF3494"/>
    <w:rsid w:val="00BF34BB"/>
    <w:rsid w:val="00BF35BE"/>
    <w:rsid w:val="00BF3606"/>
    <w:rsid w:val="00BF3673"/>
    <w:rsid w:val="00BF369B"/>
    <w:rsid w:val="00BF3768"/>
    <w:rsid w:val="00BF387A"/>
    <w:rsid w:val="00BF38C3"/>
    <w:rsid w:val="00BF3A38"/>
    <w:rsid w:val="00BF3A7F"/>
    <w:rsid w:val="00BF3B16"/>
    <w:rsid w:val="00BF3DA5"/>
    <w:rsid w:val="00BF3ED7"/>
    <w:rsid w:val="00BF409F"/>
    <w:rsid w:val="00BF40CA"/>
    <w:rsid w:val="00BF4190"/>
    <w:rsid w:val="00BF445B"/>
    <w:rsid w:val="00BF44FE"/>
    <w:rsid w:val="00BF47FE"/>
    <w:rsid w:val="00BF4AEA"/>
    <w:rsid w:val="00BF4B9C"/>
    <w:rsid w:val="00BF4C11"/>
    <w:rsid w:val="00BF4E9A"/>
    <w:rsid w:val="00BF4EDB"/>
    <w:rsid w:val="00BF51EC"/>
    <w:rsid w:val="00BF5200"/>
    <w:rsid w:val="00BF53C6"/>
    <w:rsid w:val="00BF53C9"/>
    <w:rsid w:val="00BF579D"/>
    <w:rsid w:val="00BF57DE"/>
    <w:rsid w:val="00BF5A2A"/>
    <w:rsid w:val="00BF5AE5"/>
    <w:rsid w:val="00BF5B43"/>
    <w:rsid w:val="00BF5CB1"/>
    <w:rsid w:val="00BF5ED5"/>
    <w:rsid w:val="00BF5F59"/>
    <w:rsid w:val="00BF5F63"/>
    <w:rsid w:val="00BF62D0"/>
    <w:rsid w:val="00BF6475"/>
    <w:rsid w:val="00BF64B3"/>
    <w:rsid w:val="00BF669A"/>
    <w:rsid w:val="00BF6754"/>
    <w:rsid w:val="00BF67DA"/>
    <w:rsid w:val="00BF6825"/>
    <w:rsid w:val="00BF68A7"/>
    <w:rsid w:val="00BF6C27"/>
    <w:rsid w:val="00BF6C55"/>
    <w:rsid w:val="00BF6D3D"/>
    <w:rsid w:val="00BF7072"/>
    <w:rsid w:val="00BF70DC"/>
    <w:rsid w:val="00BF70F2"/>
    <w:rsid w:val="00BF7103"/>
    <w:rsid w:val="00BF7194"/>
    <w:rsid w:val="00BF7242"/>
    <w:rsid w:val="00BF73D7"/>
    <w:rsid w:val="00BF76B2"/>
    <w:rsid w:val="00BF7A2A"/>
    <w:rsid w:val="00BF7AE0"/>
    <w:rsid w:val="00BF7B9E"/>
    <w:rsid w:val="00BF7C66"/>
    <w:rsid w:val="00BF7CD5"/>
    <w:rsid w:val="00BF7D78"/>
    <w:rsid w:val="00BF7D9D"/>
    <w:rsid w:val="00BF7DB1"/>
    <w:rsid w:val="00BF7DDC"/>
    <w:rsid w:val="00BF7E05"/>
    <w:rsid w:val="00C000D5"/>
    <w:rsid w:val="00C0012F"/>
    <w:rsid w:val="00C0013E"/>
    <w:rsid w:val="00C00320"/>
    <w:rsid w:val="00C0075D"/>
    <w:rsid w:val="00C00CBC"/>
    <w:rsid w:val="00C00D51"/>
    <w:rsid w:val="00C00E0C"/>
    <w:rsid w:val="00C00E78"/>
    <w:rsid w:val="00C00EC6"/>
    <w:rsid w:val="00C01229"/>
    <w:rsid w:val="00C014BD"/>
    <w:rsid w:val="00C0153E"/>
    <w:rsid w:val="00C01826"/>
    <w:rsid w:val="00C01AB1"/>
    <w:rsid w:val="00C01C17"/>
    <w:rsid w:val="00C01F22"/>
    <w:rsid w:val="00C020D2"/>
    <w:rsid w:val="00C0216F"/>
    <w:rsid w:val="00C0242D"/>
    <w:rsid w:val="00C025BE"/>
    <w:rsid w:val="00C02614"/>
    <w:rsid w:val="00C026EE"/>
    <w:rsid w:val="00C02AC6"/>
    <w:rsid w:val="00C02BEB"/>
    <w:rsid w:val="00C02C74"/>
    <w:rsid w:val="00C02D34"/>
    <w:rsid w:val="00C02D4E"/>
    <w:rsid w:val="00C02DED"/>
    <w:rsid w:val="00C02FE1"/>
    <w:rsid w:val="00C0303C"/>
    <w:rsid w:val="00C0304A"/>
    <w:rsid w:val="00C03100"/>
    <w:rsid w:val="00C03130"/>
    <w:rsid w:val="00C03177"/>
    <w:rsid w:val="00C031CF"/>
    <w:rsid w:val="00C03300"/>
    <w:rsid w:val="00C035AE"/>
    <w:rsid w:val="00C0385C"/>
    <w:rsid w:val="00C038D5"/>
    <w:rsid w:val="00C03D75"/>
    <w:rsid w:val="00C03F8E"/>
    <w:rsid w:val="00C04055"/>
    <w:rsid w:val="00C041CA"/>
    <w:rsid w:val="00C04277"/>
    <w:rsid w:val="00C0432C"/>
    <w:rsid w:val="00C04641"/>
    <w:rsid w:val="00C0471D"/>
    <w:rsid w:val="00C0474B"/>
    <w:rsid w:val="00C04BFC"/>
    <w:rsid w:val="00C04D8B"/>
    <w:rsid w:val="00C04E88"/>
    <w:rsid w:val="00C04FFF"/>
    <w:rsid w:val="00C052A9"/>
    <w:rsid w:val="00C05305"/>
    <w:rsid w:val="00C05654"/>
    <w:rsid w:val="00C05738"/>
    <w:rsid w:val="00C05A90"/>
    <w:rsid w:val="00C05D9B"/>
    <w:rsid w:val="00C0618C"/>
    <w:rsid w:val="00C06210"/>
    <w:rsid w:val="00C0621D"/>
    <w:rsid w:val="00C0625F"/>
    <w:rsid w:val="00C06349"/>
    <w:rsid w:val="00C064B2"/>
    <w:rsid w:val="00C06713"/>
    <w:rsid w:val="00C0676C"/>
    <w:rsid w:val="00C069B6"/>
    <w:rsid w:val="00C06F58"/>
    <w:rsid w:val="00C06FA6"/>
    <w:rsid w:val="00C071A6"/>
    <w:rsid w:val="00C071F0"/>
    <w:rsid w:val="00C073D9"/>
    <w:rsid w:val="00C076A8"/>
    <w:rsid w:val="00C076D3"/>
    <w:rsid w:val="00C077A0"/>
    <w:rsid w:val="00C07C33"/>
    <w:rsid w:val="00C07D88"/>
    <w:rsid w:val="00C07E86"/>
    <w:rsid w:val="00C10003"/>
    <w:rsid w:val="00C101E1"/>
    <w:rsid w:val="00C102D3"/>
    <w:rsid w:val="00C1035C"/>
    <w:rsid w:val="00C1068C"/>
    <w:rsid w:val="00C10A37"/>
    <w:rsid w:val="00C10CA0"/>
    <w:rsid w:val="00C10E31"/>
    <w:rsid w:val="00C10E4A"/>
    <w:rsid w:val="00C10FE1"/>
    <w:rsid w:val="00C112A6"/>
    <w:rsid w:val="00C1138D"/>
    <w:rsid w:val="00C114D9"/>
    <w:rsid w:val="00C11558"/>
    <w:rsid w:val="00C115BF"/>
    <w:rsid w:val="00C115D0"/>
    <w:rsid w:val="00C11989"/>
    <w:rsid w:val="00C11A13"/>
    <w:rsid w:val="00C11ADF"/>
    <w:rsid w:val="00C11B7F"/>
    <w:rsid w:val="00C11E8C"/>
    <w:rsid w:val="00C11E95"/>
    <w:rsid w:val="00C11ED6"/>
    <w:rsid w:val="00C11F51"/>
    <w:rsid w:val="00C12249"/>
    <w:rsid w:val="00C12347"/>
    <w:rsid w:val="00C123F1"/>
    <w:rsid w:val="00C12541"/>
    <w:rsid w:val="00C126E2"/>
    <w:rsid w:val="00C12769"/>
    <w:rsid w:val="00C127A6"/>
    <w:rsid w:val="00C127BC"/>
    <w:rsid w:val="00C12915"/>
    <w:rsid w:val="00C12A9C"/>
    <w:rsid w:val="00C12D97"/>
    <w:rsid w:val="00C12F6B"/>
    <w:rsid w:val="00C1300A"/>
    <w:rsid w:val="00C130C2"/>
    <w:rsid w:val="00C1325E"/>
    <w:rsid w:val="00C132A9"/>
    <w:rsid w:val="00C132DD"/>
    <w:rsid w:val="00C1331D"/>
    <w:rsid w:val="00C134B0"/>
    <w:rsid w:val="00C134FF"/>
    <w:rsid w:val="00C13652"/>
    <w:rsid w:val="00C1369A"/>
    <w:rsid w:val="00C136AA"/>
    <w:rsid w:val="00C13887"/>
    <w:rsid w:val="00C1399B"/>
    <w:rsid w:val="00C13A72"/>
    <w:rsid w:val="00C13B11"/>
    <w:rsid w:val="00C13EEC"/>
    <w:rsid w:val="00C14424"/>
    <w:rsid w:val="00C1443D"/>
    <w:rsid w:val="00C145DD"/>
    <w:rsid w:val="00C14744"/>
    <w:rsid w:val="00C148B6"/>
    <w:rsid w:val="00C149A0"/>
    <w:rsid w:val="00C149AA"/>
    <w:rsid w:val="00C149BA"/>
    <w:rsid w:val="00C14A32"/>
    <w:rsid w:val="00C14B65"/>
    <w:rsid w:val="00C14D04"/>
    <w:rsid w:val="00C14E13"/>
    <w:rsid w:val="00C14EB6"/>
    <w:rsid w:val="00C14F1C"/>
    <w:rsid w:val="00C14F20"/>
    <w:rsid w:val="00C14FD4"/>
    <w:rsid w:val="00C1508B"/>
    <w:rsid w:val="00C150F1"/>
    <w:rsid w:val="00C1512C"/>
    <w:rsid w:val="00C151D2"/>
    <w:rsid w:val="00C1539D"/>
    <w:rsid w:val="00C1579B"/>
    <w:rsid w:val="00C157D8"/>
    <w:rsid w:val="00C15845"/>
    <w:rsid w:val="00C15A7E"/>
    <w:rsid w:val="00C15AE1"/>
    <w:rsid w:val="00C15F25"/>
    <w:rsid w:val="00C1627E"/>
    <w:rsid w:val="00C16324"/>
    <w:rsid w:val="00C1639D"/>
    <w:rsid w:val="00C16464"/>
    <w:rsid w:val="00C1683F"/>
    <w:rsid w:val="00C168F1"/>
    <w:rsid w:val="00C16A0B"/>
    <w:rsid w:val="00C16C69"/>
    <w:rsid w:val="00C16CE9"/>
    <w:rsid w:val="00C16D46"/>
    <w:rsid w:val="00C16F90"/>
    <w:rsid w:val="00C1706D"/>
    <w:rsid w:val="00C17213"/>
    <w:rsid w:val="00C17474"/>
    <w:rsid w:val="00C1747B"/>
    <w:rsid w:val="00C17577"/>
    <w:rsid w:val="00C1781E"/>
    <w:rsid w:val="00C17C59"/>
    <w:rsid w:val="00C17E2A"/>
    <w:rsid w:val="00C17F5C"/>
    <w:rsid w:val="00C17F6A"/>
    <w:rsid w:val="00C200B0"/>
    <w:rsid w:val="00C202C9"/>
    <w:rsid w:val="00C20657"/>
    <w:rsid w:val="00C206A4"/>
    <w:rsid w:val="00C20AB6"/>
    <w:rsid w:val="00C2101F"/>
    <w:rsid w:val="00C21189"/>
    <w:rsid w:val="00C21429"/>
    <w:rsid w:val="00C21571"/>
    <w:rsid w:val="00C2184D"/>
    <w:rsid w:val="00C218D0"/>
    <w:rsid w:val="00C21942"/>
    <w:rsid w:val="00C21B2C"/>
    <w:rsid w:val="00C21B3C"/>
    <w:rsid w:val="00C21DA6"/>
    <w:rsid w:val="00C22251"/>
    <w:rsid w:val="00C2225E"/>
    <w:rsid w:val="00C224A1"/>
    <w:rsid w:val="00C225E3"/>
    <w:rsid w:val="00C2260A"/>
    <w:rsid w:val="00C22643"/>
    <w:rsid w:val="00C2273E"/>
    <w:rsid w:val="00C22AF8"/>
    <w:rsid w:val="00C22B47"/>
    <w:rsid w:val="00C22BF7"/>
    <w:rsid w:val="00C22F1D"/>
    <w:rsid w:val="00C22F4A"/>
    <w:rsid w:val="00C23189"/>
    <w:rsid w:val="00C23415"/>
    <w:rsid w:val="00C2354C"/>
    <w:rsid w:val="00C236B3"/>
    <w:rsid w:val="00C236C9"/>
    <w:rsid w:val="00C237B6"/>
    <w:rsid w:val="00C2383A"/>
    <w:rsid w:val="00C239A8"/>
    <w:rsid w:val="00C23B14"/>
    <w:rsid w:val="00C23B90"/>
    <w:rsid w:val="00C23CA4"/>
    <w:rsid w:val="00C23DAB"/>
    <w:rsid w:val="00C23E1E"/>
    <w:rsid w:val="00C23E5B"/>
    <w:rsid w:val="00C23F6D"/>
    <w:rsid w:val="00C23F82"/>
    <w:rsid w:val="00C23FDF"/>
    <w:rsid w:val="00C24171"/>
    <w:rsid w:val="00C2430B"/>
    <w:rsid w:val="00C2433A"/>
    <w:rsid w:val="00C243EF"/>
    <w:rsid w:val="00C2440C"/>
    <w:rsid w:val="00C2484E"/>
    <w:rsid w:val="00C24851"/>
    <w:rsid w:val="00C24A8D"/>
    <w:rsid w:val="00C24AB8"/>
    <w:rsid w:val="00C24C48"/>
    <w:rsid w:val="00C24CE5"/>
    <w:rsid w:val="00C24D0E"/>
    <w:rsid w:val="00C24F8D"/>
    <w:rsid w:val="00C24FD6"/>
    <w:rsid w:val="00C2534D"/>
    <w:rsid w:val="00C258AE"/>
    <w:rsid w:val="00C259F2"/>
    <w:rsid w:val="00C25A6C"/>
    <w:rsid w:val="00C25C8B"/>
    <w:rsid w:val="00C25DC4"/>
    <w:rsid w:val="00C25EA1"/>
    <w:rsid w:val="00C25F56"/>
    <w:rsid w:val="00C25F9A"/>
    <w:rsid w:val="00C262F1"/>
    <w:rsid w:val="00C26AA9"/>
    <w:rsid w:val="00C26B48"/>
    <w:rsid w:val="00C26FE8"/>
    <w:rsid w:val="00C27129"/>
    <w:rsid w:val="00C27618"/>
    <w:rsid w:val="00C27788"/>
    <w:rsid w:val="00C278B9"/>
    <w:rsid w:val="00C27ADE"/>
    <w:rsid w:val="00C27E32"/>
    <w:rsid w:val="00C27E85"/>
    <w:rsid w:val="00C30090"/>
    <w:rsid w:val="00C3015E"/>
    <w:rsid w:val="00C3027A"/>
    <w:rsid w:val="00C3029F"/>
    <w:rsid w:val="00C304F5"/>
    <w:rsid w:val="00C30520"/>
    <w:rsid w:val="00C30704"/>
    <w:rsid w:val="00C307BE"/>
    <w:rsid w:val="00C3084B"/>
    <w:rsid w:val="00C309A3"/>
    <w:rsid w:val="00C309B3"/>
    <w:rsid w:val="00C30AEE"/>
    <w:rsid w:val="00C30B05"/>
    <w:rsid w:val="00C30B0B"/>
    <w:rsid w:val="00C30DCF"/>
    <w:rsid w:val="00C30E64"/>
    <w:rsid w:val="00C30FC8"/>
    <w:rsid w:val="00C311E1"/>
    <w:rsid w:val="00C31261"/>
    <w:rsid w:val="00C312B5"/>
    <w:rsid w:val="00C312E4"/>
    <w:rsid w:val="00C3154B"/>
    <w:rsid w:val="00C31786"/>
    <w:rsid w:val="00C31918"/>
    <w:rsid w:val="00C31A57"/>
    <w:rsid w:val="00C31D53"/>
    <w:rsid w:val="00C31E32"/>
    <w:rsid w:val="00C31E69"/>
    <w:rsid w:val="00C31F95"/>
    <w:rsid w:val="00C32122"/>
    <w:rsid w:val="00C32156"/>
    <w:rsid w:val="00C32399"/>
    <w:rsid w:val="00C32405"/>
    <w:rsid w:val="00C324CA"/>
    <w:rsid w:val="00C3268A"/>
    <w:rsid w:val="00C326F6"/>
    <w:rsid w:val="00C327AF"/>
    <w:rsid w:val="00C329EB"/>
    <w:rsid w:val="00C32B45"/>
    <w:rsid w:val="00C33498"/>
    <w:rsid w:val="00C334B0"/>
    <w:rsid w:val="00C335FA"/>
    <w:rsid w:val="00C33612"/>
    <w:rsid w:val="00C33872"/>
    <w:rsid w:val="00C33A31"/>
    <w:rsid w:val="00C33A80"/>
    <w:rsid w:val="00C33B61"/>
    <w:rsid w:val="00C33B88"/>
    <w:rsid w:val="00C33D00"/>
    <w:rsid w:val="00C33D46"/>
    <w:rsid w:val="00C33E0D"/>
    <w:rsid w:val="00C33EA2"/>
    <w:rsid w:val="00C33F48"/>
    <w:rsid w:val="00C33FE9"/>
    <w:rsid w:val="00C343AE"/>
    <w:rsid w:val="00C34A98"/>
    <w:rsid w:val="00C34BE3"/>
    <w:rsid w:val="00C34C44"/>
    <w:rsid w:val="00C34F0C"/>
    <w:rsid w:val="00C35192"/>
    <w:rsid w:val="00C35442"/>
    <w:rsid w:val="00C35906"/>
    <w:rsid w:val="00C359D4"/>
    <w:rsid w:val="00C35D69"/>
    <w:rsid w:val="00C35F5D"/>
    <w:rsid w:val="00C36017"/>
    <w:rsid w:val="00C360DE"/>
    <w:rsid w:val="00C3618E"/>
    <w:rsid w:val="00C361F3"/>
    <w:rsid w:val="00C3620A"/>
    <w:rsid w:val="00C36346"/>
    <w:rsid w:val="00C363E0"/>
    <w:rsid w:val="00C3661E"/>
    <w:rsid w:val="00C366AF"/>
    <w:rsid w:val="00C36804"/>
    <w:rsid w:val="00C3685B"/>
    <w:rsid w:val="00C3688A"/>
    <w:rsid w:val="00C36985"/>
    <w:rsid w:val="00C36DDB"/>
    <w:rsid w:val="00C36E07"/>
    <w:rsid w:val="00C3701B"/>
    <w:rsid w:val="00C37233"/>
    <w:rsid w:val="00C37258"/>
    <w:rsid w:val="00C372AA"/>
    <w:rsid w:val="00C3744E"/>
    <w:rsid w:val="00C37665"/>
    <w:rsid w:val="00C377C1"/>
    <w:rsid w:val="00C37810"/>
    <w:rsid w:val="00C3785A"/>
    <w:rsid w:val="00C37A6C"/>
    <w:rsid w:val="00C37E50"/>
    <w:rsid w:val="00C37EBE"/>
    <w:rsid w:val="00C401E7"/>
    <w:rsid w:val="00C402C2"/>
    <w:rsid w:val="00C40414"/>
    <w:rsid w:val="00C4052A"/>
    <w:rsid w:val="00C4078A"/>
    <w:rsid w:val="00C4079A"/>
    <w:rsid w:val="00C407AB"/>
    <w:rsid w:val="00C407B5"/>
    <w:rsid w:val="00C40A26"/>
    <w:rsid w:val="00C40B7B"/>
    <w:rsid w:val="00C40F0C"/>
    <w:rsid w:val="00C412E5"/>
    <w:rsid w:val="00C4146B"/>
    <w:rsid w:val="00C4154E"/>
    <w:rsid w:val="00C416FB"/>
    <w:rsid w:val="00C4196B"/>
    <w:rsid w:val="00C41CAB"/>
    <w:rsid w:val="00C41CCB"/>
    <w:rsid w:val="00C41E96"/>
    <w:rsid w:val="00C41EAD"/>
    <w:rsid w:val="00C41F68"/>
    <w:rsid w:val="00C41F81"/>
    <w:rsid w:val="00C42005"/>
    <w:rsid w:val="00C421C5"/>
    <w:rsid w:val="00C42216"/>
    <w:rsid w:val="00C4230C"/>
    <w:rsid w:val="00C428A7"/>
    <w:rsid w:val="00C429F8"/>
    <w:rsid w:val="00C42B57"/>
    <w:rsid w:val="00C42E3F"/>
    <w:rsid w:val="00C42FAB"/>
    <w:rsid w:val="00C430B9"/>
    <w:rsid w:val="00C4343A"/>
    <w:rsid w:val="00C434DE"/>
    <w:rsid w:val="00C43632"/>
    <w:rsid w:val="00C43641"/>
    <w:rsid w:val="00C436A9"/>
    <w:rsid w:val="00C43712"/>
    <w:rsid w:val="00C43722"/>
    <w:rsid w:val="00C438D9"/>
    <w:rsid w:val="00C439E0"/>
    <w:rsid w:val="00C43A78"/>
    <w:rsid w:val="00C43A8D"/>
    <w:rsid w:val="00C43B17"/>
    <w:rsid w:val="00C43BE4"/>
    <w:rsid w:val="00C43C60"/>
    <w:rsid w:val="00C43F03"/>
    <w:rsid w:val="00C44005"/>
    <w:rsid w:val="00C44126"/>
    <w:rsid w:val="00C4419E"/>
    <w:rsid w:val="00C442C6"/>
    <w:rsid w:val="00C4455C"/>
    <w:rsid w:val="00C44718"/>
    <w:rsid w:val="00C4497C"/>
    <w:rsid w:val="00C44983"/>
    <w:rsid w:val="00C44A95"/>
    <w:rsid w:val="00C44AD0"/>
    <w:rsid w:val="00C44D35"/>
    <w:rsid w:val="00C45059"/>
    <w:rsid w:val="00C4509A"/>
    <w:rsid w:val="00C4517B"/>
    <w:rsid w:val="00C45528"/>
    <w:rsid w:val="00C45645"/>
    <w:rsid w:val="00C4582F"/>
    <w:rsid w:val="00C45893"/>
    <w:rsid w:val="00C4592F"/>
    <w:rsid w:val="00C45999"/>
    <w:rsid w:val="00C45B13"/>
    <w:rsid w:val="00C45B1B"/>
    <w:rsid w:val="00C45BA6"/>
    <w:rsid w:val="00C45BE0"/>
    <w:rsid w:val="00C45C98"/>
    <w:rsid w:val="00C45E73"/>
    <w:rsid w:val="00C460AF"/>
    <w:rsid w:val="00C46160"/>
    <w:rsid w:val="00C46279"/>
    <w:rsid w:val="00C46303"/>
    <w:rsid w:val="00C46314"/>
    <w:rsid w:val="00C46553"/>
    <w:rsid w:val="00C46681"/>
    <w:rsid w:val="00C4676A"/>
    <w:rsid w:val="00C46776"/>
    <w:rsid w:val="00C46812"/>
    <w:rsid w:val="00C46926"/>
    <w:rsid w:val="00C46A26"/>
    <w:rsid w:val="00C46AEC"/>
    <w:rsid w:val="00C46C15"/>
    <w:rsid w:val="00C46EC7"/>
    <w:rsid w:val="00C471D3"/>
    <w:rsid w:val="00C47257"/>
    <w:rsid w:val="00C472B8"/>
    <w:rsid w:val="00C4734C"/>
    <w:rsid w:val="00C4748F"/>
    <w:rsid w:val="00C47516"/>
    <w:rsid w:val="00C47619"/>
    <w:rsid w:val="00C477DF"/>
    <w:rsid w:val="00C47818"/>
    <w:rsid w:val="00C47861"/>
    <w:rsid w:val="00C4799A"/>
    <w:rsid w:val="00C47B11"/>
    <w:rsid w:val="00C47DE9"/>
    <w:rsid w:val="00C501EA"/>
    <w:rsid w:val="00C501F5"/>
    <w:rsid w:val="00C50306"/>
    <w:rsid w:val="00C505D0"/>
    <w:rsid w:val="00C5098F"/>
    <w:rsid w:val="00C50A0F"/>
    <w:rsid w:val="00C50A7C"/>
    <w:rsid w:val="00C50AC9"/>
    <w:rsid w:val="00C50C8C"/>
    <w:rsid w:val="00C50E4F"/>
    <w:rsid w:val="00C51125"/>
    <w:rsid w:val="00C511F3"/>
    <w:rsid w:val="00C51353"/>
    <w:rsid w:val="00C51B24"/>
    <w:rsid w:val="00C5213B"/>
    <w:rsid w:val="00C5217B"/>
    <w:rsid w:val="00C52215"/>
    <w:rsid w:val="00C523F6"/>
    <w:rsid w:val="00C52572"/>
    <w:rsid w:val="00C52846"/>
    <w:rsid w:val="00C5296E"/>
    <w:rsid w:val="00C52974"/>
    <w:rsid w:val="00C52CD5"/>
    <w:rsid w:val="00C52CFA"/>
    <w:rsid w:val="00C52CFF"/>
    <w:rsid w:val="00C53017"/>
    <w:rsid w:val="00C53166"/>
    <w:rsid w:val="00C53389"/>
    <w:rsid w:val="00C53445"/>
    <w:rsid w:val="00C53494"/>
    <w:rsid w:val="00C5349A"/>
    <w:rsid w:val="00C536A9"/>
    <w:rsid w:val="00C536B6"/>
    <w:rsid w:val="00C53A2B"/>
    <w:rsid w:val="00C53A74"/>
    <w:rsid w:val="00C5402A"/>
    <w:rsid w:val="00C54097"/>
    <w:rsid w:val="00C54209"/>
    <w:rsid w:val="00C5422C"/>
    <w:rsid w:val="00C5435B"/>
    <w:rsid w:val="00C543B1"/>
    <w:rsid w:val="00C543F5"/>
    <w:rsid w:val="00C5443E"/>
    <w:rsid w:val="00C5457A"/>
    <w:rsid w:val="00C5481B"/>
    <w:rsid w:val="00C54B60"/>
    <w:rsid w:val="00C54C5F"/>
    <w:rsid w:val="00C54E85"/>
    <w:rsid w:val="00C54FB4"/>
    <w:rsid w:val="00C550E7"/>
    <w:rsid w:val="00C55124"/>
    <w:rsid w:val="00C55190"/>
    <w:rsid w:val="00C554BC"/>
    <w:rsid w:val="00C556C7"/>
    <w:rsid w:val="00C556C8"/>
    <w:rsid w:val="00C55783"/>
    <w:rsid w:val="00C5582C"/>
    <w:rsid w:val="00C559AE"/>
    <w:rsid w:val="00C55A81"/>
    <w:rsid w:val="00C55C23"/>
    <w:rsid w:val="00C56280"/>
    <w:rsid w:val="00C5630D"/>
    <w:rsid w:val="00C565FF"/>
    <w:rsid w:val="00C567EA"/>
    <w:rsid w:val="00C56E25"/>
    <w:rsid w:val="00C56F13"/>
    <w:rsid w:val="00C57051"/>
    <w:rsid w:val="00C57156"/>
    <w:rsid w:val="00C57217"/>
    <w:rsid w:val="00C57343"/>
    <w:rsid w:val="00C573C3"/>
    <w:rsid w:val="00C574FA"/>
    <w:rsid w:val="00C57542"/>
    <w:rsid w:val="00C57579"/>
    <w:rsid w:val="00C575DE"/>
    <w:rsid w:val="00C575E6"/>
    <w:rsid w:val="00C57611"/>
    <w:rsid w:val="00C57642"/>
    <w:rsid w:val="00C577EE"/>
    <w:rsid w:val="00C57C33"/>
    <w:rsid w:val="00C57C42"/>
    <w:rsid w:val="00C57D15"/>
    <w:rsid w:val="00C57F9F"/>
    <w:rsid w:val="00C57FD8"/>
    <w:rsid w:val="00C602B4"/>
    <w:rsid w:val="00C604B7"/>
    <w:rsid w:val="00C60525"/>
    <w:rsid w:val="00C60629"/>
    <w:rsid w:val="00C607E6"/>
    <w:rsid w:val="00C6094E"/>
    <w:rsid w:val="00C60C95"/>
    <w:rsid w:val="00C60D61"/>
    <w:rsid w:val="00C60DC3"/>
    <w:rsid w:val="00C6108F"/>
    <w:rsid w:val="00C610B8"/>
    <w:rsid w:val="00C61371"/>
    <w:rsid w:val="00C61602"/>
    <w:rsid w:val="00C616F0"/>
    <w:rsid w:val="00C618F0"/>
    <w:rsid w:val="00C61920"/>
    <w:rsid w:val="00C61973"/>
    <w:rsid w:val="00C6198B"/>
    <w:rsid w:val="00C61B63"/>
    <w:rsid w:val="00C61CBF"/>
    <w:rsid w:val="00C61D01"/>
    <w:rsid w:val="00C61D33"/>
    <w:rsid w:val="00C61D8A"/>
    <w:rsid w:val="00C61F5D"/>
    <w:rsid w:val="00C622B6"/>
    <w:rsid w:val="00C62677"/>
    <w:rsid w:val="00C627BE"/>
    <w:rsid w:val="00C62919"/>
    <w:rsid w:val="00C629DE"/>
    <w:rsid w:val="00C62AE3"/>
    <w:rsid w:val="00C62B59"/>
    <w:rsid w:val="00C62C17"/>
    <w:rsid w:val="00C62D9B"/>
    <w:rsid w:val="00C62EDC"/>
    <w:rsid w:val="00C62F25"/>
    <w:rsid w:val="00C62F3B"/>
    <w:rsid w:val="00C62FC6"/>
    <w:rsid w:val="00C6305A"/>
    <w:rsid w:val="00C6315A"/>
    <w:rsid w:val="00C6321C"/>
    <w:rsid w:val="00C63287"/>
    <w:rsid w:val="00C6333A"/>
    <w:rsid w:val="00C633F7"/>
    <w:rsid w:val="00C63962"/>
    <w:rsid w:val="00C639B6"/>
    <w:rsid w:val="00C63A62"/>
    <w:rsid w:val="00C63B02"/>
    <w:rsid w:val="00C63D2A"/>
    <w:rsid w:val="00C63E2D"/>
    <w:rsid w:val="00C64089"/>
    <w:rsid w:val="00C6422E"/>
    <w:rsid w:val="00C64501"/>
    <w:rsid w:val="00C64575"/>
    <w:rsid w:val="00C6478D"/>
    <w:rsid w:val="00C649C0"/>
    <w:rsid w:val="00C649E1"/>
    <w:rsid w:val="00C64A97"/>
    <w:rsid w:val="00C64AC8"/>
    <w:rsid w:val="00C64BB0"/>
    <w:rsid w:val="00C65083"/>
    <w:rsid w:val="00C65261"/>
    <w:rsid w:val="00C65378"/>
    <w:rsid w:val="00C654C8"/>
    <w:rsid w:val="00C65590"/>
    <w:rsid w:val="00C6573F"/>
    <w:rsid w:val="00C657A1"/>
    <w:rsid w:val="00C65816"/>
    <w:rsid w:val="00C65DE4"/>
    <w:rsid w:val="00C65ECA"/>
    <w:rsid w:val="00C65F0C"/>
    <w:rsid w:val="00C65FE4"/>
    <w:rsid w:val="00C66057"/>
    <w:rsid w:val="00C6630C"/>
    <w:rsid w:val="00C66593"/>
    <w:rsid w:val="00C668B3"/>
    <w:rsid w:val="00C66924"/>
    <w:rsid w:val="00C669A3"/>
    <w:rsid w:val="00C66A48"/>
    <w:rsid w:val="00C66A70"/>
    <w:rsid w:val="00C66AFD"/>
    <w:rsid w:val="00C66CA4"/>
    <w:rsid w:val="00C66E16"/>
    <w:rsid w:val="00C66E4B"/>
    <w:rsid w:val="00C66F3C"/>
    <w:rsid w:val="00C66FF3"/>
    <w:rsid w:val="00C67130"/>
    <w:rsid w:val="00C672F4"/>
    <w:rsid w:val="00C676D5"/>
    <w:rsid w:val="00C6778A"/>
    <w:rsid w:val="00C677AA"/>
    <w:rsid w:val="00C677F0"/>
    <w:rsid w:val="00C67972"/>
    <w:rsid w:val="00C679BE"/>
    <w:rsid w:val="00C67B16"/>
    <w:rsid w:val="00C67E93"/>
    <w:rsid w:val="00C70029"/>
    <w:rsid w:val="00C700B0"/>
    <w:rsid w:val="00C7026F"/>
    <w:rsid w:val="00C70400"/>
    <w:rsid w:val="00C708F6"/>
    <w:rsid w:val="00C7092A"/>
    <w:rsid w:val="00C7099A"/>
    <w:rsid w:val="00C70B0C"/>
    <w:rsid w:val="00C70B8F"/>
    <w:rsid w:val="00C70C69"/>
    <w:rsid w:val="00C70CAC"/>
    <w:rsid w:val="00C70CC8"/>
    <w:rsid w:val="00C70DFA"/>
    <w:rsid w:val="00C70E41"/>
    <w:rsid w:val="00C7105D"/>
    <w:rsid w:val="00C713AE"/>
    <w:rsid w:val="00C71562"/>
    <w:rsid w:val="00C715EB"/>
    <w:rsid w:val="00C7184E"/>
    <w:rsid w:val="00C71892"/>
    <w:rsid w:val="00C718A2"/>
    <w:rsid w:val="00C7195B"/>
    <w:rsid w:val="00C719C8"/>
    <w:rsid w:val="00C71CDF"/>
    <w:rsid w:val="00C71DD2"/>
    <w:rsid w:val="00C71E6B"/>
    <w:rsid w:val="00C71ED5"/>
    <w:rsid w:val="00C71F74"/>
    <w:rsid w:val="00C71FE0"/>
    <w:rsid w:val="00C720EA"/>
    <w:rsid w:val="00C72376"/>
    <w:rsid w:val="00C72457"/>
    <w:rsid w:val="00C724D1"/>
    <w:rsid w:val="00C72683"/>
    <w:rsid w:val="00C727DB"/>
    <w:rsid w:val="00C72A20"/>
    <w:rsid w:val="00C72AEB"/>
    <w:rsid w:val="00C72CBE"/>
    <w:rsid w:val="00C72D05"/>
    <w:rsid w:val="00C72E8B"/>
    <w:rsid w:val="00C72F71"/>
    <w:rsid w:val="00C73117"/>
    <w:rsid w:val="00C73186"/>
    <w:rsid w:val="00C734B4"/>
    <w:rsid w:val="00C73618"/>
    <w:rsid w:val="00C736BB"/>
    <w:rsid w:val="00C7377D"/>
    <w:rsid w:val="00C738A8"/>
    <w:rsid w:val="00C73CBC"/>
    <w:rsid w:val="00C73D26"/>
    <w:rsid w:val="00C73E0F"/>
    <w:rsid w:val="00C73E70"/>
    <w:rsid w:val="00C73FC1"/>
    <w:rsid w:val="00C74060"/>
    <w:rsid w:val="00C7415F"/>
    <w:rsid w:val="00C7418B"/>
    <w:rsid w:val="00C741D7"/>
    <w:rsid w:val="00C743D8"/>
    <w:rsid w:val="00C74546"/>
    <w:rsid w:val="00C74757"/>
    <w:rsid w:val="00C74895"/>
    <w:rsid w:val="00C74ABD"/>
    <w:rsid w:val="00C74C46"/>
    <w:rsid w:val="00C74D05"/>
    <w:rsid w:val="00C74DE0"/>
    <w:rsid w:val="00C74FD0"/>
    <w:rsid w:val="00C75621"/>
    <w:rsid w:val="00C75854"/>
    <w:rsid w:val="00C759A3"/>
    <w:rsid w:val="00C759B5"/>
    <w:rsid w:val="00C75D35"/>
    <w:rsid w:val="00C75E00"/>
    <w:rsid w:val="00C76035"/>
    <w:rsid w:val="00C760F2"/>
    <w:rsid w:val="00C761C9"/>
    <w:rsid w:val="00C7655D"/>
    <w:rsid w:val="00C765EE"/>
    <w:rsid w:val="00C7664B"/>
    <w:rsid w:val="00C767B8"/>
    <w:rsid w:val="00C7690A"/>
    <w:rsid w:val="00C769A8"/>
    <w:rsid w:val="00C76ABB"/>
    <w:rsid w:val="00C76AFB"/>
    <w:rsid w:val="00C76CC1"/>
    <w:rsid w:val="00C76CF2"/>
    <w:rsid w:val="00C76D8E"/>
    <w:rsid w:val="00C76DCE"/>
    <w:rsid w:val="00C76F57"/>
    <w:rsid w:val="00C770EC"/>
    <w:rsid w:val="00C77193"/>
    <w:rsid w:val="00C771C9"/>
    <w:rsid w:val="00C771F1"/>
    <w:rsid w:val="00C7742A"/>
    <w:rsid w:val="00C7788F"/>
    <w:rsid w:val="00C77B44"/>
    <w:rsid w:val="00C77D13"/>
    <w:rsid w:val="00C77D66"/>
    <w:rsid w:val="00C8008C"/>
    <w:rsid w:val="00C80121"/>
    <w:rsid w:val="00C80280"/>
    <w:rsid w:val="00C8058C"/>
    <w:rsid w:val="00C806F6"/>
    <w:rsid w:val="00C80760"/>
    <w:rsid w:val="00C8085C"/>
    <w:rsid w:val="00C80AB2"/>
    <w:rsid w:val="00C80C7B"/>
    <w:rsid w:val="00C80D8E"/>
    <w:rsid w:val="00C810A8"/>
    <w:rsid w:val="00C811B7"/>
    <w:rsid w:val="00C816ED"/>
    <w:rsid w:val="00C818D6"/>
    <w:rsid w:val="00C8193A"/>
    <w:rsid w:val="00C81A30"/>
    <w:rsid w:val="00C82040"/>
    <w:rsid w:val="00C82062"/>
    <w:rsid w:val="00C827A8"/>
    <w:rsid w:val="00C82BC5"/>
    <w:rsid w:val="00C82BD9"/>
    <w:rsid w:val="00C83101"/>
    <w:rsid w:val="00C831BE"/>
    <w:rsid w:val="00C83260"/>
    <w:rsid w:val="00C83293"/>
    <w:rsid w:val="00C83450"/>
    <w:rsid w:val="00C837EB"/>
    <w:rsid w:val="00C838C6"/>
    <w:rsid w:val="00C8392C"/>
    <w:rsid w:val="00C83A1D"/>
    <w:rsid w:val="00C83A9B"/>
    <w:rsid w:val="00C83ADC"/>
    <w:rsid w:val="00C83B66"/>
    <w:rsid w:val="00C83D8D"/>
    <w:rsid w:val="00C83D9B"/>
    <w:rsid w:val="00C84153"/>
    <w:rsid w:val="00C842EB"/>
    <w:rsid w:val="00C844B4"/>
    <w:rsid w:val="00C84751"/>
    <w:rsid w:val="00C848DF"/>
    <w:rsid w:val="00C84982"/>
    <w:rsid w:val="00C84A2B"/>
    <w:rsid w:val="00C84AB0"/>
    <w:rsid w:val="00C84CDA"/>
    <w:rsid w:val="00C84D20"/>
    <w:rsid w:val="00C84F63"/>
    <w:rsid w:val="00C84F81"/>
    <w:rsid w:val="00C85391"/>
    <w:rsid w:val="00C85417"/>
    <w:rsid w:val="00C855D2"/>
    <w:rsid w:val="00C85852"/>
    <w:rsid w:val="00C85C4D"/>
    <w:rsid w:val="00C85D84"/>
    <w:rsid w:val="00C85EC2"/>
    <w:rsid w:val="00C85ECE"/>
    <w:rsid w:val="00C85F8C"/>
    <w:rsid w:val="00C85FF6"/>
    <w:rsid w:val="00C863CA"/>
    <w:rsid w:val="00C864C1"/>
    <w:rsid w:val="00C864D9"/>
    <w:rsid w:val="00C86524"/>
    <w:rsid w:val="00C866A1"/>
    <w:rsid w:val="00C86868"/>
    <w:rsid w:val="00C86954"/>
    <w:rsid w:val="00C86968"/>
    <w:rsid w:val="00C86C2C"/>
    <w:rsid w:val="00C86D1F"/>
    <w:rsid w:val="00C86E8D"/>
    <w:rsid w:val="00C87414"/>
    <w:rsid w:val="00C87428"/>
    <w:rsid w:val="00C8746F"/>
    <w:rsid w:val="00C874FE"/>
    <w:rsid w:val="00C87606"/>
    <w:rsid w:val="00C8785A"/>
    <w:rsid w:val="00C878C0"/>
    <w:rsid w:val="00C87BC6"/>
    <w:rsid w:val="00C87C9F"/>
    <w:rsid w:val="00C87E7A"/>
    <w:rsid w:val="00C9011C"/>
    <w:rsid w:val="00C90175"/>
    <w:rsid w:val="00C901C0"/>
    <w:rsid w:val="00C902BA"/>
    <w:rsid w:val="00C903DE"/>
    <w:rsid w:val="00C90494"/>
    <w:rsid w:val="00C90706"/>
    <w:rsid w:val="00C90844"/>
    <w:rsid w:val="00C90B82"/>
    <w:rsid w:val="00C90EDA"/>
    <w:rsid w:val="00C90F59"/>
    <w:rsid w:val="00C9118F"/>
    <w:rsid w:val="00C91283"/>
    <w:rsid w:val="00C91292"/>
    <w:rsid w:val="00C91736"/>
    <w:rsid w:val="00C91910"/>
    <w:rsid w:val="00C91F14"/>
    <w:rsid w:val="00C91FAD"/>
    <w:rsid w:val="00C92126"/>
    <w:rsid w:val="00C92397"/>
    <w:rsid w:val="00C9245B"/>
    <w:rsid w:val="00C92549"/>
    <w:rsid w:val="00C92615"/>
    <w:rsid w:val="00C92668"/>
    <w:rsid w:val="00C9266D"/>
    <w:rsid w:val="00C9267A"/>
    <w:rsid w:val="00C926EE"/>
    <w:rsid w:val="00C9279B"/>
    <w:rsid w:val="00C92A0E"/>
    <w:rsid w:val="00C92B1F"/>
    <w:rsid w:val="00C92C7B"/>
    <w:rsid w:val="00C92FEA"/>
    <w:rsid w:val="00C93028"/>
    <w:rsid w:val="00C93054"/>
    <w:rsid w:val="00C930EE"/>
    <w:rsid w:val="00C931D4"/>
    <w:rsid w:val="00C9339A"/>
    <w:rsid w:val="00C9361B"/>
    <w:rsid w:val="00C93736"/>
    <w:rsid w:val="00C93741"/>
    <w:rsid w:val="00C9381E"/>
    <w:rsid w:val="00C93A26"/>
    <w:rsid w:val="00C93A63"/>
    <w:rsid w:val="00C93B57"/>
    <w:rsid w:val="00C93C1F"/>
    <w:rsid w:val="00C93C21"/>
    <w:rsid w:val="00C93CB3"/>
    <w:rsid w:val="00C93D02"/>
    <w:rsid w:val="00C93D31"/>
    <w:rsid w:val="00C93E2A"/>
    <w:rsid w:val="00C94075"/>
    <w:rsid w:val="00C940F9"/>
    <w:rsid w:val="00C9411A"/>
    <w:rsid w:val="00C94150"/>
    <w:rsid w:val="00C9427F"/>
    <w:rsid w:val="00C943BD"/>
    <w:rsid w:val="00C94420"/>
    <w:rsid w:val="00C9446E"/>
    <w:rsid w:val="00C9449A"/>
    <w:rsid w:val="00C9454E"/>
    <w:rsid w:val="00C94620"/>
    <w:rsid w:val="00C94660"/>
    <w:rsid w:val="00C947C1"/>
    <w:rsid w:val="00C94850"/>
    <w:rsid w:val="00C94864"/>
    <w:rsid w:val="00C94B7C"/>
    <w:rsid w:val="00C94D7D"/>
    <w:rsid w:val="00C94E7C"/>
    <w:rsid w:val="00C950B3"/>
    <w:rsid w:val="00C9510A"/>
    <w:rsid w:val="00C951B6"/>
    <w:rsid w:val="00C953C7"/>
    <w:rsid w:val="00C95528"/>
    <w:rsid w:val="00C95534"/>
    <w:rsid w:val="00C95572"/>
    <w:rsid w:val="00C95780"/>
    <w:rsid w:val="00C959BB"/>
    <w:rsid w:val="00C959D2"/>
    <w:rsid w:val="00C95BA7"/>
    <w:rsid w:val="00C95DB0"/>
    <w:rsid w:val="00C95DE1"/>
    <w:rsid w:val="00C95EA6"/>
    <w:rsid w:val="00C95FB6"/>
    <w:rsid w:val="00C9685A"/>
    <w:rsid w:val="00C96906"/>
    <w:rsid w:val="00C96A4D"/>
    <w:rsid w:val="00C96C32"/>
    <w:rsid w:val="00C96C35"/>
    <w:rsid w:val="00C96E67"/>
    <w:rsid w:val="00C9702A"/>
    <w:rsid w:val="00C97517"/>
    <w:rsid w:val="00C977D4"/>
    <w:rsid w:val="00C97B31"/>
    <w:rsid w:val="00C97D0D"/>
    <w:rsid w:val="00C97D15"/>
    <w:rsid w:val="00C97D49"/>
    <w:rsid w:val="00C97DAB"/>
    <w:rsid w:val="00C97DF0"/>
    <w:rsid w:val="00C97FC9"/>
    <w:rsid w:val="00CA0069"/>
    <w:rsid w:val="00CA0291"/>
    <w:rsid w:val="00CA02C4"/>
    <w:rsid w:val="00CA0426"/>
    <w:rsid w:val="00CA05F8"/>
    <w:rsid w:val="00CA0643"/>
    <w:rsid w:val="00CA0694"/>
    <w:rsid w:val="00CA0B20"/>
    <w:rsid w:val="00CA0B88"/>
    <w:rsid w:val="00CA0C4F"/>
    <w:rsid w:val="00CA0C94"/>
    <w:rsid w:val="00CA0CC6"/>
    <w:rsid w:val="00CA0F3C"/>
    <w:rsid w:val="00CA0F59"/>
    <w:rsid w:val="00CA0F85"/>
    <w:rsid w:val="00CA102B"/>
    <w:rsid w:val="00CA11D2"/>
    <w:rsid w:val="00CA14DD"/>
    <w:rsid w:val="00CA1904"/>
    <w:rsid w:val="00CA19D3"/>
    <w:rsid w:val="00CA1B45"/>
    <w:rsid w:val="00CA1B58"/>
    <w:rsid w:val="00CA1CDD"/>
    <w:rsid w:val="00CA239D"/>
    <w:rsid w:val="00CA2431"/>
    <w:rsid w:val="00CA285D"/>
    <w:rsid w:val="00CA2986"/>
    <w:rsid w:val="00CA2B65"/>
    <w:rsid w:val="00CA2B74"/>
    <w:rsid w:val="00CA2BAF"/>
    <w:rsid w:val="00CA2BFB"/>
    <w:rsid w:val="00CA2D13"/>
    <w:rsid w:val="00CA2E1A"/>
    <w:rsid w:val="00CA2F7D"/>
    <w:rsid w:val="00CA34E6"/>
    <w:rsid w:val="00CA353C"/>
    <w:rsid w:val="00CA39F2"/>
    <w:rsid w:val="00CA3D0C"/>
    <w:rsid w:val="00CA3D8A"/>
    <w:rsid w:val="00CA3E98"/>
    <w:rsid w:val="00CA3F43"/>
    <w:rsid w:val="00CA3F63"/>
    <w:rsid w:val="00CA4263"/>
    <w:rsid w:val="00CA43B6"/>
    <w:rsid w:val="00CA49A3"/>
    <w:rsid w:val="00CA4FC5"/>
    <w:rsid w:val="00CA506A"/>
    <w:rsid w:val="00CA5148"/>
    <w:rsid w:val="00CA51E1"/>
    <w:rsid w:val="00CA5207"/>
    <w:rsid w:val="00CA5227"/>
    <w:rsid w:val="00CA5E84"/>
    <w:rsid w:val="00CA5EEE"/>
    <w:rsid w:val="00CA6054"/>
    <w:rsid w:val="00CA619F"/>
    <w:rsid w:val="00CA61FB"/>
    <w:rsid w:val="00CA623A"/>
    <w:rsid w:val="00CA62C2"/>
    <w:rsid w:val="00CA6365"/>
    <w:rsid w:val="00CA6525"/>
    <w:rsid w:val="00CA6593"/>
    <w:rsid w:val="00CA68BE"/>
    <w:rsid w:val="00CA68C6"/>
    <w:rsid w:val="00CA6932"/>
    <w:rsid w:val="00CA6A61"/>
    <w:rsid w:val="00CA6BF4"/>
    <w:rsid w:val="00CA6D3B"/>
    <w:rsid w:val="00CA6DC9"/>
    <w:rsid w:val="00CA6E2F"/>
    <w:rsid w:val="00CA6E77"/>
    <w:rsid w:val="00CA7331"/>
    <w:rsid w:val="00CA735C"/>
    <w:rsid w:val="00CA74F8"/>
    <w:rsid w:val="00CA7631"/>
    <w:rsid w:val="00CA76C3"/>
    <w:rsid w:val="00CA77A0"/>
    <w:rsid w:val="00CA785D"/>
    <w:rsid w:val="00CA78AB"/>
    <w:rsid w:val="00CA7981"/>
    <w:rsid w:val="00CA79A0"/>
    <w:rsid w:val="00CA7A49"/>
    <w:rsid w:val="00CA7DA4"/>
    <w:rsid w:val="00CA7DDB"/>
    <w:rsid w:val="00CA7E80"/>
    <w:rsid w:val="00CB001B"/>
    <w:rsid w:val="00CB015E"/>
    <w:rsid w:val="00CB0215"/>
    <w:rsid w:val="00CB030C"/>
    <w:rsid w:val="00CB0443"/>
    <w:rsid w:val="00CB048B"/>
    <w:rsid w:val="00CB0568"/>
    <w:rsid w:val="00CB06A2"/>
    <w:rsid w:val="00CB0993"/>
    <w:rsid w:val="00CB0A6C"/>
    <w:rsid w:val="00CB0C92"/>
    <w:rsid w:val="00CB0CA1"/>
    <w:rsid w:val="00CB0F48"/>
    <w:rsid w:val="00CB1172"/>
    <w:rsid w:val="00CB133F"/>
    <w:rsid w:val="00CB1788"/>
    <w:rsid w:val="00CB184A"/>
    <w:rsid w:val="00CB1A9E"/>
    <w:rsid w:val="00CB1CC6"/>
    <w:rsid w:val="00CB1D9E"/>
    <w:rsid w:val="00CB1EE6"/>
    <w:rsid w:val="00CB1F66"/>
    <w:rsid w:val="00CB1FF5"/>
    <w:rsid w:val="00CB20E4"/>
    <w:rsid w:val="00CB23F3"/>
    <w:rsid w:val="00CB242E"/>
    <w:rsid w:val="00CB2469"/>
    <w:rsid w:val="00CB24C7"/>
    <w:rsid w:val="00CB266E"/>
    <w:rsid w:val="00CB26AD"/>
    <w:rsid w:val="00CB26BD"/>
    <w:rsid w:val="00CB27CB"/>
    <w:rsid w:val="00CB2800"/>
    <w:rsid w:val="00CB291D"/>
    <w:rsid w:val="00CB2B37"/>
    <w:rsid w:val="00CB2B64"/>
    <w:rsid w:val="00CB2BFE"/>
    <w:rsid w:val="00CB2C8B"/>
    <w:rsid w:val="00CB2C8F"/>
    <w:rsid w:val="00CB2CFB"/>
    <w:rsid w:val="00CB2EF7"/>
    <w:rsid w:val="00CB2F8C"/>
    <w:rsid w:val="00CB31F8"/>
    <w:rsid w:val="00CB3411"/>
    <w:rsid w:val="00CB3613"/>
    <w:rsid w:val="00CB3A8F"/>
    <w:rsid w:val="00CB3BDD"/>
    <w:rsid w:val="00CB3EAE"/>
    <w:rsid w:val="00CB412D"/>
    <w:rsid w:val="00CB4291"/>
    <w:rsid w:val="00CB4345"/>
    <w:rsid w:val="00CB452D"/>
    <w:rsid w:val="00CB4597"/>
    <w:rsid w:val="00CB4737"/>
    <w:rsid w:val="00CB4797"/>
    <w:rsid w:val="00CB4BE9"/>
    <w:rsid w:val="00CB4F42"/>
    <w:rsid w:val="00CB4FC8"/>
    <w:rsid w:val="00CB4FF7"/>
    <w:rsid w:val="00CB501A"/>
    <w:rsid w:val="00CB5273"/>
    <w:rsid w:val="00CB5354"/>
    <w:rsid w:val="00CB53C1"/>
    <w:rsid w:val="00CB5607"/>
    <w:rsid w:val="00CB56D4"/>
    <w:rsid w:val="00CB5B06"/>
    <w:rsid w:val="00CB5B3D"/>
    <w:rsid w:val="00CB5B4A"/>
    <w:rsid w:val="00CB5B80"/>
    <w:rsid w:val="00CB5D61"/>
    <w:rsid w:val="00CB61EA"/>
    <w:rsid w:val="00CB62F1"/>
    <w:rsid w:val="00CB640D"/>
    <w:rsid w:val="00CB64CC"/>
    <w:rsid w:val="00CB65AA"/>
    <w:rsid w:val="00CB662F"/>
    <w:rsid w:val="00CB6723"/>
    <w:rsid w:val="00CB696A"/>
    <w:rsid w:val="00CB6A14"/>
    <w:rsid w:val="00CB6B8C"/>
    <w:rsid w:val="00CB6B97"/>
    <w:rsid w:val="00CB6C00"/>
    <w:rsid w:val="00CB6CE0"/>
    <w:rsid w:val="00CB7048"/>
    <w:rsid w:val="00CB724F"/>
    <w:rsid w:val="00CB7270"/>
    <w:rsid w:val="00CB74AE"/>
    <w:rsid w:val="00CB7642"/>
    <w:rsid w:val="00CB782B"/>
    <w:rsid w:val="00CB7C0A"/>
    <w:rsid w:val="00CB7E27"/>
    <w:rsid w:val="00CB7E83"/>
    <w:rsid w:val="00CB7EB1"/>
    <w:rsid w:val="00CB7F34"/>
    <w:rsid w:val="00CC00CA"/>
    <w:rsid w:val="00CC0468"/>
    <w:rsid w:val="00CC047A"/>
    <w:rsid w:val="00CC0618"/>
    <w:rsid w:val="00CC0805"/>
    <w:rsid w:val="00CC088C"/>
    <w:rsid w:val="00CC0A7A"/>
    <w:rsid w:val="00CC0C64"/>
    <w:rsid w:val="00CC0CFF"/>
    <w:rsid w:val="00CC0D00"/>
    <w:rsid w:val="00CC0D44"/>
    <w:rsid w:val="00CC0DB7"/>
    <w:rsid w:val="00CC0F19"/>
    <w:rsid w:val="00CC1102"/>
    <w:rsid w:val="00CC1211"/>
    <w:rsid w:val="00CC12C1"/>
    <w:rsid w:val="00CC1501"/>
    <w:rsid w:val="00CC1611"/>
    <w:rsid w:val="00CC1673"/>
    <w:rsid w:val="00CC186A"/>
    <w:rsid w:val="00CC1A8C"/>
    <w:rsid w:val="00CC1BF7"/>
    <w:rsid w:val="00CC1C08"/>
    <w:rsid w:val="00CC1F31"/>
    <w:rsid w:val="00CC226D"/>
    <w:rsid w:val="00CC22FA"/>
    <w:rsid w:val="00CC242E"/>
    <w:rsid w:val="00CC248D"/>
    <w:rsid w:val="00CC24CA"/>
    <w:rsid w:val="00CC29D0"/>
    <w:rsid w:val="00CC2D7E"/>
    <w:rsid w:val="00CC2E93"/>
    <w:rsid w:val="00CC2FCE"/>
    <w:rsid w:val="00CC3039"/>
    <w:rsid w:val="00CC3212"/>
    <w:rsid w:val="00CC3400"/>
    <w:rsid w:val="00CC38E9"/>
    <w:rsid w:val="00CC3BF3"/>
    <w:rsid w:val="00CC3C49"/>
    <w:rsid w:val="00CC3DC8"/>
    <w:rsid w:val="00CC3DD0"/>
    <w:rsid w:val="00CC3FE4"/>
    <w:rsid w:val="00CC4078"/>
    <w:rsid w:val="00CC4103"/>
    <w:rsid w:val="00CC41A5"/>
    <w:rsid w:val="00CC440B"/>
    <w:rsid w:val="00CC4597"/>
    <w:rsid w:val="00CC486C"/>
    <w:rsid w:val="00CC4979"/>
    <w:rsid w:val="00CC4B11"/>
    <w:rsid w:val="00CC4B3F"/>
    <w:rsid w:val="00CC4B5B"/>
    <w:rsid w:val="00CC4B70"/>
    <w:rsid w:val="00CC4F18"/>
    <w:rsid w:val="00CC50DC"/>
    <w:rsid w:val="00CC5134"/>
    <w:rsid w:val="00CC5147"/>
    <w:rsid w:val="00CC5228"/>
    <w:rsid w:val="00CC56C1"/>
    <w:rsid w:val="00CC57FA"/>
    <w:rsid w:val="00CC59BC"/>
    <w:rsid w:val="00CC5B37"/>
    <w:rsid w:val="00CC5F13"/>
    <w:rsid w:val="00CC6242"/>
    <w:rsid w:val="00CC6261"/>
    <w:rsid w:val="00CC650E"/>
    <w:rsid w:val="00CC6610"/>
    <w:rsid w:val="00CC69F6"/>
    <w:rsid w:val="00CC6A8D"/>
    <w:rsid w:val="00CC6AB7"/>
    <w:rsid w:val="00CC6BDE"/>
    <w:rsid w:val="00CC6BE1"/>
    <w:rsid w:val="00CC6D50"/>
    <w:rsid w:val="00CC6D95"/>
    <w:rsid w:val="00CC6EEC"/>
    <w:rsid w:val="00CC717F"/>
    <w:rsid w:val="00CC73CD"/>
    <w:rsid w:val="00CC75A3"/>
    <w:rsid w:val="00CC75C9"/>
    <w:rsid w:val="00CC75E7"/>
    <w:rsid w:val="00CC7703"/>
    <w:rsid w:val="00CC785D"/>
    <w:rsid w:val="00CC788A"/>
    <w:rsid w:val="00CC7A81"/>
    <w:rsid w:val="00CC7C11"/>
    <w:rsid w:val="00CC7DDF"/>
    <w:rsid w:val="00CD01FC"/>
    <w:rsid w:val="00CD0550"/>
    <w:rsid w:val="00CD0601"/>
    <w:rsid w:val="00CD0DD6"/>
    <w:rsid w:val="00CD0E08"/>
    <w:rsid w:val="00CD10BB"/>
    <w:rsid w:val="00CD1108"/>
    <w:rsid w:val="00CD11BC"/>
    <w:rsid w:val="00CD1535"/>
    <w:rsid w:val="00CD1540"/>
    <w:rsid w:val="00CD156E"/>
    <w:rsid w:val="00CD1666"/>
    <w:rsid w:val="00CD183E"/>
    <w:rsid w:val="00CD1C18"/>
    <w:rsid w:val="00CD1CF2"/>
    <w:rsid w:val="00CD1F60"/>
    <w:rsid w:val="00CD2425"/>
    <w:rsid w:val="00CD253D"/>
    <w:rsid w:val="00CD272C"/>
    <w:rsid w:val="00CD2742"/>
    <w:rsid w:val="00CD28AE"/>
    <w:rsid w:val="00CD2908"/>
    <w:rsid w:val="00CD2961"/>
    <w:rsid w:val="00CD29E4"/>
    <w:rsid w:val="00CD29FD"/>
    <w:rsid w:val="00CD2BDA"/>
    <w:rsid w:val="00CD2C21"/>
    <w:rsid w:val="00CD2C46"/>
    <w:rsid w:val="00CD2E30"/>
    <w:rsid w:val="00CD2F00"/>
    <w:rsid w:val="00CD2FD1"/>
    <w:rsid w:val="00CD3006"/>
    <w:rsid w:val="00CD30A8"/>
    <w:rsid w:val="00CD30F8"/>
    <w:rsid w:val="00CD347E"/>
    <w:rsid w:val="00CD3777"/>
    <w:rsid w:val="00CD38CF"/>
    <w:rsid w:val="00CD3BA0"/>
    <w:rsid w:val="00CD3D64"/>
    <w:rsid w:val="00CD3DD6"/>
    <w:rsid w:val="00CD3FCF"/>
    <w:rsid w:val="00CD3FD8"/>
    <w:rsid w:val="00CD40BE"/>
    <w:rsid w:val="00CD4134"/>
    <w:rsid w:val="00CD41D0"/>
    <w:rsid w:val="00CD4248"/>
    <w:rsid w:val="00CD4324"/>
    <w:rsid w:val="00CD4328"/>
    <w:rsid w:val="00CD4503"/>
    <w:rsid w:val="00CD456C"/>
    <w:rsid w:val="00CD48D9"/>
    <w:rsid w:val="00CD4B25"/>
    <w:rsid w:val="00CD4FA5"/>
    <w:rsid w:val="00CD51E1"/>
    <w:rsid w:val="00CD536D"/>
    <w:rsid w:val="00CD54CD"/>
    <w:rsid w:val="00CD55A9"/>
    <w:rsid w:val="00CD5669"/>
    <w:rsid w:val="00CD56A7"/>
    <w:rsid w:val="00CD56C8"/>
    <w:rsid w:val="00CD56E1"/>
    <w:rsid w:val="00CD5997"/>
    <w:rsid w:val="00CD59B5"/>
    <w:rsid w:val="00CD5A39"/>
    <w:rsid w:val="00CD5A80"/>
    <w:rsid w:val="00CD5A8D"/>
    <w:rsid w:val="00CD5B8C"/>
    <w:rsid w:val="00CD5BAE"/>
    <w:rsid w:val="00CD6062"/>
    <w:rsid w:val="00CD61AA"/>
    <w:rsid w:val="00CD62AE"/>
    <w:rsid w:val="00CD63E5"/>
    <w:rsid w:val="00CD64DA"/>
    <w:rsid w:val="00CD6522"/>
    <w:rsid w:val="00CD659A"/>
    <w:rsid w:val="00CD67A9"/>
    <w:rsid w:val="00CD6B43"/>
    <w:rsid w:val="00CD6F89"/>
    <w:rsid w:val="00CD6F98"/>
    <w:rsid w:val="00CD707A"/>
    <w:rsid w:val="00CD7188"/>
    <w:rsid w:val="00CD71DB"/>
    <w:rsid w:val="00CD7460"/>
    <w:rsid w:val="00CD7663"/>
    <w:rsid w:val="00CD776E"/>
    <w:rsid w:val="00CD7C92"/>
    <w:rsid w:val="00CD7D37"/>
    <w:rsid w:val="00CD7F95"/>
    <w:rsid w:val="00CD7FF7"/>
    <w:rsid w:val="00CE04F1"/>
    <w:rsid w:val="00CE057C"/>
    <w:rsid w:val="00CE071C"/>
    <w:rsid w:val="00CE0764"/>
    <w:rsid w:val="00CE07AE"/>
    <w:rsid w:val="00CE07FB"/>
    <w:rsid w:val="00CE0969"/>
    <w:rsid w:val="00CE0A25"/>
    <w:rsid w:val="00CE0A7B"/>
    <w:rsid w:val="00CE0C36"/>
    <w:rsid w:val="00CE0CC0"/>
    <w:rsid w:val="00CE0D6C"/>
    <w:rsid w:val="00CE0D93"/>
    <w:rsid w:val="00CE0F77"/>
    <w:rsid w:val="00CE0FE9"/>
    <w:rsid w:val="00CE124C"/>
    <w:rsid w:val="00CE170B"/>
    <w:rsid w:val="00CE1A22"/>
    <w:rsid w:val="00CE1AC5"/>
    <w:rsid w:val="00CE1C3E"/>
    <w:rsid w:val="00CE1E81"/>
    <w:rsid w:val="00CE1FC9"/>
    <w:rsid w:val="00CE218F"/>
    <w:rsid w:val="00CE21BD"/>
    <w:rsid w:val="00CE2235"/>
    <w:rsid w:val="00CE22CD"/>
    <w:rsid w:val="00CE257D"/>
    <w:rsid w:val="00CE2A19"/>
    <w:rsid w:val="00CE2A5F"/>
    <w:rsid w:val="00CE2A92"/>
    <w:rsid w:val="00CE2C52"/>
    <w:rsid w:val="00CE2C68"/>
    <w:rsid w:val="00CE2D7F"/>
    <w:rsid w:val="00CE2E17"/>
    <w:rsid w:val="00CE3047"/>
    <w:rsid w:val="00CE306D"/>
    <w:rsid w:val="00CE31B5"/>
    <w:rsid w:val="00CE322D"/>
    <w:rsid w:val="00CE3240"/>
    <w:rsid w:val="00CE326F"/>
    <w:rsid w:val="00CE330A"/>
    <w:rsid w:val="00CE3393"/>
    <w:rsid w:val="00CE35CC"/>
    <w:rsid w:val="00CE388A"/>
    <w:rsid w:val="00CE38C6"/>
    <w:rsid w:val="00CE3B36"/>
    <w:rsid w:val="00CE3CA6"/>
    <w:rsid w:val="00CE3CC1"/>
    <w:rsid w:val="00CE40D9"/>
    <w:rsid w:val="00CE42ED"/>
    <w:rsid w:val="00CE43AD"/>
    <w:rsid w:val="00CE43AF"/>
    <w:rsid w:val="00CE44EB"/>
    <w:rsid w:val="00CE46FE"/>
    <w:rsid w:val="00CE4766"/>
    <w:rsid w:val="00CE47CC"/>
    <w:rsid w:val="00CE4915"/>
    <w:rsid w:val="00CE4A51"/>
    <w:rsid w:val="00CE4A68"/>
    <w:rsid w:val="00CE4AB1"/>
    <w:rsid w:val="00CE4D23"/>
    <w:rsid w:val="00CE51CB"/>
    <w:rsid w:val="00CE53F5"/>
    <w:rsid w:val="00CE56B2"/>
    <w:rsid w:val="00CE5757"/>
    <w:rsid w:val="00CE578A"/>
    <w:rsid w:val="00CE57C6"/>
    <w:rsid w:val="00CE5823"/>
    <w:rsid w:val="00CE5A32"/>
    <w:rsid w:val="00CE5A77"/>
    <w:rsid w:val="00CE5C51"/>
    <w:rsid w:val="00CE5CC9"/>
    <w:rsid w:val="00CE5D24"/>
    <w:rsid w:val="00CE5E8E"/>
    <w:rsid w:val="00CE5F4B"/>
    <w:rsid w:val="00CE5FCA"/>
    <w:rsid w:val="00CE6156"/>
    <w:rsid w:val="00CE6160"/>
    <w:rsid w:val="00CE631E"/>
    <w:rsid w:val="00CE636F"/>
    <w:rsid w:val="00CE64FC"/>
    <w:rsid w:val="00CE64FF"/>
    <w:rsid w:val="00CE6522"/>
    <w:rsid w:val="00CE6824"/>
    <w:rsid w:val="00CE6C28"/>
    <w:rsid w:val="00CE6CA7"/>
    <w:rsid w:val="00CE6D8E"/>
    <w:rsid w:val="00CE6F6D"/>
    <w:rsid w:val="00CE753F"/>
    <w:rsid w:val="00CE7545"/>
    <w:rsid w:val="00CE7824"/>
    <w:rsid w:val="00CE7A12"/>
    <w:rsid w:val="00CE7AE5"/>
    <w:rsid w:val="00CE7CE0"/>
    <w:rsid w:val="00CE7D6A"/>
    <w:rsid w:val="00CE7FD1"/>
    <w:rsid w:val="00CF021E"/>
    <w:rsid w:val="00CF0261"/>
    <w:rsid w:val="00CF02E9"/>
    <w:rsid w:val="00CF03A9"/>
    <w:rsid w:val="00CF052E"/>
    <w:rsid w:val="00CF0611"/>
    <w:rsid w:val="00CF066E"/>
    <w:rsid w:val="00CF06FB"/>
    <w:rsid w:val="00CF0757"/>
    <w:rsid w:val="00CF0C42"/>
    <w:rsid w:val="00CF0E69"/>
    <w:rsid w:val="00CF0E91"/>
    <w:rsid w:val="00CF11E8"/>
    <w:rsid w:val="00CF143F"/>
    <w:rsid w:val="00CF17AD"/>
    <w:rsid w:val="00CF18E8"/>
    <w:rsid w:val="00CF18F6"/>
    <w:rsid w:val="00CF19CE"/>
    <w:rsid w:val="00CF20A7"/>
    <w:rsid w:val="00CF2241"/>
    <w:rsid w:val="00CF225E"/>
    <w:rsid w:val="00CF235C"/>
    <w:rsid w:val="00CF2400"/>
    <w:rsid w:val="00CF24D9"/>
    <w:rsid w:val="00CF2525"/>
    <w:rsid w:val="00CF26FA"/>
    <w:rsid w:val="00CF2878"/>
    <w:rsid w:val="00CF29A6"/>
    <w:rsid w:val="00CF2BA1"/>
    <w:rsid w:val="00CF2BA5"/>
    <w:rsid w:val="00CF2D97"/>
    <w:rsid w:val="00CF2FA0"/>
    <w:rsid w:val="00CF304E"/>
    <w:rsid w:val="00CF344F"/>
    <w:rsid w:val="00CF34A4"/>
    <w:rsid w:val="00CF3555"/>
    <w:rsid w:val="00CF3E49"/>
    <w:rsid w:val="00CF3EA4"/>
    <w:rsid w:val="00CF3F14"/>
    <w:rsid w:val="00CF3F43"/>
    <w:rsid w:val="00CF4140"/>
    <w:rsid w:val="00CF441D"/>
    <w:rsid w:val="00CF44FF"/>
    <w:rsid w:val="00CF452A"/>
    <w:rsid w:val="00CF4732"/>
    <w:rsid w:val="00CF47D4"/>
    <w:rsid w:val="00CF4D4F"/>
    <w:rsid w:val="00CF4D86"/>
    <w:rsid w:val="00CF4D9C"/>
    <w:rsid w:val="00CF4EB5"/>
    <w:rsid w:val="00CF4FA4"/>
    <w:rsid w:val="00CF4FD6"/>
    <w:rsid w:val="00CF50F6"/>
    <w:rsid w:val="00CF53FB"/>
    <w:rsid w:val="00CF558A"/>
    <w:rsid w:val="00CF55C2"/>
    <w:rsid w:val="00CF5C1B"/>
    <w:rsid w:val="00CF5D76"/>
    <w:rsid w:val="00CF605E"/>
    <w:rsid w:val="00CF6377"/>
    <w:rsid w:val="00CF65E4"/>
    <w:rsid w:val="00CF6622"/>
    <w:rsid w:val="00CF669B"/>
    <w:rsid w:val="00CF69E2"/>
    <w:rsid w:val="00CF6CFE"/>
    <w:rsid w:val="00CF6D02"/>
    <w:rsid w:val="00CF6D5D"/>
    <w:rsid w:val="00CF6E46"/>
    <w:rsid w:val="00CF6F6D"/>
    <w:rsid w:val="00CF7349"/>
    <w:rsid w:val="00CF735E"/>
    <w:rsid w:val="00CF7379"/>
    <w:rsid w:val="00CF7490"/>
    <w:rsid w:val="00CF76E1"/>
    <w:rsid w:val="00CF7A23"/>
    <w:rsid w:val="00CF7A8A"/>
    <w:rsid w:val="00CF7B8B"/>
    <w:rsid w:val="00CF7BB0"/>
    <w:rsid w:val="00CF7F7F"/>
    <w:rsid w:val="00D00092"/>
    <w:rsid w:val="00D00392"/>
    <w:rsid w:val="00D003C4"/>
    <w:rsid w:val="00D005AE"/>
    <w:rsid w:val="00D0082A"/>
    <w:rsid w:val="00D00944"/>
    <w:rsid w:val="00D009A6"/>
    <w:rsid w:val="00D00A04"/>
    <w:rsid w:val="00D00F69"/>
    <w:rsid w:val="00D0114C"/>
    <w:rsid w:val="00D011C8"/>
    <w:rsid w:val="00D015AC"/>
    <w:rsid w:val="00D01788"/>
    <w:rsid w:val="00D017BF"/>
    <w:rsid w:val="00D01897"/>
    <w:rsid w:val="00D01C53"/>
    <w:rsid w:val="00D01D01"/>
    <w:rsid w:val="00D01E2C"/>
    <w:rsid w:val="00D01F04"/>
    <w:rsid w:val="00D02054"/>
    <w:rsid w:val="00D020F6"/>
    <w:rsid w:val="00D02381"/>
    <w:rsid w:val="00D025BB"/>
    <w:rsid w:val="00D0282C"/>
    <w:rsid w:val="00D0294D"/>
    <w:rsid w:val="00D02B16"/>
    <w:rsid w:val="00D02B35"/>
    <w:rsid w:val="00D02CEC"/>
    <w:rsid w:val="00D02FC8"/>
    <w:rsid w:val="00D03003"/>
    <w:rsid w:val="00D0300E"/>
    <w:rsid w:val="00D033CC"/>
    <w:rsid w:val="00D035A9"/>
    <w:rsid w:val="00D0374B"/>
    <w:rsid w:val="00D03A2E"/>
    <w:rsid w:val="00D03E48"/>
    <w:rsid w:val="00D03E89"/>
    <w:rsid w:val="00D03F6C"/>
    <w:rsid w:val="00D03F72"/>
    <w:rsid w:val="00D03FB0"/>
    <w:rsid w:val="00D04098"/>
    <w:rsid w:val="00D041CF"/>
    <w:rsid w:val="00D04217"/>
    <w:rsid w:val="00D045D0"/>
    <w:rsid w:val="00D04B29"/>
    <w:rsid w:val="00D04B99"/>
    <w:rsid w:val="00D04D3B"/>
    <w:rsid w:val="00D04D79"/>
    <w:rsid w:val="00D05238"/>
    <w:rsid w:val="00D0538A"/>
    <w:rsid w:val="00D054C8"/>
    <w:rsid w:val="00D05501"/>
    <w:rsid w:val="00D05694"/>
    <w:rsid w:val="00D0592C"/>
    <w:rsid w:val="00D059F0"/>
    <w:rsid w:val="00D05A14"/>
    <w:rsid w:val="00D05B02"/>
    <w:rsid w:val="00D05B16"/>
    <w:rsid w:val="00D05B8C"/>
    <w:rsid w:val="00D05C70"/>
    <w:rsid w:val="00D05FEE"/>
    <w:rsid w:val="00D0636D"/>
    <w:rsid w:val="00D06392"/>
    <w:rsid w:val="00D06751"/>
    <w:rsid w:val="00D0680D"/>
    <w:rsid w:val="00D069A7"/>
    <w:rsid w:val="00D070D2"/>
    <w:rsid w:val="00D07491"/>
    <w:rsid w:val="00D076CE"/>
    <w:rsid w:val="00D0788C"/>
    <w:rsid w:val="00D07A53"/>
    <w:rsid w:val="00D07FC5"/>
    <w:rsid w:val="00D07FD8"/>
    <w:rsid w:val="00D10071"/>
    <w:rsid w:val="00D1007F"/>
    <w:rsid w:val="00D104F3"/>
    <w:rsid w:val="00D10539"/>
    <w:rsid w:val="00D10834"/>
    <w:rsid w:val="00D1096F"/>
    <w:rsid w:val="00D10A1B"/>
    <w:rsid w:val="00D10C5E"/>
    <w:rsid w:val="00D10D05"/>
    <w:rsid w:val="00D10D3C"/>
    <w:rsid w:val="00D10EA3"/>
    <w:rsid w:val="00D10F9C"/>
    <w:rsid w:val="00D1100C"/>
    <w:rsid w:val="00D11046"/>
    <w:rsid w:val="00D11067"/>
    <w:rsid w:val="00D111BA"/>
    <w:rsid w:val="00D11218"/>
    <w:rsid w:val="00D112C4"/>
    <w:rsid w:val="00D113DB"/>
    <w:rsid w:val="00D11416"/>
    <w:rsid w:val="00D11468"/>
    <w:rsid w:val="00D1147C"/>
    <w:rsid w:val="00D11887"/>
    <w:rsid w:val="00D11A1F"/>
    <w:rsid w:val="00D11A34"/>
    <w:rsid w:val="00D11B3D"/>
    <w:rsid w:val="00D11BC8"/>
    <w:rsid w:val="00D123BF"/>
    <w:rsid w:val="00D123C3"/>
    <w:rsid w:val="00D126CF"/>
    <w:rsid w:val="00D12708"/>
    <w:rsid w:val="00D127E9"/>
    <w:rsid w:val="00D12913"/>
    <w:rsid w:val="00D12ACB"/>
    <w:rsid w:val="00D12B22"/>
    <w:rsid w:val="00D12B6E"/>
    <w:rsid w:val="00D12DD1"/>
    <w:rsid w:val="00D12E34"/>
    <w:rsid w:val="00D1313D"/>
    <w:rsid w:val="00D13505"/>
    <w:rsid w:val="00D1358C"/>
    <w:rsid w:val="00D135A3"/>
    <w:rsid w:val="00D136AC"/>
    <w:rsid w:val="00D13A27"/>
    <w:rsid w:val="00D13BF1"/>
    <w:rsid w:val="00D13F59"/>
    <w:rsid w:val="00D13FBF"/>
    <w:rsid w:val="00D14027"/>
    <w:rsid w:val="00D14632"/>
    <w:rsid w:val="00D14935"/>
    <w:rsid w:val="00D14993"/>
    <w:rsid w:val="00D14C56"/>
    <w:rsid w:val="00D14D12"/>
    <w:rsid w:val="00D14EEA"/>
    <w:rsid w:val="00D14F14"/>
    <w:rsid w:val="00D1582D"/>
    <w:rsid w:val="00D1588B"/>
    <w:rsid w:val="00D159B4"/>
    <w:rsid w:val="00D15A84"/>
    <w:rsid w:val="00D15BFD"/>
    <w:rsid w:val="00D15C0F"/>
    <w:rsid w:val="00D15C42"/>
    <w:rsid w:val="00D15D9D"/>
    <w:rsid w:val="00D15E36"/>
    <w:rsid w:val="00D160F6"/>
    <w:rsid w:val="00D16336"/>
    <w:rsid w:val="00D1666A"/>
    <w:rsid w:val="00D16693"/>
    <w:rsid w:val="00D166B6"/>
    <w:rsid w:val="00D1676C"/>
    <w:rsid w:val="00D1687D"/>
    <w:rsid w:val="00D16909"/>
    <w:rsid w:val="00D16A73"/>
    <w:rsid w:val="00D16A7B"/>
    <w:rsid w:val="00D16B22"/>
    <w:rsid w:val="00D16B44"/>
    <w:rsid w:val="00D16BDF"/>
    <w:rsid w:val="00D16F86"/>
    <w:rsid w:val="00D16FAB"/>
    <w:rsid w:val="00D16FCE"/>
    <w:rsid w:val="00D17019"/>
    <w:rsid w:val="00D17069"/>
    <w:rsid w:val="00D171AB"/>
    <w:rsid w:val="00D17226"/>
    <w:rsid w:val="00D173AA"/>
    <w:rsid w:val="00D1745D"/>
    <w:rsid w:val="00D1753C"/>
    <w:rsid w:val="00D17561"/>
    <w:rsid w:val="00D1763C"/>
    <w:rsid w:val="00D1769C"/>
    <w:rsid w:val="00D176DB"/>
    <w:rsid w:val="00D1785C"/>
    <w:rsid w:val="00D179BF"/>
    <w:rsid w:val="00D17EA1"/>
    <w:rsid w:val="00D17FEF"/>
    <w:rsid w:val="00D20080"/>
    <w:rsid w:val="00D20127"/>
    <w:rsid w:val="00D20167"/>
    <w:rsid w:val="00D203D3"/>
    <w:rsid w:val="00D204BA"/>
    <w:rsid w:val="00D205DB"/>
    <w:rsid w:val="00D20608"/>
    <w:rsid w:val="00D207FB"/>
    <w:rsid w:val="00D20979"/>
    <w:rsid w:val="00D2099D"/>
    <w:rsid w:val="00D20D10"/>
    <w:rsid w:val="00D20D1D"/>
    <w:rsid w:val="00D211CB"/>
    <w:rsid w:val="00D213EE"/>
    <w:rsid w:val="00D214A3"/>
    <w:rsid w:val="00D2158C"/>
    <w:rsid w:val="00D21650"/>
    <w:rsid w:val="00D21700"/>
    <w:rsid w:val="00D21804"/>
    <w:rsid w:val="00D21850"/>
    <w:rsid w:val="00D218B3"/>
    <w:rsid w:val="00D21BAD"/>
    <w:rsid w:val="00D21E68"/>
    <w:rsid w:val="00D21F77"/>
    <w:rsid w:val="00D21FBB"/>
    <w:rsid w:val="00D22207"/>
    <w:rsid w:val="00D22355"/>
    <w:rsid w:val="00D22502"/>
    <w:rsid w:val="00D2263F"/>
    <w:rsid w:val="00D227D3"/>
    <w:rsid w:val="00D227F7"/>
    <w:rsid w:val="00D229D5"/>
    <w:rsid w:val="00D22B7B"/>
    <w:rsid w:val="00D22C29"/>
    <w:rsid w:val="00D22C8F"/>
    <w:rsid w:val="00D22FB7"/>
    <w:rsid w:val="00D23065"/>
    <w:rsid w:val="00D23193"/>
    <w:rsid w:val="00D2327C"/>
    <w:rsid w:val="00D23900"/>
    <w:rsid w:val="00D2397F"/>
    <w:rsid w:val="00D23AB7"/>
    <w:rsid w:val="00D23D9F"/>
    <w:rsid w:val="00D23E5B"/>
    <w:rsid w:val="00D23EB6"/>
    <w:rsid w:val="00D23F53"/>
    <w:rsid w:val="00D2405E"/>
    <w:rsid w:val="00D2408D"/>
    <w:rsid w:val="00D240A9"/>
    <w:rsid w:val="00D24373"/>
    <w:rsid w:val="00D244A4"/>
    <w:rsid w:val="00D244A5"/>
    <w:rsid w:val="00D245B5"/>
    <w:rsid w:val="00D24642"/>
    <w:rsid w:val="00D2464C"/>
    <w:rsid w:val="00D246EF"/>
    <w:rsid w:val="00D24870"/>
    <w:rsid w:val="00D2488C"/>
    <w:rsid w:val="00D24941"/>
    <w:rsid w:val="00D249FD"/>
    <w:rsid w:val="00D24BB3"/>
    <w:rsid w:val="00D24C47"/>
    <w:rsid w:val="00D24D51"/>
    <w:rsid w:val="00D24DDD"/>
    <w:rsid w:val="00D24F25"/>
    <w:rsid w:val="00D24F78"/>
    <w:rsid w:val="00D24FA6"/>
    <w:rsid w:val="00D25002"/>
    <w:rsid w:val="00D250BB"/>
    <w:rsid w:val="00D251B0"/>
    <w:rsid w:val="00D251F1"/>
    <w:rsid w:val="00D252D7"/>
    <w:rsid w:val="00D2559E"/>
    <w:rsid w:val="00D255BF"/>
    <w:rsid w:val="00D255ED"/>
    <w:rsid w:val="00D25636"/>
    <w:rsid w:val="00D256FA"/>
    <w:rsid w:val="00D257BA"/>
    <w:rsid w:val="00D25EEB"/>
    <w:rsid w:val="00D25FE9"/>
    <w:rsid w:val="00D261BC"/>
    <w:rsid w:val="00D2643A"/>
    <w:rsid w:val="00D26496"/>
    <w:rsid w:val="00D26805"/>
    <w:rsid w:val="00D26812"/>
    <w:rsid w:val="00D26A7E"/>
    <w:rsid w:val="00D26C57"/>
    <w:rsid w:val="00D26D78"/>
    <w:rsid w:val="00D270A4"/>
    <w:rsid w:val="00D270C6"/>
    <w:rsid w:val="00D2712C"/>
    <w:rsid w:val="00D27424"/>
    <w:rsid w:val="00D27426"/>
    <w:rsid w:val="00D2752E"/>
    <w:rsid w:val="00D275F8"/>
    <w:rsid w:val="00D27798"/>
    <w:rsid w:val="00D278DD"/>
    <w:rsid w:val="00D278F5"/>
    <w:rsid w:val="00D27C81"/>
    <w:rsid w:val="00D27CB2"/>
    <w:rsid w:val="00D30269"/>
    <w:rsid w:val="00D3049B"/>
    <w:rsid w:val="00D305FC"/>
    <w:rsid w:val="00D30682"/>
    <w:rsid w:val="00D307E4"/>
    <w:rsid w:val="00D307F9"/>
    <w:rsid w:val="00D30877"/>
    <w:rsid w:val="00D30B9A"/>
    <w:rsid w:val="00D30C18"/>
    <w:rsid w:val="00D30CAD"/>
    <w:rsid w:val="00D30DC3"/>
    <w:rsid w:val="00D310BA"/>
    <w:rsid w:val="00D310CC"/>
    <w:rsid w:val="00D310D2"/>
    <w:rsid w:val="00D3121E"/>
    <w:rsid w:val="00D312D4"/>
    <w:rsid w:val="00D3192E"/>
    <w:rsid w:val="00D31BF8"/>
    <w:rsid w:val="00D31CAC"/>
    <w:rsid w:val="00D320B1"/>
    <w:rsid w:val="00D3218A"/>
    <w:rsid w:val="00D3222E"/>
    <w:rsid w:val="00D32348"/>
    <w:rsid w:val="00D3235E"/>
    <w:rsid w:val="00D323BA"/>
    <w:rsid w:val="00D32800"/>
    <w:rsid w:val="00D32846"/>
    <w:rsid w:val="00D328D0"/>
    <w:rsid w:val="00D32F7B"/>
    <w:rsid w:val="00D33095"/>
    <w:rsid w:val="00D33360"/>
    <w:rsid w:val="00D33583"/>
    <w:rsid w:val="00D33589"/>
    <w:rsid w:val="00D33735"/>
    <w:rsid w:val="00D337A6"/>
    <w:rsid w:val="00D33978"/>
    <w:rsid w:val="00D33AEB"/>
    <w:rsid w:val="00D33CA5"/>
    <w:rsid w:val="00D33D6C"/>
    <w:rsid w:val="00D342AC"/>
    <w:rsid w:val="00D344B7"/>
    <w:rsid w:val="00D344C6"/>
    <w:rsid w:val="00D345FB"/>
    <w:rsid w:val="00D3497F"/>
    <w:rsid w:val="00D34ADF"/>
    <w:rsid w:val="00D34BB1"/>
    <w:rsid w:val="00D34DB9"/>
    <w:rsid w:val="00D34F2F"/>
    <w:rsid w:val="00D35008"/>
    <w:rsid w:val="00D35126"/>
    <w:rsid w:val="00D352DC"/>
    <w:rsid w:val="00D353FD"/>
    <w:rsid w:val="00D354C1"/>
    <w:rsid w:val="00D356CB"/>
    <w:rsid w:val="00D356FF"/>
    <w:rsid w:val="00D35749"/>
    <w:rsid w:val="00D357D1"/>
    <w:rsid w:val="00D3598A"/>
    <w:rsid w:val="00D35C7B"/>
    <w:rsid w:val="00D35EB6"/>
    <w:rsid w:val="00D35FE3"/>
    <w:rsid w:val="00D36287"/>
    <w:rsid w:val="00D36288"/>
    <w:rsid w:val="00D36465"/>
    <w:rsid w:val="00D3646F"/>
    <w:rsid w:val="00D364FC"/>
    <w:rsid w:val="00D365DF"/>
    <w:rsid w:val="00D366B2"/>
    <w:rsid w:val="00D36914"/>
    <w:rsid w:val="00D3693B"/>
    <w:rsid w:val="00D36A02"/>
    <w:rsid w:val="00D36DD5"/>
    <w:rsid w:val="00D36E03"/>
    <w:rsid w:val="00D36EAD"/>
    <w:rsid w:val="00D36FB4"/>
    <w:rsid w:val="00D36FF1"/>
    <w:rsid w:val="00D37172"/>
    <w:rsid w:val="00D37233"/>
    <w:rsid w:val="00D3740B"/>
    <w:rsid w:val="00D37469"/>
    <w:rsid w:val="00D37497"/>
    <w:rsid w:val="00D3756E"/>
    <w:rsid w:val="00D375EA"/>
    <w:rsid w:val="00D376E5"/>
    <w:rsid w:val="00D37757"/>
    <w:rsid w:val="00D377F7"/>
    <w:rsid w:val="00D37AAB"/>
    <w:rsid w:val="00D37B05"/>
    <w:rsid w:val="00D37B26"/>
    <w:rsid w:val="00D37E11"/>
    <w:rsid w:val="00D37ED2"/>
    <w:rsid w:val="00D37EE3"/>
    <w:rsid w:val="00D37FC0"/>
    <w:rsid w:val="00D4005E"/>
    <w:rsid w:val="00D40168"/>
    <w:rsid w:val="00D401A9"/>
    <w:rsid w:val="00D40299"/>
    <w:rsid w:val="00D403DE"/>
    <w:rsid w:val="00D40882"/>
    <w:rsid w:val="00D409EB"/>
    <w:rsid w:val="00D40D1C"/>
    <w:rsid w:val="00D40E84"/>
    <w:rsid w:val="00D41021"/>
    <w:rsid w:val="00D410AE"/>
    <w:rsid w:val="00D415FC"/>
    <w:rsid w:val="00D416C0"/>
    <w:rsid w:val="00D417FD"/>
    <w:rsid w:val="00D41867"/>
    <w:rsid w:val="00D41A36"/>
    <w:rsid w:val="00D41B28"/>
    <w:rsid w:val="00D41B88"/>
    <w:rsid w:val="00D41C8E"/>
    <w:rsid w:val="00D41CE8"/>
    <w:rsid w:val="00D41D27"/>
    <w:rsid w:val="00D41F35"/>
    <w:rsid w:val="00D41F90"/>
    <w:rsid w:val="00D41FEE"/>
    <w:rsid w:val="00D421C8"/>
    <w:rsid w:val="00D4223E"/>
    <w:rsid w:val="00D4271D"/>
    <w:rsid w:val="00D42812"/>
    <w:rsid w:val="00D4282D"/>
    <w:rsid w:val="00D428DB"/>
    <w:rsid w:val="00D42E6D"/>
    <w:rsid w:val="00D42EE7"/>
    <w:rsid w:val="00D432FB"/>
    <w:rsid w:val="00D433C0"/>
    <w:rsid w:val="00D43426"/>
    <w:rsid w:val="00D4352E"/>
    <w:rsid w:val="00D437AA"/>
    <w:rsid w:val="00D43959"/>
    <w:rsid w:val="00D43A7D"/>
    <w:rsid w:val="00D43A86"/>
    <w:rsid w:val="00D44039"/>
    <w:rsid w:val="00D44078"/>
    <w:rsid w:val="00D44365"/>
    <w:rsid w:val="00D445FC"/>
    <w:rsid w:val="00D44625"/>
    <w:rsid w:val="00D446C9"/>
    <w:rsid w:val="00D44736"/>
    <w:rsid w:val="00D4480F"/>
    <w:rsid w:val="00D4495A"/>
    <w:rsid w:val="00D44BF6"/>
    <w:rsid w:val="00D44D83"/>
    <w:rsid w:val="00D45001"/>
    <w:rsid w:val="00D45108"/>
    <w:rsid w:val="00D45166"/>
    <w:rsid w:val="00D4544E"/>
    <w:rsid w:val="00D45687"/>
    <w:rsid w:val="00D45699"/>
    <w:rsid w:val="00D456D9"/>
    <w:rsid w:val="00D4589C"/>
    <w:rsid w:val="00D45A69"/>
    <w:rsid w:val="00D45BD5"/>
    <w:rsid w:val="00D45CCF"/>
    <w:rsid w:val="00D45CF2"/>
    <w:rsid w:val="00D45D80"/>
    <w:rsid w:val="00D45EBB"/>
    <w:rsid w:val="00D45F03"/>
    <w:rsid w:val="00D46145"/>
    <w:rsid w:val="00D46184"/>
    <w:rsid w:val="00D46202"/>
    <w:rsid w:val="00D46233"/>
    <w:rsid w:val="00D462CD"/>
    <w:rsid w:val="00D465CB"/>
    <w:rsid w:val="00D46809"/>
    <w:rsid w:val="00D46858"/>
    <w:rsid w:val="00D46E2B"/>
    <w:rsid w:val="00D46E7A"/>
    <w:rsid w:val="00D47016"/>
    <w:rsid w:val="00D4710C"/>
    <w:rsid w:val="00D47117"/>
    <w:rsid w:val="00D4712F"/>
    <w:rsid w:val="00D471D4"/>
    <w:rsid w:val="00D47216"/>
    <w:rsid w:val="00D472F0"/>
    <w:rsid w:val="00D475AA"/>
    <w:rsid w:val="00D4767A"/>
    <w:rsid w:val="00D479A2"/>
    <w:rsid w:val="00D47B1E"/>
    <w:rsid w:val="00D47B97"/>
    <w:rsid w:val="00D502A9"/>
    <w:rsid w:val="00D503E7"/>
    <w:rsid w:val="00D504D1"/>
    <w:rsid w:val="00D50766"/>
    <w:rsid w:val="00D509AA"/>
    <w:rsid w:val="00D50BA7"/>
    <w:rsid w:val="00D50DE4"/>
    <w:rsid w:val="00D50E33"/>
    <w:rsid w:val="00D51215"/>
    <w:rsid w:val="00D5128C"/>
    <w:rsid w:val="00D5139E"/>
    <w:rsid w:val="00D513AC"/>
    <w:rsid w:val="00D51498"/>
    <w:rsid w:val="00D514DC"/>
    <w:rsid w:val="00D516AA"/>
    <w:rsid w:val="00D517F6"/>
    <w:rsid w:val="00D51927"/>
    <w:rsid w:val="00D5194E"/>
    <w:rsid w:val="00D51A80"/>
    <w:rsid w:val="00D51BEE"/>
    <w:rsid w:val="00D51C38"/>
    <w:rsid w:val="00D51CA7"/>
    <w:rsid w:val="00D51E87"/>
    <w:rsid w:val="00D5227A"/>
    <w:rsid w:val="00D523F0"/>
    <w:rsid w:val="00D526D3"/>
    <w:rsid w:val="00D5295B"/>
    <w:rsid w:val="00D52AC9"/>
    <w:rsid w:val="00D52BA8"/>
    <w:rsid w:val="00D52F6F"/>
    <w:rsid w:val="00D530F5"/>
    <w:rsid w:val="00D531A2"/>
    <w:rsid w:val="00D53377"/>
    <w:rsid w:val="00D53549"/>
    <w:rsid w:val="00D53593"/>
    <w:rsid w:val="00D5365A"/>
    <w:rsid w:val="00D5382A"/>
    <w:rsid w:val="00D53B82"/>
    <w:rsid w:val="00D53F4B"/>
    <w:rsid w:val="00D54209"/>
    <w:rsid w:val="00D542F2"/>
    <w:rsid w:val="00D54781"/>
    <w:rsid w:val="00D54E7E"/>
    <w:rsid w:val="00D54EBA"/>
    <w:rsid w:val="00D54F62"/>
    <w:rsid w:val="00D55369"/>
    <w:rsid w:val="00D5537E"/>
    <w:rsid w:val="00D55393"/>
    <w:rsid w:val="00D554AB"/>
    <w:rsid w:val="00D55800"/>
    <w:rsid w:val="00D55850"/>
    <w:rsid w:val="00D55942"/>
    <w:rsid w:val="00D55AC2"/>
    <w:rsid w:val="00D55B8F"/>
    <w:rsid w:val="00D55C08"/>
    <w:rsid w:val="00D55C20"/>
    <w:rsid w:val="00D55C88"/>
    <w:rsid w:val="00D55E93"/>
    <w:rsid w:val="00D560C4"/>
    <w:rsid w:val="00D5617C"/>
    <w:rsid w:val="00D56180"/>
    <w:rsid w:val="00D56193"/>
    <w:rsid w:val="00D561C7"/>
    <w:rsid w:val="00D563B7"/>
    <w:rsid w:val="00D563C2"/>
    <w:rsid w:val="00D56480"/>
    <w:rsid w:val="00D56500"/>
    <w:rsid w:val="00D56551"/>
    <w:rsid w:val="00D567C6"/>
    <w:rsid w:val="00D56C21"/>
    <w:rsid w:val="00D56C92"/>
    <w:rsid w:val="00D56CC2"/>
    <w:rsid w:val="00D56CE8"/>
    <w:rsid w:val="00D56F79"/>
    <w:rsid w:val="00D570C2"/>
    <w:rsid w:val="00D570D2"/>
    <w:rsid w:val="00D57140"/>
    <w:rsid w:val="00D571BB"/>
    <w:rsid w:val="00D57213"/>
    <w:rsid w:val="00D5765D"/>
    <w:rsid w:val="00D5783F"/>
    <w:rsid w:val="00D578C5"/>
    <w:rsid w:val="00D57947"/>
    <w:rsid w:val="00D579D8"/>
    <w:rsid w:val="00D57E25"/>
    <w:rsid w:val="00D57EBA"/>
    <w:rsid w:val="00D6010D"/>
    <w:rsid w:val="00D60167"/>
    <w:rsid w:val="00D604B2"/>
    <w:rsid w:val="00D604F2"/>
    <w:rsid w:val="00D60601"/>
    <w:rsid w:val="00D6074F"/>
    <w:rsid w:val="00D6086C"/>
    <w:rsid w:val="00D60994"/>
    <w:rsid w:val="00D609AD"/>
    <w:rsid w:val="00D609AE"/>
    <w:rsid w:val="00D60A72"/>
    <w:rsid w:val="00D60FB3"/>
    <w:rsid w:val="00D61036"/>
    <w:rsid w:val="00D61389"/>
    <w:rsid w:val="00D616BB"/>
    <w:rsid w:val="00D61CA0"/>
    <w:rsid w:val="00D61D25"/>
    <w:rsid w:val="00D61D9D"/>
    <w:rsid w:val="00D61E32"/>
    <w:rsid w:val="00D6208F"/>
    <w:rsid w:val="00D620F1"/>
    <w:rsid w:val="00D62106"/>
    <w:rsid w:val="00D621F8"/>
    <w:rsid w:val="00D6287A"/>
    <w:rsid w:val="00D6289A"/>
    <w:rsid w:val="00D62A78"/>
    <w:rsid w:val="00D62B32"/>
    <w:rsid w:val="00D62B97"/>
    <w:rsid w:val="00D62BFC"/>
    <w:rsid w:val="00D62C27"/>
    <w:rsid w:val="00D62D03"/>
    <w:rsid w:val="00D62E3E"/>
    <w:rsid w:val="00D62E6A"/>
    <w:rsid w:val="00D62F6C"/>
    <w:rsid w:val="00D632DE"/>
    <w:rsid w:val="00D63476"/>
    <w:rsid w:val="00D6363B"/>
    <w:rsid w:val="00D63699"/>
    <w:rsid w:val="00D6374F"/>
    <w:rsid w:val="00D63788"/>
    <w:rsid w:val="00D63A92"/>
    <w:rsid w:val="00D63D15"/>
    <w:rsid w:val="00D63DE3"/>
    <w:rsid w:val="00D63F96"/>
    <w:rsid w:val="00D63FDE"/>
    <w:rsid w:val="00D64001"/>
    <w:rsid w:val="00D6426E"/>
    <w:rsid w:val="00D642B5"/>
    <w:rsid w:val="00D6461B"/>
    <w:rsid w:val="00D6472B"/>
    <w:rsid w:val="00D64975"/>
    <w:rsid w:val="00D64A47"/>
    <w:rsid w:val="00D64DFC"/>
    <w:rsid w:val="00D64F55"/>
    <w:rsid w:val="00D64FC6"/>
    <w:rsid w:val="00D65149"/>
    <w:rsid w:val="00D65224"/>
    <w:rsid w:val="00D653B8"/>
    <w:rsid w:val="00D65895"/>
    <w:rsid w:val="00D65A34"/>
    <w:rsid w:val="00D65AC6"/>
    <w:rsid w:val="00D65B45"/>
    <w:rsid w:val="00D65C02"/>
    <w:rsid w:val="00D65C50"/>
    <w:rsid w:val="00D65D51"/>
    <w:rsid w:val="00D65E21"/>
    <w:rsid w:val="00D65E98"/>
    <w:rsid w:val="00D65F6F"/>
    <w:rsid w:val="00D65FF2"/>
    <w:rsid w:val="00D66059"/>
    <w:rsid w:val="00D660A5"/>
    <w:rsid w:val="00D66125"/>
    <w:rsid w:val="00D6617B"/>
    <w:rsid w:val="00D6618A"/>
    <w:rsid w:val="00D66320"/>
    <w:rsid w:val="00D663B5"/>
    <w:rsid w:val="00D66596"/>
    <w:rsid w:val="00D66744"/>
    <w:rsid w:val="00D667CD"/>
    <w:rsid w:val="00D667D3"/>
    <w:rsid w:val="00D6695F"/>
    <w:rsid w:val="00D6697E"/>
    <w:rsid w:val="00D66F9E"/>
    <w:rsid w:val="00D6704E"/>
    <w:rsid w:val="00D67195"/>
    <w:rsid w:val="00D67589"/>
    <w:rsid w:val="00D67606"/>
    <w:rsid w:val="00D678AB"/>
    <w:rsid w:val="00D678F2"/>
    <w:rsid w:val="00D679CA"/>
    <w:rsid w:val="00D67B1B"/>
    <w:rsid w:val="00D67C3C"/>
    <w:rsid w:val="00D67D86"/>
    <w:rsid w:val="00D67DA8"/>
    <w:rsid w:val="00D67E29"/>
    <w:rsid w:val="00D67E8E"/>
    <w:rsid w:val="00D70068"/>
    <w:rsid w:val="00D70168"/>
    <w:rsid w:val="00D70336"/>
    <w:rsid w:val="00D709D5"/>
    <w:rsid w:val="00D70D60"/>
    <w:rsid w:val="00D70DE0"/>
    <w:rsid w:val="00D70F99"/>
    <w:rsid w:val="00D70FEE"/>
    <w:rsid w:val="00D710AF"/>
    <w:rsid w:val="00D7131F"/>
    <w:rsid w:val="00D71358"/>
    <w:rsid w:val="00D71374"/>
    <w:rsid w:val="00D713CD"/>
    <w:rsid w:val="00D717BA"/>
    <w:rsid w:val="00D717CB"/>
    <w:rsid w:val="00D717DA"/>
    <w:rsid w:val="00D71950"/>
    <w:rsid w:val="00D71B30"/>
    <w:rsid w:val="00D71B7D"/>
    <w:rsid w:val="00D71E35"/>
    <w:rsid w:val="00D71FE9"/>
    <w:rsid w:val="00D724BA"/>
    <w:rsid w:val="00D725C8"/>
    <w:rsid w:val="00D72624"/>
    <w:rsid w:val="00D72640"/>
    <w:rsid w:val="00D72CC6"/>
    <w:rsid w:val="00D72D95"/>
    <w:rsid w:val="00D72F54"/>
    <w:rsid w:val="00D73094"/>
    <w:rsid w:val="00D73380"/>
    <w:rsid w:val="00D734E2"/>
    <w:rsid w:val="00D737E8"/>
    <w:rsid w:val="00D7391E"/>
    <w:rsid w:val="00D739B0"/>
    <w:rsid w:val="00D739BF"/>
    <w:rsid w:val="00D73E1A"/>
    <w:rsid w:val="00D73F5F"/>
    <w:rsid w:val="00D74072"/>
    <w:rsid w:val="00D7465C"/>
    <w:rsid w:val="00D74696"/>
    <w:rsid w:val="00D74849"/>
    <w:rsid w:val="00D749F2"/>
    <w:rsid w:val="00D74A8B"/>
    <w:rsid w:val="00D74C91"/>
    <w:rsid w:val="00D74CAE"/>
    <w:rsid w:val="00D74D66"/>
    <w:rsid w:val="00D74D99"/>
    <w:rsid w:val="00D74DA1"/>
    <w:rsid w:val="00D74E00"/>
    <w:rsid w:val="00D74E09"/>
    <w:rsid w:val="00D74E3D"/>
    <w:rsid w:val="00D75172"/>
    <w:rsid w:val="00D752EE"/>
    <w:rsid w:val="00D7553F"/>
    <w:rsid w:val="00D756A3"/>
    <w:rsid w:val="00D75812"/>
    <w:rsid w:val="00D75855"/>
    <w:rsid w:val="00D75966"/>
    <w:rsid w:val="00D75C0E"/>
    <w:rsid w:val="00D75C51"/>
    <w:rsid w:val="00D75D0F"/>
    <w:rsid w:val="00D75E40"/>
    <w:rsid w:val="00D75E7B"/>
    <w:rsid w:val="00D75F15"/>
    <w:rsid w:val="00D75F33"/>
    <w:rsid w:val="00D75FA3"/>
    <w:rsid w:val="00D76158"/>
    <w:rsid w:val="00D76192"/>
    <w:rsid w:val="00D7619A"/>
    <w:rsid w:val="00D761E9"/>
    <w:rsid w:val="00D76279"/>
    <w:rsid w:val="00D762B8"/>
    <w:rsid w:val="00D762E6"/>
    <w:rsid w:val="00D764C9"/>
    <w:rsid w:val="00D766D0"/>
    <w:rsid w:val="00D76875"/>
    <w:rsid w:val="00D76951"/>
    <w:rsid w:val="00D76985"/>
    <w:rsid w:val="00D76A5E"/>
    <w:rsid w:val="00D76D81"/>
    <w:rsid w:val="00D77324"/>
    <w:rsid w:val="00D77366"/>
    <w:rsid w:val="00D77463"/>
    <w:rsid w:val="00D7749A"/>
    <w:rsid w:val="00D775C4"/>
    <w:rsid w:val="00D778F3"/>
    <w:rsid w:val="00D77D55"/>
    <w:rsid w:val="00D77F2F"/>
    <w:rsid w:val="00D77F6C"/>
    <w:rsid w:val="00D8000D"/>
    <w:rsid w:val="00D8051B"/>
    <w:rsid w:val="00D80934"/>
    <w:rsid w:val="00D809A6"/>
    <w:rsid w:val="00D80B76"/>
    <w:rsid w:val="00D80BAD"/>
    <w:rsid w:val="00D80F61"/>
    <w:rsid w:val="00D811BC"/>
    <w:rsid w:val="00D81340"/>
    <w:rsid w:val="00D81551"/>
    <w:rsid w:val="00D815F2"/>
    <w:rsid w:val="00D8165E"/>
    <w:rsid w:val="00D8178C"/>
    <w:rsid w:val="00D8179B"/>
    <w:rsid w:val="00D8198B"/>
    <w:rsid w:val="00D81A02"/>
    <w:rsid w:val="00D81AAA"/>
    <w:rsid w:val="00D81CDC"/>
    <w:rsid w:val="00D81F5C"/>
    <w:rsid w:val="00D82010"/>
    <w:rsid w:val="00D8204C"/>
    <w:rsid w:val="00D82120"/>
    <w:rsid w:val="00D82155"/>
    <w:rsid w:val="00D821B1"/>
    <w:rsid w:val="00D82439"/>
    <w:rsid w:val="00D825C3"/>
    <w:rsid w:val="00D82679"/>
    <w:rsid w:val="00D826C5"/>
    <w:rsid w:val="00D8281E"/>
    <w:rsid w:val="00D82B1F"/>
    <w:rsid w:val="00D82B55"/>
    <w:rsid w:val="00D82C6D"/>
    <w:rsid w:val="00D82F2B"/>
    <w:rsid w:val="00D8325F"/>
    <w:rsid w:val="00D833D0"/>
    <w:rsid w:val="00D835DD"/>
    <w:rsid w:val="00D83645"/>
    <w:rsid w:val="00D839CD"/>
    <w:rsid w:val="00D83BAC"/>
    <w:rsid w:val="00D83BD2"/>
    <w:rsid w:val="00D83C60"/>
    <w:rsid w:val="00D83C88"/>
    <w:rsid w:val="00D83CDD"/>
    <w:rsid w:val="00D83D5F"/>
    <w:rsid w:val="00D83FE3"/>
    <w:rsid w:val="00D8433B"/>
    <w:rsid w:val="00D84359"/>
    <w:rsid w:val="00D843DE"/>
    <w:rsid w:val="00D8448D"/>
    <w:rsid w:val="00D84635"/>
    <w:rsid w:val="00D84C4E"/>
    <w:rsid w:val="00D84E2F"/>
    <w:rsid w:val="00D85001"/>
    <w:rsid w:val="00D8513C"/>
    <w:rsid w:val="00D85403"/>
    <w:rsid w:val="00D8568C"/>
    <w:rsid w:val="00D85B3E"/>
    <w:rsid w:val="00D85C14"/>
    <w:rsid w:val="00D85CD9"/>
    <w:rsid w:val="00D85EAA"/>
    <w:rsid w:val="00D861E2"/>
    <w:rsid w:val="00D862EC"/>
    <w:rsid w:val="00D86318"/>
    <w:rsid w:val="00D86487"/>
    <w:rsid w:val="00D8653F"/>
    <w:rsid w:val="00D8669E"/>
    <w:rsid w:val="00D867DE"/>
    <w:rsid w:val="00D868C4"/>
    <w:rsid w:val="00D8690A"/>
    <w:rsid w:val="00D86976"/>
    <w:rsid w:val="00D86B27"/>
    <w:rsid w:val="00D86CFC"/>
    <w:rsid w:val="00D87137"/>
    <w:rsid w:val="00D8744B"/>
    <w:rsid w:val="00D87465"/>
    <w:rsid w:val="00D8783D"/>
    <w:rsid w:val="00D878C6"/>
    <w:rsid w:val="00D879F7"/>
    <w:rsid w:val="00D87DAF"/>
    <w:rsid w:val="00D87FDD"/>
    <w:rsid w:val="00D90046"/>
    <w:rsid w:val="00D901B5"/>
    <w:rsid w:val="00D90475"/>
    <w:rsid w:val="00D9059C"/>
    <w:rsid w:val="00D90A3D"/>
    <w:rsid w:val="00D90C21"/>
    <w:rsid w:val="00D90C55"/>
    <w:rsid w:val="00D91357"/>
    <w:rsid w:val="00D913BF"/>
    <w:rsid w:val="00D91464"/>
    <w:rsid w:val="00D914DD"/>
    <w:rsid w:val="00D91618"/>
    <w:rsid w:val="00D91732"/>
    <w:rsid w:val="00D917D9"/>
    <w:rsid w:val="00D919B1"/>
    <w:rsid w:val="00D91B4A"/>
    <w:rsid w:val="00D91BC7"/>
    <w:rsid w:val="00D91CB4"/>
    <w:rsid w:val="00D91DEE"/>
    <w:rsid w:val="00D91E1F"/>
    <w:rsid w:val="00D91E62"/>
    <w:rsid w:val="00D91E96"/>
    <w:rsid w:val="00D9247F"/>
    <w:rsid w:val="00D9267D"/>
    <w:rsid w:val="00D927D5"/>
    <w:rsid w:val="00D928BD"/>
    <w:rsid w:val="00D92A41"/>
    <w:rsid w:val="00D92C11"/>
    <w:rsid w:val="00D92E38"/>
    <w:rsid w:val="00D92E79"/>
    <w:rsid w:val="00D92FD8"/>
    <w:rsid w:val="00D9303D"/>
    <w:rsid w:val="00D93052"/>
    <w:rsid w:val="00D93410"/>
    <w:rsid w:val="00D93760"/>
    <w:rsid w:val="00D93B30"/>
    <w:rsid w:val="00D93E11"/>
    <w:rsid w:val="00D93EFA"/>
    <w:rsid w:val="00D9406F"/>
    <w:rsid w:val="00D9408A"/>
    <w:rsid w:val="00D941AD"/>
    <w:rsid w:val="00D94425"/>
    <w:rsid w:val="00D94646"/>
    <w:rsid w:val="00D948B9"/>
    <w:rsid w:val="00D94906"/>
    <w:rsid w:val="00D94E1F"/>
    <w:rsid w:val="00D94F0E"/>
    <w:rsid w:val="00D9505F"/>
    <w:rsid w:val="00D95067"/>
    <w:rsid w:val="00D950B8"/>
    <w:rsid w:val="00D952C5"/>
    <w:rsid w:val="00D952CB"/>
    <w:rsid w:val="00D95524"/>
    <w:rsid w:val="00D95A0B"/>
    <w:rsid w:val="00D95A88"/>
    <w:rsid w:val="00D95C29"/>
    <w:rsid w:val="00D95F79"/>
    <w:rsid w:val="00D96567"/>
    <w:rsid w:val="00D967D4"/>
    <w:rsid w:val="00D967DA"/>
    <w:rsid w:val="00D96916"/>
    <w:rsid w:val="00D96973"/>
    <w:rsid w:val="00D96C37"/>
    <w:rsid w:val="00D96DCC"/>
    <w:rsid w:val="00D96E63"/>
    <w:rsid w:val="00D9714D"/>
    <w:rsid w:val="00D975B9"/>
    <w:rsid w:val="00D978DD"/>
    <w:rsid w:val="00D979AF"/>
    <w:rsid w:val="00D97A23"/>
    <w:rsid w:val="00D97A39"/>
    <w:rsid w:val="00D97AE4"/>
    <w:rsid w:val="00D97D8F"/>
    <w:rsid w:val="00D97F99"/>
    <w:rsid w:val="00DA003E"/>
    <w:rsid w:val="00DA004E"/>
    <w:rsid w:val="00DA0095"/>
    <w:rsid w:val="00DA00E8"/>
    <w:rsid w:val="00DA0141"/>
    <w:rsid w:val="00DA02FD"/>
    <w:rsid w:val="00DA03EA"/>
    <w:rsid w:val="00DA06C5"/>
    <w:rsid w:val="00DA06F9"/>
    <w:rsid w:val="00DA079B"/>
    <w:rsid w:val="00DA07A6"/>
    <w:rsid w:val="00DA0899"/>
    <w:rsid w:val="00DA08E1"/>
    <w:rsid w:val="00DA0B6F"/>
    <w:rsid w:val="00DA0C94"/>
    <w:rsid w:val="00DA0CBD"/>
    <w:rsid w:val="00DA0CE0"/>
    <w:rsid w:val="00DA0E09"/>
    <w:rsid w:val="00DA0F1B"/>
    <w:rsid w:val="00DA0FBB"/>
    <w:rsid w:val="00DA0FD0"/>
    <w:rsid w:val="00DA1001"/>
    <w:rsid w:val="00DA1065"/>
    <w:rsid w:val="00DA10E2"/>
    <w:rsid w:val="00DA113D"/>
    <w:rsid w:val="00DA13AE"/>
    <w:rsid w:val="00DA151A"/>
    <w:rsid w:val="00DA179A"/>
    <w:rsid w:val="00DA17CE"/>
    <w:rsid w:val="00DA1CF5"/>
    <w:rsid w:val="00DA1D01"/>
    <w:rsid w:val="00DA1DB1"/>
    <w:rsid w:val="00DA1E3E"/>
    <w:rsid w:val="00DA1ED5"/>
    <w:rsid w:val="00DA2226"/>
    <w:rsid w:val="00DA25AE"/>
    <w:rsid w:val="00DA25D7"/>
    <w:rsid w:val="00DA2858"/>
    <w:rsid w:val="00DA2881"/>
    <w:rsid w:val="00DA2B2D"/>
    <w:rsid w:val="00DA3001"/>
    <w:rsid w:val="00DA31C7"/>
    <w:rsid w:val="00DA3310"/>
    <w:rsid w:val="00DA34F0"/>
    <w:rsid w:val="00DA35D1"/>
    <w:rsid w:val="00DA35E6"/>
    <w:rsid w:val="00DA3705"/>
    <w:rsid w:val="00DA3A9C"/>
    <w:rsid w:val="00DA3B51"/>
    <w:rsid w:val="00DA45A9"/>
    <w:rsid w:val="00DA4751"/>
    <w:rsid w:val="00DA4961"/>
    <w:rsid w:val="00DA49F2"/>
    <w:rsid w:val="00DA4C0A"/>
    <w:rsid w:val="00DA4C60"/>
    <w:rsid w:val="00DA4C93"/>
    <w:rsid w:val="00DA4D50"/>
    <w:rsid w:val="00DA4D7C"/>
    <w:rsid w:val="00DA4FF2"/>
    <w:rsid w:val="00DA50F9"/>
    <w:rsid w:val="00DA51E9"/>
    <w:rsid w:val="00DA539B"/>
    <w:rsid w:val="00DA54A4"/>
    <w:rsid w:val="00DA54C9"/>
    <w:rsid w:val="00DA594C"/>
    <w:rsid w:val="00DA5963"/>
    <w:rsid w:val="00DA59A6"/>
    <w:rsid w:val="00DA5CE4"/>
    <w:rsid w:val="00DA601C"/>
    <w:rsid w:val="00DA61CC"/>
    <w:rsid w:val="00DA6A3F"/>
    <w:rsid w:val="00DA71BA"/>
    <w:rsid w:val="00DA71FB"/>
    <w:rsid w:val="00DA73BB"/>
    <w:rsid w:val="00DA7894"/>
    <w:rsid w:val="00DA7C7F"/>
    <w:rsid w:val="00DA7D5B"/>
    <w:rsid w:val="00DA7F6C"/>
    <w:rsid w:val="00DA7F89"/>
    <w:rsid w:val="00DB0196"/>
    <w:rsid w:val="00DB0249"/>
    <w:rsid w:val="00DB02D7"/>
    <w:rsid w:val="00DB0318"/>
    <w:rsid w:val="00DB0567"/>
    <w:rsid w:val="00DB05D8"/>
    <w:rsid w:val="00DB07C0"/>
    <w:rsid w:val="00DB0891"/>
    <w:rsid w:val="00DB08F3"/>
    <w:rsid w:val="00DB0AB8"/>
    <w:rsid w:val="00DB0B93"/>
    <w:rsid w:val="00DB0C1E"/>
    <w:rsid w:val="00DB0C97"/>
    <w:rsid w:val="00DB0EB8"/>
    <w:rsid w:val="00DB0F8D"/>
    <w:rsid w:val="00DB1078"/>
    <w:rsid w:val="00DB117F"/>
    <w:rsid w:val="00DB12D8"/>
    <w:rsid w:val="00DB1446"/>
    <w:rsid w:val="00DB1501"/>
    <w:rsid w:val="00DB155D"/>
    <w:rsid w:val="00DB1691"/>
    <w:rsid w:val="00DB17AA"/>
    <w:rsid w:val="00DB17D2"/>
    <w:rsid w:val="00DB1963"/>
    <w:rsid w:val="00DB1A10"/>
    <w:rsid w:val="00DB1F7F"/>
    <w:rsid w:val="00DB230E"/>
    <w:rsid w:val="00DB25E8"/>
    <w:rsid w:val="00DB2BBE"/>
    <w:rsid w:val="00DB2BC7"/>
    <w:rsid w:val="00DB2BF5"/>
    <w:rsid w:val="00DB2C83"/>
    <w:rsid w:val="00DB2F2D"/>
    <w:rsid w:val="00DB2F2F"/>
    <w:rsid w:val="00DB3594"/>
    <w:rsid w:val="00DB35BC"/>
    <w:rsid w:val="00DB37AD"/>
    <w:rsid w:val="00DB383D"/>
    <w:rsid w:val="00DB390E"/>
    <w:rsid w:val="00DB392D"/>
    <w:rsid w:val="00DB397B"/>
    <w:rsid w:val="00DB39F5"/>
    <w:rsid w:val="00DB3AE3"/>
    <w:rsid w:val="00DB3C76"/>
    <w:rsid w:val="00DB3CBF"/>
    <w:rsid w:val="00DB3E0C"/>
    <w:rsid w:val="00DB4129"/>
    <w:rsid w:val="00DB41C4"/>
    <w:rsid w:val="00DB4391"/>
    <w:rsid w:val="00DB499E"/>
    <w:rsid w:val="00DB4AC4"/>
    <w:rsid w:val="00DB4B2E"/>
    <w:rsid w:val="00DB4E28"/>
    <w:rsid w:val="00DB4ED5"/>
    <w:rsid w:val="00DB4EF2"/>
    <w:rsid w:val="00DB5034"/>
    <w:rsid w:val="00DB532A"/>
    <w:rsid w:val="00DB5357"/>
    <w:rsid w:val="00DB55DE"/>
    <w:rsid w:val="00DB5682"/>
    <w:rsid w:val="00DB598C"/>
    <w:rsid w:val="00DB5AD0"/>
    <w:rsid w:val="00DB5B7A"/>
    <w:rsid w:val="00DB5C36"/>
    <w:rsid w:val="00DB5CAB"/>
    <w:rsid w:val="00DB5D04"/>
    <w:rsid w:val="00DB600F"/>
    <w:rsid w:val="00DB62BC"/>
    <w:rsid w:val="00DB636A"/>
    <w:rsid w:val="00DB63B3"/>
    <w:rsid w:val="00DB63BD"/>
    <w:rsid w:val="00DB65DD"/>
    <w:rsid w:val="00DB6946"/>
    <w:rsid w:val="00DB6948"/>
    <w:rsid w:val="00DB69A1"/>
    <w:rsid w:val="00DB6CDF"/>
    <w:rsid w:val="00DB6D8B"/>
    <w:rsid w:val="00DB6E6C"/>
    <w:rsid w:val="00DB6E7A"/>
    <w:rsid w:val="00DB6F91"/>
    <w:rsid w:val="00DB6FC9"/>
    <w:rsid w:val="00DB7200"/>
    <w:rsid w:val="00DB7277"/>
    <w:rsid w:val="00DB73BD"/>
    <w:rsid w:val="00DB7474"/>
    <w:rsid w:val="00DB7860"/>
    <w:rsid w:val="00DB7A9C"/>
    <w:rsid w:val="00DB7BA9"/>
    <w:rsid w:val="00DB7DE6"/>
    <w:rsid w:val="00DB7F07"/>
    <w:rsid w:val="00DB7F5B"/>
    <w:rsid w:val="00DB7FD2"/>
    <w:rsid w:val="00DC0303"/>
    <w:rsid w:val="00DC03F3"/>
    <w:rsid w:val="00DC0457"/>
    <w:rsid w:val="00DC06E7"/>
    <w:rsid w:val="00DC078D"/>
    <w:rsid w:val="00DC078E"/>
    <w:rsid w:val="00DC07C2"/>
    <w:rsid w:val="00DC0A91"/>
    <w:rsid w:val="00DC0B74"/>
    <w:rsid w:val="00DC0D13"/>
    <w:rsid w:val="00DC0D38"/>
    <w:rsid w:val="00DC0DF2"/>
    <w:rsid w:val="00DC0E3C"/>
    <w:rsid w:val="00DC1058"/>
    <w:rsid w:val="00DC10C0"/>
    <w:rsid w:val="00DC11BE"/>
    <w:rsid w:val="00DC13A8"/>
    <w:rsid w:val="00DC147F"/>
    <w:rsid w:val="00DC150A"/>
    <w:rsid w:val="00DC15B5"/>
    <w:rsid w:val="00DC1662"/>
    <w:rsid w:val="00DC1712"/>
    <w:rsid w:val="00DC1800"/>
    <w:rsid w:val="00DC18DF"/>
    <w:rsid w:val="00DC18F4"/>
    <w:rsid w:val="00DC194C"/>
    <w:rsid w:val="00DC1984"/>
    <w:rsid w:val="00DC1C1A"/>
    <w:rsid w:val="00DC1CFC"/>
    <w:rsid w:val="00DC1DDD"/>
    <w:rsid w:val="00DC1E2C"/>
    <w:rsid w:val="00DC2003"/>
    <w:rsid w:val="00DC2025"/>
    <w:rsid w:val="00DC2472"/>
    <w:rsid w:val="00DC24AC"/>
    <w:rsid w:val="00DC2562"/>
    <w:rsid w:val="00DC26FD"/>
    <w:rsid w:val="00DC272C"/>
    <w:rsid w:val="00DC29D3"/>
    <w:rsid w:val="00DC2C10"/>
    <w:rsid w:val="00DC2FB5"/>
    <w:rsid w:val="00DC3071"/>
    <w:rsid w:val="00DC31B4"/>
    <w:rsid w:val="00DC3297"/>
    <w:rsid w:val="00DC33A3"/>
    <w:rsid w:val="00DC342C"/>
    <w:rsid w:val="00DC3545"/>
    <w:rsid w:val="00DC35DD"/>
    <w:rsid w:val="00DC37AB"/>
    <w:rsid w:val="00DC393E"/>
    <w:rsid w:val="00DC3B5B"/>
    <w:rsid w:val="00DC3EAD"/>
    <w:rsid w:val="00DC3EFA"/>
    <w:rsid w:val="00DC3F1A"/>
    <w:rsid w:val="00DC3F21"/>
    <w:rsid w:val="00DC4164"/>
    <w:rsid w:val="00DC422F"/>
    <w:rsid w:val="00DC4392"/>
    <w:rsid w:val="00DC456E"/>
    <w:rsid w:val="00DC4719"/>
    <w:rsid w:val="00DC473F"/>
    <w:rsid w:val="00DC4777"/>
    <w:rsid w:val="00DC4970"/>
    <w:rsid w:val="00DC49BA"/>
    <w:rsid w:val="00DC4A91"/>
    <w:rsid w:val="00DC4B1C"/>
    <w:rsid w:val="00DC4D3D"/>
    <w:rsid w:val="00DC4EB4"/>
    <w:rsid w:val="00DC4F2D"/>
    <w:rsid w:val="00DC5538"/>
    <w:rsid w:val="00DC5578"/>
    <w:rsid w:val="00DC5749"/>
    <w:rsid w:val="00DC57FD"/>
    <w:rsid w:val="00DC58A9"/>
    <w:rsid w:val="00DC591D"/>
    <w:rsid w:val="00DC59EA"/>
    <w:rsid w:val="00DC5B8C"/>
    <w:rsid w:val="00DC5CB3"/>
    <w:rsid w:val="00DC5FFA"/>
    <w:rsid w:val="00DC6119"/>
    <w:rsid w:val="00DC6402"/>
    <w:rsid w:val="00DC6415"/>
    <w:rsid w:val="00DC6587"/>
    <w:rsid w:val="00DC6760"/>
    <w:rsid w:val="00DC6876"/>
    <w:rsid w:val="00DC6926"/>
    <w:rsid w:val="00DC6A26"/>
    <w:rsid w:val="00DC6BA6"/>
    <w:rsid w:val="00DC6CFF"/>
    <w:rsid w:val="00DC6F64"/>
    <w:rsid w:val="00DC6FBF"/>
    <w:rsid w:val="00DC7034"/>
    <w:rsid w:val="00DC707C"/>
    <w:rsid w:val="00DC70C7"/>
    <w:rsid w:val="00DC7141"/>
    <w:rsid w:val="00DC7166"/>
    <w:rsid w:val="00DC7297"/>
    <w:rsid w:val="00DC73CB"/>
    <w:rsid w:val="00DC73D3"/>
    <w:rsid w:val="00DC766C"/>
    <w:rsid w:val="00DC772A"/>
    <w:rsid w:val="00DC791B"/>
    <w:rsid w:val="00DC7A39"/>
    <w:rsid w:val="00DD009F"/>
    <w:rsid w:val="00DD0675"/>
    <w:rsid w:val="00DD06FB"/>
    <w:rsid w:val="00DD082D"/>
    <w:rsid w:val="00DD08D0"/>
    <w:rsid w:val="00DD0BC6"/>
    <w:rsid w:val="00DD0C04"/>
    <w:rsid w:val="00DD0C80"/>
    <w:rsid w:val="00DD0D35"/>
    <w:rsid w:val="00DD0DEA"/>
    <w:rsid w:val="00DD0FD9"/>
    <w:rsid w:val="00DD1235"/>
    <w:rsid w:val="00DD1337"/>
    <w:rsid w:val="00DD135D"/>
    <w:rsid w:val="00DD1361"/>
    <w:rsid w:val="00DD13F0"/>
    <w:rsid w:val="00DD16AE"/>
    <w:rsid w:val="00DD1C8B"/>
    <w:rsid w:val="00DD1DF5"/>
    <w:rsid w:val="00DD1EEC"/>
    <w:rsid w:val="00DD1F92"/>
    <w:rsid w:val="00DD2181"/>
    <w:rsid w:val="00DD2187"/>
    <w:rsid w:val="00DD21A2"/>
    <w:rsid w:val="00DD23D2"/>
    <w:rsid w:val="00DD253E"/>
    <w:rsid w:val="00DD2716"/>
    <w:rsid w:val="00DD27C6"/>
    <w:rsid w:val="00DD2AAA"/>
    <w:rsid w:val="00DD2D26"/>
    <w:rsid w:val="00DD30FE"/>
    <w:rsid w:val="00DD331D"/>
    <w:rsid w:val="00DD3327"/>
    <w:rsid w:val="00DD3415"/>
    <w:rsid w:val="00DD34A6"/>
    <w:rsid w:val="00DD3581"/>
    <w:rsid w:val="00DD378F"/>
    <w:rsid w:val="00DD37DE"/>
    <w:rsid w:val="00DD3847"/>
    <w:rsid w:val="00DD393C"/>
    <w:rsid w:val="00DD3970"/>
    <w:rsid w:val="00DD3976"/>
    <w:rsid w:val="00DD3A36"/>
    <w:rsid w:val="00DD3A96"/>
    <w:rsid w:val="00DD3AA9"/>
    <w:rsid w:val="00DD4016"/>
    <w:rsid w:val="00DD4262"/>
    <w:rsid w:val="00DD42A3"/>
    <w:rsid w:val="00DD446D"/>
    <w:rsid w:val="00DD46BC"/>
    <w:rsid w:val="00DD47DD"/>
    <w:rsid w:val="00DD4990"/>
    <w:rsid w:val="00DD4A38"/>
    <w:rsid w:val="00DD4AA3"/>
    <w:rsid w:val="00DD4B05"/>
    <w:rsid w:val="00DD4ECD"/>
    <w:rsid w:val="00DD4F5F"/>
    <w:rsid w:val="00DD5023"/>
    <w:rsid w:val="00DD5489"/>
    <w:rsid w:val="00DD5608"/>
    <w:rsid w:val="00DD5A0E"/>
    <w:rsid w:val="00DD5A32"/>
    <w:rsid w:val="00DD5AE1"/>
    <w:rsid w:val="00DD5BA6"/>
    <w:rsid w:val="00DD5CBE"/>
    <w:rsid w:val="00DD5DCA"/>
    <w:rsid w:val="00DD5EDC"/>
    <w:rsid w:val="00DD5F6A"/>
    <w:rsid w:val="00DD6095"/>
    <w:rsid w:val="00DD611E"/>
    <w:rsid w:val="00DD615C"/>
    <w:rsid w:val="00DD68BE"/>
    <w:rsid w:val="00DD6A48"/>
    <w:rsid w:val="00DD6E82"/>
    <w:rsid w:val="00DD6E9C"/>
    <w:rsid w:val="00DD6ECD"/>
    <w:rsid w:val="00DD6F2C"/>
    <w:rsid w:val="00DD6F68"/>
    <w:rsid w:val="00DD705E"/>
    <w:rsid w:val="00DD74B2"/>
    <w:rsid w:val="00DD79A7"/>
    <w:rsid w:val="00DD7B66"/>
    <w:rsid w:val="00DD7E9B"/>
    <w:rsid w:val="00DD7FF4"/>
    <w:rsid w:val="00DE0150"/>
    <w:rsid w:val="00DE0448"/>
    <w:rsid w:val="00DE0712"/>
    <w:rsid w:val="00DE085B"/>
    <w:rsid w:val="00DE094D"/>
    <w:rsid w:val="00DE0A1E"/>
    <w:rsid w:val="00DE0A54"/>
    <w:rsid w:val="00DE0B0B"/>
    <w:rsid w:val="00DE0E4D"/>
    <w:rsid w:val="00DE0EA5"/>
    <w:rsid w:val="00DE0FFF"/>
    <w:rsid w:val="00DE105E"/>
    <w:rsid w:val="00DE118F"/>
    <w:rsid w:val="00DE12DB"/>
    <w:rsid w:val="00DE1375"/>
    <w:rsid w:val="00DE17A2"/>
    <w:rsid w:val="00DE1948"/>
    <w:rsid w:val="00DE1BB0"/>
    <w:rsid w:val="00DE1BFC"/>
    <w:rsid w:val="00DE1CA8"/>
    <w:rsid w:val="00DE1E28"/>
    <w:rsid w:val="00DE1E67"/>
    <w:rsid w:val="00DE21DB"/>
    <w:rsid w:val="00DE220B"/>
    <w:rsid w:val="00DE2239"/>
    <w:rsid w:val="00DE22BB"/>
    <w:rsid w:val="00DE22D5"/>
    <w:rsid w:val="00DE2598"/>
    <w:rsid w:val="00DE2649"/>
    <w:rsid w:val="00DE26F3"/>
    <w:rsid w:val="00DE2762"/>
    <w:rsid w:val="00DE291F"/>
    <w:rsid w:val="00DE2BF7"/>
    <w:rsid w:val="00DE2C20"/>
    <w:rsid w:val="00DE2DF6"/>
    <w:rsid w:val="00DE2E8A"/>
    <w:rsid w:val="00DE2E94"/>
    <w:rsid w:val="00DE2EF9"/>
    <w:rsid w:val="00DE30D0"/>
    <w:rsid w:val="00DE30D7"/>
    <w:rsid w:val="00DE3182"/>
    <w:rsid w:val="00DE33E5"/>
    <w:rsid w:val="00DE3492"/>
    <w:rsid w:val="00DE3628"/>
    <w:rsid w:val="00DE38F3"/>
    <w:rsid w:val="00DE38FD"/>
    <w:rsid w:val="00DE39A2"/>
    <w:rsid w:val="00DE3CB3"/>
    <w:rsid w:val="00DE3D3C"/>
    <w:rsid w:val="00DE3E7B"/>
    <w:rsid w:val="00DE3F66"/>
    <w:rsid w:val="00DE4076"/>
    <w:rsid w:val="00DE43F7"/>
    <w:rsid w:val="00DE441E"/>
    <w:rsid w:val="00DE466E"/>
    <w:rsid w:val="00DE4692"/>
    <w:rsid w:val="00DE474E"/>
    <w:rsid w:val="00DE4BB2"/>
    <w:rsid w:val="00DE4C6D"/>
    <w:rsid w:val="00DE4D04"/>
    <w:rsid w:val="00DE4FA2"/>
    <w:rsid w:val="00DE5071"/>
    <w:rsid w:val="00DE509A"/>
    <w:rsid w:val="00DE50B0"/>
    <w:rsid w:val="00DE5472"/>
    <w:rsid w:val="00DE54C4"/>
    <w:rsid w:val="00DE550E"/>
    <w:rsid w:val="00DE554B"/>
    <w:rsid w:val="00DE565B"/>
    <w:rsid w:val="00DE5713"/>
    <w:rsid w:val="00DE5722"/>
    <w:rsid w:val="00DE57BB"/>
    <w:rsid w:val="00DE5856"/>
    <w:rsid w:val="00DE59D6"/>
    <w:rsid w:val="00DE5D76"/>
    <w:rsid w:val="00DE5D8C"/>
    <w:rsid w:val="00DE5DC1"/>
    <w:rsid w:val="00DE5DEB"/>
    <w:rsid w:val="00DE5E6C"/>
    <w:rsid w:val="00DE6033"/>
    <w:rsid w:val="00DE61A3"/>
    <w:rsid w:val="00DE673F"/>
    <w:rsid w:val="00DE6756"/>
    <w:rsid w:val="00DE6851"/>
    <w:rsid w:val="00DE6B37"/>
    <w:rsid w:val="00DE6CAD"/>
    <w:rsid w:val="00DE731C"/>
    <w:rsid w:val="00DE7391"/>
    <w:rsid w:val="00DE73D3"/>
    <w:rsid w:val="00DE7615"/>
    <w:rsid w:val="00DE77AD"/>
    <w:rsid w:val="00DE7818"/>
    <w:rsid w:val="00DE786F"/>
    <w:rsid w:val="00DE7AE2"/>
    <w:rsid w:val="00DE7E82"/>
    <w:rsid w:val="00DE7EDE"/>
    <w:rsid w:val="00DE7FF3"/>
    <w:rsid w:val="00DF00E6"/>
    <w:rsid w:val="00DF0519"/>
    <w:rsid w:val="00DF053C"/>
    <w:rsid w:val="00DF06AD"/>
    <w:rsid w:val="00DF0A5E"/>
    <w:rsid w:val="00DF0E1D"/>
    <w:rsid w:val="00DF0F98"/>
    <w:rsid w:val="00DF129D"/>
    <w:rsid w:val="00DF12F3"/>
    <w:rsid w:val="00DF132F"/>
    <w:rsid w:val="00DF13A8"/>
    <w:rsid w:val="00DF157E"/>
    <w:rsid w:val="00DF1652"/>
    <w:rsid w:val="00DF18C9"/>
    <w:rsid w:val="00DF1B41"/>
    <w:rsid w:val="00DF1BA2"/>
    <w:rsid w:val="00DF1CEC"/>
    <w:rsid w:val="00DF1E4D"/>
    <w:rsid w:val="00DF1F1D"/>
    <w:rsid w:val="00DF1F55"/>
    <w:rsid w:val="00DF1F73"/>
    <w:rsid w:val="00DF20D7"/>
    <w:rsid w:val="00DF2353"/>
    <w:rsid w:val="00DF243E"/>
    <w:rsid w:val="00DF25DE"/>
    <w:rsid w:val="00DF2713"/>
    <w:rsid w:val="00DF2B49"/>
    <w:rsid w:val="00DF2C25"/>
    <w:rsid w:val="00DF2D06"/>
    <w:rsid w:val="00DF30B8"/>
    <w:rsid w:val="00DF30FC"/>
    <w:rsid w:val="00DF3150"/>
    <w:rsid w:val="00DF3257"/>
    <w:rsid w:val="00DF32B9"/>
    <w:rsid w:val="00DF33A9"/>
    <w:rsid w:val="00DF33BD"/>
    <w:rsid w:val="00DF3889"/>
    <w:rsid w:val="00DF38F5"/>
    <w:rsid w:val="00DF3955"/>
    <w:rsid w:val="00DF3B36"/>
    <w:rsid w:val="00DF3BAC"/>
    <w:rsid w:val="00DF3E37"/>
    <w:rsid w:val="00DF3EE5"/>
    <w:rsid w:val="00DF4018"/>
    <w:rsid w:val="00DF41D6"/>
    <w:rsid w:val="00DF41DE"/>
    <w:rsid w:val="00DF424B"/>
    <w:rsid w:val="00DF4283"/>
    <w:rsid w:val="00DF431E"/>
    <w:rsid w:val="00DF4679"/>
    <w:rsid w:val="00DF480D"/>
    <w:rsid w:val="00DF48E8"/>
    <w:rsid w:val="00DF4A52"/>
    <w:rsid w:val="00DF4DBD"/>
    <w:rsid w:val="00DF4E52"/>
    <w:rsid w:val="00DF5200"/>
    <w:rsid w:val="00DF54D6"/>
    <w:rsid w:val="00DF589E"/>
    <w:rsid w:val="00DF5909"/>
    <w:rsid w:val="00DF5A45"/>
    <w:rsid w:val="00DF5A56"/>
    <w:rsid w:val="00DF5B3D"/>
    <w:rsid w:val="00DF61E4"/>
    <w:rsid w:val="00DF63D3"/>
    <w:rsid w:val="00DF6454"/>
    <w:rsid w:val="00DF6527"/>
    <w:rsid w:val="00DF6683"/>
    <w:rsid w:val="00DF691A"/>
    <w:rsid w:val="00DF69A8"/>
    <w:rsid w:val="00DF69E9"/>
    <w:rsid w:val="00DF6AE3"/>
    <w:rsid w:val="00DF6AE5"/>
    <w:rsid w:val="00DF6CB6"/>
    <w:rsid w:val="00DF6D68"/>
    <w:rsid w:val="00DF6E3D"/>
    <w:rsid w:val="00DF6FAB"/>
    <w:rsid w:val="00DF6FCD"/>
    <w:rsid w:val="00DF754D"/>
    <w:rsid w:val="00DF7664"/>
    <w:rsid w:val="00DF794A"/>
    <w:rsid w:val="00DF7965"/>
    <w:rsid w:val="00DF7AC8"/>
    <w:rsid w:val="00DF7CF8"/>
    <w:rsid w:val="00DF7FA7"/>
    <w:rsid w:val="00E0003B"/>
    <w:rsid w:val="00E000A8"/>
    <w:rsid w:val="00E001C5"/>
    <w:rsid w:val="00E00247"/>
    <w:rsid w:val="00E00310"/>
    <w:rsid w:val="00E00539"/>
    <w:rsid w:val="00E00550"/>
    <w:rsid w:val="00E0059A"/>
    <w:rsid w:val="00E006F2"/>
    <w:rsid w:val="00E0072B"/>
    <w:rsid w:val="00E007C9"/>
    <w:rsid w:val="00E00803"/>
    <w:rsid w:val="00E00811"/>
    <w:rsid w:val="00E008B5"/>
    <w:rsid w:val="00E00E5F"/>
    <w:rsid w:val="00E00ECA"/>
    <w:rsid w:val="00E011A4"/>
    <w:rsid w:val="00E01270"/>
    <w:rsid w:val="00E0146B"/>
    <w:rsid w:val="00E014C3"/>
    <w:rsid w:val="00E01543"/>
    <w:rsid w:val="00E01565"/>
    <w:rsid w:val="00E01685"/>
    <w:rsid w:val="00E01728"/>
    <w:rsid w:val="00E0184D"/>
    <w:rsid w:val="00E01BBE"/>
    <w:rsid w:val="00E01C4E"/>
    <w:rsid w:val="00E01CFD"/>
    <w:rsid w:val="00E01D37"/>
    <w:rsid w:val="00E01DE8"/>
    <w:rsid w:val="00E01DFD"/>
    <w:rsid w:val="00E01E53"/>
    <w:rsid w:val="00E02078"/>
    <w:rsid w:val="00E020EC"/>
    <w:rsid w:val="00E022BC"/>
    <w:rsid w:val="00E023C0"/>
    <w:rsid w:val="00E025B3"/>
    <w:rsid w:val="00E02787"/>
    <w:rsid w:val="00E027F8"/>
    <w:rsid w:val="00E03030"/>
    <w:rsid w:val="00E03279"/>
    <w:rsid w:val="00E03411"/>
    <w:rsid w:val="00E03588"/>
    <w:rsid w:val="00E0379E"/>
    <w:rsid w:val="00E037FD"/>
    <w:rsid w:val="00E03AC0"/>
    <w:rsid w:val="00E03C15"/>
    <w:rsid w:val="00E03C9F"/>
    <w:rsid w:val="00E03CE3"/>
    <w:rsid w:val="00E03D43"/>
    <w:rsid w:val="00E03E39"/>
    <w:rsid w:val="00E03F31"/>
    <w:rsid w:val="00E03FB8"/>
    <w:rsid w:val="00E03FF8"/>
    <w:rsid w:val="00E041B1"/>
    <w:rsid w:val="00E04206"/>
    <w:rsid w:val="00E04274"/>
    <w:rsid w:val="00E04562"/>
    <w:rsid w:val="00E045D5"/>
    <w:rsid w:val="00E045ED"/>
    <w:rsid w:val="00E047AE"/>
    <w:rsid w:val="00E04A17"/>
    <w:rsid w:val="00E04E5D"/>
    <w:rsid w:val="00E0522B"/>
    <w:rsid w:val="00E053AB"/>
    <w:rsid w:val="00E05647"/>
    <w:rsid w:val="00E05C75"/>
    <w:rsid w:val="00E05CD2"/>
    <w:rsid w:val="00E05D5F"/>
    <w:rsid w:val="00E06055"/>
    <w:rsid w:val="00E060A7"/>
    <w:rsid w:val="00E062D1"/>
    <w:rsid w:val="00E063BD"/>
    <w:rsid w:val="00E06469"/>
    <w:rsid w:val="00E0675A"/>
    <w:rsid w:val="00E06AAD"/>
    <w:rsid w:val="00E06AF9"/>
    <w:rsid w:val="00E06C72"/>
    <w:rsid w:val="00E06FAC"/>
    <w:rsid w:val="00E07281"/>
    <w:rsid w:val="00E073D0"/>
    <w:rsid w:val="00E0740C"/>
    <w:rsid w:val="00E07507"/>
    <w:rsid w:val="00E07805"/>
    <w:rsid w:val="00E07DE1"/>
    <w:rsid w:val="00E10050"/>
    <w:rsid w:val="00E101FD"/>
    <w:rsid w:val="00E10226"/>
    <w:rsid w:val="00E10309"/>
    <w:rsid w:val="00E105F9"/>
    <w:rsid w:val="00E10647"/>
    <w:rsid w:val="00E106EA"/>
    <w:rsid w:val="00E10764"/>
    <w:rsid w:val="00E1081D"/>
    <w:rsid w:val="00E10887"/>
    <w:rsid w:val="00E109F1"/>
    <w:rsid w:val="00E10A46"/>
    <w:rsid w:val="00E10C04"/>
    <w:rsid w:val="00E10D2D"/>
    <w:rsid w:val="00E10D5D"/>
    <w:rsid w:val="00E10E29"/>
    <w:rsid w:val="00E10E58"/>
    <w:rsid w:val="00E10F71"/>
    <w:rsid w:val="00E10F76"/>
    <w:rsid w:val="00E10F84"/>
    <w:rsid w:val="00E1120E"/>
    <w:rsid w:val="00E114F9"/>
    <w:rsid w:val="00E1172A"/>
    <w:rsid w:val="00E11762"/>
    <w:rsid w:val="00E1187B"/>
    <w:rsid w:val="00E11BA1"/>
    <w:rsid w:val="00E11C77"/>
    <w:rsid w:val="00E11D0A"/>
    <w:rsid w:val="00E11D99"/>
    <w:rsid w:val="00E11F69"/>
    <w:rsid w:val="00E121EB"/>
    <w:rsid w:val="00E1252F"/>
    <w:rsid w:val="00E126E4"/>
    <w:rsid w:val="00E12A47"/>
    <w:rsid w:val="00E12C97"/>
    <w:rsid w:val="00E12CD7"/>
    <w:rsid w:val="00E12FA0"/>
    <w:rsid w:val="00E12FD9"/>
    <w:rsid w:val="00E130B9"/>
    <w:rsid w:val="00E133EE"/>
    <w:rsid w:val="00E134BC"/>
    <w:rsid w:val="00E13561"/>
    <w:rsid w:val="00E135E3"/>
    <w:rsid w:val="00E13886"/>
    <w:rsid w:val="00E139C5"/>
    <w:rsid w:val="00E13AAC"/>
    <w:rsid w:val="00E13BA5"/>
    <w:rsid w:val="00E13C46"/>
    <w:rsid w:val="00E13E3E"/>
    <w:rsid w:val="00E13E46"/>
    <w:rsid w:val="00E140D6"/>
    <w:rsid w:val="00E1426C"/>
    <w:rsid w:val="00E14458"/>
    <w:rsid w:val="00E14576"/>
    <w:rsid w:val="00E14588"/>
    <w:rsid w:val="00E1477D"/>
    <w:rsid w:val="00E14806"/>
    <w:rsid w:val="00E14824"/>
    <w:rsid w:val="00E1497A"/>
    <w:rsid w:val="00E14A39"/>
    <w:rsid w:val="00E14BB4"/>
    <w:rsid w:val="00E14BD4"/>
    <w:rsid w:val="00E14E5F"/>
    <w:rsid w:val="00E15395"/>
    <w:rsid w:val="00E153F4"/>
    <w:rsid w:val="00E15477"/>
    <w:rsid w:val="00E15529"/>
    <w:rsid w:val="00E157CA"/>
    <w:rsid w:val="00E15872"/>
    <w:rsid w:val="00E15AA8"/>
    <w:rsid w:val="00E15AC4"/>
    <w:rsid w:val="00E15ADD"/>
    <w:rsid w:val="00E15D39"/>
    <w:rsid w:val="00E15E27"/>
    <w:rsid w:val="00E15F8E"/>
    <w:rsid w:val="00E16141"/>
    <w:rsid w:val="00E16290"/>
    <w:rsid w:val="00E17118"/>
    <w:rsid w:val="00E174E5"/>
    <w:rsid w:val="00E17770"/>
    <w:rsid w:val="00E1778F"/>
    <w:rsid w:val="00E17A0B"/>
    <w:rsid w:val="00E17A1D"/>
    <w:rsid w:val="00E17A3B"/>
    <w:rsid w:val="00E17ACB"/>
    <w:rsid w:val="00E17AF4"/>
    <w:rsid w:val="00E17B48"/>
    <w:rsid w:val="00E17D5B"/>
    <w:rsid w:val="00E200DB"/>
    <w:rsid w:val="00E202EF"/>
    <w:rsid w:val="00E204EA"/>
    <w:rsid w:val="00E204F1"/>
    <w:rsid w:val="00E207F1"/>
    <w:rsid w:val="00E20AE4"/>
    <w:rsid w:val="00E20E58"/>
    <w:rsid w:val="00E20EB8"/>
    <w:rsid w:val="00E20F06"/>
    <w:rsid w:val="00E21090"/>
    <w:rsid w:val="00E211B7"/>
    <w:rsid w:val="00E21432"/>
    <w:rsid w:val="00E21561"/>
    <w:rsid w:val="00E21580"/>
    <w:rsid w:val="00E21841"/>
    <w:rsid w:val="00E219C3"/>
    <w:rsid w:val="00E21B6A"/>
    <w:rsid w:val="00E21C20"/>
    <w:rsid w:val="00E21C49"/>
    <w:rsid w:val="00E21DCB"/>
    <w:rsid w:val="00E21DF6"/>
    <w:rsid w:val="00E226C9"/>
    <w:rsid w:val="00E22766"/>
    <w:rsid w:val="00E228A2"/>
    <w:rsid w:val="00E22B41"/>
    <w:rsid w:val="00E22B67"/>
    <w:rsid w:val="00E22C4F"/>
    <w:rsid w:val="00E230EA"/>
    <w:rsid w:val="00E2330B"/>
    <w:rsid w:val="00E23327"/>
    <w:rsid w:val="00E23431"/>
    <w:rsid w:val="00E23475"/>
    <w:rsid w:val="00E23484"/>
    <w:rsid w:val="00E23569"/>
    <w:rsid w:val="00E23584"/>
    <w:rsid w:val="00E23728"/>
    <w:rsid w:val="00E23A78"/>
    <w:rsid w:val="00E23B7E"/>
    <w:rsid w:val="00E23D21"/>
    <w:rsid w:val="00E23F97"/>
    <w:rsid w:val="00E240EB"/>
    <w:rsid w:val="00E24256"/>
    <w:rsid w:val="00E243F5"/>
    <w:rsid w:val="00E24450"/>
    <w:rsid w:val="00E24480"/>
    <w:rsid w:val="00E244A2"/>
    <w:rsid w:val="00E244F2"/>
    <w:rsid w:val="00E24687"/>
    <w:rsid w:val="00E249A1"/>
    <w:rsid w:val="00E24A8C"/>
    <w:rsid w:val="00E24B8A"/>
    <w:rsid w:val="00E24C62"/>
    <w:rsid w:val="00E24D64"/>
    <w:rsid w:val="00E24E14"/>
    <w:rsid w:val="00E24EE0"/>
    <w:rsid w:val="00E24FC0"/>
    <w:rsid w:val="00E2512B"/>
    <w:rsid w:val="00E253A4"/>
    <w:rsid w:val="00E25650"/>
    <w:rsid w:val="00E256F4"/>
    <w:rsid w:val="00E2570D"/>
    <w:rsid w:val="00E257BD"/>
    <w:rsid w:val="00E25907"/>
    <w:rsid w:val="00E25B1E"/>
    <w:rsid w:val="00E25EED"/>
    <w:rsid w:val="00E25F84"/>
    <w:rsid w:val="00E26080"/>
    <w:rsid w:val="00E26331"/>
    <w:rsid w:val="00E2634E"/>
    <w:rsid w:val="00E26375"/>
    <w:rsid w:val="00E264CC"/>
    <w:rsid w:val="00E26618"/>
    <w:rsid w:val="00E266B6"/>
    <w:rsid w:val="00E267FF"/>
    <w:rsid w:val="00E26968"/>
    <w:rsid w:val="00E269C7"/>
    <w:rsid w:val="00E26B15"/>
    <w:rsid w:val="00E26B99"/>
    <w:rsid w:val="00E26C44"/>
    <w:rsid w:val="00E26CEE"/>
    <w:rsid w:val="00E26DB0"/>
    <w:rsid w:val="00E27071"/>
    <w:rsid w:val="00E271CA"/>
    <w:rsid w:val="00E27240"/>
    <w:rsid w:val="00E2743F"/>
    <w:rsid w:val="00E27769"/>
    <w:rsid w:val="00E27821"/>
    <w:rsid w:val="00E278FC"/>
    <w:rsid w:val="00E27A48"/>
    <w:rsid w:val="00E27AAC"/>
    <w:rsid w:val="00E27B43"/>
    <w:rsid w:val="00E27D99"/>
    <w:rsid w:val="00E302C4"/>
    <w:rsid w:val="00E30447"/>
    <w:rsid w:val="00E304A4"/>
    <w:rsid w:val="00E30582"/>
    <w:rsid w:val="00E30620"/>
    <w:rsid w:val="00E30D57"/>
    <w:rsid w:val="00E30FB8"/>
    <w:rsid w:val="00E3110F"/>
    <w:rsid w:val="00E315D7"/>
    <w:rsid w:val="00E3166B"/>
    <w:rsid w:val="00E31A25"/>
    <w:rsid w:val="00E31C45"/>
    <w:rsid w:val="00E31DC7"/>
    <w:rsid w:val="00E31E91"/>
    <w:rsid w:val="00E31E96"/>
    <w:rsid w:val="00E31F58"/>
    <w:rsid w:val="00E32002"/>
    <w:rsid w:val="00E3214D"/>
    <w:rsid w:val="00E32296"/>
    <w:rsid w:val="00E323B1"/>
    <w:rsid w:val="00E32601"/>
    <w:rsid w:val="00E32782"/>
    <w:rsid w:val="00E32C82"/>
    <w:rsid w:val="00E32DE6"/>
    <w:rsid w:val="00E3321F"/>
    <w:rsid w:val="00E3343A"/>
    <w:rsid w:val="00E33672"/>
    <w:rsid w:val="00E336B5"/>
    <w:rsid w:val="00E33927"/>
    <w:rsid w:val="00E339FF"/>
    <w:rsid w:val="00E33E96"/>
    <w:rsid w:val="00E33EBA"/>
    <w:rsid w:val="00E33F14"/>
    <w:rsid w:val="00E33FE2"/>
    <w:rsid w:val="00E340B7"/>
    <w:rsid w:val="00E34421"/>
    <w:rsid w:val="00E34618"/>
    <w:rsid w:val="00E34857"/>
    <w:rsid w:val="00E34B05"/>
    <w:rsid w:val="00E34B71"/>
    <w:rsid w:val="00E34F89"/>
    <w:rsid w:val="00E350C6"/>
    <w:rsid w:val="00E35253"/>
    <w:rsid w:val="00E35349"/>
    <w:rsid w:val="00E35350"/>
    <w:rsid w:val="00E3590B"/>
    <w:rsid w:val="00E35A94"/>
    <w:rsid w:val="00E35B2D"/>
    <w:rsid w:val="00E35C39"/>
    <w:rsid w:val="00E35C5A"/>
    <w:rsid w:val="00E35E47"/>
    <w:rsid w:val="00E362F8"/>
    <w:rsid w:val="00E368B3"/>
    <w:rsid w:val="00E36905"/>
    <w:rsid w:val="00E36A5D"/>
    <w:rsid w:val="00E36C79"/>
    <w:rsid w:val="00E36DFF"/>
    <w:rsid w:val="00E36ECA"/>
    <w:rsid w:val="00E36F70"/>
    <w:rsid w:val="00E370C2"/>
    <w:rsid w:val="00E3759A"/>
    <w:rsid w:val="00E37612"/>
    <w:rsid w:val="00E3770D"/>
    <w:rsid w:val="00E37ABF"/>
    <w:rsid w:val="00E37ACD"/>
    <w:rsid w:val="00E37B9F"/>
    <w:rsid w:val="00E37C2F"/>
    <w:rsid w:val="00E37C65"/>
    <w:rsid w:val="00E37E71"/>
    <w:rsid w:val="00E37EB0"/>
    <w:rsid w:val="00E37F4A"/>
    <w:rsid w:val="00E37FC2"/>
    <w:rsid w:val="00E400AA"/>
    <w:rsid w:val="00E40329"/>
    <w:rsid w:val="00E40428"/>
    <w:rsid w:val="00E404C1"/>
    <w:rsid w:val="00E404EE"/>
    <w:rsid w:val="00E40BCB"/>
    <w:rsid w:val="00E40D97"/>
    <w:rsid w:val="00E40E9E"/>
    <w:rsid w:val="00E40FBB"/>
    <w:rsid w:val="00E41004"/>
    <w:rsid w:val="00E410B1"/>
    <w:rsid w:val="00E411B0"/>
    <w:rsid w:val="00E414EB"/>
    <w:rsid w:val="00E41644"/>
    <w:rsid w:val="00E4176F"/>
    <w:rsid w:val="00E4178E"/>
    <w:rsid w:val="00E41F35"/>
    <w:rsid w:val="00E42247"/>
    <w:rsid w:val="00E4251A"/>
    <w:rsid w:val="00E425B5"/>
    <w:rsid w:val="00E4285C"/>
    <w:rsid w:val="00E42A56"/>
    <w:rsid w:val="00E42B34"/>
    <w:rsid w:val="00E42C94"/>
    <w:rsid w:val="00E42E0B"/>
    <w:rsid w:val="00E42E14"/>
    <w:rsid w:val="00E42F21"/>
    <w:rsid w:val="00E42FB2"/>
    <w:rsid w:val="00E4313D"/>
    <w:rsid w:val="00E43158"/>
    <w:rsid w:val="00E4325D"/>
    <w:rsid w:val="00E43273"/>
    <w:rsid w:val="00E4341B"/>
    <w:rsid w:val="00E43459"/>
    <w:rsid w:val="00E43541"/>
    <w:rsid w:val="00E435A9"/>
    <w:rsid w:val="00E435E1"/>
    <w:rsid w:val="00E4361E"/>
    <w:rsid w:val="00E436ED"/>
    <w:rsid w:val="00E4370D"/>
    <w:rsid w:val="00E439F8"/>
    <w:rsid w:val="00E43AF8"/>
    <w:rsid w:val="00E43B94"/>
    <w:rsid w:val="00E43E29"/>
    <w:rsid w:val="00E43EFF"/>
    <w:rsid w:val="00E43F35"/>
    <w:rsid w:val="00E44128"/>
    <w:rsid w:val="00E441E8"/>
    <w:rsid w:val="00E444A0"/>
    <w:rsid w:val="00E44633"/>
    <w:rsid w:val="00E4463A"/>
    <w:rsid w:val="00E44644"/>
    <w:rsid w:val="00E447DE"/>
    <w:rsid w:val="00E44C66"/>
    <w:rsid w:val="00E44E01"/>
    <w:rsid w:val="00E4541E"/>
    <w:rsid w:val="00E4544E"/>
    <w:rsid w:val="00E4548D"/>
    <w:rsid w:val="00E455A9"/>
    <w:rsid w:val="00E457E6"/>
    <w:rsid w:val="00E45845"/>
    <w:rsid w:val="00E459C6"/>
    <w:rsid w:val="00E45B61"/>
    <w:rsid w:val="00E45CE8"/>
    <w:rsid w:val="00E46126"/>
    <w:rsid w:val="00E46316"/>
    <w:rsid w:val="00E46345"/>
    <w:rsid w:val="00E46416"/>
    <w:rsid w:val="00E4657E"/>
    <w:rsid w:val="00E465D3"/>
    <w:rsid w:val="00E46634"/>
    <w:rsid w:val="00E466D3"/>
    <w:rsid w:val="00E46B66"/>
    <w:rsid w:val="00E46C75"/>
    <w:rsid w:val="00E46CEA"/>
    <w:rsid w:val="00E46D2D"/>
    <w:rsid w:val="00E46D8A"/>
    <w:rsid w:val="00E46F20"/>
    <w:rsid w:val="00E470CF"/>
    <w:rsid w:val="00E47221"/>
    <w:rsid w:val="00E472C3"/>
    <w:rsid w:val="00E472E1"/>
    <w:rsid w:val="00E473FD"/>
    <w:rsid w:val="00E477D8"/>
    <w:rsid w:val="00E47A69"/>
    <w:rsid w:val="00E47BD3"/>
    <w:rsid w:val="00E500BD"/>
    <w:rsid w:val="00E500C0"/>
    <w:rsid w:val="00E50205"/>
    <w:rsid w:val="00E5054E"/>
    <w:rsid w:val="00E50558"/>
    <w:rsid w:val="00E506CD"/>
    <w:rsid w:val="00E506ED"/>
    <w:rsid w:val="00E506F6"/>
    <w:rsid w:val="00E506F8"/>
    <w:rsid w:val="00E50950"/>
    <w:rsid w:val="00E50978"/>
    <w:rsid w:val="00E509CA"/>
    <w:rsid w:val="00E509F2"/>
    <w:rsid w:val="00E50B1D"/>
    <w:rsid w:val="00E50BB7"/>
    <w:rsid w:val="00E50EE2"/>
    <w:rsid w:val="00E50EF0"/>
    <w:rsid w:val="00E51025"/>
    <w:rsid w:val="00E510C8"/>
    <w:rsid w:val="00E51262"/>
    <w:rsid w:val="00E5133F"/>
    <w:rsid w:val="00E5150B"/>
    <w:rsid w:val="00E51581"/>
    <w:rsid w:val="00E515BE"/>
    <w:rsid w:val="00E51679"/>
    <w:rsid w:val="00E51BD0"/>
    <w:rsid w:val="00E51CCD"/>
    <w:rsid w:val="00E52030"/>
    <w:rsid w:val="00E521B7"/>
    <w:rsid w:val="00E5232C"/>
    <w:rsid w:val="00E52330"/>
    <w:rsid w:val="00E5236F"/>
    <w:rsid w:val="00E52376"/>
    <w:rsid w:val="00E5242F"/>
    <w:rsid w:val="00E52621"/>
    <w:rsid w:val="00E52625"/>
    <w:rsid w:val="00E528E1"/>
    <w:rsid w:val="00E52940"/>
    <w:rsid w:val="00E529FE"/>
    <w:rsid w:val="00E52A8D"/>
    <w:rsid w:val="00E52BBD"/>
    <w:rsid w:val="00E52C19"/>
    <w:rsid w:val="00E52CD2"/>
    <w:rsid w:val="00E530D8"/>
    <w:rsid w:val="00E53109"/>
    <w:rsid w:val="00E53220"/>
    <w:rsid w:val="00E532BD"/>
    <w:rsid w:val="00E535E8"/>
    <w:rsid w:val="00E53658"/>
    <w:rsid w:val="00E539DF"/>
    <w:rsid w:val="00E53AA4"/>
    <w:rsid w:val="00E53AF3"/>
    <w:rsid w:val="00E53D24"/>
    <w:rsid w:val="00E53EEE"/>
    <w:rsid w:val="00E53F6E"/>
    <w:rsid w:val="00E54080"/>
    <w:rsid w:val="00E5429A"/>
    <w:rsid w:val="00E5435D"/>
    <w:rsid w:val="00E543BA"/>
    <w:rsid w:val="00E5443E"/>
    <w:rsid w:val="00E544BF"/>
    <w:rsid w:val="00E54693"/>
    <w:rsid w:val="00E54B89"/>
    <w:rsid w:val="00E54EA2"/>
    <w:rsid w:val="00E553C5"/>
    <w:rsid w:val="00E553E6"/>
    <w:rsid w:val="00E55434"/>
    <w:rsid w:val="00E55469"/>
    <w:rsid w:val="00E55590"/>
    <w:rsid w:val="00E5568F"/>
    <w:rsid w:val="00E556A5"/>
    <w:rsid w:val="00E55A71"/>
    <w:rsid w:val="00E55A75"/>
    <w:rsid w:val="00E55A9D"/>
    <w:rsid w:val="00E55AE5"/>
    <w:rsid w:val="00E55EB5"/>
    <w:rsid w:val="00E5608C"/>
    <w:rsid w:val="00E56390"/>
    <w:rsid w:val="00E56447"/>
    <w:rsid w:val="00E565A7"/>
    <w:rsid w:val="00E566AB"/>
    <w:rsid w:val="00E56808"/>
    <w:rsid w:val="00E56873"/>
    <w:rsid w:val="00E56C9F"/>
    <w:rsid w:val="00E56EE9"/>
    <w:rsid w:val="00E56F46"/>
    <w:rsid w:val="00E56F93"/>
    <w:rsid w:val="00E5712B"/>
    <w:rsid w:val="00E573EA"/>
    <w:rsid w:val="00E575AF"/>
    <w:rsid w:val="00E5761A"/>
    <w:rsid w:val="00E576D7"/>
    <w:rsid w:val="00E5777B"/>
    <w:rsid w:val="00E57915"/>
    <w:rsid w:val="00E57A35"/>
    <w:rsid w:val="00E57AAA"/>
    <w:rsid w:val="00E57B33"/>
    <w:rsid w:val="00E57BC4"/>
    <w:rsid w:val="00E57BF9"/>
    <w:rsid w:val="00E57C62"/>
    <w:rsid w:val="00E57C74"/>
    <w:rsid w:val="00E57F11"/>
    <w:rsid w:val="00E57F34"/>
    <w:rsid w:val="00E6036C"/>
    <w:rsid w:val="00E6037E"/>
    <w:rsid w:val="00E603D5"/>
    <w:rsid w:val="00E604E9"/>
    <w:rsid w:val="00E60687"/>
    <w:rsid w:val="00E6073B"/>
    <w:rsid w:val="00E60B0D"/>
    <w:rsid w:val="00E60E2E"/>
    <w:rsid w:val="00E61163"/>
    <w:rsid w:val="00E613CF"/>
    <w:rsid w:val="00E61611"/>
    <w:rsid w:val="00E6173C"/>
    <w:rsid w:val="00E61829"/>
    <w:rsid w:val="00E619AD"/>
    <w:rsid w:val="00E619F0"/>
    <w:rsid w:val="00E61A9E"/>
    <w:rsid w:val="00E61AA0"/>
    <w:rsid w:val="00E61B53"/>
    <w:rsid w:val="00E61C7C"/>
    <w:rsid w:val="00E61F63"/>
    <w:rsid w:val="00E6222F"/>
    <w:rsid w:val="00E62290"/>
    <w:rsid w:val="00E62519"/>
    <w:rsid w:val="00E6255B"/>
    <w:rsid w:val="00E62821"/>
    <w:rsid w:val="00E62950"/>
    <w:rsid w:val="00E62A30"/>
    <w:rsid w:val="00E62A5F"/>
    <w:rsid w:val="00E62B87"/>
    <w:rsid w:val="00E62CAA"/>
    <w:rsid w:val="00E62CDA"/>
    <w:rsid w:val="00E62DE5"/>
    <w:rsid w:val="00E62DFD"/>
    <w:rsid w:val="00E62EE7"/>
    <w:rsid w:val="00E62EF1"/>
    <w:rsid w:val="00E62F12"/>
    <w:rsid w:val="00E63075"/>
    <w:rsid w:val="00E63080"/>
    <w:rsid w:val="00E630CC"/>
    <w:rsid w:val="00E631B9"/>
    <w:rsid w:val="00E63338"/>
    <w:rsid w:val="00E63350"/>
    <w:rsid w:val="00E6376E"/>
    <w:rsid w:val="00E63777"/>
    <w:rsid w:val="00E638D1"/>
    <w:rsid w:val="00E63D4C"/>
    <w:rsid w:val="00E63E81"/>
    <w:rsid w:val="00E63F53"/>
    <w:rsid w:val="00E63F86"/>
    <w:rsid w:val="00E645A0"/>
    <w:rsid w:val="00E6483B"/>
    <w:rsid w:val="00E64AB6"/>
    <w:rsid w:val="00E64BF2"/>
    <w:rsid w:val="00E64C35"/>
    <w:rsid w:val="00E6515A"/>
    <w:rsid w:val="00E65389"/>
    <w:rsid w:val="00E658AF"/>
    <w:rsid w:val="00E6590A"/>
    <w:rsid w:val="00E659F1"/>
    <w:rsid w:val="00E65BC6"/>
    <w:rsid w:val="00E66041"/>
    <w:rsid w:val="00E66367"/>
    <w:rsid w:val="00E6638F"/>
    <w:rsid w:val="00E66555"/>
    <w:rsid w:val="00E667BB"/>
    <w:rsid w:val="00E66A26"/>
    <w:rsid w:val="00E66C25"/>
    <w:rsid w:val="00E66C8C"/>
    <w:rsid w:val="00E66CEC"/>
    <w:rsid w:val="00E66E22"/>
    <w:rsid w:val="00E66E28"/>
    <w:rsid w:val="00E67221"/>
    <w:rsid w:val="00E6733A"/>
    <w:rsid w:val="00E676E2"/>
    <w:rsid w:val="00E67730"/>
    <w:rsid w:val="00E6779E"/>
    <w:rsid w:val="00E67822"/>
    <w:rsid w:val="00E6789A"/>
    <w:rsid w:val="00E678E9"/>
    <w:rsid w:val="00E67A25"/>
    <w:rsid w:val="00E67ACE"/>
    <w:rsid w:val="00E67AEA"/>
    <w:rsid w:val="00E67AEE"/>
    <w:rsid w:val="00E67B87"/>
    <w:rsid w:val="00E67BFA"/>
    <w:rsid w:val="00E67C01"/>
    <w:rsid w:val="00E67EB4"/>
    <w:rsid w:val="00E67ED2"/>
    <w:rsid w:val="00E67FD9"/>
    <w:rsid w:val="00E7005C"/>
    <w:rsid w:val="00E70203"/>
    <w:rsid w:val="00E703D6"/>
    <w:rsid w:val="00E7063C"/>
    <w:rsid w:val="00E7069F"/>
    <w:rsid w:val="00E706B8"/>
    <w:rsid w:val="00E7089A"/>
    <w:rsid w:val="00E70958"/>
    <w:rsid w:val="00E709AE"/>
    <w:rsid w:val="00E70C39"/>
    <w:rsid w:val="00E70E4F"/>
    <w:rsid w:val="00E70E9E"/>
    <w:rsid w:val="00E70EC3"/>
    <w:rsid w:val="00E70FCE"/>
    <w:rsid w:val="00E71028"/>
    <w:rsid w:val="00E7108D"/>
    <w:rsid w:val="00E710D9"/>
    <w:rsid w:val="00E710DE"/>
    <w:rsid w:val="00E7111A"/>
    <w:rsid w:val="00E712AF"/>
    <w:rsid w:val="00E715EE"/>
    <w:rsid w:val="00E716D6"/>
    <w:rsid w:val="00E719B4"/>
    <w:rsid w:val="00E71A50"/>
    <w:rsid w:val="00E71AEA"/>
    <w:rsid w:val="00E71BBB"/>
    <w:rsid w:val="00E71D8F"/>
    <w:rsid w:val="00E722DE"/>
    <w:rsid w:val="00E7288D"/>
    <w:rsid w:val="00E728CB"/>
    <w:rsid w:val="00E7292C"/>
    <w:rsid w:val="00E72A6F"/>
    <w:rsid w:val="00E72C8B"/>
    <w:rsid w:val="00E72E4F"/>
    <w:rsid w:val="00E72F58"/>
    <w:rsid w:val="00E7309A"/>
    <w:rsid w:val="00E731F6"/>
    <w:rsid w:val="00E73273"/>
    <w:rsid w:val="00E734BF"/>
    <w:rsid w:val="00E73509"/>
    <w:rsid w:val="00E7357A"/>
    <w:rsid w:val="00E73683"/>
    <w:rsid w:val="00E73847"/>
    <w:rsid w:val="00E7393F"/>
    <w:rsid w:val="00E73AE7"/>
    <w:rsid w:val="00E73B74"/>
    <w:rsid w:val="00E73CC3"/>
    <w:rsid w:val="00E73EBA"/>
    <w:rsid w:val="00E73ECB"/>
    <w:rsid w:val="00E73F6B"/>
    <w:rsid w:val="00E74295"/>
    <w:rsid w:val="00E744CB"/>
    <w:rsid w:val="00E7471E"/>
    <w:rsid w:val="00E74A15"/>
    <w:rsid w:val="00E74AD5"/>
    <w:rsid w:val="00E74BD7"/>
    <w:rsid w:val="00E74C1D"/>
    <w:rsid w:val="00E74D6C"/>
    <w:rsid w:val="00E74E6C"/>
    <w:rsid w:val="00E74E85"/>
    <w:rsid w:val="00E7504F"/>
    <w:rsid w:val="00E75177"/>
    <w:rsid w:val="00E755CA"/>
    <w:rsid w:val="00E7570A"/>
    <w:rsid w:val="00E7576F"/>
    <w:rsid w:val="00E757AA"/>
    <w:rsid w:val="00E75B14"/>
    <w:rsid w:val="00E75C8D"/>
    <w:rsid w:val="00E75D3E"/>
    <w:rsid w:val="00E7615B"/>
    <w:rsid w:val="00E761F2"/>
    <w:rsid w:val="00E762B6"/>
    <w:rsid w:val="00E763B1"/>
    <w:rsid w:val="00E76788"/>
    <w:rsid w:val="00E76798"/>
    <w:rsid w:val="00E76BAE"/>
    <w:rsid w:val="00E76C7A"/>
    <w:rsid w:val="00E76CA8"/>
    <w:rsid w:val="00E76E73"/>
    <w:rsid w:val="00E76F29"/>
    <w:rsid w:val="00E76F77"/>
    <w:rsid w:val="00E77219"/>
    <w:rsid w:val="00E77632"/>
    <w:rsid w:val="00E77673"/>
    <w:rsid w:val="00E77728"/>
    <w:rsid w:val="00E777E5"/>
    <w:rsid w:val="00E777E6"/>
    <w:rsid w:val="00E7798D"/>
    <w:rsid w:val="00E77B22"/>
    <w:rsid w:val="00E77CEC"/>
    <w:rsid w:val="00E77D88"/>
    <w:rsid w:val="00E80033"/>
    <w:rsid w:val="00E80034"/>
    <w:rsid w:val="00E8013B"/>
    <w:rsid w:val="00E804F9"/>
    <w:rsid w:val="00E80974"/>
    <w:rsid w:val="00E80A0E"/>
    <w:rsid w:val="00E80D09"/>
    <w:rsid w:val="00E80E26"/>
    <w:rsid w:val="00E81607"/>
    <w:rsid w:val="00E817EE"/>
    <w:rsid w:val="00E81C21"/>
    <w:rsid w:val="00E81CD1"/>
    <w:rsid w:val="00E81E39"/>
    <w:rsid w:val="00E82092"/>
    <w:rsid w:val="00E822DA"/>
    <w:rsid w:val="00E822F6"/>
    <w:rsid w:val="00E8237F"/>
    <w:rsid w:val="00E82488"/>
    <w:rsid w:val="00E827AE"/>
    <w:rsid w:val="00E82881"/>
    <w:rsid w:val="00E82A3A"/>
    <w:rsid w:val="00E82AC0"/>
    <w:rsid w:val="00E82D57"/>
    <w:rsid w:val="00E82DA5"/>
    <w:rsid w:val="00E82DCC"/>
    <w:rsid w:val="00E82E2A"/>
    <w:rsid w:val="00E82E38"/>
    <w:rsid w:val="00E82F53"/>
    <w:rsid w:val="00E83046"/>
    <w:rsid w:val="00E83199"/>
    <w:rsid w:val="00E831A0"/>
    <w:rsid w:val="00E83235"/>
    <w:rsid w:val="00E8329B"/>
    <w:rsid w:val="00E832BC"/>
    <w:rsid w:val="00E833C8"/>
    <w:rsid w:val="00E835DC"/>
    <w:rsid w:val="00E8364B"/>
    <w:rsid w:val="00E83909"/>
    <w:rsid w:val="00E8390E"/>
    <w:rsid w:val="00E8391D"/>
    <w:rsid w:val="00E839CF"/>
    <w:rsid w:val="00E83A9D"/>
    <w:rsid w:val="00E83C31"/>
    <w:rsid w:val="00E83E13"/>
    <w:rsid w:val="00E83F06"/>
    <w:rsid w:val="00E842D3"/>
    <w:rsid w:val="00E842EA"/>
    <w:rsid w:val="00E84341"/>
    <w:rsid w:val="00E84409"/>
    <w:rsid w:val="00E84425"/>
    <w:rsid w:val="00E845F6"/>
    <w:rsid w:val="00E84795"/>
    <w:rsid w:val="00E84816"/>
    <w:rsid w:val="00E84940"/>
    <w:rsid w:val="00E849E4"/>
    <w:rsid w:val="00E84A21"/>
    <w:rsid w:val="00E84CBF"/>
    <w:rsid w:val="00E84E9C"/>
    <w:rsid w:val="00E853C0"/>
    <w:rsid w:val="00E853E9"/>
    <w:rsid w:val="00E854B2"/>
    <w:rsid w:val="00E8556D"/>
    <w:rsid w:val="00E8558D"/>
    <w:rsid w:val="00E855E5"/>
    <w:rsid w:val="00E8579F"/>
    <w:rsid w:val="00E85905"/>
    <w:rsid w:val="00E85DB6"/>
    <w:rsid w:val="00E85E0C"/>
    <w:rsid w:val="00E860EC"/>
    <w:rsid w:val="00E861FE"/>
    <w:rsid w:val="00E86255"/>
    <w:rsid w:val="00E863B7"/>
    <w:rsid w:val="00E863F5"/>
    <w:rsid w:val="00E8640D"/>
    <w:rsid w:val="00E86672"/>
    <w:rsid w:val="00E869B7"/>
    <w:rsid w:val="00E869D7"/>
    <w:rsid w:val="00E86A50"/>
    <w:rsid w:val="00E86BA8"/>
    <w:rsid w:val="00E86CBD"/>
    <w:rsid w:val="00E86DDD"/>
    <w:rsid w:val="00E8707D"/>
    <w:rsid w:val="00E877EE"/>
    <w:rsid w:val="00E87896"/>
    <w:rsid w:val="00E878A1"/>
    <w:rsid w:val="00E878F5"/>
    <w:rsid w:val="00E8794A"/>
    <w:rsid w:val="00E87982"/>
    <w:rsid w:val="00E87A28"/>
    <w:rsid w:val="00E87A54"/>
    <w:rsid w:val="00E87A97"/>
    <w:rsid w:val="00E87BE7"/>
    <w:rsid w:val="00E87CE8"/>
    <w:rsid w:val="00E90024"/>
    <w:rsid w:val="00E90053"/>
    <w:rsid w:val="00E9033B"/>
    <w:rsid w:val="00E903BD"/>
    <w:rsid w:val="00E907BD"/>
    <w:rsid w:val="00E908A1"/>
    <w:rsid w:val="00E90932"/>
    <w:rsid w:val="00E90945"/>
    <w:rsid w:val="00E90AA6"/>
    <w:rsid w:val="00E90B1F"/>
    <w:rsid w:val="00E910C0"/>
    <w:rsid w:val="00E91154"/>
    <w:rsid w:val="00E91441"/>
    <w:rsid w:val="00E9150C"/>
    <w:rsid w:val="00E915C1"/>
    <w:rsid w:val="00E91687"/>
    <w:rsid w:val="00E91813"/>
    <w:rsid w:val="00E91873"/>
    <w:rsid w:val="00E91967"/>
    <w:rsid w:val="00E9198D"/>
    <w:rsid w:val="00E91AF6"/>
    <w:rsid w:val="00E91B2C"/>
    <w:rsid w:val="00E91B7B"/>
    <w:rsid w:val="00E91DC9"/>
    <w:rsid w:val="00E91F27"/>
    <w:rsid w:val="00E920D1"/>
    <w:rsid w:val="00E9233F"/>
    <w:rsid w:val="00E92438"/>
    <w:rsid w:val="00E92516"/>
    <w:rsid w:val="00E9262D"/>
    <w:rsid w:val="00E9272A"/>
    <w:rsid w:val="00E930C3"/>
    <w:rsid w:val="00E9331A"/>
    <w:rsid w:val="00E9337F"/>
    <w:rsid w:val="00E9357E"/>
    <w:rsid w:val="00E936DE"/>
    <w:rsid w:val="00E9383A"/>
    <w:rsid w:val="00E939A6"/>
    <w:rsid w:val="00E939C9"/>
    <w:rsid w:val="00E93BCD"/>
    <w:rsid w:val="00E94028"/>
    <w:rsid w:val="00E9453E"/>
    <w:rsid w:val="00E945B1"/>
    <w:rsid w:val="00E94638"/>
    <w:rsid w:val="00E94702"/>
    <w:rsid w:val="00E948AB"/>
    <w:rsid w:val="00E9490A"/>
    <w:rsid w:val="00E94B06"/>
    <w:rsid w:val="00E94EC0"/>
    <w:rsid w:val="00E950D9"/>
    <w:rsid w:val="00E953A3"/>
    <w:rsid w:val="00E95454"/>
    <w:rsid w:val="00E954A6"/>
    <w:rsid w:val="00E954D8"/>
    <w:rsid w:val="00E956A1"/>
    <w:rsid w:val="00E9573B"/>
    <w:rsid w:val="00E95839"/>
    <w:rsid w:val="00E95955"/>
    <w:rsid w:val="00E95B74"/>
    <w:rsid w:val="00E95BAD"/>
    <w:rsid w:val="00E95D03"/>
    <w:rsid w:val="00E95D5B"/>
    <w:rsid w:val="00E95F70"/>
    <w:rsid w:val="00E96155"/>
    <w:rsid w:val="00E9638E"/>
    <w:rsid w:val="00E968C5"/>
    <w:rsid w:val="00E96D1A"/>
    <w:rsid w:val="00E96D79"/>
    <w:rsid w:val="00E96DCA"/>
    <w:rsid w:val="00E96E2A"/>
    <w:rsid w:val="00E96EF8"/>
    <w:rsid w:val="00E974D3"/>
    <w:rsid w:val="00E974FC"/>
    <w:rsid w:val="00E975CC"/>
    <w:rsid w:val="00E97ADF"/>
    <w:rsid w:val="00E97CEC"/>
    <w:rsid w:val="00E97D98"/>
    <w:rsid w:val="00EA02A7"/>
    <w:rsid w:val="00EA02FC"/>
    <w:rsid w:val="00EA03CA"/>
    <w:rsid w:val="00EA06F4"/>
    <w:rsid w:val="00EA0924"/>
    <w:rsid w:val="00EA09A8"/>
    <w:rsid w:val="00EA09E2"/>
    <w:rsid w:val="00EA0C5B"/>
    <w:rsid w:val="00EA0DF1"/>
    <w:rsid w:val="00EA0E7A"/>
    <w:rsid w:val="00EA0F29"/>
    <w:rsid w:val="00EA1099"/>
    <w:rsid w:val="00EA10B7"/>
    <w:rsid w:val="00EA110D"/>
    <w:rsid w:val="00EA1178"/>
    <w:rsid w:val="00EA13EF"/>
    <w:rsid w:val="00EA1598"/>
    <w:rsid w:val="00EA16D9"/>
    <w:rsid w:val="00EA187F"/>
    <w:rsid w:val="00EA1882"/>
    <w:rsid w:val="00EA18C0"/>
    <w:rsid w:val="00EA18DC"/>
    <w:rsid w:val="00EA1B73"/>
    <w:rsid w:val="00EA1CBA"/>
    <w:rsid w:val="00EA1EB0"/>
    <w:rsid w:val="00EA1F3D"/>
    <w:rsid w:val="00EA20B9"/>
    <w:rsid w:val="00EA212E"/>
    <w:rsid w:val="00EA2133"/>
    <w:rsid w:val="00EA217C"/>
    <w:rsid w:val="00EA21C7"/>
    <w:rsid w:val="00EA21C9"/>
    <w:rsid w:val="00EA23FA"/>
    <w:rsid w:val="00EA2469"/>
    <w:rsid w:val="00EA2573"/>
    <w:rsid w:val="00EA278C"/>
    <w:rsid w:val="00EA27CB"/>
    <w:rsid w:val="00EA2859"/>
    <w:rsid w:val="00EA2BAB"/>
    <w:rsid w:val="00EA2BCC"/>
    <w:rsid w:val="00EA2E6F"/>
    <w:rsid w:val="00EA2EF2"/>
    <w:rsid w:val="00EA2F26"/>
    <w:rsid w:val="00EA3149"/>
    <w:rsid w:val="00EA327F"/>
    <w:rsid w:val="00EA3299"/>
    <w:rsid w:val="00EA364F"/>
    <w:rsid w:val="00EA383D"/>
    <w:rsid w:val="00EA3982"/>
    <w:rsid w:val="00EA39A2"/>
    <w:rsid w:val="00EA39B8"/>
    <w:rsid w:val="00EA3ABC"/>
    <w:rsid w:val="00EA3E58"/>
    <w:rsid w:val="00EA4158"/>
    <w:rsid w:val="00EA41B1"/>
    <w:rsid w:val="00EA42C8"/>
    <w:rsid w:val="00EA43DB"/>
    <w:rsid w:val="00EA4444"/>
    <w:rsid w:val="00EA452E"/>
    <w:rsid w:val="00EA4556"/>
    <w:rsid w:val="00EA467C"/>
    <w:rsid w:val="00EA46E5"/>
    <w:rsid w:val="00EA49BD"/>
    <w:rsid w:val="00EA49F2"/>
    <w:rsid w:val="00EA4A0E"/>
    <w:rsid w:val="00EA4A17"/>
    <w:rsid w:val="00EA4DA6"/>
    <w:rsid w:val="00EA4EC6"/>
    <w:rsid w:val="00EA51DF"/>
    <w:rsid w:val="00EA5215"/>
    <w:rsid w:val="00EA5351"/>
    <w:rsid w:val="00EA543F"/>
    <w:rsid w:val="00EA5444"/>
    <w:rsid w:val="00EA54B1"/>
    <w:rsid w:val="00EA5555"/>
    <w:rsid w:val="00EA56E0"/>
    <w:rsid w:val="00EA56EA"/>
    <w:rsid w:val="00EA57BE"/>
    <w:rsid w:val="00EA57D7"/>
    <w:rsid w:val="00EA642B"/>
    <w:rsid w:val="00EA654B"/>
    <w:rsid w:val="00EA670C"/>
    <w:rsid w:val="00EA6908"/>
    <w:rsid w:val="00EA6A06"/>
    <w:rsid w:val="00EA6A59"/>
    <w:rsid w:val="00EA6B2A"/>
    <w:rsid w:val="00EA6CA7"/>
    <w:rsid w:val="00EA6D2C"/>
    <w:rsid w:val="00EA6E16"/>
    <w:rsid w:val="00EA6EE7"/>
    <w:rsid w:val="00EA75DE"/>
    <w:rsid w:val="00EA7642"/>
    <w:rsid w:val="00EA77E5"/>
    <w:rsid w:val="00EA77E6"/>
    <w:rsid w:val="00EA7830"/>
    <w:rsid w:val="00EA79BC"/>
    <w:rsid w:val="00EA7A3D"/>
    <w:rsid w:val="00EA7A73"/>
    <w:rsid w:val="00EA7A8B"/>
    <w:rsid w:val="00EA7AE4"/>
    <w:rsid w:val="00EA7B2E"/>
    <w:rsid w:val="00EA7B5B"/>
    <w:rsid w:val="00EA7DE8"/>
    <w:rsid w:val="00EA7F6D"/>
    <w:rsid w:val="00EB015E"/>
    <w:rsid w:val="00EB01D0"/>
    <w:rsid w:val="00EB0210"/>
    <w:rsid w:val="00EB03AE"/>
    <w:rsid w:val="00EB03F0"/>
    <w:rsid w:val="00EB03F9"/>
    <w:rsid w:val="00EB049C"/>
    <w:rsid w:val="00EB05E3"/>
    <w:rsid w:val="00EB06FD"/>
    <w:rsid w:val="00EB095C"/>
    <w:rsid w:val="00EB0CED"/>
    <w:rsid w:val="00EB0DCB"/>
    <w:rsid w:val="00EB11BB"/>
    <w:rsid w:val="00EB124F"/>
    <w:rsid w:val="00EB12FA"/>
    <w:rsid w:val="00EB17CE"/>
    <w:rsid w:val="00EB1AA5"/>
    <w:rsid w:val="00EB1CBC"/>
    <w:rsid w:val="00EB1DE3"/>
    <w:rsid w:val="00EB1E1F"/>
    <w:rsid w:val="00EB1F4F"/>
    <w:rsid w:val="00EB251A"/>
    <w:rsid w:val="00EB260A"/>
    <w:rsid w:val="00EB272B"/>
    <w:rsid w:val="00EB28E4"/>
    <w:rsid w:val="00EB28EA"/>
    <w:rsid w:val="00EB2A03"/>
    <w:rsid w:val="00EB2AE7"/>
    <w:rsid w:val="00EB2B37"/>
    <w:rsid w:val="00EB2BF8"/>
    <w:rsid w:val="00EB2CDA"/>
    <w:rsid w:val="00EB2CEF"/>
    <w:rsid w:val="00EB2F4B"/>
    <w:rsid w:val="00EB2FC0"/>
    <w:rsid w:val="00EB3003"/>
    <w:rsid w:val="00EB3020"/>
    <w:rsid w:val="00EB35F7"/>
    <w:rsid w:val="00EB3B46"/>
    <w:rsid w:val="00EB3C25"/>
    <w:rsid w:val="00EB3D25"/>
    <w:rsid w:val="00EB3E4F"/>
    <w:rsid w:val="00EB4010"/>
    <w:rsid w:val="00EB4389"/>
    <w:rsid w:val="00EB4390"/>
    <w:rsid w:val="00EB43A3"/>
    <w:rsid w:val="00EB44BB"/>
    <w:rsid w:val="00EB44EC"/>
    <w:rsid w:val="00EB4590"/>
    <w:rsid w:val="00EB4705"/>
    <w:rsid w:val="00EB484A"/>
    <w:rsid w:val="00EB486F"/>
    <w:rsid w:val="00EB4B07"/>
    <w:rsid w:val="00EB4BCA"/>
    <w:rsid w:val="00EB4C1A"/>
    <w:rsid w:val="00EB4CCC"/>
    <w:rsid w:val="00EB4FE5"/>
    <w:rsid w:val="00EB50A6"/>
    <w:rsid w:val="00EB51C5"/>
    <w:rsid w:val="00EB5237"/>
    <w:rsid w:val="00EB5372"/>
    <w:rsid w:val="00EB5728"/>
    <w:rsid w:val="00EB5786"/>
    <w:rsid w:val="00EB596F"/>
    <w:rsid w:val="00EB59AD"/>
    <w:rsid w:val="00EB5A45"/>
    <w:rsid w:val="00EB5CD8"/>
    <w:rsid w:val="00EB5D5D"/>
    <w:rsid w:val="00EB6031"/>
    <w:rsid w:val="00EB6136"/>
    <w:rsid w:val="00EB620A"/>
    <w:rsid w:val="00EB62AA"/>
    <w:rsid w:val="00EB643A"/>
    <w:rsid w:val="00EB651E"/>
    <w:rsid w:val="00EB6567"/>
    <w:rsid w:val="00EB674E"/>
    <w:rsid w:val="00EB6893"/>
    <w:rsid w:val="00EB6A9C"/>
    <w:rsid w:val="00EB6AE0"/>
    <w:rsid w:val="00EB6AFD"/>
    <w:rsid w:val="00EB6CA6"/>
    <w:rsid w:val="00EB6D64"/>
    <w:rsid w:val="00EB6ED5"/>
    <w:rsid w:val="00EB6F1A"/>
    <w:rsid w:val="00EB708F"/>
    <w:rsid w:val="00EB71E6"/>
    <w:rsid w:val="00EB725F"/>
    <w:rsid w:val="00EB72E1"/>
    <w:rsid w:val="00EB736E"/>
    <w:rsid w:val="00EB7506"/>
    <w:rsid w:val="00EB78C3"/>
    <w:rsid w:val="00EB7A1D"/>
    <w:rsid w:val="00EB7D4B"/>
    <w:rsid w:val="00EB7F1D"/>
    <w:rsid w:val="00EC0066"/>
    <w:rsid w:val="00EC0428"/>
    <w:rsid w:val="00EC0711"/>
    <w:rsid w:val="00EC0811"/>
    <w:rsid w:val="00EC097B"/>
    <w:rsid w:val="00EC0C73"/>
    <w:rsid w:val="00EC100B"/>
    <w:rsid w:val="00EC12C4"/>
    <w:rsid w:val="00EC1606"/>
    <w:rsid w:val="00EC1806"/>
    <w:rsid w:val="00EC19BC"/>
    <w:rsid w:val="00EC1C01"/>
    <w:rsid w:val="00EC1CAF"/>
    <w:rsid w:val="00EC1F3E"/>
    <w:rsid w:val="00EC1FE3"/>
    <w:rsid w:val="00EC20D3"/>
    <w:rsid w:val="00EC21BF"/>
    <w:rsid w:val="00EC2502"/>
    <w:rsid w:val="00EC2686"/>
    <w:rsid w:val="00EC27AF"/>
    <w:rsid w:val="00EC28A7"/>
    <w:rsid w:val="00EC2A11"/>
    <w:rsid w:val="00EC2AF2"/>
    <w:rsid w:val="00EC2BC2"/>
    <w:rsid w:val="00EC2C7E"/>
    <w:rsid w:val="00EC2CA9"/>
    <w:rsid w:val="00EC2D9E"/>
    <w:rsid w:val="00EC32C4"/>
    <w:rsid w:val="00EC32D1"/>
    <w:rsid w:val="00EC3364"/>
    <w:rsid w:val="00EC3411"/>
    <w:rsid w:val="00EC3514"/>
    <w:rsid w:val="00EC37E7"/>
    <w:rsid w:val="00EC389B"/>
    <w:rsid w:val="00EC39E5"/>
    <w:rsid w:val="00EC3B81"/>
    <w:rsid w:val="00EC3BBB"/>
    <w:rsid w:val="00EC3D44"/>
    <w:rsid w:val="00EC3E57"/>
    <w:rsid w:val="00EC3FFC"/>
    <w:rsid w:val="00EC4284"/>
    <w:rsid w:val="00EC4548"/>
    <w:rsid w:val="00EC4591"/>
    <w:rsid w:val="00EC47AF"/>
    <w:rsid w:val="00EC4825"/>
    <w:rsid w:val="00EC4CC2"/>
    <w:rsid w:val="00EC4E9C"/>
    <w:rsid w:val="00EC5021"/>
    <w:rsid w:val="00EC507A"/>
    <w:rsid w:val="00EC50E6"/>
    <w:rsid w:val="00EC51A4"/>
    <w:rsid w:val="00EC53C2"/>
    <w:rsid w:val="00EC554E"/>
    <w:rsid w:val="00EC55E1"/>
    <w:rsid w:val="00EC5623"/>
    <w:rsid w:val="00EC589C"/>
    <w:rsid w:val="00EC5921"/>
    <w:rsid w:val="00EC597B"/>
    <w:rsid w:val="00EC59B6"/>
    <w:rsid w:val="00EC5A27"/>
    <w:rsid w:val="00EC5BE0"/>
    <w:rsid w:val="00EC5BF7"/>
    <w:rsid w:val="00EC5C18"/>
    <w:rsid w:val="00EC5F5B"/>
    <w:rsid w:val="00EC5FAC"/>
    <w:rsid w:val="00EC60A0"/>
    <w:rsid w:val="00EC60DE"/>
    <w:rsid w:val="00EC6175"/>
    <w:rsid w:val="00EC63E6"/>
    <w:rsid w:val="00EC6572"/>
    <w:rsid w:val="00EC66F8"/>
    <w:rsid w:val="00EC6779"/>
    <w:rsid w:val="00EC6AA1"/>
    <w:rsid w:val="00EC6CBB"/>
    <w:rsid w:val="00EC6EFD"/>
    <w:rsid w:val="00EC70F4"/>
    <w:rsid w:val="00EC72DA"/>
    <w:rsid w:val="00EC732A"/>
    <w:rsid w:val="00EC78BE"/>
    <w:rsid w:val="00EC7940"/>
    <w:rsid w:val="00EC7ACE"/>
    <w:rsid w:val="00EC7BD6"/>
    <w:rsid w:val="00EC7F97"/>
    <w:rsid w:val="00ED00F8"/>
    <w:rsid w:val="00ED02EC"/>
    <w:rsid w:val="00ED06ED"/>
    <w:rsid w:val="00ED0824"/>
    <w:rsid w:val="00ED0D7B"/>
    <w:rsid w:val="00ED1127"/>
    <w:rsid w:val="00ED153C"/>
    <w:rsid w:val="00ED1547"/>
    <w:rsid w:val="00ED15CC"/>
    <w:rsid w:val="00ED16CA"/>
    <w:rsid w:val="00ED18DC"/>
    <w:rsid w:val="00ED19BE"/>
    <w:rsid w:val="00ED1BA5"/>
    <w:rsid w:val="00ED1C28"/>
    <w:rsid w:val="00ED1D5E"/>
    <w:rsid w:val="00ED1DFF"/>
    <w:rsid w:val="00ED2A2E"/>
    <w:rsid w:val="00ED2BCA"/>
    <w:rsid w:val="00ED2DA9"/>
    <w:rsid w:val="00ED2E33"/>
    <w:rsid w:val="00ED2E43"/>
    <w:rsid w:val="00ED2F49"/>
    <w:rsid w:val="00ED310D"/>
    <w:rsid w:val="00ED320E"/>
    <w:rsid w:val="00ED3322"/>
    <w:rsid w:val="00ED3386"/>
    <w:rsid w:val="00ED341A"/>
    <w:rsid w:val="00ED36AA"/>
    <w:rsid w:val="00ED3737"/>
    <w:rsid w:val="00ED3758"/>
    <w:rsid w:val="00ED3824"/>
    <w:rsid w:val="00ED3B39"/>
    <w:rsid w:val="00ED3BE2"/>
    <w:rsid w:val="00ED3C19"/>
    <w:rsid w:val="00ED3D29"/>
    <w:rsid w:val="00ED3DBB"/>
    <w:rsid w:val="00ED3E16"/>
    <w:rsid w:val="00ED3EF1"/>
    <w:rsid w:val="00ED3EF7"/>
    <w:rsid w:val="00ED3FFB"/>
    <w:rsid w:val="00ED41A6"/>
    <w:rsid w:val="00ED424A"/>
    <w:rsid w:val="00ED433C"/>
    <w:rsid w:val="00ED4488"/>
    <w:rsid w:val="00ED4509"/>
    <w:rsid w:val="00ED47E4"/>
    <w:rsid w:val="00ED4B99"/>
    <w:rsid w:val="00ED4C36"/>
    <w:rsid w:val="00ED4DDD"/>
    <w:rsid w:val="00ED4E1C"/>
    <w:rsid w:val="00ED58D1"/>
    <w:rsid w:val="00ED5C2E"/>
    <w:rsid w:val="00ED5CE4"/>
    <w:rsid w:val="00ED5D2E"/>
    <w:rsid w:val="00ED60AC"/>
    <w:rsid w:val="00ED61EF"/>
    <w:rsid w:val="00ED6252"/>
    <w:rsid w:val="00ED62D6"/>
    <w:rsid w:val="00ED63DB"/>
    <w:rsid w:val="00ED6556"/>
    <w:rsid w:val="00ED6885"/>
    <w:rsid w:val="00ED6974"/>
    <w:rsid w:val="00ED6990"/>
    <w:rsid w:val="00ED69B5"/>
    <w:rsid w:val="00ED6A61"/>
    <w:rsid w:val="00ED6BD9"/>
    <w:rsid w:val="00ED6BDB"/>
    <w:rsid w:val="00ED6FD5"/>
    <w:rsid w:val="00ED7038"/>
    <w:rsid w:val="00ED709E"/>
    <w:rsid w:val="00ED72FB"/>
    <w:rsid w:val="00ED730D"/>
    <w:rsid w:val="00ED78B7"/>
    <w:rsid w:val="00ED79D7"/>
    <w:rsid w:val="00ED7A1C"/>
    <w:rsid w:val="00ED7F46"/>
    <w:rsid w:val="00EE0194"/>
    <w:rsid w:val="00EE0250"/>
    <w:rsid w:val="00EE043A"/>
    <w:rsid w:val="00EE0487"/>
    <w:rsid w:val="00EE052F"/>
    <w:rsid w:val="00EE05B4"/>
    <w:rsid w:val="00EE06D8"/>
    <w:rsid w:val="00EE070D"/>
    <w:rsid w:val="00EE0BF9"/>
    <w:rsid w:val="00EE0C1B"/>
    <w:rsid w:val="00EE0C8A"/>
    <w:rsid w:val="00EE0C9A"/>
    <w:rsid w:val="00EE0DEB"/>
    <w:rsid w:val="00EE0F6F"/>
    <w:rsid w:val="00EE106E"/>
    <w:rsid w:val="00EE12E9"/>
    <w:rsid w:val="00EE14E2"/>
    <w:rsid w:val="00EE18B0"/>
    <w:rsid w:val="00EE1ADA"/>
    <w:rsid w:val="00EE1B25"/>
    <w:rsid w:val="00EE1BAB"/>
    <w:rsid w:val="00EE1C62"/>
    <w:rsid w:val="00EE1D26"/>
    <w:rsid w:val="00EE1DFA"/>
    <w:rsid w:val="00EE1E48"/>
    <w:rsid w:val="00EE1FD0"/>
    <w:rsid w:val="00EE2012"/>
    <w:rsid w:val="00EE201D"/>
    <w:rsid w:val="00EE2209"/>
    <w:rsid w:val="00EE23F5"/>
    <w:rsid w:val="00EE2473"/>
    <w:rsid w:val="00EE24AE"/>
    <w:rsid w:val="00EE25DE"/>
    <w:rsid w:val="00EE27D7"/>
    <w:rsid w:val="00EE29DE"/>
    <w:rsid w:val="00EE29FD"/>
    <w:rsid w:val="00EE2B10"/>
    <w:rsid w:val="00EE2B59"/>
    <w:rsid w:val="00EE2BFE"/>
    <w:rsid w:val="00EE2D86"/>
    <w:rsid w:val="00EE2DA9"/>
    <w:rsid w:val="00EE2DB0"/>
    <w:rsid w:val="00EE2DF5"/>
    <w:rsid w:val="00EE2E83"/>
    <w:rsid w:val="00EE2EDB"/>
    <w:rsid w:val="00EE3058"/>
    <w:rsid w:val="00EE33FF"/>
    <w:rsid w:val="00EE3AE8"/>
    <w:rsid w:val="00EE3B09"/>
    <w:rsid w:val="00EE3BED"/>
    <w:rsid w:val="00EE3C73"/>
    <w:rsid w:val="00EE3D6D"/>
    <w:rsid w:val="00EE3D9D"/>
    <w:rsid w:val="00EE3F32"/>
    <w:rsid w:val="00EE3F38"/>
    <w:rsid w:val="00EE3FB8"/>
    <w:rsid w:val="00EE44E5"/>
    <w:rsid w:val="00EE48C9"/>
    <w:rsid w:val="00EE4900"/>
    <w:rsid w:val="00EE4A52"/>
    <w:rsid w:val="00EE4DED"/>
    <w:rsid w:val="00EE4E28"/>
    <w:rsid w:val="00EE500D"/>
    <w:rsid w:val="00EE5246"/>
    <w:rsid w:val="00EE52C9"/>
    <w:rsid w:val="00EE52E1"/>
    <w:rsid w:val="00EE533F"/>
    <w:rsid w:val="00EE5446"/>
    <w:rsid w:val="00EE548A"/>
    <w:rsid w:val="00EE5896"/>
    <w:rsid w:val="00EE5D3B"/>
    <w:rsid w:val="00EE5D56"/>
    <w:rsid w:val="00EE62F2"/>
    <w:rsid w:val="00EE639A"/>
    <w:rsid w:val="00EE63A5"/>
    <w:rsid w:val="00EE6491"/>
    <w:rsid w:val="00EE6576"/>
    <w:rsid w:val="00EE667D"/>
    <w:rsid w:val="00EE6838"/>
    <w:rsid w:val="00EE6A28"/>
    <w:rsid w:val="00EE6B71"/>
    <w:rsid w:val="00EE6B77"/>
    <w:rsid w:val="00EE6C9A"/>
    <w:rsid w:val="00EE6E8D"/>
    <w:rsid w:val="00EE6EA6"/>
    <w:rsid w:val="00EE701E"/>
    <w:rsid w:val="00EE7166"/>
    <w:rsid w:val="00EE75FB"/>
    <w:rsid w:val="00EE79B3"/>
    <w:rsid w:val="00EE7A62"/>
    <w:rsid w:val="00EE7AF9"/>
    <w:rsid w:val="00EE7B46"/>
    <w:rsid w:val="00EE7BC7"/>
    <w:rsid w:val="00EE7DD2"/>
    <w:rsid w:val="00EE7E57"/>
    <w:rsid w:val="00EE7FFD"/>
    <w:rsid w:val="00EF00AE"/>
    <w:rsid w:val="00EF060E"/>
    <w:rsid w:val="00EF06EE"/>
    <w:rsid w:val="00EF089A"/>
    <w:rsid w:val="00EF08AE"/>
    <w:rsid w:val="00EF0CF1"/>
    <w:rsid w:val="00EF0CFC"/>
    <w:rsid w:val="00EF0F02"/>
    <w:rsid w:val="00EF1029"/>
    <w:rsid w:val="00EF1051"/>
    <w:rsid w:val="00EF10D9"/>
    <w:rsid w:val="00EF1126"/>
    <w:rsid w:val="00EF1482"/>
    <w:rsid w:val="00EF15E7"/>
    <w:rsid w:val="00EF1647"/>
    <w:rsid w:val="00EF16C6"/>
    <w:rsid w:val="00EF1785"/>
    <w:rsid w:val="00EF18FE"/>
    <w:rsid w:val="00EF1944"/>
    <w:rsid w:val="00EF1AAD"/>
    <w:rsid w:val="00EF1DF8"/>
    <w:rsid w:val="00EF1E31"/>
    <w:rsid w:val="00EF1EF3"/>
    <w:rsid w:val="00EF1F45"/>
    <w:rsid w:val="00EF21D7"/>
    <w:rsid w:val="00EF21EB"/>
    <w:rsid w:val="00EF2206"/>
    <w:rsid w:val="00EF22C4"/>
    <w:rsid w:val="00EF2625"/>
    <w:rsid w:val="00EF26B2"/>
    <w:rsid w:val="00EF27B8"/>
    <w:rsid w:val="00EF2935"/>
    <w:rsid w:val="00EF2A23"/>
    <w:rsid w:val="00EF2BBA"/>
    <w:rsid w:val="00EF3053"/>
    <w:rsid w:val="00EF309F"/>
    <w:rsid w:val="00EF3367"/>
    <w:rsid w:val="00EF339D"/>
    <w:rsid w:val="00EF3487"/>
    <w:rsid w:val="00EF3763"/>
    <w:rsid w:val="00EF3902"/>
    <w:rsid w:val="00EF3A52"/>
    <w:rsid w:val="00EF3ACB"/>
    <w:rsid w:val="00EF3B1C"/>
    <w:rsid w:val="00EF3EFF"/>
    <w:rsid w:val="00EF402A"/>
    <w:rsid w:val="00EF4438"/>
    <w:rsid w:val="00EF4B47"/>
    <w:rsid w:val="00EF4BEE"/>
    <w:rsid w:val="00EF4EF0"/>
    <w:rsid w:val="00EF4FE3"/>
    <w:rsid w:val="00EF5126"/>
    <w:rsid w:val="00EF524F"/>
    <w:rsid w:val="00EF535B"/>
    <w:rsid w:val="00EF55C1"/>
    <w:rsid w:val="00EF5839"/>
    <w:rsid w:val="00EF5A86"/>
    <w:rsid w:val="00EF5AC0"/>
    <w:rsid w:val="00EF5ADD"/>
    <w:rsid w:val="00EF5C00"/>
    <w:rsid w:val="00EF5CBE"/>
    <w:rsid w:val="00EF5DB8"/>
    <w:rsid w:val="00EF5E47"/>
    <w:rsid w:val="00EF60C4"/>
    <w:rsid w:val="00EF6154"/>
    <w:rsid w:val="00EF62C2"/>
    <w:rsid w:val="00EF6509"/>
    <w:rsid w:val="00EF66B5"/>
    <w:rsid w:val="00EF680F"/>
    <w:rsid w:val="00EF6902"/>
    <w:rsid w:val="00EF6B24"/>
    <w:rsid w:val="00EF6DDF"/>
    <w:rsid w:val="00EF6EBF"/>
    <w:rsid w:val="00EF729A"/>
    <w:rsid w:val="00EF72D9"/>
    <w:rsid w:val="00EF7490"/>
    <w:rsid w:val="00EF7549"/>
    <w:rsid w:val="00EF75B1"/>
    <w:rsid w:val="00EF7638"/>
    <w:rsid w:val="00EF76EE"/>
    <w:rsid w:val="00EF7772"/>
    <w:rsid w:val="00EF77D4"/>
    <w:rsid w:val="00EF7985"/>
    <w:rsid w:val="00EF79FB"/>
    <w:rsid w:val="00EF7DBB"/>
    <w:rsid w:val="00EF7F60"/>
    <w:rsid w:val="00F0040C"/>
    <w:rsid w:val="00F0048E"/>
    <w:rsid w:val="00F006C1"/>
    <w:rsid w:val="00F009B3"/>
    <w:rsid w:val="00F009FF"/>
    <w:rsid w:val="00F00AF3"/>
    <w:rsid w:val="00F00DFF"/>
    <w:rsid w:val="00F0100D"/>
    <w:rsid w:val="00F01434"/>
    <w:rsid w:val="00F014DE"/>
    <w:rsid w:val="00F015C8"/>
    <w:rsid w:val="00F015EF"/>
    <w:rsid w:val="00F016D5"/>
    <w:rsid w:val="00F01746"/>
    <w:rsid w:val="00F0178F"/>
    <w:rsid w:val="00F017F8"/>
    <w:rsid w:val="00F0195E"/>
    <w:rsid w:val="00F01A50"/>
    <w:rsid w:val="00F01AB4"/>
    <w:rsid w:val="00F01ACA"/>
    <w:rsid w:val="00F01B5C"/>
    <w:rsid w:val="00F01BD0"/>
    <w:rsid w:val="00F01CD7"/>
    <w:rsid w:val="00F01DF6"/>
    <w:rsid w:val="00F02208"/>
    <w:rsid w:val="00F02287"/>
    <w:rsid w:val="00F023EC"/>
    <w:rsid w:val="00F02442"/>
    <w:rsid w:val="00F02468"/>
    <w:rsid w:val="00F024C7"/>
    <w:rsid w:val="00F02679"/>
    <w:rsid w:val="00F02775"/>
    <w:rsid w:val="00F02790"/>
    <w:rsid w:val="00F02AD1"/>
    <w:rsid w:val="00F02B54"/>
    <w:rsid w:val="00F02BE5"/>
    <w:rsid w:val="00F02CBC"/>
    <w:rsid w:val="00F02F27"/>
    <w:rsid w:val="00F02FC1"/>
    <w:rsid w:val="00F03537"/>
    <w:rsid w:val="00F03572"/>
    <w:rsid w:val="00F03636"/>
    <w:rsid w:val="00F038CE"/>
    <w:rsid w:val="00F03A30"/>
    <w:rsid w:val="00F03ADC"/>
    <w:rsid w:val="00F03DA2"/>
    <w:rsid w:val="00F03F97"/>
    <w:rsid w:val="00F040C8"/>
    <w:rsid w:val="00F04434"/>
    <w:rsid w:val="00F044E5"/>
    <w:rsid w:val="00F0460C"/>
    <w:rsid w:val="00F049E8"/>
    <w:rsid w:val="00F04C50"/>
    <w:rsid w:val="00F04D00"/>
    <w:rsid w:val="00F04DD8"/>
    <w:rsid w:val="00F0586A"/>
    <w:rsid w:val="00F05892"/>
    <w:rsid w:val="00F058AF"/>
    <w:rsid w:val="00F059A6"/>
    <w:rsid w:val="00F05AC9"/>
    <w:rsid w:val="00F05BF2"/>
    <w:rsid w:val="00F05EFC"/>
    <w:rsid w:val="00F05F51"/>
    <w:rsid w:val="00F06224"/>
    <w:rsid w:val="00F06328"/>
    <w:rsid w:val="00F063FB"/>
    <w:rsid w:val="00F065B5"/>
    <w:rsid w:val="00F065FB"/>
    <w:rsid w:val="00F066DD"/>
    <w:rsid w:val="00F067A8"/>
    <w:rsid w:val="00F06A29"/>
    <w:rsid w:val="00F06AED"/>
    <w:rsid w:val="00F06AF0"/>
    <w:rsid w:val="00F06D30"/>
    <w:rsid w:val="00F06FEF"/>
    <w:rsid w:val="00F070B3"/>
    <w:rsid w:val="00F0711B"/>
    <w:rsid w:val="00F07218"/>
    <w:rsid w:val="00F07401"/>
    <w:rsid w:val="00F0747A"/>
    <w:rsid w:val="00F0747C"/>
    <w:rsid w:val="00F074F5"/>
    <w:rsid w:val="00F0765B"/>
    <w:rsid w:val="00F07B6A"/>
    <w:rsid w:val="00F07C58"/>
    <w:rsid w:val="00F07F80"/>
    <w:rsid w:val="00F07F82"/>
    <w:rsid w:val="00F07FFE"/>
    <w:rsid w:val="00F1010C"/>
    <w:rsid w:val="00F1014A"/>
    <w:rsid w:val="00F10214"/>
    <w:rsid w:val="00F1026C"/>
    <w:rsid w:val="00F105C8"/>
    <w:rsid w:val="00F106AC"/>
    <w:rsid w:val="00F10C13"/>
    <w:rsid w:val="00F10D0D"/>
    <w:rsid w:val="00F1112A"/>
    <w:rsid w:val="00F11528"/>
    <w:rsid w:val="00F1191B"/>
    <w:rsid w:val="00F11CC6"/>
    <w:rsid w:val="00F11D3C"/>
    <w:rsid w:val="00F11FAB"/>
    <w:rsid w:val="00F12086"/>
    <w:rsid w:val="00F1211B"/>
    <w:rsid w:val="00F12328"/>
    <w:rsid w:val="00F124D4"/>
    <w:rsid w:val="00F1279E"/>
    <w:rsid w:val="00F127CB"/>
    <w:rsid w:val="00F1299A"/>
    <w:rsid w:val="00F129D5"/>
    <w:rsid w:val="00F12BB6"/>
    <w:rsid w:val="00F12C2C"/>
    <w:rsid w:val="00F12F2C"/>
    <w:rsid w:val="00F13052"/>
    <w:rsid w:val="00F1306C"/>
    <w:rsid w:val="00F1312A"/>
    <w:rsid w:val="00F1317D"/>
    <w:rsid w:val="00F1339B"/>
    <w:rsid w:val="00F133C6"/>
    <w:rsid w:val="00F1347A"/>
    <w:rsid w:val="00F134CF"/>
    <w:rsid w:val="00F1350A"/>
    <w:rsid w:val="00F13A11"/>
    <w:rsid w:val="00F13DF9"/>
    <w:rsid w:val="00F140E7"/>
    <w:rsid w:val="00F140F0"/>
    <w:rsid w:val="00F143ED"/>
    <w:rsid w:val="00F146F3"/>
    <w:rsid w:val="00F148CE"/>
    <w:rsid w:val="00F14BD0"/>
    <w:rsid w:val="00F14D26"/>
    <w:rsid w:val="00F14E61"/>
    <w:rsid w:val="00F150CC"/>
    <w:rsid w:val="00F152D7"/>
    <w:rsid w:val="00F153D5"/>
    <w:rsid w:val="00F155BB"/>
    <w:rsid w:val="00F1586C"/>
    <w:rsid w:val="00F15882"/>
    <w:rsid w:val="00F1595A"/>
    <w:rsid w:val="00F15A11"/>
    <w:rsid w:val="00F15AF9"/>
    <w:rsid w:val="00F15BF6"/>
    <w:rsid w:val="00F15CCD"/>
    <w:rsid w:val="00F15D8E"/>
    <w:rsid w:val="00F15E77"/>
    <w:rsid w:val="00F15E9A"/>
    <w:rsid w:val="00F1651D"/>
    <w:rsid w:val="00F166B8"/>
    <w:rsid w:val="00F16808"/>
    <w:rsid w:val="00F16FC9"/>
    <w:rsid w:val="00F17101"/>
    <w:rsid w:val="00F17111"/>
    <w:rsid w:val="00F1712D"/>
    <w:rsid w:val="00F1720B"/>
    <w:rsid w:val="00F17376"/>
    <w:rsid w:val="00F1739C"/>
    <w:rsid w:val="00F173FA"/>
    <w:rsid w:val="00F175F6"/>
    <w:rsid w:val="00F17603"/>
    <w:rsid w:val="00F176B4"/>
    <w:rsid w:val="00F178F7"/>
    <w:rsid w:val="00F17952"/>
    <w:rsid w:val="00F17990"/>
    <w:rsid w:val="00F17F0F"/>
    <w:rsid w:val="00F17F2A"/>
    <w:rsid w:val="00F17F78"/>
    <w:rsid w:val="00F200B1"/>
    <w:rsid w:val="00F20198"/>
    <w:rsid w:val="00F205D1"/>
    <w:rsid w:val="00F208C5"/>
    <w:rsid w:val="00F20911"/>
    <w:rsid w:val="00F20989"/>
    <w:rsid w:val="00F20AAE"/>
    <w:rsid w:val="00F20B93"/>
    <w:rsid w:val="00F20BC5"/>
    <w:rsid w:val="00F20D05"/>
    <w:rsid w:val="00F20D85"/>
    <w:rsid w:val="00F20E04"/>
    <w:rsid w:val="00F2129C"/>
    <w:rsid w:val="00F213AC"/>
    <w:rsid w:val="00F214A0"/>
    <w:rsid w:val="00F215A0"/>
    <w:rsid w:val="00F216AE"/>
    <w:rsid w:val="00F21751"/>
    <w:rsid w:val="00F21793"/>
    <w:rsid w:val="00F217BC"/>
    <w:rsid w:val="00F21827"/>
    <w:rsid w:val="00F21906"/>
    <w:rsid w:val="00F219D6"/>
    <w:rsid w:val="00F21A51"/>
    <w:rsid w:val="00F2209D"/>
    <w:rsid w:val="00F22223"/>
    <w:rsid w:val="00F224E2"/>
    <w:rsid w:val="00F22504"/>
    <w:rsid w:val="00F22516"/>
    <w:rsid w:val="00F22574"/>
    <w:rsid w:val="00F22B63"/>
    <w:rsid w:val="00F22E56"/>
    <w:rsid w:val="00F22F88"/>
    <w:rsid w:val="00F23083"/>
    <w:rsid w:val="00F23372"/>
    <w:rsid w:val="00F2340F"/>
    <w:rsid w:val="00F23480"/>
    <w:rsid w:val="00F2365E"/>
    <w:rsid w:val="00F237CE"/>
    <w:rsid w:val="00F23A97"/>
    <w:rsid w:val="00F23ACF"/>
    <w:rsid w:val="00F23CFB"/>
    <w:rsid w:val="00F23E32"/>
    <w:rsid w:val="00F23E89"/>
    <w:rsid w:val="00F23F39"/>
    <w:rsid w:val="00F242AE"/>
    <w:rsid w:val="00F24657"/>
    <w:rsid w:val="00F24735"/>
    <w:rsid w:val="00F2477D"/>
    <w:rsid w:val="00F248B1"/>
    <w:rsid w:val="00F24918"/>
    <w:rsid w:val="00F24968"/>
    <w:rsid w:val="00F24BE5"/>
    <w:rsid w:val="00F24BF4"/>
    <w:rsid w:val="00F24C73"/>
    <w:rsid w:val="00F24E82"/>
    <w:rsid w:val="00F25004"/>
    <w:rsid w:val="00F25129"/>
    <w:rsid w:val="00F25155"/>
    <w:rsid w:val="00F2516C"/>
    <w:rsid w:val="00F25321"/>
    <w:rsid w:val="00F254E1"/>
    <w:rsid w:val="00F25550"/>
    <w:rsid w:val="00F25596"/>
    <w:rsid w:val="00F25A36"/>
    <w:rsid w:val="00F25B22"/>
    <w:rsid w:val="00F25CB0"/>
    <w:rsid w:val="00F25D9A"/>
    <w:rsid w:val="00F25E83"/>
    <w:rsid w:val="00F261AB"/>
    <w:rsid w:val="00F261EB"/>
    <w:rsid w:val="00F26262"/>
    <w:rsid w:val="00F262F3"/>
    <w:rsid w:val="00F2659C"/>
    <w:rsid w:val="00F2664A"/>
    <w:rsid w:val="00F2673A"/>
    <w:rsid w:val="00F2689A"/>
    <w:rsid w:val="00F26C14"/>
    <w:rsid w:val="00F26D35"/>
    <w:rsid w:val="00F26E7C"/>
    <w:rsid w:val="00F26F06"/>
    <w:rsid w:val="00F26F82"/>
    <w:rsid w:val="00F274A6"/>
    <w:rsid w:val="00F27530"/>
    <w:rsid w:val="00F276C9"/>
    <w:rsid w:val="00F27841"/>
    <w:rsid w:val="00F27959"/>
    <w:rsid w:val="00F279DB"/>
    <w:rsid w:val="00F27BD3"/>
    <w:rsid w:val="00F30563"/>
    <w:rsid w:val="00F305DC"/>
    <w:rsid w:val="00F3063A"/>
    <w:rsid w:val="00F30733"/>
    <w:rsid w:val="00F3073A"/>
    <w:rsid w:val="00F30F9D"/>
    <w:rsid w:val="00F311E1"/>
    <w:rsid w:val="00F3152E"/>
    <w:rsid w:val="00F31716"/>
    <w:rsid w:val="00F318C9"/>
    <w:rsid w:val="00F31A19"/>
    <w:rsid w:val="00F31A62"/>
    <w:rsid w:val="00F31BC3"/>
    <w:rsid w:val="00F31C9D"/>
    <w:rsid w:val="00F31D93"/>
    <w:rsid w:val="00F31EBB"/>
    <w:rsid w:val="00F31EBD"/>
    <w:rsid w:val="00F31F24"/>
    <w:rsid w:val="00F324A8"/>
    <w:rsid w:val="00F324C0"/>
    <w:rsid w:val="00F324EC"/>
    <w:rsid w:val="00F3255F"/>
    <w:rsid w:val="00F32A23"/>
    <w:rsid w:val="00F32AF1"/>
    <w:rsid w:val="00F32C74"/>
    <w:rsid w:val="00F32CCB"/>
    <w:rsid w:val="00F32D34"/>
    <w:rsid w:val="00F32F57"/>
    <w:rsid w:val="00F3324F"/>
    <w:rsid w:val="00F33455"/>
    <w:rsid w:val="00F33578"/>
    <w:rsid w:val="00F33676"/>
    <w:rsid w:val="00F336B9"/>
    <w:rsid w:val="00F337E5"/>
    <w:rsid w:val="00F33969"/>
    <w:rsid w:val="00F3398F"/>
    <w:rsid w:val="00F339CB"/>
    <w:rsid w:val="00F33B1A"/>
    <w:rsid w:val="00F33BCF"/>
    <w:rsid w:val="00F33D90"/>
    <w:rsid w:val="00F33E45"/>
    <w:rsid w:val="00F34440"/>
    <w:rsid w:val="00F34496"/>
    <w:rsid w:val="00F34497"/>
    <w:rsid w:val="00F344A0"/>
    <w:rsid w:val="00F34531"/>
    <w:rsid w:val="00F3461B"/>
    <w:rsid w:val="00F34663"/>
    <w:rsid w:val="00F34716"/>
    <w:rsid w:val="00F3497B"/>
    <w:rsid w:val="00F34A4D"/>
    <w:rsid w:val="00F34A7F"/>
    <w:rsid w:val="00F34AEF"/>
    <w:rsid w:val="00F34F5E"/>
    <w:rsid w:val="00F350AE"/>
    <w:rsid w:val="00F352A1"/>
    <w:rsid w:val="00F352E7"/>
    <w:rsid w:val="00F352EF"/>
    <w:rsid w:val="00F35330"/>
    <w:rsid w:val="00F35360"/>
    <w:rsid w:val="00F354A7"/>
    <w:rsid w:val="00F354C2"/>
    <w:rsid w:val="00F35808"/>
    <w:rsid w:val="00F359E6"/>
    <w:rsid w:val="00F35AC4"/>
    <w:rsid w:val="00F35FB2"/>
    <w:rsid w:val="00F36099"/>
    <w:rsid w:val="00F3611A"/>
    <w:rsid w:val="00F36374"/>
    <w:rsid w:val="00F36709"/>
    <w:rsid w:val="00F368FB"/>
    <w:rsid w:val="00F369DF"/>
    <w:rsid w:val="00F36C1A"/>
    <w:rsid w:val="00F36E51"/>
    <w:rsid w:val="00F36E53"/>
    <w:rsid w:val="00F3715B"/>
    <w:rsid w:val="00F373E5"/>
    <w:rsid w:val="00F377A7"/>
    <w:rsid w:val="00F377D1"/>
    <w:rsid w:val="00F37817"/>
    <w:rsid w:val="00F3781E"/>
    <w:rsid w:val="00F379F3"/>
    <w:rsid w:val="00F37A11"/>
    <w:rsid w:val="00F37A3A"/>
    <w:rsid w:val="00F37C05"/>
    <w:rsid w:val="00F37E05"/>
    <w:rsid w:val="00F37F02"/>
    <w:rsid w:val="00F40257"/>
    <w:rsid w:val="00F40300"/>
    <w:rsid w:val="00F40351"/>
    <w:rsid w:val="00F40491"/>
    <w:rsid w:val="00F405C2"/>
    <w:rsid w:val="00F40801"/>
    <w:rsid w:val="00F40824"/>
    <w:rsid w:val="00F409E6"/>
    <w:rsid w:val="00F40A07"/>
    <w:rsid w:val="00F40D1C"/>
    <w:rsid w:val="00F40EDC"/>
    <w:rsid w:val="00F41395"/>
    <w:rsid w:val="00F41678"/>
    <w:rsid w:val="00F417EC"/>
    <w:rsid w:val="00F4190F"/>
    <w:rsid w:val="00F41B02"/>
    <w:rsid w:val="00F41B32"/>
    <w:rsid w:val="00F41B6F"/>
    <w:rsid w:val="00F41C9B"/>
    <w:rsid w:val="00F41CDC"/>
    <w:rsid w:val="00F41D24"/>
    <w:rsid w:val="00F4210D"/>
    <w:rsid w:val="00F4233F"/>
    <w:rsid w:val="00F426D7"/>
    <w:rsid w:val="00F4277F"/>
    <w:rsid w:val="00F429AE"/>
    <w:rsid w:val="00F42D6D"/>
    <w:rsid w:val="00F42D7B"/>
    <w:rsid w:val="00F42DF0"/>
    <w:rsid w:val="00F4305A"/>
    <w:rsid w:val="00F4350C"/>
    <w:rsid w:val="00F43562"/>
    <w:rsid w:val="00F4362B"/>
    <w:rsid w:val="00F43708"/>
    <w:rsid w:val="00F43C8B"/>
    <w:rsid w:val="00F43CB8"/>
    <w:rsid w:val="00F43CD2"/>
    <w:rsid w:val="00F43CE4"/>
    <w:rsid w:val="00F43DE4"/>
    <w:rsid w:val="00F43F1C"/>
    <w:rsid w:val="00F4445F"/>
    <w:rsid w:val="00F444DD"/>
    <w:rsid w:val="00F4462E"/>
    <w:rsid w:val="00F44653"/>
    <w:rsid w:val="00F446D6"/>
    <w:rsid w:val="00F44951"/>
    <w:rsid w:val="00F449C7"/>
    <w:rsid w:val="00F44A03"/>
    <w:rsid w:val="00F44A64"/>
    <w:rsid w:val="00F44B2C"/>
    <w:rsid w:val="00F44B8A"/>
    <w:rsid w:val="00F44B90"/>
    <w:rsid w:val="00F44CE3"/>
    <w:rsid w:val="00F44D72"/>
    <w:rsid w:val="00F456D4"/>
    <w:rsid w:val="00F4602C"/>
    <w:rsid w:val="00F46518"/>
    <w:rsid w:val="00F467F9"/>
    <w:rsid w:val="00F469BE"/>
    <w:rsid w:val="00F46CC2"/>
    <w:rsid w:val="00F46F21"/>
    <w:rsid w:val="00F4704D"/>
    <w:rsid w:val="00F470C1"/>
    <w:rsid w:val="00F470C6"/>
    <w:rsid w:val="00F471BE"/>
    <w:rsid w:val="00F4720C"/>
    <w:rsid w:val="00F47588"/>
    <w:rsid w:val="00F4761D"/>
    <w:rsid w:val="00F476C1"/>
    <w:rsid w:val="00F47771"/>
    <w:rsid w:val="00F4789B"/>
    <w:rsid w:val="00F47973"/>
    <w:rsid w:val="00F47B55"/>
    <w:rsid w:val="00F47B82"/>
    <w:rsid w:val="00F50084"/>
    <w:rsid w:val="00F500BF"/>
    <w:rsid w:val="00F5014D"/>
    <w:rsid w:val="00F501AA"/>
    <w:rsid w:val="00F507F7"/>
    <w:rsid w:val="00F508CE"/>
    <w:rsid w:val="00F5090C"/>
    <w:rsid w:val="00F50A13"/>
    <w:rsid w:val="00F50A45"/>
    <w:rsid w:val="00F50BD9"/>
    <w:rsid w:val="00F50C2E"/>
    <w:rsid w:val="00F50EE5"/>
    <w:rsid w:val="00F51105"/>
    <w:rsid w:val="00F51250"/>
    <w:rsid w:val="00F51364"/>
    <w:rsid w:val="00F51492"/>
    <w:rsid w:val="00F51C7E"/>
    <w:rsid w:val="00F51CA9"/>
    <w:rsid w:val="00F51DE0"/>
    <w:rsid w:val="00F51E0F"/>
    <w:rsid w:val="00F51E6A"/>
    <w:rsid w:val="00F51FDE"/>
    <w:rsid w:val="00F5202B"/>
    <w:rsid w:val="00F520BB"/>
    <w:rsid w:val="00F52100"/>
    <w:rsid w:val="00F521BD"/>
    <w:rsid w:val="00F522C6"/>
    <w:rsid w:val="00F52364"/>
    <w:rsid w:val="00F5249E"/>
    <w:rsid w:val="00F524D6"/>
    <w:rsid w:val="00F527D2"/>
    <w:rsid w:val="00F528CD"/>
    <w:rsid w:val="00F528F6"/>
    <w:rsid w:val="00F52948"/>
    <w:rsid w:val="00F52C37"/>
    <w:rsid w:val="00F52C4C"/>
    <w:rsid w:val="00F52CA8"/>
    <w:rsid w:val="00F52D3D"/>
    <w:rsid w:val="00F52F52"/>
    <w:rsid w:val="00F52FD9"/>
    <w:rsid w:val="00F53130"/>
    <w:rsid w:val="00F5356D"/>
    <w:rsid w:val="00F535EE"/>
    <w:rsid w:val="00F53658"/>
    <w:rsid w:val="00F5370B"/>
    <w:rsid w:val="00F539DB"/>
    <w:rsid w:val="00F53C91"/>
    <w:rsid w:val="00F53EFE"/>
    <w:rsid w:val="00F53FC8"/>
    <w:rsid w:val="00F54149"/>
    <w:rsid w:val="00F5419B"/>
    <w:rsid w:val="00F541BE"/>
    <w:rsid w:val="00F541CB"/>
    <w:rsid w:val="00F543F4"/>
    <w:rsid w:val="00F54531"/>
    <w:rsid w:val="00F547D3"/>
    <w:rsid w:val="00F5483D"/>
    <w:rsid w:val="00F5486C"/>
    <w:rsid w:val="00F54A2F"/>
    <w:rsid w:val="00F54AAC"/>
    <w:rsid w:val="00F54BAA"/>
    <w:rsid w:val="00F54C01"/>
    <w:rsid w:val="00F54CB2"/>
    <w:rsid w:val="00F54EFF"/>
    <w:rsid w:val="00F55063"/>
    <w:rsid w:val="00F55070"/>
    <w:rsid w:val="00F55103"/>
    <w:rsid w:val="00F5514E"/>
    <w:rsid w:val="00F552FF"/>
    <w:rsid w:val="00F553BD"/>
    <w:rsid w:val="00F554A5"/>
    <w:rsid w:val="00F55551"/>
    <w:rsid w:val="00F55590"/>
    <w:rsid w:val="00F55816"/>
    <w:rsid w:val="00F55B35"/>
    <w:rsid w:val="00F55C77"/>
    <w:rsid w:val="00F55D2C"/>
    <w:rsid w:val="00F55DD9"/>
    <w:rsid w:val="00F55E1D"/>
    <w:rsid w:val="00F55F98"/>
    <w:rsid w:val="00F563C3"/>
    <w:rsid w:val="00F5645F"/>
    <w:rsid w:val="00F564CD"/>
    <w:rsid w:val="00F56855"/>
    <w:rsid w:val="00F56B10"/>
    <w:rsid w:val="00F56D8C"/>
    <w:rsid w:val="00F56D90"/>
    <w:rsid w:val="00F56DC1"/>
    <w:rsid w:val="00F56E4E"/>
    <w:rsid w:val="00F57295"/>
    <w:rsid w:val="00F57379"/>
    <w:rsid w:val="00F575C9"/>
    <w:rsid w:val="00F5798A"/>
    <w:rsid w:val="00F57CD3"/>
    <w:rsid w:val="00F57D41"/>
    <w:rsid w:val="00F57DF2"/>
    <w:rsid w:val="00F57EBF"/>
    <w:rsid w:val="00F60047"/>
    <w:rsid w:val="00F60256"/>
    <w:rsid w:val="00F60560"/>
    <w:rsid w:val="00F605A6"/>
    <w:rsid w:val="00F60A44"/>
    <w:rsid w:val="00F60D2D"/>
    <w:rsid w:val="00F60D37"/>
    <w:rsid w:val="00F60DD1"/>
    <w:rsid w:val="00F60E0E"/>
    <w:rsid w:val="00F60E9A"/>
    <w:rsid w:val="00F60F12"/>
    <w:rsid w:val="00F60FCF"/>
    <w:rsid w:val="00F611E5"/>
    <w:rsid w:val="00F615D0"/>
    <w:rsid w:val="00F615E2"/>
    <w:rsid w:val="00F61960"/>
    <w:rsid w:val="00F61A13"/>
    <w:rsid w:val="00F61B19"/>
    <w:rsid w:val="00F61B3A"/>
    <w:rsid w:val="00F61B63"/>
    <w:rsid w:val="00F61BC9"/>
    <w:rsid w:val="00F61C7A"/>
    <w:rsid w:val="00F61F4A"/>
    <w:rsid w:val="00F61F58"/>
    <w:rsid w:val="00F62001"/>
    <w:rsid w:val="00F62125"/>
    <w:rsid w:val="00F62AC1"/>
    <w:rsid w:val="00F62D06"/>
    <w:rsid w:val="00F62D9C"/>
    <w:rsid w:val="00F62E41"/>
    <w:rsid w:val="00F6309E"/>
    <w:rsid w:val="00F630BF"/>
    <w:rsid w:val="00F634F8"/>
    <w:rsid w:val="00F63544"/>
    <w:rsid w:val="00F6367B"/>
    <w:rsid w:val="00F63757"/>
    <w:rsid w:val="00F6398B"/>
    <w:rsid w:val="00F63A94"/>
    <w:rsid w:val="00F63CD0"/>
    <w:rsid w:val="00F63F56"/>
    <w:rsid w:val="00F64324"/>
    <w:rsid w:val="00F643F9"/>
    <w:rsid w:val="00F644FC"/>
    <w:rsid w:val="00F6456D"/>
    <w:rsid w:val="00F645B4"/>
    <w:rsid w:val="00F64619"/>
    <w:rsid w:val="00F647CD"/>
    <w:rsid w:val="00F648D5"/>
    <w:rsid w:val="00F64A70"/>
    <w:rsid w:val="00F64C30"/>
    <w:rsid w:val="00F64C4A"/>
    <w:rsid w:val="00F64DE6"/>
    <w:rsid w:val="00F64E4D"/>
    <w:rsid w:val="00F65065"/>
    <w:rsid w:val="00F650AF"/>
    <w:rsid w:val="00F651C9"/>
    <w:rsid w:val="00F65273"/>
    <w:rsid w:val="00F652C3"/>
    <w:rsid w:val="00F6530B"/>
    <w:rsid w:val="00F65325"/>
    <w:rsid w:val="00F65540"/>
    <w:rsid w:val="00F659BD"/>
    <w:rsid w:val="00F65BD1"/>
    <w:rsid w:val="00F65C67"/>
    <w:rsid w:val="00F65CB2"/>
    <w:rsid w:val="00F65CBA"/>
    <w:rsid w:val="00F65D14"/>
    <w:rsid w:val="00F65DA6"/>
    <w:rsid w:val="00F65E2F"/>
    <w:rsid w:val="00F65F88"/>
    <w:rsid w:val="00F663C7"/>
    <w:rsid w:val="00F667DA"/>
    <w:rsid w:val="00F66B43"/>
    <w:rsid w:val="00F66BF2"/>
    <w:rsid w:val="00F66E35"/>
    <w:rsid w:val="00F66FB3"/>
    <w:rsid w:val="00F6722F"/>
    <w:rsid w:val="00F67377"/>
    <w:rsid w:val="00F67380"/>
    <w:rsid w:val="00F673E0"/>
    <w:rsid w:val="00F6744E"/>
    <w:rsid w:val="00F67457"/>
    <w:rsid w:val="00F67883"/>
    <w:rsid w:val="00F678C5"/>
    <w:rsid w:val="00F6795B"/>
    <w:rsid w:val="00F6799F"/>
    <w:rsid w:val="00F67B4D"/>
    <w:rsid w:val="00F67D3A"/>
    <w:rsid w:val="00F67DE1"/>
    <w:rsid w:val="00F7000B"/>
    <w:rsid w:val="00F7003E"/>
    <w:rsid w:val="00F70099"/>
    <w:rsid w:val="00F701C0"/>
    <w:rsid w:val="00F70340"/>
    <w:rsid w:val="00F706B7"/>
    <w:rsid w:val="00F70794"/>
    <w:rsid w:val="00F708C4"/>
    <w:rsid w:val="00F70B56"/>
    <w:rsid w:val="00F70BAB"/>
    <w:rsid w:val="00F70F6D"/>
    <w:rsid w:val="00F70FAD"/>
    <w:rsid w:val="00F7112B"/>
    <w:rsid w:val="00F71198"/>
    <w:rsid w:val="00F71820"/>
    <w:rsid w:val="00F71883"/>
    <w:rsid w:val="00F71ED5"/>
    <w:rsid w:val="00F72079"/>
    <w:rsid w:val="00F720D2"/>
    <w:rsid w:val="00F727D9"/>
    <w:rsid w:val="00F7288D"/>
    <w:rsid w:val="00F728F9"/>
    <w:rsid w:val="00F7295D"/>
    <w:rsid w:val="00F72A4C"/>
    <w:rsid w:val="00F72A6C"/>
    <w:rsid w:val="00F72A93"/>
    <w:rsid w:val="00F72B8F"/>
    <w:rsid w:val="00F72C5D"/>
    <w:rsid w:val="00F72E3F"/>
    <w:rsid w:val="00F72F40"/>
    <w:rsid w:val="00F72FBB"/>
    <w:rsid w:val="00F73009"/>
    <w:rsid w:val="00F73010"/>
    <w:rsid w:val="00F73101"/>
    <w:rsid w:val="00F73371"/>
    <w:rsid w:val="00F73902"/>
    <w:rsid w:val="00F73928"/>
    <w:rsid w:val="00F73C7F"/>
    <w:rsid w:val="00F7401D"/>
    <w:rsid w:val="00F7408B"/>
    <w:rsid w:val="00F742CD"/>
    <w:rsid w:val="00F74314"/>
    <w:rsid w:val="00F7432D"/>
    <w:rsid w:val="00F74941"/>
    <w:rsid w:val="00F74FF8"/>
    <w:rsid w:val="00F752C2"/>
    <w:rsid w:val="00F753A6"/>
    <w:rsid w:val="00F75412"/>
    <w:rsid w:val="00F7594E"/>
    <w:rsid w:val="00F759D2"/>
    <w:rsid w:val="00F75CDC"/>
    <w:rsid w:val="00F75E77"/>
    <w:rsid w:val="00F75F4F"/>
    <w:rsid w:val="00F762E1"/>
    <w:rsid w:val="00F76419"/>
    <w:rsid w:val="00F765BC"/>
    <w:rsid w:val="00F76691"/>
    <w:rsid w:val="00F76704"/>
    <w:rsid w:val="00F7673F"/>
    <w:rsid w:val="00F76744"/>
    <w:rsid w:val="00F769DA"/>
    <w:rsid w:val="00F76B3E"/>
    <w:rsid w:val="00F76CF9"/>
    <w:rsid w:val="00F76D75"/>
    <w:rsid w:val="00F76D91"/>
    <w:rsid w:val="00F76DA3"/>
    <w:rsid w:val="00F76EB5"/>
    <w:rsid w:val="00F76F18"/>
    <w:rsid w:val="00F76F4E"/>
    <w:rsid w:val="00F76FA3"/>
    <w:rsid w:val="00F76FB8"/>
    <w:rsid w:val="00F7748C"/>
    <w:rsid w:val="00F776E5"/>
    <w:rsid w:val="00F77A5E"/>
    <w:rsid w:val="00F77B82"/>
    <w:rsid w:val="00F80040"/>
    <w:rsid w:val="00F801C9"/>
    <w:rsid w:val="00F8022A"/>
    <w:rsid w:val="00F80391"/>
    <w:rsid w:val="00F803BF"/>
    <w:rsid w:val="00F8042A"/>
    <w:rsid w:val="00F80446"/>
    <w:rsid w:val="00F8068F"/>
    <w:rsid w:val="00F806AC"/>
    <w:rsid w:val="00F806CA"/>
    <w:rsid w:val="00F80749"/>
    <w:rsid w:val="00F80957"/>
    <w:rsid w:val="00F80CAA"/>
    <w:rsid w:val="00F811BC"/>
    <w:rsid w:val="00F811D2"/>
    <w:rsid w:val="00F8135E"/>
    <w:rsid w:val="00F813CF"/>
    <w:rsid w:val="00F814D4"/>
    <w:rsid w:val="00F816CF"/>
    <w:rsid w:val="00F819C4"/>
    <w:rsid w:val="00F81C2A"/>
    <w:rsid w:val="00F81E59"/>
    <w:rsid w:val="00F823FD"/>
    <w:rsid w:val="00F82444"/>
    <w:rsid w:val="00F82570"/>
    <w:rsid w:val="00F82640"/>
    <w:rsid w:val="00F82841"/>
    <w:rsid w:val="00F82892"/>
    <w:rsid w:val="00F82926"/>
    <w:rsid w:val="00F829AB"/>
    <w:rsid w:val="00F82A11"/>
    <w:rsid w:val="00F82B25"/>
    <w:rsid w:val="00F82B36"/>
    <w:rsid w:val="00F82B5B"/>
    <w:rsid w:val="00F82CC4"/>
    <w:rsid w:val="00F82CE5"/>
    <w:rsid w:val="00F82FB1"/>
    <w:rsid w:val="00F830EF"/>
    <w:rsid w:val="00F83126"/>
    <w:rsid w:val="00F831EB"/>
    <w:rsid w:val="00F8338B"/>
    <w:rsid w:val="00F83422"/>
    <w:rsid w:val="00F8342A"/>
    <w:rsid w:val="00F835A6"/>
    <w:rsid w:val="00F83834"/>
    <w:rsid w:val="00F83A4F"/>
    <w:rsid w:val="00F83C71"/>
    <w:rsid w:val="00F84144"/>
    <w:rsid w:val="00F843C6"/>
    <w:rsid w:val="00F8440C"/>
    <w:rsid w:val="00F844B5"/>
    <w:rsid w:val="00F844D2"/>
    <w:rsid w:val="00F845A0"/>
    <w:rsid w:val="00F845FF"/>
    <w:rsid w:val="00F84661"/>
    <w:rsid w:val="00F84A47"/>
    <w:rsid w:val="00F84B2F"/>
    <w:rsid w:val="00F84BAE"/>
    <w:rsid w:val="00F84C0F"/>
    <w:rsid w:val="00F84CCB"/>
    <w:rsid w:val="00F84E64"/>
    <w:rsid w:val="00F85163"/>
    <w:rsid w:val="00F851AD"/>
    <w:rsid w:val="00F85253"/>
    <w:rsid w:val="00F8528F"/>
    <w:rsid w:val="00F85443"/>
    <w:rsid w:val="00F855BF"/>
    <w:rsid w:val="00F856E1"/>
    <w:rsid w:val="00F857DD"/>
    <w:rsid w:val="00F85898"/>
    <w:rsid w:val="00F85A32"/>
    <w:rsid w:val="00F85B19"/>
    <w:rsid w:val="00F85BE0"/>
    <w:rsid w:val="00F85BEB"/>
    <w:rsid w:val="00F85EC0"/>
    <w:rsid w:val="00F85FD0"/>
    <w:rsid w:val="00F860E2"/>
    <w:rsid w:val="00F861EE"/>
    <w:rsid w:val="00F864C8"/>
    <w:rsid w:val="00F864F5"/>
    <w:rsid w:val="00F865B4"/>
    <w:rsid w:val="00F86781"/>
    <w:rsid w:val="00F86B73"/>
    <w:rsid w:val="00F8727C"/>
    <w:rsid w:val="00F872D4"/>
    <w:rsid w:val="00F8772B"/>
    <w:rsid w:val="00F878A7"/>
    <w:rsid w:val="00F878EB"/>
    <w:rsid w:val="00F87A18"/>
    <w:rsid w:val="00F87B21"/>
    <w:rsid w:val="00F87B4A"/>
    <w:rsid w:val="00F87C6A"/>
    <w:rsid w:val="00F87D14"/>
    <w:rsid w:val="00F9016D"/>
    <w:rsid w:val="00F9029C"/>
    <w:rsid w:val="00F902A2"/>
    <w:rsid w:val="00F9054E"/>
    <w:rsid w:val="00F9055A"/>
    <w:rsid w:val="00F9061D"/>
    <w:rsid w:val="00F90717"/>
    <w:rsid w:val="00F9071F"/>
    <w:rsid w:val="00F90726"/>
    <w:rsid w:val="00F908C5"/>
    <w:rsid w:val="00F90944"/>
    <w:rsid w:val="00F9095E"/>
    <w:rsid w:val="00F9099D"/>
    <w:rsid w:val="00F90A05"/>
    <w:rsid w:val="00F90A49"/>
    <w:rsid w:val="00F90A50"/>
    <w:rsid w:val="00F90B85"/>
    <w:rsid w:val="00F90C66"/>
    <w:rsid w:val="00F90D7D"/>
    <w:rsid w:val="00F90DA8"/>
    <w:rsid w:val="00F912B2"/>
    <w:rsid w:val="00F91379"/>
    <w:rsid w:val="00F91393"/>
    <w:rsid w:val="00F9142F"/>
    <w:rsid w:val="00F91462"/>
    <w:rsid w:val="00F91707"/>
    <w:rsid w:val="00F91827"/>
    <w:rsid w:val="00F91980"/>
    <w:rsid w:val="00F9199D"/>
    <w:rsid w:val="00F91B93"/>
    <w:rsid w:val="00F91C90"/>
    <w:rsid w:val="00F91E90"/>
    <w:rsid w:val="00F920AD"/>
    <w:rsid w:val="00F920D7"/>
    <w:rsid w:val="00F923BF"/>
    <w:rsid w:val="00F92408"/>
    <w:rsid w:val="00F924CC"/>
    <w:rsid w:val="00F924FD"/>
    <w:rsid w:val="00F925A6"/>
    <w:rsid w:val="00F926B1"/>
    <w:rsid w:val="00F92AE7"/>
    <w:rsid w:val="00F92C9B"/>
    <w:rsid w:val="00F92DDB"/>
    <w:rsid w:val="00F92EEB"/>
    <w:rsid w:val="00F9309A"/>
    <w:rsid w:val="00F93116"/>
    <w:rsid w:val="00F931FF"/>
    <w:rsid w:val="00F93272"/>
    <w:rsid w:val="00F9328C"/>
    <w:rsid w:val="00F93526"/>
    <w:rsid w:val="00F9384E"/>
    <w:rsid w:val="00F938E6"/>
    <w:rsid w:val="00F9390D"/>
    <w:rsid w:val="00F939B2"/>
    <w:rsid w:val="00F93B04"/>
    <w:rsid w:val="00F93C0C"/>
    <w:rsid w:val="00F93C8E"/>
    <w:rsid w:val="00F93CEC"/>
    <w:rsid w:val="00F93D0B"/>
    <w:rsid w:val="00F93E9B"/>
    <w:rsid w:val="00F93EC3"/>
    <w:rsid w:val="00F93ED2"/>
    <w:rsid w:val="00F93F6E"/>
    <w:rsid w:val="00F94013"/>
    <w:rsid w:val="00F94364"/>
    <w:rsid w:val="00F948F3"/>
    <w:rsid w:val="00F9493A"/>
    <w:rsid w:val="00F949ED"/>
    <w:rsid w:val="00F94A9A"/>
    <w:rsid w:val="00F94C05"/>
    <w:rsid w:val="00F94EC6"/>
    <w:rsid w:val="00F9505F"/>
    <w:rsid w:val="00F951EC"/>
    <w:rsid w:val="00F9544F"/>
    <w:rsid w:val="00F95504"/>
    <w:rsid w:val="00F95527"/>
    <w:rsid w:val="00F955D2"/>
    <w:rsid w:val="00F959AA"/>
    <w:rsid w:val="00F95B0C"/>
    <w:rsid w:val="00F95C94"/>
    <w:rsid w:val="00F95DF6"/>
    <w:rsid w:val="00F95E67"/>
    <w:rsid w:val="00F963F2"/>
    <w:rsid w:val="00F96467"/>
    <w:rsid w:val="00F9651A"/>
    <w:rsid w:val="00F96676"/>
    <w:rsid w:val="00F9675B"/>
    <w:rsid w:val="00F967A2"/>
    <w:rsid w:val="00F967F1"/>
    <w:rsid w:val="00F96812"/>
    <w:rsid w:val="00F96825"/>
    <w:rsid w:val="00F969BE"/>
    <w:rsid w:val="00F969EE"/>
    <w:rsid w:val="00F96B51"/>
    <w:rsid w:val="00F96BE1"/>
    <w:rsid w:val="00F96C50"/>
    <w:rsid w:val="00F96DD5"/>
    <w:rsid w:val="00F970B5"/>
    <w:rsid w:val="00F9727C"/>
    <w:rsid w:val="00F973DC"/>
    <w:rsid w:val="00F9744F"/>
    <w:rsid w:val="00F9747D"/>
    <w:rsid w:val="00F976D2"/>
    <w:rsid w:val="00F977BC"/>
    <w:rsid w:val="00F978EA"/>
    <w:rsid w:val="00F97939"/>
    <w:rsid w:val="00F97969"/>
    <w:rsid w:val="00F979B9"/>
    <w:rsid w:val="00F97BE5"/>
    <w:rsid w:val="00F97BF4"/>
    <w:rsid w:val="00F97CD4"/>
    <w:rsid w:val="00F97FC1"/>
    <w:rsid w:val="00FA005A"/>
    <w:rsid w:val="00FA00BE"/>
    <w:rsid w:val="00FA00D1"/>
    <w:rsid w:val="00FA050E"/>
    <w:rsid w:val="00FA05F4"/>
    <w:rsid w:val="00FA08F1"/>
    <w:rsid w:val="00FA0943"/>
    <w:rsid w:val="00FA0A8A"/>
    <w:rsid w:val="00FA0C30"/>
    <w:rsid w:val="00FA0F2B"/>
    <w:rsid w:val="00FA0F7C"/>
    <w:rsid w:val="00FA0FF2"/>
    <w:rsid w:val="00FA1082"/>
    <w:rsid w:val="00FA109F"/>
    <w:rsid w:val="00FA1325"/>
    <w:rsid w:val="00FA1379"/>
    <w:rsid w:val="00FA1447"/>
    <w:rsid w:val="00FA14D4"/>
    <w:rsid w:val="00FA185E"/>
    <w:rsid w:val="00FA19AA"/>
    <w:rsid w:val="00FA1B0A"/>
    <w:rsid w:val="00FA1DDA"/>
    <w:rsid w:val="00FA1DF8"/>
    <w:rsid w:val="00FA1E14"/>
    <w:rsid w:val="00FA1E34"/>
    <w:rsid w:val="00FA1EA3"/>
    <w:rsid w:val="00FA1EA6"/>
    <w:rsid w:val="00FA1F49"/>
    <w:rsid w:val="00FA202F"/>
    <w:rsid w:val="00FA2190"/>
    <w:rsid w:val="00FA23AC"/>
    <w:rsid w:val="00FA254F"/>
    <w:rsid w:val="00FA28E5"/>
    <w:rsid w:val="00FA2A63"/>
    <w:rsid w:val="00FA2B1A"/>
    <w:rsid w:val="00FA2BBD"/>
    <w:rsid w:val="00FA2CCE"/>
    <w:rsid w:val="00FA2D1A"/>
    <w:rsid w:val="00FA2F2E"/>
    <w:rsid w:val="00FA3080"/>
    <w:rsid w:val="00FA30A7"/>
    <w:rsid w:val="00FA317A"/>
    <w:rsid w:val="00FA3379"/>
    <w:rsid w:val="00FA3539"/>
    <w:rsid w:val="00FA37CA"/>
    <w:rsid w:val="00FA3B2A"/>
    <w:rsid w:val="00FA3CB0"/>
    <w:rsid w:val="00FA3E3E"/>
    <w:rsid w:val="00FA3F1A"/>
    <w:rsid w:val="00FA408E"/>
    <w:rsid w:val="00FA4209"/>
    <w:rsid w:val="00FA4258"/>
    <w:rsid w:val="00FA42DF"/>
    <w:rsid w:val="00FA439E"/>
    <w:rsid w:val="00FA4654"/>
    <w:rsid w:val="00FA478D"/>
    <w:rsid w:val="00FA4888"/>
    <w:rsid w:val="00FA4A1D"/>
    <w:rsid w:val="00FA4AD9"/>
    <w:rsid w:val="00FA4ADD"/>
    <w:rsid w:val="00FA4B08"/>
    <w:rsid w:val="00FA4B19"/>
    <w:rsid w:val="00FA5142"/>
    <w:rsid w:val="00FA53A0"/>
    <w:rsid w:val="00FA545B"/>
    <w:rsid w:val="00FA570D"/>
    <w:rsid w:val="00FA5A0E"/>
    <w:rsid w:val="00FA5AA4"/>
    <w:rsid w:val="00FA5ACD"/>
    <w:rsid w:val="00FA5D27"/>
    <w:rsid w:val="00FA5DA7"/>
    <w:rsid w:val="00FA5DDC"/>
    <w:rsid w:val="00FA5E39"/>
    <w:rsid w:val="00FA5F80"/>
    <w:rsid w:val="00FA5FCD"/>
    <w:rsid w:val="00FA5FF4"/>
    <w:rsid w:val="00FA6022"/>
    <w:rsid w:val="00FA6351"/>
    <w:rsid w:val="00FA6620"/>
    <w:rsid w:val="00FA673C"/>
    <w:rsid w:val="00FA67BE"/>
    <w:rsid w:val="00FA67E6"/>
    <w:rsid w:val="00FA6884"/>
    <w:rsid w:val="00FA695D"/>
    <w:rsid w:val="00FA69E4"/>
    <w:rsid w:val="00FA69FF"/>
    <w:rsid w:val="00FA6A09"/>
    <w:rsid w:val="00FA6DD6"/>
    <w:rsid w:val="00FA6E69"/>
    <w:rsid w:val="00FA6ED4"/>
    <w:rsid w:val="00FA6F01"/>
    <w:rsid w:val="00FA701E"/>
    <w:rsid w:val="00FA7398"/>
    <w:rsid w:val="00FA7828"/>
    <w:rsid w:val="00FA79A4"/>
    <w:rsid w:val="00FA7BEF"/>
    <w:rsid w:val="00FA7C50"/>
    <w:rsid w:val="00FA7D59"/>
    <w:rsid w:val="00FA7E68"/>
    <w:rsid w:val="00FA7F2D"/>
    <w:rsid w:val="00FA7F38"/>
    <w:rsid w:val="00FA7F3F"/>
    <w:rsid w:val="00FB0265"/>
    <w:rsid w:val="00FB084A"/>
    <w:rsid w:val="00FB0A0F"/>
    <w:rsid w:val="00FB0ABC"/>
    <w:rsid w:val="00FB0ACD"/>
    <w:rsid w:val="00FB0DF9"/>
    <w:rsid w:val="00FB0E06"/>
    <w:rsid w:val="00FB1180"/>
    <w:rsid w:val="00FB1440"/>
    <w:rsid w:val="00FB162C"/>
    <w:rsid w:val="00FB181A"/>
    <w:rsid w:val="00FB1828"/>
    <w:rsid w:val="00FB1852"/>
    <w:rsid w:val="00FB1A78"/>
    <w:rsid w:val="00FB1BFA"/>
    <w:rsid w:val="00FB1C0C"/>
    <w:rsid w:val="00FB1C98"/>
    <w:rsid w:val="00FB1CCB"/>
    <w:rsid w:val="00FB1FB2"/>
    <w:rsid w:val="00FB20C4"/>
    <w:rsid w:val="00FB21F4"/>
    <w:rsid w:val="00FB2244"/>
    <w:rsid w:val="00FB237D"/>
    <w:rsid w:val="00FB2569"/>
    <w:rsid w:val="00FB2612"/>
    <w:rsid w:val="00FB298A"/>
    <w:rsid w:val="00FB2B3E"/>
    <w:rsid w:val="00FB2BA8"/>
    <w:rsid w:val="00FB2D00"/>
    <w:rsid w:val="00FB2DA3"/>
    <w:rsid w:val="00FB2DAB"/>
    <w:rsid w:val="00FB2EDB"/>
    <w:rsid w:val="00FB2F4F"/>
    <w:rsid w:val="00FB2F81"/>
    <w:rsid w:val="00FB2F95"/>
    <w:rsid w:val="00FB328A"/>
    <w:rsid w:val="00FB34A4"/>
    <w:rsid w:val="00FB350C"/>
    <w:rsid w:val="00FB35F7"/>
    <w:rsid w:val="00FB363A"/>
    <w:rsid w:val="00FB364A"/>
    <w:rsid w:val="00FB382F"/>
    <w:rsid w:val="00FB3A1C"/>
    <w:rsid w:val="00FB3AE5"/>
    <w:rsid w:val="00FB3B0B"/>
    <w:rsid w:val="00FB3CB8"/>
    <w:rsid w:val="00FB3D2F"/>
    <w:rsid w:val="00FB3FEC"/>
    <w:rsid w:val="00FB401D"/>
    <w:rsid w:val="00FB416D"/>
    <w:rsid w:val="00FB423E"/>
    <w:rsid w:val="00FB435E"/>
    <w:rsid w:val="00FB43C0"/>
    <w:rsid w:val="00FB453D"/>
    <w:rsid w:val="00FB45F9"/>
    <w:rsid w:val="00FB462E"/>
    <w:rsid w:val="00FB47B1"/>
    <w:rsid w:val="00FB47E4"/>
    <w:rsid w:val="00FB48A8"/>
    <w:rsid w:val="00FB4BAF"/>
    <w:rsid w:val="00FB500F"/>
    <w:rsid w:val="00FB52C7"/>
    <w:rsid w:val="00FB5E21"/>
    <w:rsid w:val="00FB5E7A"/>
    <w:rsid w:val="00FB5F12"/>
    <w:rsid w:val="00FB5F4D"/>
    <w:rsid w:val="00FB6029"/>
    <w:rsid w:val="00FB6065"/>
    <w:rsid w:val="00FB60B1"/>
    <w:rsid w:val="00FB610D"/>
    <w:rsid w:val="00FB624C"/>
    <w:rsid w:val="00FB62BA"/>
    <w:rsid w:val="00FB6456"/>
    <w:rsid w:val="00FB645D"/>
    <w:rsid w:val="00FB64E1"/>
    <w:rsid w:val="00FB68AF"/>
    <w:rsid w:val="00FB6ABB"/>
    <w:rsid w:val="00FB6F0F"/>
    <w:rsid w:val="00FB704E"/>
    <w:rsid w:val="00FB7162"/>
    <w:rsid w:val="00FB7280"/>
    <w:rsid w:val="00FB7621"/>
    <w:rsid w:val="00FB7819"/>
    <w:rsid w:val="00FB7867"/>
    <w:rsid w:val="00FB78B1"/>
    <w:rsid w:val="00FB795C"/>
    <w:rsid w:val="00FB7992"/>
    <w:rsid w:val="00FB7CD1"/>
    <w:rsid w:val="00FB7D7A"/>
    <w:rsid w:val="00FC0079"/>
    <w:rsid w:val="00FC00CB"/>
    <w:rsid w:val="00FC0281"/>
    <w:rsid w:val="00FC08CB"/>
    <w:rsid w:val="00FC0B9D"/>
    <w:rsid w:val="00FC0D9B"/>
    <w:rsid w:val="00FC0EB9"/>
    <w:rsid w:val="00FC0EF1"/>
    <w:rsid w:val="00FC1182"/>
    <w:rsid w:val="00FC1780"/>
    <w:rsid w:val="00FC19EF"/>
    <w:rsid w:val="00FC1A33"/>
    <w:rsid w:val="00FC1BDD"/>
    <w:rsid w:val="00FC1C32"/>
    <w:rsid w:val="00FC1D3F"/>
    <w:rsid w:val="00FC2069"/>
    <w:rsid w:val="00FC2242"/>
    <w:rsid w:val="00FC22BB"/>
    <w:rsid w:val="00FC2327"/>
    <w:rsid w:val="00FC25CC"/>
    <w:rsid w:val="00FC26AD"/>
    <w:rsid w:val="00FC29BC"/>
    <w:rsid w:val="00FC2A9C"/>
    <w:rsid w:val="00FC2AC6"/>
    <w:rsid w:val="00FC2AD7"/>
    <w:rsid w:val="00FC2DFF"/>
    <w:rsid w:val="00FC2E58"/>
    <w:rsid w:val="00FC2E9B"/>
    <w:rsid w:val="00FC2EF8"/>
    <w:rsid w:val="00FC2F53"/>
    <w:rsid w:val="00FC31F9"/>
    <w:rsid w:val="00FC3490"/>
    <w:rsid w:val="00FC3546"/>
    <w:rsid w:val="00FC37D1"/>
    <w:rsid w:val="00FC385B"/>
    <w:rsid w:val="00FC3B26"/>
    <w:rsid w:val="00FC3D62"/>
    <w:rsid w:val="00FC4069"/>
    <w:rsid w:val="00FC409C"/>
    <w:rsid w:val="00FC4169"/>
    <w:rsid w:val="00FC418F"/>
    <w:rsid w:val="00FC4201"/>
    <w:rsid w:val="00FC4266"/>
    <w:rsid w:val="00FC43AF"/>
    <w:rsid w:val="00FC43D1"/>
    <w:rsid w:val="00FC458E"/>
    <w:rsid w:val="00FC46D7"/>
    <w:rsid w:val="00FC488A"/>
    <w:rsid w:val="00FC4A8B"/>
    <w:rsid w:val="00FC507A"/>
    <w:rsid w:val="00FC53B5"/>
    <w:rsid w:val="00FC54C3"/>
    <w:rsid w:val="00FC54D1"/>
    <w:rsid w:val="00FC5535"/>
    <w:rsid w:val="00FC55C1"/>
    <w:rsid w:val="00FC56BB"/>
    <w:rsid w:val="00FC5773"/>
    <w:rsid w:val="00FC58CC"/>
    <w:rsid w:val="00FC58CF"/>
    <w:rsid w:val="00FC5B63"/>
    <w:rsid w:val="00FC5C60"/>
    <w:rsid w:val="00FC5D64"/>
    <w:rsid w:val="00FC5E03"/>
    <w:rsid w:val="00FC60E0"/>
    <w:rsid w:val="00FC6152"/>
    <w:rsid w:val="00FC61D2"/>
    <w:rsid w:val="00FC62AB"/>
    <w:rsid w:val="00FC6484"/>
    <w:rsid w:val="00FC68A6"/>
    <w:rsid w:val="00FC6D14"/>
    <w:rsid w:val="00FC6D6A"/>
    <w:rsid w:val="00FC6E38"/>
    <w:rsid w:val="00FC70EE"/>
    <w:rsid w:val="00FC72B9"/>
    <w:rsid w:val="00FC72FA"/>
    <w:rsid w:val="00FC7B17"/>
    <w:rsid w:val="00FC7B97"/>
    <w:rsid w:val="00FC7C1E"/>
    <w:rsid w:val="00FC7D49"/>
    <w:rsid w:val="00FC7EB6"/>
    <w:rsid w:val="00FC7F0B"/>
    <w:rsid w:val="00FC7FD1"/>
    <w:rsid w:val="00FD000C"/>
    <w:rsid w:val="00FD0048"/>
    <w:rsid w:val="00FD0112"/>
    <w:rsid w:val="00FD0564"/>
    <w:rsid w:val="00FD05AA"/>
    <w:rsid w:val="00FD05DA"/>
    <w:rsid w:val="00FD08A3"/>
    <w:rsid w:val="00FD0C6B"/>
    <w:rsid w:val="00FD0CAD"/>
    <w:rsid w:val="00FD0E3D"/>
    <w:rsid w:val="00FD0E45"/>
    <w:rsid w:val="00FD0F16"/>
    <w:rsid w:val="00FD1105"/>
    <w:rsid w:val="00FD122E"/>
    <w:rsid w:val="00FD126C"/>
    <w:rsid w:val="00FD14EC"/>
    <w:rsid w:val="00FD1848"/>
    <w:rsid w:val="00FD1849"/>
    <w:rsid w:val="00FD1DC5"/>
    <w:rsid w:val="00FD1E79"/>
    <w:rsid w:val="00FD1F45"/>
    <w:rsid w:val="00FD2065"/>
    <w:rsid w:val="00FD20F4"/>
    <w:rsid w:val="00FD2169"/>
    <w:rsid w:val="00FD2171"/>
    <w:rsid w:val="00FD24C0"/>
    <w:rsid w:val="00FD24C1"/>
    <w:rsid w:val="00FD24D4"/>
    <w:rsid w:val="00FD25F6"/>
    <w:rsid w:val="00FD2647"/>
    <w:rsid w:val="00FD268E"/>
    <w:rsid w:val="00FD29CE"/>
    <w:rsid w:val="00FD2A5E"/>
    <w:rsid w:val="00FD2BBB"/>
    <w:rsid w:val="00FD2F9A"/>
    <w:rsid w:val="00FD2FA2"/>
    <w:rsid w:val="00FD31E4"/>
    <w:rsid w:val="00FD324C"/>
    <w:rsid w:val="00FD3504"/>
    <w:rsid w:val="00FD3521"/>
    <w:rsid w:val="00FD3595"/>
    <w:rsid w:val="00FD36A3"/>
    <w:rsid w:val="00FD3716"/>
    <w:rsid w:val="00FD3756"/>
    <w:rsid w:val="00FD37E6"/>
    <w:rsid w:val="00FD37EC"/>
    <w:rsid w:val="00FD3989"/>
    <w:rsid w:val="00FD3B64"/>
    <w:rsid w:val="00FD3DEA"/>
    <w:rsid w:val="00FD3E6C"/>
    <w:rsid w:val="00FD3F41"/>
    <w:rsid w:val="00FD41C8"/>
    <w:rsid w:val="00FD429B"/>
    <w:rsid w:val="00FD4333"/>
    <w:rsid w:val="00FD438F"/>
    <w:rsid w:val="00FD43CB"/>
    <w:rsid w:val="00FD440A"/>
    <w:rsid w:val="00FD4957"/>
    <w:rsid w:val="00FD49F0"/>
    <w:rsid w:val="00FD4AD9"/>
    <w:rsid w:val="00FD4C60"/>
    <w:rsid w:val="00FD4D4F"/>
    <w:rsid w:val="00FD4E8F"/>
    <w:rsid w:val="00FD4F15"/>
    <w:rsid w:val="00FD5084"/>
    <w:rsid w:val="00FD510C"/>
    <w:rsid w:val="00FD5134"/>
    <w:rsid w:val="00FD51B5"/>
    <w:rsid w:val="00FD5362"/>
    <w:rsid w:val="00FD5536"/>
    <w:rsid w:val="00FD5577"/>
    <w:rsid w:val="00FD55AC"/>
    <w:rsid w:val="00FD57D5"/>
    <w:rsid w:val="00FD5910"/>
    <w:rsid w:val="00FD5B1C"/>
    <w:rsid w:val="00FD5B29"/>
    <w:rsid w:val="00FD5CCD"/>
    <w:rsid w:val="00FD5D72"/>
    <w:rsid w:val="00FD5D73"/>
    <w:rsid w:val="00FD6166"/>
    <w:rsid w:val="00FD623A"/>
    <w:rsid w:val="00FD6283"/>
    <w:rsid w:val="00FD6290"/>
    <w:rsid w:val="00FD62AC"/>
    <w:rsid w:val="00FD62B7"/>
    <w:rsid w:val="00FD62C2"/>
    <w:rsid w:val="00FD62DB"/>
    <w:rsid w:val="00FD6353"/>
    <w:rsid w:val="00FD6392"/>
    <w:rsid w:val="00FD639F"/>
    <w:rsid w:val="00FD63EA"/>
    <w:rsid w:val="00FD641C"/>
    <w:rsid w:val="00FD6530"/>
    <w:rsid w:val="00FD680A"/>
    <w:rsid w:val="00FD6908"/>
    <w:rsid w:val="00FD6911"/>
    <w:rsid w:val="00FD693E"/>
    <w:rsid w:val="00FD69F4"/>
    <w:rsid w:val="00FD6F28"/>
    <w:rsid w:val="00FD7167"/>
    <w:rsid w:val="00FD72F3"/>
    <w:rsid w:val="00FD74E5"/>
    <w:rsid w:val="00FD74F7"/>
    <w:rsid w:val="00FD7640"/>
    <w:rsid w:val="00FD7705"/>
    <w:rsid w:val="00FD7AA3"/>
    <w:rsid w:val="00FD7B3A"/>
    <w:rsid w:val="00FD7D14"/>
    <w:rsid w:val="00FE004D"/>
    <w:rsid w:val="00FE02A4"/>
    <w:rsid w:val="00FE02E6"/>
    <w:rsid w:val="00FE0359"/>
    <w:rsid w:val="00FE074A"/>
    <w:rsid w:val="00FE0908"/>
    <w:rsid w:val="00FE0C36"/>
    <w:rsid w:val="00FE0D0B"/>
    <w:rsid w:val="00FE0E84"/>
    <w:rsid w:val="00FE0FFF"/>
    <w:rsid w:val="00FE1024"/>
    <w:rsid w:val="00FE13F2"/>
    <w:rsid w:val="00FE1581"/>
    <w:rsid w:val="00FE1679"/>
    <w:rsid w:val="00FE1959"/>
    <w:rsid w:val="00FE1A19"/>
    <w:rsid w:val="00FE1D44"/>
    <w:rsid w:val="00FE20E3"/>
    <w:rsid w:val="00FE20E8"/>
    <w:rsid w:val="00FE20EB"/>
    <w:rsid w:val="00FE21B2"/>
    <w:rsid w:val="00FE2227"/>
    <w:rsid w:val="00FE2317"/>
    <w:rsid w:val="00FE2357"/>
    <w:rsid w:val="00FE243F"/>
    <w:rsid w:val="00FE24B2"/>
    <w:rsid w:val="00FE2555"/>
    <w:rsid w:val="00FE29BF"/>
    <w:rsid w:val="00FE2A56"/>
    <w:rsid w:val="00FE2B9C"/>
    <w:rsid w:val="00FE2BB7"/>
    <w:rsid w:val="00FE2D31"/>
    <w:rsid w:val="00FE2D6B"/>
    <w:rsid w:val="00FE2F6E"/>
    <w:rsid w:val="00FE32BA"/>
    <w:rsid w:val="00FE344B"/>
    <w:rsid w:val="00FE35B2"/>
    <w:rsid w:val="00FE367F"/>
    <w:rsid w:val="00FE3837"/>
    <w:rsid w:val="00FE392F"/>
    <w:rsid w:val="00FE3998"/>
    <w:rsid w:val="00FE3B1D"/>
    <w:rsid w:val="00FE3BA8"/>
    <w:rsid w:val="00FE3BC8"/>
    <w:rsid w:val="00FE3D0C"/>
    <w:rsid w:val="00FE3E1E"/>
    <w:rsid w:val="00FE3E41"/>
    <w:rsid w:val="00FE40DF"/>
    <w:rsid w:val="00FE4103"/>
    <w:rsid w:val="00FE410E"/>
    <w:rsid w:val="00FE43C8"/>
    <w:rsid w:val="00FE445B"/>
    <w:rsid w:val="00FE44AA"/>
    <w:rsid w:val="00FE47D8"/>
    <w:rsid w:val="00FE492E"/>
    <w:rsid w:val="00FE4976"/>
    <w:rsid w:val="00FE49DF"/>
    <w:rsid w:val="00FE4A1B"/>
    <w:rsid w:val="00FE4A58"/>
    <w:rsid w:val="00FE4B3F"/>
    <w:rsid w:val="00FE4D10"/>
    <w:rsid w:val="00FE4FBF"/>
    <w:rsid w:val="00FE504D"/>
    <w:rsid w:val="00FE5052"/>
    <w:rsid w:val="00FE54AB"/>
    <w:rsid w:val="00FE56F3"/>
    <w:rsid w:val="00FE58C4"/>
    <w:rsid w:val="00FE58EA"/>
    <w:rsid w:val="00FE5B6F"/>
    <w:rsid w:val="00FE5CE6"/>
    <w:rsid w:val="00FE5DBC"/>
    <w:rsid w:val="00FE5E4C"/>
    <w:rsid w:val="00FE5EC7"/>
    <w:rsid w:val="00FE61EF"/>
    <w:rsid w:val="00FE624C"/>
    <w:rsid w:val="00FE62A6"/>
    <w:rsid w:val="00FE6327"/>
    <w:rsid w:val="00FE6673"/>
    <w:rsid w:val="00FE67BE"/>
    <w:rsid w:val="00FE67D4"/>
    <w:rsid w:val="00FE6828"/>
    <w:rsid w:val="00FE6A49"/>
    <w:rsid w:val="00FE6AB1"/>
    <w:rsid w:val="00FE6CAA"/>
    <w:rsid w:val="00FE70B4"/>
    <w:rsid w:val="00FE72A1"/>
    <w:rsid w:val="00FE735E"/>
    <w:rsid w:val="00FE7468"/>
    <w:rsid w:val="00FE7510"/>
    <w:rsid w:val="00FE7592"/>
    <w:rsid w:val="00FE77C4"/>
    <w:rsid w:val="00FE77C8"/>
    <w:rsid w:val="00FE7841"/>
    <w:rsid w:val="00FE7C4A"/>
    <w:rsid w:val="00FF02D7"/>
    <w:rsid w:val="00FF0309"/>
    <w:rsid w:val="00FF0317"/>
    <w:rsid w:val="00FF03C3"/>
    <w:rsid w:val="00FF045B"/>
    <w:rsid w:val="00FF0517"/>
    <w:rsid w:val="00FF058F"/>
    <w:rsid w:val="00FF07FD"/>
    <w:rsid w:val="00FF0AAC"/>
    <w:rsid w:val="00FF0CD9"/>
    <w:rsid w:val="00FF1016"/>
    <w:rsid w:val="00FF115A"/>
    <w:rsid w:val="00FF126F"/>
    <w:rsid w:val="00FF1302"/>
    <w:rsid w:val="00FF132B"/>
    <w:rsid w:val="00FF1481"/>
    <w:rsid w:val="00FF152D"/>
    <w:rsid w:val="00FF157F"/>
    <w:rsid w:val="00FF1D8D"/>
    <w:rsid w:val="00FF1EAF"/>
    <w:rsid w:val="00FF1FC9"/>
    <w:rsid w:val="00FF204A"/>
    <w:rsid w:val="00FF2197"/>
    <w:rsid w:val="00FF21FA"/>
    <w:rsid w:val="00FF2355"/>
    <w:rsid w:val="00FF261F"/>
    <w:rsid w:val="00FF26A6"/>
    <w:rsid w:val="00FF26BB"/>
    <w:rsid w:val="00FF26D5"/>
    <w:rsid w:val="00FF27B0"/>
    <w:rsid w:val="00FF289E"/>
    <w:rsid w:val="00FF2C3F"/>
    <w:rsid w:val="00FF2E44"/>
    <w:rsid w:val="00FF3105"/>
    <w:rsid w:val="00FF31DC"/>
    <w:rsid w:val="00FF3249"/>
    <w:rsid w:val="00FF327D"/>
    <w:rsid w:val="00FF33A4"/>
    <w:rsid w:val="00FF3517"/>
    <w:rsid w:val="00FF3652"/>
    <w:rsid w:val="00FF3C21"/>
    <w:rsid w:val="00FF4149"/>
    <w:rsid w:val="00FF41EE"/>
    <w:rsid w:val="00FF43CA"/>
    <w:rsid w:val="00FF4746"/>
    <w:rsid w:val="00FF49A1"/>
    <w:rsid w:val="00FF4EB5"/>
    <w:rsid w:val="00FF4FD0"/>
    <w:rsid w:val="00FF56A4"/>
    <w:rsid w:val="00FF5824"/>
    <w:rsid w:val="00FF5907"/>
    <w:rsid w:val="00FF5922"/>
    <w:rsid w:val="00FF5A13"/>
    <w:rsid w:val="00FF5A76"/>
    <w:rsid w:val="00FF5C7C"/>
    <w:rsid w:val="00FF5D3E"/>
    <w:rsid w:val="00FF5FBE"/>
    <w:rsid w:val="00FF629B"/>
    <w:rsid w:val="00FF647F"/>
    <w:rsid w:val="00FF6598"/>
    <w:rsid w:val="00FF67C3"/>
    <w:rsid w:val="00FF6875"/>
    <w:rsid w:val="00FF6983"/>
    <w:rsid w:val="00FF69A7"/>
    <w:rsid w:val="00FF6B93"/>
    <w:rsid w:val="00FF6BCF"/>
    <w:rsid w:val="00FF6BD4"/>
    <w:rsid w:val="00FF6C45"/>
    <w:rsid w:val="00FF6D07"/>
    <w:rsid w:val="00FF6DA1"/>
    <w:rsid w:val="00FF6E73"/>
    <w:rsid w:val="00FF6EC9"/>
    <w:rsid w:val="00FF6EEE"/>
    <w:rsid w:val="00FF7118"/>
    <w:rsid w:val="00FF7200"/>
    <w:rsid w:val="00FF7297"/>
    <w:rsid w:val="00FF756F"/>
    <w:rsid w:val="00FF78D3"/>
    <w:rsid w:val="00FF7A62"/>
    <w:rsid w:val="00FF7A8B"/>
    <w:rsid w:val="00FF7B31"/>
    <w:rsid w:val="00FF7D68"/>
    <w:rsid w:val="00FF7DA3"/>
    <w:rsid w:val="00FF7DDC"/>
    <w:rsid w:val="00FF7E19"/>
    <w:rsid w:val="00FF7EE4"/>
    <w:rsid w:val="00FF7F72"/>
    <w:rsid w:val="00FF7FAC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08C5E49"/>
  <w15:chartTrackingRefBased/>
  <w15:docId w15:val="{3FA87FCF-0096-471A-86C2-4A2211DD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List Number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42B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42B35"/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40B3A"/>
    <w:rPr>
      <w:rFonts w:ascii="Arial" w:hAnsi="Arial"/>
      <w:sz w:val="18"/>
      <w:szCs w:val="22"/>
    </w:rPr>
  </w:style>
  <w:style w:type="character" w:customStyle="1" w:styleId="DocumentMapChar">
    <w:name w:val="Document Map Char"/>
    <w:link w:val="DocumentMap"/>
    <w:semiHidden/>
    <w:rsid w:val="0048018E"/>
    <w:rPr>
      <w:rFonts w:ascii="Tahoma" w:hAnsi="Tahoma" w:cs="Tahoma"/>
      <w:shd w:val="clear" w:color="auto" w:fill="000080"/>
    </w:rPr>
  </w:style>
  <w:style w:type="paragraph" w:customStyle="1" w:styleId="Pa47">
    <w:name w:val="Pa47"/>
    <w:basedOn w:val="Normal"/>
    <w:next w:val="Normal"/>
    <w:uiPriority w:val="99"/>
    <w:rsid w:val="00480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DengXian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801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018E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48018E"/>
    <w:rPr>
      <w:color w:val="0000FF"/>
      <w:u w:val="single"/>
    </w:rPr>
  </w:style>
  <w:style w:type="paragraph" w:customStyle="1" w:styleId="Pa18">
    <w:name w:val="Pa18"/>
    <w:basedOn w:val="Normal"/>
    <w:next w:val="Normal"/>
    <w:uiPriority w:val="99"/>
    <w:rsid w:val="002B6B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F2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26" Type="http://schemas.openxmlformats.org/officeDocument/2006/relationships/header" Target="header8.xml"/><Relationship Id="rId21" Type="http://schemas.openxmlformats.org/officeDocument/2006/relationships/footer" Target="footer4.xml"/><Relationship Id="rId34" Type="http://schemas.openxmlformats.org/officeDocument/2006/relationships/footer" Target="footer9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header" Target="header7.xml"/><Relationship Id="rId33" Type="http://schemas.openxmlformats.org/officeDocument/2006/relationships/header" Target="header12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6.xml"/><Relationship Id="rId32" Type="http://schemas.openxmlformats.org/officeDocument/2006/relationships/header" Target="header11.xml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footer" Target="footer10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31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header" Target="header5.xml"/><Relationship Id="rId27" Type="http://schemas.openxmlformats.org/officeDocument/2006/relationships/footer" Target="footer6.xml"/><Relationship Id="rId30" Type="http://schemas.openxmlformats.org/officeDocument/2006/relationships/header" Target="header10.xml"/><Relationship Id="rId35" Type="http://schemas.openxmlformats.org/officeDocument/2006/relationships/header" Target="header13.xml"/><Relationship Id="rId8" Type="http://schemas.openxmlformats.org/officeDocument/2006/relationships/numbering" Target="numbering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  <_Flow_SignoffStatus xmlns="3774439a-3eb9-4523-ab15-1a7c88708d50" xsi:nil="true"/>
    <_dlc_DocId xmlns="4280bfd0-8d39-4c8f-a2d7-e53cc45df9c8">MDYJPH7RTKF3-899612618-2135734</_dlc_DocId>
    <_dlc_DocIdUrl xmlns="4280bfd0-8d39-4c8f-a2d7-e53cc45df9c8">
      <Url>https://assetworldcorpth.sharepoint.com/sites/File_Sharing/_layouts/15/DocIdRedir.aspx?ID=MDYJPH7RTKF3-899612618-2135734</Url>
      <Description>MDYJPH7RTKF3-899612618-2135734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2" ma:contentTypeDescription="Create a new document." ma:contentTypeScope="" ma:versionID="10565a5bc0aca7c34c7cf54bf08121b3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da3b9fd1ac59a3fe642ff223168ac91f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5F0875-AE04-412C-BC69-E6411CA16A86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2.xml><?xml version="1.0" encoding="utf-8"?>
<ds:datastoreItem xmlns:ds="http://schemas.openxmlformats.org/officeDocument/2006/customXml" ds:itemID="{6CAF1951-8ACF-46F1-90AF-94A2F41FE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A9F59-1D13-4538-B13E-A63F14063813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8FF8C7B5-F63F-4FA3-9ED5-322EBC0149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E23AB8-6A71-4BD0-A430-D29EC78594E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7B3DDB-8910-48DE-99C5-E345AF532AAB}">
  <ds:schemaRefs>
    <ds:schemaRef ds:uri="http://www.w3.org/2001/XMLSchema"/>
    <ds:schemaRef ds:uri="http://www.boldonjames.com/2008/01/sie/internal/label"/>
  </ds:schemaRefs>
</ds:datastoreItem>
</file>

<file path=customXml/itemProps7.xml><?xml version="1.0" encoding="utf-8"?>
<ds:datastoreItem xmlns:ds="http://schemas.openxmlformats.org/officeDocument/2006/customXml" ds:itemID="{5D580EF1-B7C5-4173-8127-B1532F3DF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TReport.dot</Template>
  <TotalTime>46</TotalTime>
  <Pages>1</Pages>
  <Words>20977</Words>
  <Characters>119573</Characters>
  <Application>Microsoft Office Word</Application>
  <DocSecurity>4</DocSecurity>
  <Lines>996</Lines>
  <Paragraphs>280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140270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ซีอาร์ เชียงใหม่ (ประเทศไทย) จำกัด</dc:title>
  <dc:subject/>
  <dc:creator>wipawan_444</dc:creator>
  <cp:keywords/>
  <cp:lastModifiedBy>Penpidcha, Hattinat</cp:lastModifiedBy>
  <cp:revision>103</cp:revision>
  <cp:lastPrinted>2023-02-22T05:37:00Z</cp:lastPrinted>
  <dcterms:created xsi:type="dcterms:W3CDTF">2023-02-27T10:47:00Z</dcterms:created>
  <dcterms:modified xsi:type="dcterms:W3CDTF">2023-02-27T20:38:00Z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Saver">
    <vt:lpwstr>/gZaQPgEeRtggu0G3hNsa/8aAJTlHQBR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4" name="bjDocumentLabelXML-0">
    <vt:lpwstr>ames.com/2008/01/sie/internal/label"&gt;&lt;element uid="id_classification_internalonly" value="" /&gt;&lt;/sisl&gt;</vt:lpwstr>
  </property>
  <property fmtid="{D5CDD505-2E9C-101B-9397-08002B2CF9AE}" pid="5" name="bjDocumentSecurityLabel">
    <vt:lpwstr>Internal Use</vt:lpwstr>
  </property>
  <property fmtid="{D5CDD505-2E9C-101B-9397-08002B2CF9AE}" pid="6" name="bjClsUserRVM">
    <vt:lpwstr>[]</vt:lpwstr>
  </property>
  <property fmtid="{D5CDD505-2E9C-101B-9397-08002B2CF9AE}" pid="7" name="ContentTypeId">
    <vt:lpwstr>0x0101007C6F7B0444CC944D825A35AFDC1411B5</vt:lpwstr>
  </property>
  <property fmtid="{D5CDD505-2E9C-101B-9397-08002B2CF9AE}" pid="8" name="_dlc_DocIdItemGuid">
    <vt:lpwstr>4668a2f1-8121-4c9b-b41a-b731861ee0b4</vt:lpwstr>
  </property>
  <property fmtid="{D5CDD505-2E9C-101B-9397-08002B2CF9AE}" pid="9" name="MediaServiceImageTags">
    <vt:lpwstr/>
  </property>
  <property fmtid="{D5CDD505-2E9C-101B-9397-08002B2CF9AE}" pid="10" name="docIndexRef">
    <vt:lpwstr>a569a5f8-fa0c-457d-8a69-1ed9a7dc9900</vt:lpwstr>
  </property>
</Properties>
</file>