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953B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7654C7C8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812B35" w14:textId="77777777" w:rsidR="00035AA5" w:rsidRPr="009E3BC3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636B4B" w14:textId="77777777" w:rsidR="00066C93" w:rsidRPr="009E3BC3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417EA53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4852FF9" w14:textId="77777777" w:rsidR="004E5950" w:rsidRPr="009E3BC3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48E1150" w14:textId="3DA68577" w:rsidR="008E41B2" w:rsidRPr="009E3BC3" w:rsidRDefault="008E41B2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9E3BC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9E3BC3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1902FBBB" w14:textId="369C41F9" w:rsidR="002E6B04" w:rsidRPr="009E3BC3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73E8D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27FE710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D01826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2F6C2A01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39426C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45A085E5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3A3D87B8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58C7C6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598D5E1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F5FC764" w14:textId="77777777" w:rsidR="00CF0CD3" w:rsidRPr="009E3BC3" w:rsidRDefault="00CF0CD3" w:rsidP="00CF0CD3">
      <w:pPr>
        <w:jc w:val="center"/>
        <w:rPr>
          <w:rFonts w:asciiTheme="majorBidi" w:hAnsiTheme="majorBidi" w:cstheme="majorBidi"/>
        </w:rPr>
      </w:pPr>
    </w:p>
    <w:p w14:paraId="387106CB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C113EC0" w14:textId="77777777" w:rsidR="00CF0CD3" w:rsidRPr="009E3BC3" w:rsidRDefault="00CF0CD3" w:rsidP="00CF0CD3">
      <w:pPr>
        <w:rPr>
          <w:rFonts w:asciiTheme="majorBidi" w:hAnsiTheme="majorBidi" w:cstheme="majorBidi"/>
        </w:rPr>
        <w:sectPr w:rsidR="00CF0CD3" w:rsidRPr="009E3BC3" w:rsidSect="005A3EEC">
          <w:headerReference w:type="default" r:id="rId8"/>
          <w:footerReference w:type="default" r:id="rId9"/>
          <w:footerReference w:type="first" r:id="rId10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5CA0FF13" w14:textId="77777777" w:rsidR="004956B4" w:rsidRPr="009E3BC3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</w:p>
    <w:p w14:paraId="27666601" w14:textId="77777777" w:rsidR="00A76CC2" w:rsidRPr="009E3BC3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63EFA2" w14:textId="77777777" w:rsidR="005A3EEC" w:rsidRPr="009E3BC3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ECE753" w14:textId="77777777" w:rsidR="002F713A" w:rsidRPr="009E3BC3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E6748B" w14:textId="7A19E281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E136D31" w14:textId="77777777" w:rsidR="00227FC5" w:rsidRPr="009E3BC3" w:rsidRDefault="00227FC5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11F327" w14:textId="77777777" w:rsidR="004956B4" w:rsidRPr="009E3BC3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9E3BC3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08AA0646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DBF5C81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C83AC6" w:rsidRPr="009E3B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314CC018" w14:textId="77777777" w:rsidR="00C07584" w:rsidRPr="009E3BC3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21CAD" w14:textId="77777777" w:rsidR="001F68BA" w:rsidRPr="009E3BC3" w:rsidRDefault="001F68BA" w:rsidP="001F68B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9E3BC3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20A13" w14:textId="285F359F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ของบริษัท อิชิตัน กรุ๊ป จำกัด 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</w:t>
      </w:r>
      <w:r w:rsidR="00C923DA" w:rsidRPr="009E3BC3">
        <w:rPr>
          <w:rFonts w:asciiTheme="majorBidi" w:hAnsiTheme="majorBidi" w:cstheme="majorBidi"/>
          <w:sz w:val="30"/>
          <w:szCs w:val="30"/>
        </w:rPr>
        <w:t>“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23DA" w:rsidRPr="009E3BC3">
        <w:rPr>
          <w:rFonts w:asciiTheme="majorBidi" w:hAnsiTheme="majorBidi" w:cstheme="majorBidi"/>
          <w:sz w:val="30"/>
          <w:szCs w:val="30"/>
        </w:rPr>
        <w:t>”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) และ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เฉพาะบริษัท อิชิตัน กรุ๊ป จำกัด (มหาชน)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E5D46" w:rsidRPr="009E3BC3">
        <w:rPr>
          <w:rFonts w:asciiTheme="majorBidi" w:hAnsiTheme="majorBidi" w:cstheme="majorBidi"/>
          <w:sz w:val="30"/>
          <w:szCs w:val="30"/>
        </w:rPr>
        <w:t>“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5D46" w:rsidRPr="009E3BC3">
        <w:rPr>
          <w:rFonts w:asciiTheme="majorBidi" w:hAnsiTheme="majorBidi" w:cstheme="majorBidi"/>
          <w:sz w:val="30"/>
          <w:szCs w:val="30"/>
        </w:rPr>
        <w:t>”</w:t>
      </w:r>
      <w:r w:rsidR="00350299" w:rsidRPr="009E3B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5</w:t>
      </w:r>
      <w:r w:rsidR="001B2CEA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และงบแสดงการเปลี่ยนแปลง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 xml:space="preserve">ส่วนของผู้ถือหุ้นเฉพาะกิจการ </w:t>
      </w:r>
      <w:r w:rsidR="00A76CC2" w:rsidRPr="009E3BC3">
        <w:rPr>
          <w:rFonts w:asciiTheme="majorBidi" w:hAnsiTheme="majorBidi" w:cstheme="majorBidi"/>
          <w:sz w:val="30"/>
          <w:szCs w:val="30"/>
          <w:cs/>
          <w:lang w:val="th-TH"/>
        </w:rPr>
        <w:t>และงบกระแสเงินสด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</w:t>
      </w:r>
      <w:r w:rsidR="00347EF8"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Pr="009E3BC3">
        <w:rPr>
          <w:rFonts w:asciiTheme="majorBidi" w:hAnsiTheme="majorBidi" w:cstheme="majorBidi"/>
          <w:sz w:val="30"/>
          <w:szCs w:val="30"/>
          <w:cs/>
        </w:rPr>
        <w:t>สรุปน</w:t>
      </w:r>
      <w:r w:rsidR="0072461D" w:rsidRPr="009E3BC3">
        <w:rPr>
          <w:rFonts w:asciiTheme="majorBidi" w:hAnsiTheme="majorBidi" w:cstheme="majorBidi"/>
          <w:sz w:val="30"/>
          <w:szCs w:val="30"/>
          <w:cs/>
        </w:rPr>
        <w:t>โยบายการบัญชีที่สำคัญและ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เรื่องอื่นๆ</w:t>
      </w:r>
    </w:p>
    <w:p w14:paraId="34B97543" w14:textId="77777777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5691" w14:textId="7E1924EB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 xml:space="preserve">รวมและผลการดำเนินงานเฉพาะกิจการ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209E099" w14:textId="77777777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FA4B4F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BB21E1D" w14:textId="08BA2F79" w:rsidR="001035FE" w:rsidRPr="009E3BC3" w:rsidRDefault="001035FE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รายงานของข้าพเจ้าข้าพเจ้ามี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</w:t>
      </w:r>
      <w:r w:rsidR="002A4FC1" w:rsidRPr="009E3BC3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(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703DC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F4C39A" w14:textId="77777777" w:rsidR="00D71680" w:rsidRDefault="00D71680" w:rsidP="00E5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center"/>
        <w:rPr>
          <w:rFonts w:asciiTheme="majorBidi" w:eastAsia="Calibri" w:hAnsiTheme="majorBidi" w:cstheme="majorBidi"/>
          <w:sz w:val="30"/>
          <w:szCs w:val="30"/>
        </w:rPr>
      </w:pPr>
    </w:p>
    <w:p w14:paraId="3E840EA6" w14:textId="66BAAB9F" w:rsidR="00E52ED1" w:rsidRPr="00E52ED1" w:rsidRDefault="00E52ED1" w:rsidP="00E52ED1">
      <w:pPr>
        <w:rPr>
          <w:rFonts w:asciiTheme="majorBidi" w:eastAsia="Calibri" w:hAnsiTheme="majorBidi" w:cstheme="majorBidi"/>
          <w:sz w:val="30"/>
          <w:szCs w:val="30"/>
        </w:rPr>
        <w:sectPr w:rsidR="00E52ED1" w:rsidRPr="00E52ED1" w:rsidSect="001D7DB3">
          <w:headerReference w:type="default" r:id="rId11"/>
          <w:headerReference w:type="first" r:id="rId12"/>
          <w:footerReference w:type="first" r:id="rId13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B32C281" w14:textId="77777777" w:rsidR="001035FE" w:rsidRPr="009E3BC3" w:rsidRDefault="001035FE" w:rsidP="001035F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5CC4A7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2F102D3" w14:textId="569A036D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สำหรับงวดปัจจุบัน ข้าพเจ้าได้นำ</w:t>
      </w:r>
      <w:r w:rsidRPr="009E3BC3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14:paraId="6D82472F" w14:textId="77777777" w:rsidR="0035453A" w:rsidRPr="009E3BC3" w:rsidRDefault="0035453A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9E3BC3" w14:paraId="09D5939C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1B64EC9A" w14:textId="52288176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6526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ของเงินลงทุนในการร่วมค้า</w:t>
            </w:r>
          </w:p>
        </w:tc>
      </w:tr>
      <w:tr w:rsidR="0035453A" w:rsidRPr="009E3BC3" w14:paraId="657CD10D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18C7BF8" w14:textId="6516A920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A563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5453A" w:rsidRPr="009E3BC3" w14:paraId="1A3A63C9" w14:textId="77777777" w:rsidTr="008852A1">
        <w:trPr>
          <w:tblHeader/>
        </w:trPr>
        <w:tc>
          <w:tcPr>
            <w:tcW w:w="4855" w:type="dxa"/>
            <w:shd w:val="clear" w:color="auto" w:fill="auto"/>
          </w:tcPr>
          <w:p w14:paraId="006CD883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ABAC592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453A" w:rsidRPr="009E3BC3" w14:paraId="73B00E22" w14:textId="77777777" w:rsidTr="008852A1">
        <w:tc>
          <w:tcPr>
            <w:tcW w:w="4855" w:type="dxa"/>
            <w:shd w:val="clear" w:color="auto" w:fill="auto"/>
          </w:tcPr>
          <w:p w14:paraId="4D12CA9E" w14:textId="77777777" w:rsidR="0035453A" w:rsidRPr="009E3BC3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บริษัทมีเงินลงทุนในการร่วมค้าแห่งหนึ่งซึ่งมีผลขาดทุนสะสมจากการดำเนินงาน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การร่วมค้าอาจมีมูลค่าสูงกว่ามูลค่าที่คาดว่า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โดย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การประมาณมูลค่าที่คาดว่าจะได้รับคืนของเงินลงทุนใน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ของ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4F3FCDE" w14:textId="77777777" w:rsidR="0035453A" w:rsidRPr="009E3BC3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9E3BC3" w:rsidRDefault="0035453A" w:rsidP="0055045A">
            <w:pPr>
              <w:numPr>
                <w:ilvl w:val="0"/>
                <w:numId w:val="23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86057F2" w14:textId="2EE7E2D1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  <w:r w:rsidR="00667028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66702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และ</w:t>
            </w:r>
          </w:p>
          <w:p w14:paraId="5733A78F" w14:textId="77777777" w:rsidR="0035453A" w:rsidRPr="009E3BC3" w:rsidRDefault="0035453A" w:rsidP="0055045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9E3BC3" w:rsidRDefault="001035FE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3488C" w14:textId="77777777" w:rsidR="00D62730" w:rsidRPr="009E3BC3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9E3BC3" w:rsidRDefault="00D62730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435A23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="00D43D29"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E5E244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CA337F9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7266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ของข้าพเจ้า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379C458" w14:textId="77777777" w:rsidR="00D62730" w:rsidRPr="009E3BC3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25E8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B10920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57B7F447" w14:textId="77777777" w:rsidR="00E9184E" w:rsidRPr="009E3BC3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2337F6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3D27D" w14:textId="2675B947" w:rsidR="00E9184E" w:rsidRPr="009E3BC3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รับผิดชอบในการจัดทำและนำเสนองบการเงิน</w:t>
      </w:r>
      <w:r w:rsidR="00D43D29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64298F" w:rsidRPr="007E7AB0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ายในที่ผู้บริหารพิจารณาว่าจำเป็น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เพื่อให้สามารถจัดทำงบการเงิน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9E3BC3" w:rsidRDefault="00E9184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5A5EB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23C83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0E69F19" w14:textId="45C5BEDB" w:rsidR="001A5A8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9123D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238C8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91B0F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ต่อการตรวจสอบงบการเงิน</w:t>
      </w:r>
      <w:r w:rsidR="000E531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F31B68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4CA7B44C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B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58BCAC76" w14:textId="77777777" w:rsidR="001A5A83" w:rsidRPr="00F31B68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16"/>
          <w:szCs w:val="16"/>
        </w:rPr>
      </w:pPr>
      <w:r w:rsidRPr="009E3BC3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59311770" w14:textId="77777777" w:rsidR="001A5A83" w:rsidRPr="009E3BC3" w:rsidRDefault="001A5A83" w:rsidP="001A5A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F31B68" w:rsidRDefault="00EB5FC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4A9948A7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</w:t>
      </w:r>
      <w:r w:rsidR="00A710CE" w:rsidRPr="009E3BC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E3BC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5850DD3" w14:textId="77777777" w:rsidR="00EF7BB4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C704BB8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9341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7EB3EB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A69F46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การเปิดเผย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ว่างบการเงิน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หรือไม่</w:t>
      </w:r>
    </w:p>
    <w:p w14:paraId="38393684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ED49FC" w14:textId="06779C5F" w:rsidR="001A5A83" w:rsidRPr="009E3BC3" w:rsidRDefault="00312FA0" w:rsidP="007972F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เพื่อแสดงความเห็นต่องบการเงิน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C1B71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การควบคุมดูแล และ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การปฏิบัติงานตรวจสอบ</w:t>
      </w:r>
      <w:r w:rsidR="009278B9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9E3BC3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A11C364" w14:textId="26051C95" w:rsidR="00F31B68" w:rsidRDefault="001A5A83" w:rsidP="004A540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E3B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D263DF2" w14:textId="77777777" w:rsidR="00F31B68" w:rsidRDefault="00F31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6D0D1A" w14:textId="15BD62C5" w:rsidR="001A5A83" w:rsidRDefault="001A5A83" w:rsidP="004A540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A540E" w:rsidRPr="004A540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540E" w:rsidRPr="004A540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5274891" w14:textId="77777777" w:rsidR="004A540E" w:rsidRPr="009E3BC3" w:rsidRDefault="004A540E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29C9847" w14:textId="0F7D8F4A" w:rsidR="00525F5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EB5FCE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E00BB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Pr="009E3BC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8281" w14:textId="77777777" w:rsidR="006E00BB" w:rsidRPr="009E3BC3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9639B" w14:textId="77777777" w:rsidR="00321C93" w:rsidRPr="009E3BC3" w:rsidRDefault="00321C9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F1BDC" w14:textId="77777777" w:rsidR="00EF7BB4" w:rsidRPr="009E3BC3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C85A3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(</w:t>
      </w:r>
      <w:r w:rsidR="00C301D2" w:rsidRPr="009E3BC3">
        <w:rPr>
          <w:rFonts w:asciiTheme="majorBidi" w:hAnsiTheme="majorBidi" w:cstheme="majorBidi"/>
          <w:sz w:val="30"/>
          <w:szCs w:val="30"/>
          <w:cs/>
          <w:lang w:val="th-TH"/>
        </w:rPr>
        <w:t>นารีวรรณ ชัยบันทัด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45F995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28A008E" w14:textId="03EA6D70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47B73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9219</w:t>
      </w:r>
    </w:p>
    <w:p w14:paraId="33444E02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17778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3DA710" w14:textId="03E5B96E" w:rsidR="00305033" w:rsidRPr="009E3BC3" w:rsidRDefault="000713C9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27 </w:t>
      </w:r>
      <w:r w:rsidR="00C6785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67855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6</w:t>
      </w:r>
    </w:p>
    <w:p w14:paraId="09B751E4" w14:textId="39D54DEA" w:rsidR="00020DD9" w:rsidRPr="000F5268" w:rsidRDefault="00020DD9" w:rsidP="0095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020DD9" w:rsidRPr="000F5268" w:rsidSect="002E1716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483F" w14:textId="77777777" w:rsidR="00191235" w:rsidRDefault="00191235" w:rsidP="004956B4">
      <w:r>
        <w:separator/>
      </w:r>
    </w:p>
  </w:endnote>
  <w:endnote w:type="continuationSeparator" w:id="0">
    <w:p w14:paraId="475D2DEC" w14:textId="77777777" w:rsidR="00191235" w:rsidRDefault="00191235" w:rsidP="004956B4">
      <w:r>
        <w:continuationSeparator/>
      </w:r>
    </w:p>
  </w:endnote>
  <w:endnote w:type="continuationNotice" w:id="1">
    <w:p w14:paraId="08C20E1F" w14:textId="77777777" w:rsidR="00191235" w:rsidRDefault="001912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BD20" w14:textId="2FDF2D66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08DEA" w14:textId="77777777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588F5" w14:textId="77777777" w:rsidR="002E3079" w:rsidRPr="00D71680" w:rsidRDefault="002E3079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BD49" w14:textId="77777777" w:rsidR="00191235" w:rsidRDefault="00191235" w:rsidP="004956B4">
      <w:r>
        <w:separator/>
      </w:r>
    </w:p>
  </w:footnote>
  <w:footnote w:type="continuationSeparator" w:id="0">
    <w:p w14:paraId="7B1AFC88" w14:textId="77777777" w:rsidR="00191235" w:rsidRDefault="00191235" w:rsidP="004956B4">
      <w:r>
        <w:continuationSeparator/>
      </w:r>
    </w:p>
  </w:footnote>
  <w:footnote w:type="continuationNotice" w:id="1">
    <w:p w14:paraId="7F48B50F" w14:textId="77777777" w:rsidR="00191235" w:rsidRDefault="001912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21C7" w14:textId="2A1D8F4B" w:rsidR="002E3079" w:rsidRPr="00473E8D" w:rsidRDefault="002E3079">
    <w:pPr>
      <w:pStyle w:val="Header"/>
      <w:rPr>
        <w:rFonts w:ascii="Times New Roman" w:hAnsi="Times New Roman"/>
        <w:sz w:val="32"/>
        <w:szCs w:val="32"/>
      </w:rPr>
    </w:pPr>
  </w:p>
  <w:p w14:paraId="4B0EF900" w14:textId="18735D27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  <w:p w14:paraId="1CC96714" w14:textId="75842FCC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  <w:p w14:paraId="6B2A9487" w14:textId="77777777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309B" w14:textId="77777777" w:rsidR="00E52ED1" w:rsidRPr="00473E8D" w:rsidRDefault="00E52ED1">
    <w:pPr>
      <w:pStyle w:val="Header"/>
      <w:rPr>
        <w:rFonts w:ascii="Times New Roman" w:hAnsi="Times New Roman"/>
        <w:sz w:val="32"/>
        <w:szCs w:val="32"/>
      </w:rPr>
    </w:pPr>
  </w:p>
  <w:p w14:paraId="086A8D38" w14:textId="77777777" w:rsidR="00E52ED1" w:rsidRPr="00473E8D" w:rsidRDefault="00E52ED1">
    <w:pPr>
      <w:pStyle w:val="Header"/>
      <w:rPr>
        <w:rFonts w:ascii="Times New Roman" w:hAnsi="Times New Roman"/>
        <w:sz w:val="32"/>
        <w:szCs w:val="32"/>
      </w:rPr>
    </w:pPr>
  </w:p>
  <w:p w14:paraId="7AB847D3" w14:textId="77777777" w:rsidR="00E52ED1" w:rsidRPr="00473E8D" w:rsidRDefault="00E52ED1">
    <w:pPr>
      <w:pStyle w:val="Header"/>
      <w:rPr>
        <w:rFonts w:ascii="Times New Roman" w:hAnsi="Times New Roman"/>
        <w:sz w:val="32"/>
        <w:szCs w:val="32"/>
      </w:rPr>
    </w:pPr>
  </w:p>
  <w:p w14:paraId="0AA8697C" w14:textId="77777777" w:rsidR="00E52ED1" w:rsidRPr="00473E8D" w:rsidRDefault="00E52ED1">
    <w:pPr>
      <w:pStyle w:val="Header"/>
      <w:rPr>
        <w:rFonts w:ascii="Times New Roman" w:hAnsi="Times New Roman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F5EA" w14:textId="32F44ED4" w:rsidR="002E3079" w:rsidRPr="00473E8D" w:rsidRDefault="002E3079">
    <w:pPr>
      <w:pStyle w:val="Header"/>
      <w:rPr>
        <w:rFonts w:ascii="Times New Roman" w:hAnsi="Times New Roman"/>
        <w:sz w:val="32"/>
        <w:szCs w:val="32"/>
      </w:rPr>
    </w:pPr>
  </w:p>
  <w:p w14:paraId="6180EC76" w14:textId="29FC55B7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  <w:p w14:paraId="50712811" w14:textId="201B052B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  <w:p w14:paraId="47A2192A" w14:textId="77777777" w:rsidR="00473E8D" w:rsidRPr="00473E8D" w:rsidRDefault="00473E8D">
    <w:pPr>
      <w:pStyle w:val="Header"/>
      <w:rPr>
        <w:rFonts w:ascii="Times New Roman" w:hAnsi="Times New Roman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08E3" w14:textId="09F73327" w:rsidR="002E3079" w:rsidRPr="00F31B68" w:rsidRDefault="002E3079" w:rsidP="00F31B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0"/>
        <w:szCs w:val="30"/>
      </w:rPr>
    </w:pPr>
  </w:p>
  <w:p w14:paraId="6B72115E" w14:textId="121137D1" w:rsidR="002F2BA0" w:rsidRPr="00F31B68" w:rsidRDefault="002F2BA0" w:rsidP="00F31B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0"/>
        <w:szCs w:val="30"/>
      </w:rPr>
    </w:pPr>
  </w:p>
  <w:p w14:paraId="3996F95C" w14:textId="6FE90D3E" w:rsidR="002F2BA0" w:rsidRPr="00F31B68" w:rsidRDefault="002F2BA0" w:rsidP="00F31B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0"/>
        <w:szCs w:val="30"/>
      </w:rPr>
    </w:pPr>
  </w:p>
  <w:p w14:paraId="5AAE0705" w14:textId="77777777" w:rsidR="002F2BA0" w:rsidRPr="00F31B68" w:rsidRDefault="002F2BA0" w:rsidP="00F31B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4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7"/>
  </w:num>
  <w:num w:numId="14">
    <w:abstractNumId w:val="19"/>
  </w:num>
  <w:num w:numId="15">
    <w:abstractNumId w:val="21"/>
  </w:num>
  <w:num w:numId="16">
    <w:abstractNumId w:val="32"/>
  </w:num>
  <w:num w:numId="17">
    <w:abstractNumId w:val="34"/>
  </w:num>
  <w:num w:numId="18">
    <w:abstractNumId w:val="24"/>
  </w:num>
  <w:num w:numId="19">
    <w:abstractNumId w:val="31"/>
  </w:num>
  <w:num w:numId="20">
    <w:abstractNumId w:val="18"/>
  </w:num>
  <w:num w:numId="21">
    <w:abstractNumId w:val="33"/>
  </w:num>
  <w:num w:numId="22">
    <w:abstractNumId w:val="13"/>
  </w:num>
  <w:num w:numId="23">
    <w:abstractNumId w:val="29"/>
  </w:num>
  <w:num w:numId="24">
    <w:abstractNumId w:val="12"/>
  </w:num>
  <w:num w:numId="25">
    <w:abstractNumId w:val="14"/>
  </w:num>
  <w:num w:numId="26">
    <w:abstractNumId w:val="30"/>
  </w:num>
  <w:num w:numId="27">
    <w:abstractNumId w:val="36"/>
  </w:num>
  <w:num w:numId="28">
    <w:abstractNumId w:val="35"/>
  </w:num>
  <w:num w:numId="29">
    <w:abstractNumId w:val="23"/>
  </w:num>
  <w:num w:numId="30">
    <w:abstractNumId w:val="28"/>
  </w:num>
  <w:num w:numId="31">
    <w:abstractNumId w:val="26"/>
  </w:num>
  <w:num w:numId="32">
    <w:abstractNumId w:val="11"/>
  </w:num>
  <w:num w:numId="33">
    <w:abstractNumId w:val="16"/>
  </w:num>
  <w:num w:numId="34">
    <w:abstractNumId w:val="2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8AD"/>
    <w:rsid w:val="00017A46"/>
    <w:rsid w:val="00017D9D"/>
    <w:rsid w:val="00020013"/>
    <w:rsid w:val="000204D4"/>
    <w:rsid w:val="000208B0"/>
    <w:rsid w:val="000209D5"/>
    <w:rsid w:val="00020DD9"/>
    <w:rsid w:val="00020E2F"/>
    <w:rsid w:val="0002155F"/>
    <w:rsid w:val="000215D1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6EE"/>
    <w:rsid w:val="000249EA"/>
    <w:rsid w:val="00024F13"/>
    <w:rsid w:val="000251B2"/>
    <w:rsid w:val="00025555"/>
    <w:rsid w:val="00025C34"/>
    <w:rsid w:val="00025DB7"/>
    <w:rsid w:val="00026A93"/>
    <w:rsid w:val="00026B82"/>
    <w:rsid w:val="00027ADC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8CC"/>
    <w:rsid w:val="00041927"/>
    <w:rsid w:val="0004247A"/>
    <w:rsid w:val="000425D8"/>
    <w:rsid w:val="00042835"/>
    <w:rsid w:val="00042A9F"/>
    <w:rsid w:val="00042E22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2D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CB9"/>
    <w:rsid w:val="000A1096"/>
    <w:rsid w:val="000A186F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D1A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11B"/>
    <w:rsid w:val="001012FE"/>
    <w:rsid w:val="00101375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6C55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18"/>
    <w:rsid w:val="00137B46"/>
    <w:rsid w:val="00137F23"/>
    <w:rsid w:val="001402A3"/>
    <w:rsid w:val="001404B8"/>
    <w:rsid w:val="00140C10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5EC"/>
    <w:rsid w:val="00152A0B"/>
    <w:rsid w:val="00152B69"/>
    <w:rsid w:val="00152BD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0E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B7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A7F"/>
    <w:rsid w:val="001A5636"/>
    <w:rsid w:val="001A5A83"/>
    <w:rsid w:val="001A66BA"/>
    <w:rsid w:val="001A7328"/>
    <w:rsid w:val="001A744C"/>
    <w:rsid w:val="001A7C67"/>
    <w:rsid w:val="001B06EC"/>
    <w:rsid w:val="001B0ABD"/>
    <w:rsid w:val="001B0E05"/>
    <w:rsid w:val="001B1759"/>
    <w:rsid w:val="001B1C98"/>
    <w:rsid w:val="001B1F7E"/>
    <w:rsid w:val="001B20C0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3E9F"/>
    <w:rsid w:val="001F4113"/>
    <w:rsid w:val="001F429E"/>
    <w:rsid w:val="001F431A"/>
    <w:rsid w:val="001F4599"/>
    <w:rsid w:val="001F4A05"/>
    <w:rsid w:val="001F4BC5"/>
    <w:rsid w:val="001F50FA"/>
    <w:rsid w:val="001F546F"/>
    <w:rsid w:val="001F57CF"/>
    <w:rsid w:val="001F5938"/>
    <w:rsid w:val="001F59B1"/>
    <w:rsid w:val="001F5C62"/>
    <w:rsid w:val="001F5E4D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4C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3F4F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7412"/>
    <w:rsid w:val="00227533"/>
    <w:rsid w:val="00227AD1"/>
    <w:rsid w:val="00227FC5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7190"/>
    <w:rsid w:val="00297230"/>
    <w:rsid w:val="002976EE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350"/>
    <w:rsid w:val="002A56B4"/>
    <w:rsid w:val="002A617F"/>
    <w:rsid w:val="002A6837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72DC"/>
    <w:rsid w:val="002D7503"/>
    <w:rsid w:val="002D7884"/>
    <w:rsid w:val="002D79AC"/>
    <w:rsid w:val="002E0355"/>
    <w:rsid w:val="002E10D2"/>
    <w:rsid w:val="002E138F"/>
    <w:rsid w:val="002E1469"/>
    <w:rsid w:val="002E15E2"/>
    <w:rsid w:val="002E1716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2BA0"/>
    <w:rsid w:val="002F3217"/>
    <w:rsid w:val="002F324B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C07"/>
    <w:rsid w:val="00357CB1"/>
    <w:rsid w:val="00357FD4"/>
    <w:rsid w:val="00360011"/>
    <w:rsid w:val="003603F0"/>
    <w:rsid w:val="00360730"/>
    <w:rsid w:val="00360A7E"/>
    <w:rsid w:val="00360EF8"/>
    <w:rsid w:val="003617B3"/>
    <w:rsid w:val="0036183B"/>
    <w:rsid w:val="003618E9"/>
    <w:rsid w:val="00361E8E"/>
    <w:rsid w:val="00361FBA"/>
    <w:rsid w:val="00362F94"/>
    <w:rsid w:val="003631EE"/>
    <w:rsid w:val="003633E9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0C1A"/>
    <w:rsid w:val="00380C57"/>
    <w:rsid w:val="00380EDC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1EC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3F7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B47"/>
    <w:rsid w:val="00415D24"/>
    <w:rsid w:val="00415FBF"/>
    <w:rsid w:val="0041648B"/>
    <w:rsid w:val="00416E3E"/>
    <w:rsid w:val="00416F6E"/>
    <w:rsid w:val="00416FB6"/>
    <w:rsid w:val="0041721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6E2"/>
    <w:rsid w:val="00423F03"/>
    <w:rsid w:val="00424657"/>
    <w:rsid w:val="004246BD"/>
    <w:rsid w:val="00424AEB"/>
    <w:rsid w:val="00424DFD"/>
    <w:rsid w:val="0042505F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81"/>
    <w:rsid w:val="00430D30"/>
    <w:rsid w:val="004313CA"/>
    <w:rsid w:val="00431806"/>
    <w:rsid w:val="00431AB9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E2"/>
    <w:rsid w:val="00456361"/>
    <w:rsid w:val="004564FD"/>
    <w:rsid w:val="00456AC7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3AF"/>
    <w:rsid w:val="004613F3"/>
    <w:rsid w:val="00461602"/>
    <w:rsid w:val="00461620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8F"/>
    <w:rsid w:val="00470E9B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3E8D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44B"/>
    <w:rsid w:val="00512577"/>
    <w:rsid w:val="00512AE4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A17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02E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E94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BC0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610"/>
    <w:rsid w:val="006068A1"/>
    <w:rsid w:val="00606B60"/>
    <w:rsid w:val="00606C88"/>
    <w:rsid w:val="00606F39"/>
    <w:rsid w:val="00607061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7B6"/>
    <w:rsid w:val="0062480D"/>
    <w:rsid w:val="00624C58"/>
    <w:rsid w:val="00624D5E"/>
    <w:rsid w:val="00624EA0"/>
    <w:rsid w:val="006256CE"/>
    <w:rsid w:val="006256E3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B89"/>
    <w:rsid w:val="00651DD7"/>
    <w:rsid w:val="00652692"/>
    <w:rsid w:val="006527AD"/>
    <w:rsid w:val="006527F1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2036"/>
    <w:rsid w:val="00662497"/>
    <w:rsid w:val="006625D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86"/>
    <w:rsid w:val="00665CC7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1C47"/>
    <w:rsid w:val="006B2043"/>
    <w:rsid w:val="006B20FB"/>
    <w:rsid w:val="006B2275"/>
    <w:rsid w:val="006B2B83"/>
    <w:rsid w:val="006B312A"/>
    <w:rsid w:val="006B3672"/>
    <w:rsid w:val="006B3C03"/>
    <w:rsid w:val="006B3C0E"/>
    <w:rsid w:val="006B3E73"/>
    <w:rsid w:val="006B3F38"/>
    <w:rsid w:val="006B420F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9C"/>
    <w:rsid w:val="0070201D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B54"/>
    <w:rsid w:val="00721FC2"/>
    <w:rsid w:val="00722122"/>
    <w:rsid w:val="0072292C"/>
    <w:rsid w:val="00722BFF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7AE"/>
    <w:rsid w:val="00792C39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D79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D60"/>
    <w:rsid w:val="007D2EF9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6"/>
    <w:rsid w:val="007F40AB"/>
    <w:rsid w:val="007F41B0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201"/>
    <w:rsid w:val="00826562"/>
    <w:rsid w:val="008268F9"/>
    <w:rsid w:val="008269D9"/>
    <w:rsid w:val="00826D93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250"/>
    <w:rsid w:val="008A234E"/>
    <w:rsid w:val="008A2B7D"/>
    <w:rsid w:val="008A2E26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DCF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BF3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D7F49"/>
    <w:rsid w:val="008E0072"/>
    <w:rsid w:val="008E023C"/>
    <w:rsid w:val="008E1842"/>
    <w:rsid w:val="008E2775"/>
    <w:rsid w:val="008E2973"/>
    <w:rsid w:val="008E2C95"/>
    <w:rsid w:val="008E2FFE"/>
    <w:rsid w:val="008E353A"/>
    <w:rsid w:val="008E364D"/>
    <w:rsid w:val="008E386F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6270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A03"/>
    <w:rsid w:val="00942DC2"/>
    <w:rsid w:val="0094306B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129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7003"/>
    <w:rsid w:val="0099704D"/>
    <w:rsid w:val="00997393"/>
    <w:rsid w:val="009973A9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4F02"/>
    <w:rsid w:val="009A549E"/>
    <w:rsid w:val="009A5CC1"/>
    <w:rsid w:val="009A5E21"/>
    <w:rsid w:val="009A5EED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341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D8E"/>
    <w:rsid w:val="009E1F29"/>
    <w:rsid w:val="009E23E1"/>
    <w:rsid w:val="009E2F98"/>
    <w:rsid w:val="009E3293"/>
    <w:rsid w:val="009E3B47"/>
    <w:rsid w:val="009E3BC3"/>
    <w:rsid w:val="009E3D54"/>
    <w:rsid w:val="009E45E5"/>
    <w:rsid w:val="009E4EF6"/>
    <w:rsid w:val="009E5294"/>
    <w:rsid w:val="009E5371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A00280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265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403"/>
    <w:rsid w:val="00A145F4"/>
    <w:rsid w:val="00A1466A"/>
    <w:rsid w:val="00A147B0"/>
    <w:rsid w:val="00A14A4D"/>
    <w:rsid w:val="00A14B36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C54"/>
    <w:rsid w:val="00A24C8F"/>
    <w:rsid w:val="00A256BD"/>
    <w:rsid w:val="00A25805"/>
    <w:rsid w:val="00A25A14"/>
    <w:rsid w:val="00A25E2C"/>
    <w:rsid w:val="00A261D9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92"/>
    <w:rsid w:val="00A67956"/>
    <w:rsid w:val="00A67CD0"/>
    <w:rsid w:val="00A70186"/>
    <w:rsid w:val="00A703B5"/>
    <w:rsid w:val="00A7075D"/>
    <w:rsid w:val="00A70987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526"/>
    <w:rsid w:val="00A866C6"/>
    <w:rsid w:val="00A86CD6"/>
    <w:rsid w:val="00A86EBF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B6F"/>
    <w:rsid w:val="00AB2D03"/>
    <w:rsid w:val="00AB2EB3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F022B"/>
    <w:rsid w:val="00AF06BD"/>
    <w:rsid w:val="00AF0803"/>
    <w:rsid w:val="00AF1176"/>
    <w:rsid w:val="00AF182C"/>
    <w:rsid w:val="00AF1A68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D4E"/>
    <w:rsid w:val="00B23994"/>
    <w:rsid w:val="00B23B71"/>
    <w:rsid w:val="00B24093"/>
    <w:rsid w:val="00B241AD"/>
    <w:rsid w:val="00B242F0"/>
    <w:rsid w:val="00B244BB"/>
    <w:rsid w:val="00B24D7D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F6"/>
    <w:rsid w:val="00B55D33"/>
    <w:rsid w:val="00B55F8B"/>
    <w:rsid w:val="00B567A0"/>
    <w:rsid w:val="00B56AEC"/>
    <w:rsid w:val="00B56E05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19F9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E63"/>
    <w:rsid w:val="00B76143"/>
    <w:rsid w:val="00B764FC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DD1"/>
    <w:rsid w:val="00BD5F1C"/>
    <w:rsid w:val="00BD6306"/>
    <w:rsid w:val="00BD63FC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FD9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1E1"/>
    <w:rsid w:val="00C222C7"/>
    <w:rsid w:val="00C22664"/>
    <w:rsid w:val="00C22C72"/>
    <w:rsid w:val="00C237C7"/>
    <w:rsid w:val="00C242BF"/>
    <w:rsid w:val="00C24425"/>
    <w:rsid w:val="00C24561"/>
    <w:rsid w:val="00C24609"/>
    <w:rsid w:val="00C24B4D"/>
    <w:rsid w:val="00C25D60"/>
    <w:rsid w:val="00C2628F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720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C7C"/>
    <w:rsid w:val="00C42F2D"/>
    <w:rsid w:val="00C430D1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382"/>
    <w:rsid w:val="00C96799"/>
    <w:rsid w:val="00C9690B"/>
    <w:rsid w:val="00C96F4C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4FD"/>
    <w:rsid w:val="00CB19C7"/>
    <w:rsid w:val="00CB1D37"/>
    <w:rsid w:val="00CB1E34"/>
    <w:rsid w:val="00CB2504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93"/>
    <w:rsid w:val="00CC11AE"/>
    <w:rsid w:val="00CC11DB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D00"/>
    <w:rsid w:val="00CD0EC5"/>
    <w:rsid w:val="00CD19A8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F09"/>
    <w:rsid w:val="00CD3F4E"/>
    <w:rsid w:val="00CD3F9A"/>
    <w:rsid w:val="00CD42DC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27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49D0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EDA"/>
    <w:rsid w:val="00DB048B"/>
    <w:rsid w:val="00DB04AF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5B4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D7999"/>
    <w:rsid w:val="00DD7EA8"/>
    <w:rsid w:val="00DE15BC"/>
    <w:rsid w:val="00DE175F"/>
    <w:rsid w:val="00DE1BA4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447C"/>
    <w:rsid w:val="00DE4868"/>
    <w:rsid w:val="00DE4A2B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882"/>
    <w:rsid w:val="00E23C92"/>
    <w:rsid w:val="00E23CFF"/>
    <w:rsid w:val="00E23D85"/>
    <w:rsid w:val="00E248DE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2ED1"/>
    <w:rsid w:val="00E530E7"/>
    <w:rsid w:val="00E53379"/>
    <w:rsid w:val="00E53A3E"/>
    <w:rsid w:val="00E5462D"/>
    <w:rsid w:val="00E54C81"/>
    <w:rsid w:val="00E54D2E"/>
    <w:rsid w:val="00E55149"/>
    <w:rsid w:val="00E551CD"/>
    <w:rsid w:val="00E5612A"/>
    <w:rsid w:val="00E56364"/>
    <w:rsid w:val="00E5663C"/>
    <w:rsid w:val="00E567C0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40F"/>
    <w:rsid w:val="00E6641C"/>
    <w:rsid w:val="00E66505"/>
    <w:rsid w:val="00E66724"/>
    <w:rsid w:val="00E66892"/>
    <w:rsid w:val="00E66A75"/>
    <w:rsid w:val="00E66D34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C18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CEC"/>
    <w:rsid w:val="00F15132"/>
    <w:rsid w:val="00F156C6"/>
    <w:rsid w:val="00F15C16"/>
    <w:rsid w:val="00F15C94"/>
    <w:rsid w:val="00F161EC"/>
    <w:rsid w:val="00F16258"/>
    <w:rsid w:val="00F16897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C80"/>
    <w:rsid w:val="00F21E0D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4868"/>
    <w:rsid w:val="00F248AA"/>
    <w:rsid w:val="00F24C32"/>
    <w:rsid w:val="00F24E44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B68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4B6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BFA"/>
    <w:rsid w:val="00F94D40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EC"/>
    <w:rsid w:val="00FB1DF6"/>
    <w:rsid w:val="00FB20B3"/>
    <w:rsid w:val="00FB2661"/>
    <w:rsid w:val="00FB2BA7"/>
    <w:rsid w:val="00FB2E59"/>
    <w:rsid w:val="00FB2ECD"/>
    <w:rsid w:val="00FB3114"/>
    <w:rsid w:val="00FB31FA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28"/>
    <w:rsid w:val="00FF3D09"/>
    <w:rsid w:val="00FF3D83"/>
    <w:rsid w:val="00FF4261"/>
    <w:rsid w:val="00FF5097"/>
    <w:rsid w:val="00FF51F5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624</TotalTime>
  <Pages>7</Pages>
  <Words>2160</Words>
  <Characters>8322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105</cp:revision>
  <cp:lastPrinted>2023-02-21T03:53:00Z</cp:lastPrinted>
  <dcterms:created xsi:type="dcterms:W3CDTF">2023-02-17T03:57:00Z</dcterms:created>
  <dcterms:modified xsi:type="dcterms:W3CDTF">2023-02-27T07:37:00Z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