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AFDAE" w14:textId="77777777" w:rsidR="00AF3B93" w:rsidRPr="009E3BC3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หมายเหตุ</w:t>
      </w: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สารบัญ</w:t>
      </w:r>
    </w:p>
    <w:p w14:paraId="2BF2D7C6" w14:textId="77777777" w:rsidR="00AF3B93" w:rsidRPr="009E3BC3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Cs w:val="22"/>
        </w:rPr>
      </w:pPr>
    </w:p>
    <w:p w14:paraId="1E4C9F6C" w14:textId="77777777" w:rsidR="00AF3B93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C8CB990" w14:textId="77777777" w:rsidR="004D4FDD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4E47A3DF" w14:textId="77777777" w:rsidR="00D54AB4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2D668DC3" w14:textId="77777777" w:rsidR="009C002F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2592CF5" w14:textId="749A9BBC" w:rsidR="00AF3B9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A555FA0" w14:textId="271889DA" w:rsidR="00C67855" w:rsidRPr="001B6824" w:rsidRDefault="00C67855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B6824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421E98E8" w14:textId="77777777" w:rsidR="00E42053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1E0F80" w:rsidRPr="009E3BC3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2ADCD752" w14:textId="77777777" w:rsidR="00C44260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753D32DD" w14:textId="2955818A" w:rsidR="00117FF0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5D0474" w:rsidRPr="009E3BC3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1F7AAA" w:rsidRPr="009E3BC3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</w:t>
      </w:r>
    </w:p>
    <w:p w14:paraId="38405FA9" w14:textId="77777777" w:rsidR="00650DEA" w:rsidRPr="009E3BC3" w:rsidRDefault="00650DEA" w:rsidP="00650DEA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47D52C77" w14:textId="4CCB14E0" w:rsidR="00152E97" w:rsidRPr="009E3BC3" w:rsidRDefault="00152E9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650DEA">
        <w:rPr>
          <w:rFonts w:asciiTheme="majorBidi" w:hAnsiTheme="majorBidi" w:cstheme="majorBidi" w:hint="cs"/>
          <w:sz w:val="30"/>
          <w:szCs w:val="30"/>
          <w:cs/>
          <w:lang w:bidi="th-TH"/>
        </w:rPr>
        <w:t>ระยะยาวอื่น</w:t>
      </w:r>
    </w:p>
    <w:p w14:paraId="5817A586" w14:textId="77777777" w:rsidR="00C44260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E35ECC9" w14:textId="77777777" w:rsidR="00946664" w:rsidRPr="009E3BC3" w:rsidRDefault="00946664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701073F2" w14:textId="77777777" w:rsidR="00C44260" w:rsidRPr="009E3BC3" w:rsidRDefault="003F20A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423CF516" w14:textId="26F99946" w:rsidR="003F20A7" w:rsidRDefault="009278B9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ประมาณการหนี้สินสำหรับ</w:t>
      </w:r>
      <w:r w:rsidR="003F20A7" w:rsidRPr="009E3BC3">
        <w:rPr>
          <w:rFonts w:asciiTheme="majorBidi" w:hAnsiTheme="majorBidi" w:cstheme="majorBidi"/>
          <w:sz w:val="30"/>
          <w:szCs w:val="30"/>
          <w:cs/>
          <w:lang w:bidi="th-TH"/>
        </w:rPr>
        <w:t>ผลประโยชน์พนักงาน</w:t>
      </w:r>
    </w:p>
    <w:p w14:paraId="5079D4E4" w14:textId="3FA00B2E" w:rsidR="001B6824" w:rsidRPr="009E3BC3" w:rsidRDefault="001B6824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ส่วนเกินทุนและสำรอง</w:t>
      </w:r>
    </w:p>
    <w:p w14:paraId="257EB172" w14:textId="77777777" w:rsidR="00B7788D" w:rsidRPr="009E3BC3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F17DB5" w:rsidRPr="009E3BC3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5D91" w:rsidRPr="009E3BC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CF86DE8" w14:textId="77777777" w:rsidR="00B7788D" w:rsidRPr="009E3BC3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119D48A8" w14:textId="77777777" w:rsidR="00B7788D" w:rsidRPr="009E3BC3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59F913BF" w14:textId="77777777" w:rsidR="00261320" w:rsidRPr="009E3BC3" w:rsidRDefault="0026132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7D4B2C" w:rsidRPr="009E3BC3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43776180" w14:textId="77777777" w:rsidR="00117FF0" w:rsidRPr="009E3BC3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55E4408B" w14:textId="77777777" w:rsidR="00AF182C" w:rsidRPr="009E3BC3" w:rsidRDefault="00AF182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08CF48E" w14:textId="77777777" w:rsidR="00946664" w:rsidRPr="009E3BC3" w:rsidRDefault="00946664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2A8EC02E" w14:textId="77777777" w:rsidR="00261320" w:rsidRPr="009E3BC3" w:rsidRDefault="0026132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16F8153" w14:textId="77777777" w:rsidR="009141D2" w:rsidRPr="009E3BC3" w:rsidRDefault="00F24E5D" w:rsidP="009141D2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DC1141B" w14:textId="77777777" w:rsidR="003057D6" w:rsidRPr="009E3BC3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</w:rPr>
        <w:br w:type="page"/>
      </w:r>
      <w:r w:rsidR="003057D6" w:rsidRPr="009E3BC3">
        <w:rPr>
          <w:rFonts w:asciiTheme="majorBidi" w:hAnsiTheme="majorBidi" w:cstheme="majorBidi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หมายเหตุประกอบงบการเงินเป็นส่วนหนึ่งของงบการเงินนี้</w:t>
      </w:r>
    </w:p>
    <w:p w14:paraId="232D508A" w14:textId="77777777" w:rsidR="0083298D" w:rsidRPr="009E3BC3" w:rsidRDefault="0083298D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777402" w14:textId="1B8924A7" w:rsidR="0083298D" w:rsidRPr="009E3BC3" w:rsidRDefault="00117FF0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คณะ</w:t>
      </w:r>
      <w:r w:rsidR="00323BAD" w:rsidRPr="009E3BC3">
        <w:rPr>
          <w:rFonts w:asciiTheme="majorBidi" w:hAnsiTheme="majorBidi" w:cstheme="majorBidi"/>
          <w:sz w:val="30"/>
          <w:szCs w:val="30"/>
          <w:cs/>
        </w:rPr>
        <w:t>กรรมการได้อนุมัติให้ออก</w:t>
      </w:r>
      <w:r w:rsidR="0083298D" w:rsidRPr="009E3BC3">
        <w:rPr>
          <w:rFonts w:asciiTheme="majorBidi" w:hAnsiTheme="majorBidi" w:cstheme="majorBidi"/>
          <w:sz w:val="30"/>
          <w:szCs w:val="30"/>
          <w:cs/>
        </w:rPr>
        <w:t>งบการเงินนี้เมื่อวันที่</w:t>
      </w:r>
      <w:r w:rsidR="009141D2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3C78B8">
        <w:rPr>
          <w:rFonts w:asciiTheme="majorBidi" w:hAnsiTheme="majorBidi" w:cstheme="majorBidi"/>
          <w:sz w:val="30"/>
          <w:szCs w:val="30"/>
        </w:rPr>
        <w:t xml:space="preserve">27 </w:t>
      </w:r>
      <w:r w:rsidR="00C67855" w:rsidRPr="00C67855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="00C67855" w:rsidRPr="00C67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7855" w:rsidRPr="00C67855">
        <w:rPr>
          <w:rFonts w:asciiTheme="majorBidi" w:hAnsiTheme="majorBidi" w:cstheme="majorBidi"/>
          <w:sz w:val="30"/>
          <w:szCs w:val="30"/>
        </w:rPr>
        <w:t>256</w:t>
      </w:r>
      <w:r w:rsidR="00473E8D">
        <w:rPr>
          <w:rFonts w:asciiTheme="majorBidi" w:hAnsiTheme="majorBidi" w:cstheme="majorBidi"/>
          <w:sz w:val="30"/>
          <w:szCs w:val="30"/>
        </w:rPr>
        <w:t>6</w:t>
      </w:r>
    </w:p>
    <w:p w14:paraId="2DAA3B35" w14:textId="77777777" w:rsidR="0083298D" w:rsidRPr="009E3BC3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AE28DB" w14:textId="77777777" w:rsidR="003057D6" w:rsidRPr="009E3BC3" w:rsidRDefault="003057D6" w:rsidP="00662FB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12625A23" w14:textId="77777777" w:rsidR="0083298D" w:rsidRPr="009E3BC3" w:rsidRDefault="0083298D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8BEDD" w14:textId="4B45E541" w:rsidR="00362F94" w:rsidRPr="009E3BC3" w:rsidRDefault="005D220D" w:rsidP="005F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 อิชิตัน กรุ๊ป จำกัด</w:t>
      </w:r>
      <w:r w:rsidR="00D33DB3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D33DB3" w:rsidRPr="009E3BC3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“บริษัท” เป็นนิติบุคคลที่จัดตั้งขึ้นในประเทศไทย</w:t>
      </w:r>
      <w:r w:rsidR="00392086" w:rsidRPr="009E3B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3</w:t>
      </w:r>
      <w:r w:rsidR="00392086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392086" w:rsidRPr="009E3BC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8852A1" w:rsidRPr="009E3BC3">
        <w:rPr>
          <w:rFonts w:asciiTheme="majorBidi" w:hAnsiTheme="majorBidi" w:cstheme="majorBidi"/>
          <w:sz w:val="30"/>
          <w:szCs w:val="30"/>
        </w:rPr>
        <w:t>2553</w:t>
      </w:r>
      <w:r w:rsidR="00925D91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925D91" w:rsidRPr="009E3BC3">
        <w:rPr>
          <w:rFonts w:asciiTheme="majorBidi" w:hAnsiTheme="majorBidi" w:cstheme="majorBidi"/>
          <w:sz w:val="30"/>
          <w:szCs w:val="30"/>
          <w:cs/>
        </w:rPr>
        <w:t xml:space="preserve">และจดทะเบียนกับตลาดหลักทรัพย์แห่งประเทศไทยเมื่อเดือนเมษายน </w:t>
      </w:r>
      <w:r w:rsidR="008852A1" w:rsidRPr="009E3BC3">
        <w:rPr>
          <w:rFonts w:asciiTheme="majorBidi" w:hAnsiTheme="majorBidi" w:cstheme="majorBidi"/>
          <w:sz w:val="30"/>
          <w:szCs w:val="30"/>
        </w:rPr>
        <w:t>2557</w:t>
      </w:r>
      <w:r w:rsidR="00925D91" w:rsidRPr="009E3BC3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404852" w:rsidRPr="009E3BC3">
        <w:rPr>
          <w:rFonts w:asciiTheme="majorBidi" w:hAnsiTheme="majorBidi" w:cstheme="majorBidi"/>
          <w:sz w:val="30"/>
          <w:szCs w:val="30"/>
          <w:cs/>
        </w:rPr>
        <w:t>มี</w:t>
      </w:r>
      <w:r w:rsidR="00362F94" w:rsidRPr="009E3BC3">
        <w:rPr>
          <w:rFonts w:asciiTheme="majorBidi" w:hAnsiTheme="majorBidi" w:cstheme="majorBidi"/>
          <w:sz w:val="30"/>
          <w:szCs w:val="30"/>
          <w:cs/>
        </w:rPr>
        <w:t>ที่อยู่จดทะเบียน</w:t>
      </w:r>
      <w:r w:rsidR="00925D91" w:rsidRPr="009E3BC3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362F94" w:rsidRPr="009E3BC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02F0F6F" w14:textId="77777777" w:rsidR="00362F94" w:rsidRPr="009E3BC3" w:rsidRDefault="00362F94" w:rsidP="0036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6FE56C" w14:textId="6DE7A33D" w:rsidR="00293CA3" w:rsidRPr="009E3BC3" w:rsidRDefault="00404852" w:rsidP="0036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="00293CA3" w:rsidRPr="009E3BC3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8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 xml:space="preserve"> อาคารทีวัน ชั้น </w:t>
      </w:r>
      <w:r w:rsidR="008852A1" w:rsidRPr="009E3BC3">
        <w:rPr>
          <w:rFonts w:asciiTheme="majorBidi" w:hAnsiTheme="majorBidi" w:cstheme="majorBidi"/>
          <w:sz w:val="30"/>
          <w:szCs w:val="30"/>
        </w:rPr>
        <w:t>42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>-</w:t>
      </w:r>
      <w:r w:rsidR="008852A1" w:rsidRPr="009E3BC3">
        <w:rPr>
          <w:rFonts w:asciiTheme="majorBidi" w:hAnsiTheme="majorBidi" w:cstheme="majorBidi"/>
          <w:sz w:val="30"/>
          <w:szCs w:val="30"/>
        </w:rPr>
        <w:t>44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 xml:space="preserve"> ซอยสุขุมวิท </w:t>
      </w:r>
      <w:r w:rsidR="008852A1" w:rsidRPr="009E3BC3">
        <w:rPr>
          <w:rFonts w:asciiTheme="majorBidi" w:hAnsiTheme="majorBidi" w:cstheme="majorBidi"/>
          <w:sz w:val="30"/>
          <w:szCs w:val="30"/>
        </w:rPr>
        <w:t>40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 xml:space="preserve"> แขวงพระโขนง เขตคลองเตย กรุงเทพมหานคร </w:t>
      </w:r>
      <w:r w:rsidR="008852A1" w:rsidRPr="009E3BC3">
        <w:rPr>
          <w:rFonts w:asciiTheme="majorBidi" w:hAnsiTheme="majorBidi" w:cstheme="majorBidi"/>
          <w:sz w:val="30"/>
          <w:szCs w:val="30"/>
        </w:rPr>
        <w:t>10110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 xml:space="preserve"> ประเทศไทย</w:t>
      </w:r>
      <w:r w:rsidR="00BC5F4C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7C140BE" w14:textId="77777777" w:rsidR="00097C35" w:rsidRPr="009E3BC3" w:rsidRDefault="00097C35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D9111" w14:textId="2C1ED9E2" w:rsidR="00097C35" w:rsidRPr="009E3BC3" w:rsidRDefault="00362F94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สำนักงานสาขาตั้งอยู่เลขที่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111</w:t>
      </w:r>
      <w:r w:rsidRPr="009E3BC3">
        <w:rPr>
          <w:rFonts w:asciiTheme="majorBidi" w:hAnsiTheme="majorBidi" w:cstheme="majorBidi"/>
          <w:sz w:val="30"/>
          <w:szCs w:val="30"/>
        </w:rPr>
        <w:t>/</w:t>
      </w:r>
      <w:r w:rsidR="008852A1" w:rsidRPr="009E3BC3">
        <w:rPr>
          <w:rFonts w:asciiTheme="majorBidi" w:hAnsiTheme="majorBidi" w:cstheme="majorBidi"/>
          <w:sz w:val="30"/>
          <w:szCs w:val="30"/>
        </w:rPr>
        <w:t>1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4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 xml:space="preserve">สวนอุตสาหกรรมโรจนะ </w:t>
      </w:r>
      <w:r w:rsidRPr="009E3BC3">
        <w:rPr>
          <w:rFonts w:asciiTheme="majorBidi" w:hAnsiTheme="majorBidi" w:cstheme="majorBidi"/>
          <w:sz w:val="30"/>
          <w:szCs w:val="30"/>
          <w:cs/>
        </w:rPr>
        <w:t>ตำบลอุทัย อำเภออุทัย จังหวัดพระนครศรีอยุธยา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13120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 xml:space="preserve"> ประเทศไทย</w:t>
      </w:r>
    </w:p>
    <w:p w14:paraId="4E12FD0F" w14:textId="77777777" w:rsidR="00A32433" w:rsidRPr="009E3BC3" w:rsidRDefault="00A32433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31804" w14:textId="7820AE4E" w:rsidR="00F87FFB" w:rsidRPr="009E3BC3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ผู้</w:t>
      </w:r>
      <w:r w:rsidR="008D6760" w:rsidRPr="009E3BC3">
        <w:rPr>
          <w:rFonts w:asciiTheme="majorBidi" w:hAnsiTheme="majorBidi" w:cstheme="majorBidi"/>
          <w:sz w:val="30"/>
          <w:szCs w:val="30"/>
          <w:cs/>
        </w:rPr>
        <w:t>ถือหุ้นรายใหญ่ในระหว่างปีได้แก่</w:t>
      </w:r>
      <w:r w:rsidR="00696D40" w:rsidRPr="009E3BC3">
        <w:rPr>
          <w:rFonts w:asciiTheme="majorBidi" w:hAnsiTheme="majorBidi" w:cstheme="majorBidi"/>
          <w:sz w:val="30"/>
          <w:szCs w:val="30"/>
          <w:cs/>
        </w:rPr>
        <w:t>ครอบครัว</w:t>
      </w:r>
      <w:r w:rsidRPr="009E3BC3">
        <w:rPr>
          <w:rFonts w:asciiTheme="majorBidi" w:hAnsiTheme="majorBidi" w:cstheme="majorBidi"/>
          <w:sz w:val="30"/>
          <w:szCs w:val="30"/>
          <w:cs/>
        </w:rPr>
        <w:t>ภาสกรนที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>ซึ่ง</w:t>
      </w:r>
      <w:r w:rsidRPr="009E3BC3">
        <w:rPr>
          <w:rFonts w:asciiTheme="majorBidi" w:hAnsiTheme="majorBidi" w:cstheme="majorBidi"/>
          <w:sz w:val="30"/>
          <w:szCs w:val="30"/>
          <w:cs/>
        </w:rPr>
        <w:t>ถือหุ้น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>ของบริษัท ณ วันที่</w:t>
      </w:r>
      <w:r w:rsidR="00481274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473E8D">
        <w:rPr>
          <w:rFonts w:asciiTheme="majorBidi" w:hAnsiTheme="majorBidi" w:cstheme="majorBidi"/>
          <w:sz w:val="30"/>
          <w:szCs w:val="30"/>
        </w:rPr>
        <w:t>5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 xml:space="preserve"> ในอัตรา</w:t>
      </w:r>
      <w:r w:rsidRPr="009E3BC3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820C6F">
        <w:rPr>
          <w:rFonts w:asciiTheme="majorBidi" w:hAnsiTheme="majorBidi" w:cstheme="majorBidi"/>
          <w:sz w:val="30"/>
          <w:szCs w:val="30"/>
        </w:rPr>
        <w:t xml:space="preserve"> </w:t>
      </w:r>
      <w:r w:rsidR="00FC6A4D">
        <w:rPr>
          <w:rFonts w:asciiTheme="majorBidi" w:hAnsiTheme="majorBidi" w:cstheme="majorBidi"/>
          <w:sz w:val="30"/>
          <w:szCs w:val="30"/>
        </w:rPr>
        <w:t>42</w:t>
      </w:r>
    </w:p>
    <w:p w14:paraId="453D3D0D" w14:textId="77777777" w:rsidR="00F87FFB" w:rsidRPr="009E3BC3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5BEF44" w14:textId="77777777" w:rsidR="00F87FFB" w:rsidRPr="009E3BC3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บริษัทดำเนินธุรกิจหลักเกี่ยวกับการผลิตและจำหน</w:t>
      </w:r>
      <w:r w:rsidR="006D6C75" w:rsidRPr="009E3BC3">
        <w:rPr>
          <w:rFonts w:asciiTheme="majorBidi" w:hAnsiTheme="majorBidi" w:cstheme="majorBidi"/>
          <w:sz w:val="30"/>
          <w:szCs w:val="30"/>
          <w:cs/>
        </w:rPr>
        <w:t>่ายเครื่องดื่ม</w:t>
      </w:r>
    </w:p>
    <w:p w14:paraId="36F6F1D9" w14:textId="77777777" w:rsidR="00ED1533" w:rsidRPr="009E3BC3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8EC1F" w14:textId="47C89300" w:rsidR="00ED1533" w:rsidRPr="009E3BC3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รายละเอียดของการร่วม</w:t>
      </w:r>
      <w:r w:rsidR="00834F97" w:rsidRPr="009E3BC3">
        <w:rPr>
          <w:rFonts w:asciiTheme="majorBidi" w:hAnsiTheme="majorBidi" w:cstheme="majorBidi"/>
          <w:sz w:val="30"/>
          <w:szCs w:val="30"/>
          <w:cs/>
        </w:rPr>
        <w:t>ค้า</w:t>
      </w:r>
      <w:r w:rsidR="00225AE3" w:rsidRPr="009E3BC3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5D532C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473E8D">
        <w:rPr>
          <w:rFonts w:asciiTheme="majorBidi" w:hAnsiTheme="majorBidi" w:cstheme="majorBidi"/>
          <w:sz w:val="30"/>
          <w:szCs w:val="30"/>
        </w:rPr>
        <w:t>5</w:t>
      </w:r>
      <w:r w:rsidR="00834F97" w:rsidRPr="009E3BC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473E8D">
        <w:rPr>
          <w:rFonts w:asciiTheme="majorBidi" w:hAnsiTheme="majorBidi" w:cstheme="majorBidi"/>
          <w:sz w:val="30"/>
          <w:szCs w:val="30"/>
        </w:rPr>
        <w:t>4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ได้เปิดเผยไว้ในหมายเหตุประกอบงบการเงินข้อ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9</w:t>
      </w:r>
      <w:r w:rsidR="00225AE3" w:rsidRPr="009E3BC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8852A1" w:rsidRPr="009E3BC3">
        <w:rPr>
          <w:rFonts w:asciiTheme="majorBidi" w:hAnsiTheme="majorBidi" w:cstheme="majorBidi"/>
          <w:sz w:val="30"/>
          <w:szCs w:val="30"/>
        </w:rPr>
        <w:t>10</w:t>
      </w:r>
      <w:r w:rsidR="00225AE3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225AE3" w:rsidRPr="009E3BC3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7D773660" w14:textId="77777777" w:rsidR="00F87FFB" w:rsidRPr="009E3BC3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16E0E43" w14:textId="77777777" w:rsidR="004D4FDD" w:rsidRPr="009E3BC3" w:rsidRDefault="006034AB" w:rsidP="00662FB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34646E92" w14:textId="77777777" w:rsidR="00794629" w:rsidRPr="009E3BC3" w:rsidRDefault="00794629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9C12A9B" w14:textId="0480C9C8" w:rsidR="005B7DD4" w:rsidRDefault="004D4FDD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9E6D6C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DC19B2" w:rsidRPr="009E3BC3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542A5D"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="00BE5C19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673249" w:rsidRPr="009E3BC3">
        <w:rPr>
          <w:rFonts w:asciiTheme="majorBidi" w:hAnsiTheme="majorBidi" w:cstheme="majorBidi"/>
          <w:sz w:val="30"/>
          <w:szCs w:val="30"/>
          <w:cs/>
        </w:rPr>
        <w:t>กฎระเบียบ</w:t>
      </w:r>
      <w:r w:rsidR="00B43A60" w:rsidRPr="009E3BC3">
        <w:rPr>
          <w:rFonts w:asciiTheme="majorBidi" w:hAnsiTheme="majorBidi" w:cstheme="majorBidi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171086">
        <w:rPr>
          <w:rFonts w:asciiTheme="majorBidi" w:hAnsiTheme="majorBidi" w:cstheme="majorBidi"/>
          <w:sz w:val="30"/>
          <w:szCs w:val="30"/>
        </w:rPr>
        <w:t xml:space="preserve">            </w:t>
      </w:r>
      <w:r w:rsidR="006D44F7" w:rsidRPr="001B6824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งบการเงินนี้</w:t>
      </w:r>
      <w:r w:rsidR="008D6CA2" w:rsidRPr="001B6824">
        <w:rPr>
          <w:rFonts w:asciiTheme="majorBidi" w:hAnsiTheme="majorBidi" w:cstheme="majorBidi"/>
          <w:spacing w:val="-2"/>
          <w:sz w:val="30"/>
          <w:szCs w:val="30"/>
          <w:cs/>
        </w:rPr>
        <w:t>นำเสนอ</w:t>
      </w:r>
      <w:r w:rsidR="006D44F7" w:rsidRPr="001B6824">
        <w:rPr>
          <w:rFonts w:asciiTheme="majorBidi" w:hAnsiTheme="majorBidi" w:cstheme="majorBidi"/>
          <w:spacing w:val="-2"/>
          <w:sz w:val="30"/>
          <w:szCs w:val="30"/>
          <w:cs/>
        </w:rPr>
        <w:t>เป็นเงินบาท</w:t>
      </w:r>
      <w:r w:rsidR="00ED092D" w:rsidRPr="001B6824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ซึ่งเป็นสกุลเงินที่ใช้ในการดำเนินงานของบริษัท</w:t>
      </w:r>
    </w:p>
    <w:p w14:paraId="05143D40" w14:textId="085493CB" w:rsidR="00052C4C" w:rsidRDefault="00052C4C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>
        <w:rPr>
          <w:rFonts w:asciiTheme="majorBidi" w:hAnsiTheme="majorBidi" w:cs="Angsana New"/>
          <w:spacing w:val="-2"/>
          <w:sz w:val="30"/>
          <w:szCs w:val="30"/>
        </w:rPr>
        <w:br w:type="page"/>
      </w:r>
    </w:p>
    <w:p w14:paraId="4D7D1EC6" w14:textId="7A384BBC" w:rsidR="002E1C1F" w:rsidRPr="002E1C1F" w:rsidRDefault="002E1C1F" w:rsidP="006B4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E1C1F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ผู้บริหารใช้วิจารณญาณ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การประมาณการ</w:t>
      </w:r>
      <w:r w:rsidRPr="006B420F">
        <w:rPr>
          <w:rFonts w:asciiTheme="majorBidi" w:hAnsiTheme="majorBidi" w:cs="Angsana New" w:hint="cs"/>
          <w:spacing w:val="-2"/>
          <w:sz w:val="30"/>
          <w:szCs w:val="30"/>
          <w:cs/>
        </w:rPr>
        <w:t>และข้อสมมติหลายประการ</w:t>
      </w:r>
      <w:r w:rsidRPr="006B420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B420F">
        <w:rPr>
          <w:rFonts w:asciiTheme="majorBidi" w:hAnsiTheme="majorBidi" w:cs="Angsana New" w:hint="cs"/>
          <w:spacing w:val="-2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6B420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B420F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Pr="006B420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B420F">
        <w:rPr>
          <w:rFonts w:asciiTheme="majorBidi" w:hAnsiTheme="majorBidi" w:cs="Angsana New" w:hint="cs"/>
          <w:spacing w:val="-2"/>
          <w:sz w:val="30"/>
          <w:szCs w:val="30"/>
          <w:cs/>
        </w:rPr>
        <w:t>ผลที่เกิดขึ้นจริง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อาจแตกต่างจากที่ประมาณการไว้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</w:t>
      </w:r>
      <w:r w:rsidR="006B420F">
        <w:rPr>
          <w:rFonts w:asciiTheme="majorBidi" w:hAnsiTheme="majorBidi" w:cs="Angsana New"/>
          <w:sz w:val="30"/>
          <w:szCs w:val="30"/>
          <w:cs/>
        </w:rPr>
        <w:br/>
      </w:r>
      <w:r w:rsidRPr="002E1C1F">
        <w:rPr>
          <w:rFonts w:asciiTheme="majorBidi" w:hAnsiTheme="majorBidi" w:cs="Angsana New" w:hint="cs"/>
          <w:sz w:val="30"/>
          <w:szCs w:val="30"/>
          <w:cs/>
        </w:rPr>
        <w:t>อย่างต่อเนื่อง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3B71F7A" w14:textId="77777777" w:rsidR="002E1C1F" w:rsidRPr="00782F92" w:rsidRDefault="002E1C1F" w:rsidP="0094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2E1C1F">
        <w:rPr>
          <w:rFonts w:asciiTheme="majorBidi" w:hAnsiTheme="majorBidi" w:cstheme="majorBidi"/>
          <w:sz w:val="30"/>
          <w:szCs w:val="30"/>
        </w:rPr>
        <w:t> </w:t>
      </w:r>
    </w:p>
    <w:p w14:paraId="7AE7BE58" w14:textId="77777777" w:rsidR="00411A21" w:rsidRPr="009E3BC3" w:rsidRDefault="00411A21" w:rsidP="0021499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277E2A7C" w14:textId="77777777" w:rsidR="00C46E60" w:rsidRPr="009469A9" w:rsidRDefault="00C46E60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309BE8" w14:textId="6EE979E5" w:rsidR="00BC6240" w:rsidRPr="009E3BC3" w:rsidRDefault="00411A21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</w:t>
      </w:r>
      <w:r w:rsidR="00F0220E" w:rsidRPr="009E3BC3">
        <w:rPr>
          <w:rFonts w:asciiTheme="majorBidi" w:hAnsiTheme="majorBidi" w:cstheme="majorBidi"/>
          <w:sz w:val="30"/>
          <w:szCs w:val="30"/>
          <w:cs/>
        </w:rPr>
        <w:t>ที่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รายงาน </w:t>
      </w:r>
    </w:p>
    <w:p w14:paraId="19D9EA5A" w14:textId="77777777" w:rsidR="005E30EE" w:rsidRPr="009469A9" w:rsidRDefault="005E30EE" w:rsidP="0094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0034B8" w14:textId="77777777" w:rsidR="003F6E5B" w:rsidRPr="009E3BC3" w:rsidRDefault="004536E9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1AF34F43" w14:textId="77777777" w:rsidR="00AB6DB0" w:rsidRPr="009469A9" w:rsidRDefault="00AB6DB0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347DB5" w14:textId="01AFAFC5" w:rsidR="003F6E5B" w:rsidRPr="009E3BC3" w:rsidRDefault="003F6E5B" w:rsidP="00AB6DB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536E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ประกอบด้วยงบการเงินของบริษัท</w:t>
      </w:r>
      <w:r w:rsidR="004536E9" w:rsidRPr="009E3BC3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</w:t>
      </w:r>
      <w:r w:rsidR="008E4C73" w:rsidRPr="009E3BC3">
        <w:rPr>
          <w:rFonts w:asciiTheme="majorBidi" w:hAnsiTheme="majorBidi" w:cstheme="majorBidi"/>
          <w:sz w:val="30"/>
          <w:szCs w:val="30"/>
          <w:cs/>
        </w:rPr>
        <w:t>ส่วนได้เสียของ</w:t>
      </w:r>
      <w:r w:rsidR="004536E9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="008E4C73" w:rsidRPr="009E3BC3">
        <w:rPr>
          <w:rFonts w:asciiTheme="majorBidi" w:hAnsiTheme="majorBidi" w:cstheme="majorBidi"/>
          <w:sz w:val="30"/>
          <w:szCs w:val="30"/>
          <w:cs/>
        </w:rPr>
        <w:t>บริษัทใน</w:t>
      </w:r>
      <w:r w:rsidRPr="009E3BC3">
        <w:rPr>
          <w:rFonts w:asciiTheme="majorBidi" w:hAnsiTheme="majorBidi" w:cstheme="majorBidi"/>
          <w:sz w:val="30"/>
          <w:szCs w:val="30"/>
          <w:cs/>
        </w:rPr>
        <w:t>การ</w:t>
      </w:r>
      <w:r w:rsidR="005E30EE" w:rsidRPr="009E3BC3">
        <w:rPr>
          <w:rFonts w:asciiTheme="majorBidi" w:hAnsiTheme="majorBidi" w:cstheme="majorBidi"/>
          <w:sz w:val="30"/>
          <w:szCs w:val="30"/>
          <w:cs/>
        </w:rPr>
        <w:t>ร่วมค้า</w:t>
      </w:r>
    </w:p>
    <w:p w14:paraId="0FC73D5B" w14:textId="77777777" w:rsidR="003F6E5B" w:rsidRPr="009469A9" w:rsidRDefault="003F6E5B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9932A" w14:textId="77777777" w:rsidR="006C1CA3" w:rsidRPr="009E3BC3" w:rsidRDefault="006C1CA3" w:rsidP="006C1CA3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5DDFB18F" w14:textId="77777777" w:rsidR="006C1CA3" w:rsidRPr="009469A9" w:rsidRDefault="006C1CA3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BAC17" w14:textId="77777777" w:rsidR="006C1CA3" w:rsidRPr="009E3BC3" w:rsidRDefault="006C1CA3" w:rsidP="006C1CA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</w:t>
      </w:r>
      <w:r w:rsidR="00651B89" w:rsidRPr="009E3BC3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1B1BD16A" w14:textId="77777777" w:rsidR="00171086" w:rsidRPr="009469A9" w:rsidRDefault="00171086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6A62578" w14:textId="17185259" w:rsidR="00651B89" w:rsidRPr="009E3BC3" w:rsidRDefault="00651B89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</w:p>
    <w:p w14:paraId="0EF8629C" w14:textId="77777777" w:rsidR="00651B89" w:rsidRPr="009469A9" w:rsidRDefault="00651B89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9EBB15E" w14:textId="798E9FFD" w:rsidR="00651B89" w:rsidRPr="009E3BC3" w:rsidRDefault="00651B89" w:rsidP="00651B8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3912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39123D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9E3BC3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20053EB" w14:textId="77777777" w:rsidR="006C1CA3" w:rsidRPr="009469A9" w:rsidRDefault="006C1CA3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1A02002" w14:textId="182C4DAA" w:rsidR="00152E97" w:rsidRPr="009E3BC3" w:rsidRDefault="00B21A4E" w:rsidP="0015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การร่วมค้า</w:t>
      </w:r>
    </w:p>
    <w:p w14:paraId="66F8CB0F" w14:textId="77777777" w:rsidR="00152E97" w:rsidRPr="009469A9" w:rsidRDefault="00152E97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192F296" w14:textId="615F1E04" w:rsidR="00152E97" w:rsidRPr="009E3BC3" w:rsidRDefault="00BD6D94" w:rsidP="00152E9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ร่วมกันในสินทรัพย์และภาระผูกพันร่วมกันในหนี้สินที่เกี่ยวข้องกับการร่วมการงานนั้น</w:t>
      </w:r>
    </w:p>
    <w:p w14:paraId="1A2FD012" w14:textId="77777777" w:rsidR="00E41FA9" w:rsidRDefault="00E41FA9" w:rsidP="00B92AF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  <w:sectPr w:rsidR="00E41FA9" w:rsidSect="00E02AD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8"/>
          <w:cols w:space="720"/>
        </w:sectPr>
      </w:pPr>
    </w:p>
    <w:p w14:paraId="7B62F979" w14:textId="374DF92A" w:rsidR="00F605CE" w:rsidRDefault="0039123D" w:rsidP="00B92AF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E7AB0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กลุ่มบริษัทรับรู้เงินลงทุนใน</w:t>
      </w:r>
      <w:r w:rsidR="00152E97" w:rsidRPr="007E7AB0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</w:t>
      </w:r>
      <w:r w:rsidRPr="007E7AB0">
        <w:rPr>
          <w:rFonts w:asciiTheme="majorBidi" w:hAnsiTheme="majorBidi" w:cstheme="majorBidi" w:hint="cs"/>
          <w:spacing w:val="-2"/>
          <w:sz w:val="30"/>
          <w:szCs w:val="30"/>
          <w:cs/>
        </w:rPr>
        <w:t>ในงบการเงินรวมด้วย</w:t>
      </w:r>
      <w:r w:rsidR="00152E97" w:rsidRPr="007E7AB0">
        <w:rPr>
          <w:rFonts w:asciiTheme="majorBidi" w:hAnsiTheme="majorBidi" w:cstheme="majorBidi"/>
          <w:spacing w:val="-2"/>
          <w:sz w:val="30"/>
          <w:szCs w:val="30"/>
          <w:cs/>
        </w:rPr>
        <w:t>วิธีส่วนได้เสีย</w:t>
      </w:r>
      <w:r w:rsidR="00152E97" w:rsidRPr="007E7A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52E97" w:rsidRPr="007E7AB0">
        <w:rPr>
          <w:rFonts w:asciiTheme="majorBidi" w:hAnsiTheme="majorBidi" w:cstheme="majorBidi"/>
          <w:spacing w:val="-2"/>
          <w:sz w:val="30"/>
          <w:szCs w:val="30"/>
          <w:cs/>
        </w:rPr>
        <w:t>โดยรับรู้รายการเมื่อเริ่มแรกด้วยราคาทุน</w:t>
      </w:r>
      <w:r w:rsidR="00152E97" w:rsidRPr="009E3BC3">
        <w:rPr>
          <w:rFonts w:asciiTheme="majorBidi" w:hAnsiTheme="majorBidi" w:cstheme="majorBidi"/>
          <w:sz w:val="30"/>
          <w:szCs w:val="30"/>
          <w:cs/>
        </w:rPr>
        <w:t>ซึ่งรวมถึงต้นทุน</w:t>
      </w:r>
      <w:r w:rsidR="00152E97" w:rsidRPr="009E3B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การทำรายการ ภายหลังการรับรู้รายการเริ่มแรก </w:t>
      </w:r>
      <w:r w:rsidR="00B92AF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เงินปันผลรับ </w:t>
      </w:r>
      <w:r w:rsidR="00152E97" w:rsidRPr="009E3BC3">
        <w:rPr>
          <w:rFonts w:asciiTheme="majorBidi" w:hAnsiTheme="majorBidi" w:cstheme="majorBidi"/>
          <w:spacing w:val="-2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</w:t>
      </w:r>
      <w:r w:rsidR="00152E97" w:rsidRPr="009E3BC3">
        <w:rPr>
          <w:rFonts w:asciiTheme="majorBidi" w:hAnsiTheme="majorBidi" w:cstheme="majorBidi"/>
          <w:sz w:val="30"/>
          <w:szCs w:val="30"/>
          <w:cs/>
        </w:rPr>
        <w:t>ที่บันทึกตามวิธีส่วนได้เสียของกลุ่มบริษัท จะถูกบันทึกในงบการเงินรวมจนถึงวันที่การควบคุมร่วม</w:t>
      </w:r>
      <w:r>
        <w:rPr>
          <w:rFonts w:asciiTheme="majorBidi" w:hAnsiTheme="majorBidi" w:cstheme="majorBidi" w:hint="cs"/>
          <w:sz w:val="30"/>
          <w:szCs w:val="30"/>
          <w:cs/>
        </w:rPr>
        <w:t>สิ้นสุดลง</w:t>
      </w:r>
    </w:p>
    <w:p w14:paraId="455C83B1" w14:textId="77777777" w:rsidR="00E41FA9" w:rsidRPr="009E3BC3" w:rsidRDefault="00E41FA9" w:rsidP="00B92AF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A81C17" w14:textId="6CD6140F" w:rsidR="00152E97" w:rsidRPr="009E3BC3" w:rsidRDefault="00152E97" w:rsidP="00CC119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114A5D86" w14:textId="77777777" w:rsidR="00152E97" w:rsidRPr="009E3BC3" w:rsidRDefault="00152E97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CF295E0" w14:textId="3C146612" w:rsidR="00152E97" w:rsidRPr="009E3BC3" w:rsidRDefault="00152E97" w:rsidP="00152E9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pacing w:val="-2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</w:t>
      </w:r>
      <w:r w:rsidR="00AF68A6" w:rsidRPr="009E3BC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ซึ่งเป็นผลมาจาก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รายการระหว่างกิจการในกลุ่มถูก</w:t>
      </w:r>
      <w:r w:rsidR="00651B89" w:rsidRPr="009E3BC3">
        <w:rPr>
          <w:rFonts w:asciiTheme="majorBidi" w:hAnsiTheme="majorBidi" w:cstheme="majorBidi"/>
          <w:spacing w:val="-4"/>
          <w:sz w:val="30"/>
          <w:szCs w:val="30"/>
          <w:cs/>
        </w:rPr>
        <w:t>ตัดรายการในการจัดทำงบการเงินรวม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กำไรที่ยังไม่เกิดขึ้นจริงซึ่งเป็นผลมาจาก</w:t>
      </w:r>
      <w:r w:rsidRPr="009E3BC3">
        <w:rPr>
          <w:rFonts w:asciiTheme="majorBidi" w:hAnsiTheme="majorBidi" w:cstheme="majorBidi"/>
          <w:sz w:val="30"/>
          <w:szCs w:val="30"/>
          <w:cs/>
        </w:rPr>
        <w:t>รายการกับ</w:t>
      </w:r>
      <w:r w:rsidR="00651B89" w:rsidRPr="009E3BC3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Pr="009E3BC3">
        <w:rPr>
          <w:rFonts w:asciiTheme="majorBidi" w:hAnsiTheme="majorBidi" w:cstheme="majorBidi"/>
          <w:sz w:val="30"/>
          <w:szCs w:val="30"/>
          <w:cs/>
        </w:rPr>
        <w:t>ถูกตัดรายการกับเงินลงทุนเท่าที่กลุ่มบริษัทมีส่วน</w:t>
      </w:r>
      <w:r w:rsidR="00651B89" w:rsidRPr="009E3BC3">
        <w:rPr>
          <w:rFonts w:asciiTheme="majorBidi" w:hAnsiTheme="majorBidi" w:cstheme="majorBidi"/>
          <w:sz w:val="30"/>
          <w:szCs w:val="30"/>
          <w:cs/>
        </w:rPr>
        <w:t xml:space="preserve">ได้เสียในกิจการที่ถูกลงทุนนั้น </w:t>
      </w:r>
      <w:r w:rsidRPr="009E3BC3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E3BC3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</w:p>
    <w:p w14:paraId="316C950F" w14:textId="77777777" w:rsidR="00DE5D0C" w:rsidRPr="002E230C" w:rsidRDefault="00DE5D0C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D6C6AA2" w14:textId="64E51B63" w:rsidR="001B6824" w:rsidRPr="001B6824" w:rsidRDefault="001B6824" w:rsidP="001B682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1B68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เงินลงทุนในบริษัท</w:t>
      </w:r>
      <w:r w:rsidRPr="00BA35C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ย่อยและการร่วมค้า</w:t>
      </w:r>
    </w:p>
    <w:p w14:paraId="11AFBFB7" w14:textId="1F7B40E9" w:rsidR="0074420D" w:rsidRDefault="0074420D" w:rsidP="00744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3901C6E" w14:textId="13AC0380" w:rsidR="001B6824" w:rsidRPr="002E1C1F" w:rsidRDefault="001B6824" w:rsidP="002E1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lang w:val="th-TH"/>
        </w:rPr>
      </w:pPr>
      <w:r w:rsidRPr="002E1C1F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เงินลงทุนในบริษัทย่อยและการร่วมค้าในงบการเงินเฉพาะกิจการของบริษัท</w:t>
      </w:r>
      <w:r w:rsidRPr="002E1C1F">
        <w:rPr>
          <w:rFonts w:asciiTheme="majorBidi" w:hAnsiTheme="majorBidi" w:cs="Angsana New"/>
          <w:spacing w:val="-4"/>
          <w:sz w:val="30"/>
          <w:szCs w:val="30"/>
          <w:cs/>
          <w:lang w:val="th-TH"/>
        </w:rPr>
        <w:t xml:space="preserve"> </w:t>
      </w:r>
      <w:r w:rsidRPr="002E1C1F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วัดมูลค่าด้วยราคาทุนหักค่าเผื่อการด้อยค่า</w:t>
      </w:r>
      <w:r w:rsid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 xml:space="preserve"> 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="007F40A6" w:rsidRPr="007F40A6">
        <w:rPr>
          <w:rFonts w:asciiTheme="majorBidi" w:hAnsiTheme="majorBidi" w:cs="Angsana New"/>
          <w:spacing w:val="-4"/>
          <w:sz w:val="30"/>
          <w:szCs w:val="30"/>
          <w:cs/>
          <w:lang w:val="th-TH"/>
        </w:rPr>
        <w:t xml:space="preserve"> 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กรณีที่บริษัทจำหน่ายเงินลงทุนบางส่วน</w:t>
      </w:r>
      <w:r w:rsidR="00A64B14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 xml:space="preserve"> 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ต้นทุนเงินลงทุนคำนวณโดยวิธีถัวเฉลี่ยถ่วงน้ำหนัก</w:t>
      </w:r>
      <w:r w:rsidR="007F40A6" w:rsidRPr="007F40A6">
        <w:rPr>
          <w:rFonts w:asciiTheme="majorBidi" w:hAnsiTheme="majorBidi" w:cs="Angsana New"/>
          <w:spacing w:val="-4"/>
          <w:sz w:val="30"/>
          <w:szCs w:val="30"/>
          <w:cs/>
          <w:lang w:val="th-TH"/>
        </w:rPr>
        <w:t xml:space="preserve"> 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กำไรหรือขาดทุนจากการขายเงินลงทุนบันทึกในกำไรหรือขาดทุน</w:t>
      </w:r>
    </w:p>
    <w:p w14:paraId="0A9F7D4F" w14:textId="77777777" w:rsidR="001B6824" w:rsidRPr="001B6824" w:rsidRDefault="001B6824" w:rsidP="001B6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40E52E65" w14:textId="77777777" w:rsidR="00D80AAE" w:rsidRPr="009E3BC3" w:rsidRDefault="00D80AAE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</w:p>
    <w:p w14:paraId="3331B0F5" w14:textId="77777777" w:rsidR="00D80AAE" w:rsidRPr="009B5EFC" w:rsidRDefault="00D80AAE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45E7FCC" w14:textId="77777777" w:rsidR="00D169EF" w:rsidRPr="009E3BC3" w:rsidRDefault="00D169E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รายการบัญชีที่เป็นเงินตราต่างประเทศ</w:t>
      </w:r>
    </w:p>
    <w:p w14:paraId="085971F4" w14:textId="77777777" w:rsidR="00D921E4" w:rsidRPr="009B5EFC" w:rsidRDefault="00D921E4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8A1CFB" w14:textId="77083875" w:rsidR="00D169EF" w:rsidRDefault="007F40A6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x-none" w:eastAsia="x-none"/>
        </w:rPr>
      </w:pP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รายการบัญชีที่เป็นเงินตราต่างประเทศ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แปลงค่าเป็นสกุลเงินที่ใช้ในการดำเนินงานของแต่ละบริษัทในกลุ่มบริษัท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โดยใช้อัตราแลกเปลี่ยน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ณ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วันที่เกิดรายการ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ณ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วันที่รายงาน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 </w:t>
      </w:r>
    </w:p>
    <w:p w14:paraId="1CCA6C30" w14:textId="77777777" w:rsidR="007F40A6" w:rsidRPr="001A01D1" w:rsidRDefault="007F40A6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7F234" w14:textId="20F33A9F" w:rsidR="00D169EF" w:rsidRDefault="008F6ACB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14:paraId="30A0E561" w14:textId="77777777" w:rsidR="005B7DD4" w:rsidRDefault="005B7DD4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5B7DD4" w:rsidSect="001D6007">
          <w:pgSz w:w="11909" w:h="16834" w:code="9"/>
          <w:pgMar w:top="691" w:right="1152" w:bottom="576" w:left="1152" w:header="720" w:footer="720" w:gutter="0"/>
          <w:cols w:space="720"/>
        </w:sectPr>
      </w:pPr>
    </w:p>
    <w:p w14:paraId="0A064F7E" w14:textId="1D430EF1" w:rsidR="00D169EF" w:rsidRPr="009E3BC3" w:rsidRDefault="00D169EF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2F244D58" w14:textId="77777777" w:rsidR="003569AB" w:rsidRPr="009E3BC3" w:rsidRDefault="003569AB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759F2A4" w14:textId="3915CEF8" w:rsidR="00D169EF" w:rsidRPr="009E3BC3" w:rsidRDefault="00D169EF" w:rsidP="00F36DE0">
      <w:pPr>
        <w:pStyle w:val="BodyText2"/>
        <w:tabs>
          <w:tab w:val="left" w:pos="540"/>
          <w:tab w:val="left" w:pos="945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36DE0">
        <w:rPr>
          <w:rFonts w:asciiTheme="majorBidi" w:hAnsiTheme="majorBidi" w:cstheme="majorBidi"/>
          <w:spacing w:val="4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  <w:r w:rsidRPr="009E3BC3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</w:t>
      </w:r>
      <w:r w:rsidR="00052C4C">
        <w:rPr>
          <w:rFonts w:asciiTheme="majorBidi" w:hAnsiTheme="majorBidi" w:cstheme="majorBidi" w:hint="cs"/>
          <w:sz w:val="30"/>
          <w:szCs w:val="30"/>
          <w:cs/>
        </w:rPr>
        <w:t>แลกเปลี่ยน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ณ วันที่เกิดรายการ</w:t>
      </w:r>
    </w:p>
    <w:p w14:paraId="20BE400B" w14:textId="77777777" w:rsidR="00E66892" w:rsidRPr="009E3BC3" w:rsidRDefault="00E66892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DAB9DE5" w14:textId="2100AFD7" w:rsidR="00D169EF" w:rsidRPr="009E3BC3" w:rsidRDefault="00D169EF" w:rsidP="00D169EF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52C4C">
        <w:rPr>
          <w:rFonts w:asciiTheme="majorBidi" w:hAnsiTheme="majorBidi" w:cstheme="majorBidi"/>
          <w:sz w:val="30"/>
          <w:szCs w:val="30"/>
          <w:cs/>
        </w:rPr>
        <w:t>ผลต่างจากอัตร</w:t>
      </w:r>
      <w:r w:rsidR="00651B89" w:rsidRPr="00052C4C">
        <w:rPr>
          <w:rFonts w:asciiTheme="majorBidi" w:hAnsiTheme="majorBidi" w:cstheme="majorBidi"/>
          <w:sz w:val="30"/>
          <w:szCs w:val="30"/>
          <w:cs/>
        </w:rPr>
        <w:t>าแลกเปลี่ยนที่เกิดจากการแปลงค่า</w:t>
      </w:r>
      <w:r w:rsidR="00837C15">
        <w:rPr>
          <w:rFonts w:asciiTheme="majorBidi" w:hAnsiTheme="majorBidi" w:cstheme="majorBidi" w:hint="cs"/>
          <w:sz w:val="30"/>
          <w:szCs w:val="30"/>
          <w:cs/>
        </w:rPr>
        <w:t>จะรับรู้</w:t>
      </w:r>
      <w:r w:rsidRPr="00052C4C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และแสดงเป็นรายการผลต่าง</w:t>
      </w:r>
      <w:r w:rsidR="006256E3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052C4C">
        <w:rPr>
          <w:rFonts w:asciiTheme="majorBidi" w:hAnsiTheme="majorBidi" w:cstheme="majorBidi"/>
          <w:sz w:val="30"/>
          <w:szCs w:val="30"/>
          <w:cs/>
        </w:rPr>
        <w:t>อัตราแลกเปลี่ยน</w:t>
      </w:r>
      <w:r w:rsidR="00EA0D76" w:rsidRPr="00052C4C">
        <w:rPr>
          <w:rFonts w:asciiTheme="majorBidi" w:hAnsiTheme="majorBidi" w:cstheme="majorBidi" w:hint="cs"/>
          <w:sz w:val="30"/>
          <w:szCs w:val="30"/>
          <w:cs/>
        </w:rPr>
        <w:t>จากการแปลงค่าหน่วยงานต่างประเทศ</w:t>
      </w:r>
      <w:r w:rsidRPr="00052C4C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7BD520FF" w14:textId="77777777" w:rsidR="005377F1" w:rsidRPr="009E3BC3" w:rsidRDefault="005377F1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A5FC96D" w14:textId="4362CEAA" w:rsidR="00FF7B4D" w:rsidRDefault="00FF7B4D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ร่วมกัน</w:t>
      </w:r>
      <w:r w:rsidR="00E751E4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   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51E4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</w:t>
      </w:r>
      <w:r w:rsidR="003F27D6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บริษัทจำหน่ายเงินลงทุนในการร่วมค้าเพียงบางส่วนโดยที่</w:t>
      </w:r>
      <w:r w:rsidR="00C43838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บริษัทยังคงมีการควบคุมร่วมที่มีสาระสำคัญอยู่ </w:t>
      </w:r>
      <w:r w:rsidR="00C43838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บริษัทต้องจัดประเภทยอดสะสมบางส่วนที่เกี่ยวข้องเป็นกำไรหรือขาดทุน</w:t>
      </w:r>
    </w:p>
    <w:p w14:paraId="409F27F3" w14:textId="77777777" w:rsidR="001B6824" w:rsidRPr="009E3BC3" w:rsidRDefault="001B6824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DDEC41" w14:textId="2DEC7C52" w:rsidR="00D169EF" w:rsidRDefault="00D169EF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</w:t>
      </w:r>
      <w:r w:rsidR="00B66FF3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9E3BC3">
        <w:rPr>
          <w:rFonts w:asciiTheme="majorBidi" w:hAnsiTheme="majorBidi" w:cstheme="majorBidi"/>
          <w:sz w:val="30"/>
          <w:szCs w:val="30"/>
          <w:cs/>
        </w:rPr>
        <w:t>อัตราแลกเปลี่ยน</w:t>
      </w:r>
      <w:r w:rsidR="00EA0D76">
        <w:rPr>
          <w:rFonts w:asciiTheme="majorBidi" w:hAnsiTheme="majorBidi" w:cstheme="majorBidi" w:hint="cs"/>
          <w:sz w:val="30"/>
          <w:szCs w:val="30"/>
          <w:cs/>
        </w:rPr>
        <w:t>จากการแปลงค่าหน่วยงานต่างประเทศ</w:t>
      </w:r>
      <w:r w:rsidRPr="009E3BC3">
        <w:rPr>
          <w:rFonts w:asciiTheme="majorBidi" w:hAnsiTheme="majorBidi" w:cstheme="majorBidi"/>
          <w:sz w:val="30"/>
          <w:szCs w:val="30"/>
          <w:cs/>
        </w:rPr>
        <w:t>ในส่วนของ</w:t>
      </w:r>
      <w:r w:rsidR="007C4596" w:rsidRPr="009E3BC3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9E3BC3">
        <w:rPr>
          <w:rFonts w:asciiTheme="majorBidi" w:hAnsiTheme="majorBidi" w:cstheme="majorBidi"/>
          <w:sz w:val="30"/>
          <w:szCs w:val="30"/>
          <w:cs/>
        </w:rPr>
        <w:t>จนกว่ามีการจำหน่ายเงินลงทุนนั้นออกไป</w:t>
      </w:r>
    </w:p>
    <w:p w14:paraId="2BFB9291" w14:textId="77777777" w:rsidR="008A2250" w:rsidRDefault="008A2250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EC9E2D" w14:textId="726885B9" w:rsidR="005377F1" w:rsidRPr="009E3BC3" w:rsidRDefault="005377F1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477CF5CB" w14:textId="77777777" w:rsidR="005377F1" w:rsidRPr="009E3BC3" w:rsidRDefault="005377F1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A9741" w14:textId="1E54AF21" w:rsidR="000A7499" w:rsidRPr="009E3BC3" w:rsidRDefault="000A7499" w:rsidP="000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9E3BC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1B682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64E5B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5CF97CDE" w14:textId="77777777" w:rsidR="000A7499" w:rsidRPr="009E3BC3" w:rsidRDefault="000A7499" w:rsidP="00C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679BA" w14:textId="68CB3711" w:rsidR="00D97D06" w:rsidRDefault="00D97D06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สินทรัพย์ทางการเงินและหนี้สินทางการเงิน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 xml:space="preserve"> (</w:t>
      </w: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นอกเหนือจากลูกหนี้การค้า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 xml:space="preserve"> (</w:t>
      </w: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ดูหมายเหตุ</w:t>
      </w:r>
      <w:r w:rsidR="007E7AB0"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ประกอบงบการเงิน</w:t>
      </w: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ข้อ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 xml:space="preserve"> </w:t>
      </w:r>
      <w:r w:rsidR="00A56CD8">
        <w:rPr>
          <w:rFonts w:asciiTheme="majorBidi" w:eastAsia="Calibri" w:hAnsiTheme="majorBidi" w:cs="Angsana New"/>
          <w:color w:val="000000"/>
          <w:spacing w:val="-6"/>
          <w:sz w:val="30"/>
          <w:szCs w:val="30"/>
        </w:rPr>
        <w:t>3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>(</w:t>
      </w: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ฉ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>))</w:t>
      </w:r>
      <w:r w:rsidR="000215D1">
        <w:rPr>
          <w:rFonts w:asciiTheme="majorBidi" w:eastAsia="Calibri" w:hAnsiTheme="majorBidi" w:cs="Angsana New"/>
          <w:color w:val="000000"/>
          <w:spacing w:val="-6"/>
          <w:sz w:val="30"/>
          <w:szCs w:val="30"/>
        </w:rPr>
        <w:t>)</w:t>
      </w:r>
      <w:r w:rsidRPr="00D97D06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D97D06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D97D06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D97D06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และวัดมูลค่า</w:t>
      </w:r>
      <w:r w:rsidR="00AD2334" w:rsidRPr="00AD2334">
        <w:rPr>
          <w:rFonts w:asciiTheme="majorBidi" w:eastAsia="Calibri" w:hAnsiTheme="majorBidi" w:cs="Angsana New"/>
          <w:color w:val="000000"/>
          <w:sz w:val="30"/>
          <w:szCs w:val="30"/>
          <w:cs/>
        </w:rPr>
        <w:t>เมื่อเริ่มแรก</w:t>
      </w:r>
      <w:r w:rsidRPr="00D97D06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ด้วยมูลค่ายุติธรรม</w:t>
      </w:r>
      <w:r w:rsidR="00AD233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 xml:space="preserve"> </w:t>
      </w:r>
      <w:r w:rsidR="00AD2334" w:rsidRPr="00AD2334">
        <w:rPr>
          <w:rFonts w:asciiTheme="majorBidi" w:eastAsia="Calibri" w:hAnsiTheme="majorBidi" w:cs="Angsana New"/>
          <w:color w:val="000000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="00AD2334" w:rsidRPr="00AD233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หรือหัก</w:t>
      </w:r>
      <w:r w:rsidRPr="00D97D06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6A1C49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ด้วย</w:t>
      </w:r>
      <w:r w:rsidRPr="00D97D06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</w:p>
    <w:p w14:paraId="4250090F" w14:textId="77777777" w:rsidR="00D97D06" w:rsidRDefault="00D97D06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2EB66E64" w14:textId="2E998328" w:rsidR="000A7499" w:rsidRDefault="000A7499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B15BC0" w:rsidRPr="009E3BC3">
        <w:rPr>
          <w:rFonts w:asciiTheme="majorBidi" w:eastAsia="Calibri" w:hAnsiTheme="majorBidi" w:cstheme="majorBidi"/>
          <w:color w:val="000000"/>
          <w:sz w:val="30"/>
          <w:szCs w:val="30"/>
        </w:rPr>
        <w:br/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</w:t>
      </w:r>
      <w:r w:rsidR="00B15BC0" w:rsidRPr="009E3BC3">
        <w:rPr>
          <w:rFonts w:asciiTheme="majorBidi" w:eastAsia="Calibri" w:hAnsiTheme="majorBidi" w:cstheme="majorBidi"/>
          <w:color w:val="000000"/>
          <w:sz w:val="30"/>
          <w:szCs w:val="30"/>
        </w:rPr>
        <w:br/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2496721" w14:textId="77777777" w:rsidR="008E70A5" w:rsidRDefault="008E70A5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76DC7A97" w14:textId="65A114BC" w:rsidR="007E7AB0" w:rsidRDefault="007E7AB0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ณ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ดอกเบี้ยจ่าย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60FA4DD9" w14:textId="77777777" w:rsidR="007E7AB0" w:rsidRDefault="007E7AB0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</w:p>
    <w:p w14:paraId="2495369F" w14:textId="32669FDA" w:rsidR="00995263" w:rsidRDefault="00995263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รายได้ดอกเบี้ย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กำไรหรือขาดทุนที่เกิดจากการ</w:t>
      </w:r>
      <w:r w:rsidR="00837C15">
        <w:rPr>
          <w:rFonts w:asciiTheme="majorBidi" w:eastAsia="Calibri" w:hAnsiTheme="majorBidi" w:cs="Angsana New"/>
          <w:color w:val="000000"/>
          <w:sz w:val="30"/>
          <w:szCs w:val="30"/>
          <w:cs/>
        </w:rPr>
        <w:br/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52AE3417" w14:textId="00114B3F" w:rsidR="001B6824" w:rsidRDefault="001B6824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</w:p>
    <w:p w14:paraId="3510F190" w14:textId="024A132D" w:rsidR="000A7499" w:rsidRPr="009E3BC3" w:rsidRDefault="000A7499" w:rsidP="003F3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9526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9526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995263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บัญชี</w:t>
      </w:r>
      <w:r w:rsidR="00995263" w:rsidRPr="00726807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และการหักกลบ</w:t>
      </w:r>
    </w:p>
    <w:p w14:paraId="660FE426" w14:textId="77777777" w:rsidR="000A7499" w:rsidRPr="009E3BC3" w:rsidRDefault="000A7499" w:rsidP="0048057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45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1546D1D" w14:textId="2EC3143F" w:rsidR="000A7499" w:rsidRDefault="000A7499" w:rsidP="00AD7818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7D6DCF" w:rsidRPr="009E3BC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CEC8789" w14:textId="77777777" w:rsidR="0020045A" w:rsidRPr="009E3BC3" w:rsidRDefault="0020045A" w:rsidP="00AD7818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761E8C4" w14:textId="77777777" w:rsidR="000A7499" w:rsidRPr="009E3BC3" w:rsidRDefault="000A7499" w:rsidP="003F39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</w:t>
      </w:r>
      <w:r w:rsidR="00D058E8"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622B9605" w14:textId="77777777" w:rsidR="003B51B7" w:rsidRPr="009E3BC3" w:rsidRDefault="003B51B7" w:rsidP="004832D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F10A6A4" w14:textId="194DFCCB" w:rsidR="00995263" w:rsidRPr="00995263" w:rsidRDefault="00995263" w:rsidP="009952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95263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99526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 </w:t>
      </w:r>
      <w:r w:rsidRPr="00995263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รับรู้ในกำไรหรือขาดทุน</w:t>
      </w:r>
      <w:r w:rsidRPr="0099526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 </w:t>
      </w:r>
    </w:p>
    <w:p w14:paraId="5CD5980D" w14:textId="77777777" w:rsidR="00995263" w:rsidRPr="00995263" w:rsidRDefault="00995263" w:rsidP="009952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ADE1F3E" w14:textId="1784882A" w:rsidR="00391CA4" w:rsidRDefault="00995263" w:rsidP="009952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95263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99526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 </w:t>
      </w:r>
      <w:r w:rsidRPr="00995263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52685ECA" w14:textId="21D4E7C8" w:rsidR="00942A03" w:rsidRDefault="00942A03" w:rsidP="009952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8E56CF7" w14:textId="34F71CEB" w:rsidR="00942A03" w:rsidRDefault="00942A03" w:rsidP="00942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942A03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71D4335" w14:textId="77777777" w:rsidR="007E7AB0" w:rsidRPr="00726807" w:rsidRDefault="007E7AB0" w:rsidP="00942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</w:p>
    <w:p w14:paraId="2CD8FD80" w14:textId="233F982F" w:rsidR="001549A8" w:rsidRDefault="001549A8" w:rsidP="001549A8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3572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</w:t>
      </w: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ด้วยราคาทุนตัดจำหน่าย </w:t>
      </w:r>
    </w:p>
    <w:p w14:paraId="59BE0995" w14:textId="77777777" w:rsidR="00FD02D0" w:rsidRDefault="00FD02D0" w:rsidP="001549A8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F79B1CA" w14:textId="7E0FB5E0" w:rsidR="001549A8" w:rsidRPr="00E40214" w:rsidRDefault="001549A8" w:rsidP="001549A8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D77F40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="00D77F40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เดือนข้างหน้า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AA67E47" w14:textId="77777777" w:rsidR="001549A8" w:rsidRPr="00E40214" w:rsidRDefault="001549A8" w:rsidP="001549A8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</w:p>
    <w:p w14:paraId="40475936" w14:textId="77777777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C364A48" w14:textId="77777777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19CC6195" w14:textId="7B87A4E8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7E7AB0">
        <w:rPr>
          <w:rFonts w:asciiTheme="majorBidi" w:hAnsiTheme="majorBidi" w:cs="Angsana New" w:hint="cs"/>
          <w:color w:val="000000"/>
          <w:spacing w:val="-4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ด้วยผลขาดทุนด้านเครดิตที่คาดว่าจะเกิดขึ้นในอีก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052C4C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เดือนข้างหน้า</w:t>
      </w:r>
    </w:p>
    <w:p w14:paraId="50C85829" w14:textId="77777777" w:rsidR="001549A8" w:rsidRPr="009E3BC3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0EAFE3A" w14:textId="77777777" w:rsidR="001549A8" w:rsidRPr="00E40214" w:rsidRDefault="001549A8" w:rsidP="001549A8">
      <w:pPr>
        <w:tabs>
          <w:tab w:val="left" w:pos="63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227CF09" w14:textId="22A1FC92" w:rsidR="001549A8" w:rsidRPr="00E40214" w:rsidRDefault="001549A8" w:rsidP="00054F94">
      <w:pPr>
        <w:tabs>
          <w:tab w:val="clear" w:pos="1644"/>
          <w:tab w:val="left" w:pos="630"/>
          <w:tab w:val="left" w:pos="720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E40214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อีกทั้งกลุ่มบริษัทไม่มีสิทธิใน</w:t>
      </w:r>
      <w:r w:rsidR="00054F94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การไล่เบี้ย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เช่น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การยึดหลักประกัน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0C3E6F8E" w14:textId="122BC203" w:rsidR="001549A8" w:rsidRDefault="001549A8" w:rsidP="001549A8">
      <w:pPr>
        <w:tabs>
          <w:tab w:val="clear" w:pos="1644"/>
          <w:tab w:val="left" w:pos="630"/>
          <w:tab w:val="left" w:pos="72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E40214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สินทรัพย์ทางการเงินค้างชำระเกินกว่า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/>
          <w:color w:val="000000"/>
          <w:sz w:val="30"/>
          <w:szCs w:val="30"/>
        </w:rPr>
        <w:t>365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วัน</w:t>
      </w:r>
    </w:p>
    <w:p w14:paraId="33BE9DDF" w14:textId="77777777" w:rsidR="001549A8" w:rsidRPr="00971DBF" w:rsidRDefault="001549A8" w:rsidP="001549A8">
      <w:pPr>
        <w:tabs>
          <w:tab w:val="clear" w:pos="1644"/>
          <w:tab w:val="left" w:pos="630"/>
          <w:tab w:val="left" w:pos="72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849B376" w14:textId="7DE1A99D" w:rsidR="00E04524" w:rsidRPr="00726807" w:rsidRDefault="00E04524" w:rsidP="00942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726807"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549A8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26807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การตัดจำหน่าย</w:t>
      </w:r>
    </w:p>
    <w:p w14:paraId="48413DDC" w14:textId="09EEECFA" w:rsidR="00E04524" w:rsidRPr="00726807" w:rsidRDefault="00E04524" w:rsidP="00E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E05F44F" w14:textId="2C36EC03" w:rsidR="00E04524" w:rsidRDefault="00E04524" w:rsidP="00E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170"/>
        </w:tabs>
        <w:spacing w:line="240" w:lineRule="auto"/>
        <w:ind w:left="99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008E2974" w14:textId="77777777" w:rsidR="00726807" w:rsidRDefault="00726807" w:rsidP="00726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="Angsana New"/>
          <w:sz w:val="30"/>
          <w:szCs w:val="30"/>
        </w:rPr>
      </w:pPr>
    </w:p>
    <w:p w14:paraId="0C353593" w14:textId="6B82A474" w:rsidR="00E04524" w:rsidRPr="00726807" w:rsidRDefault="00726807" w:rsidP="00726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right="47" w:hanging="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2680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="00E04524"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549A8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="00E04524"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E04524"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4CDF4A80" w14:textId="76887700" w:rsidR="00E04524" w:rsidRPr="00726807" w:rsidRDefault="00E04524" w:rsidP="00E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</w:p>
    <w:p w14:paraId="6C4A3249" w14:textId="74740CC5" w:rsidR="00E04524" w:rsidRDefault="00E04524" w:rsidP="00E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(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)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หรือราคาทุนตัดจำหน่ายของหนี้สิน</w:t>
      </w:r>
    </w:p>
    <w:p w14:paraId="17247890" w14:textId="558B5FF8" w:rsidR="00052C4C" w:rsidRDefault="0005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="Angsana New"/>
          <w:sz w:val="30"/>
          <w:szCs w:val="30"/>
        </w:rPr>
      </w:pPr>
    </w:p>
    <w:p w14:paraId="0854BD92" w14:textId="77777777" w:rsidR="00926C99" w:rsidRPr="001549A8" w:rsidRDefault="00926C99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เงินสด</w:t>
      </w:r>
      <w:r w:rsidRPr="001549A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และรายการเทียบเท่าเงินสด</w:t>
      </w:r>
    </w:p>
    <w:p w14:paraId="35F94AC7" w14:textId="77777777" w:rsidR="00926C99" w:rsidRPr="009E3BC3" w:rsidRDefault="00926C99" w:rsidP="004235A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i/>
          <w:iCs/>
          <w:sz w:val="26"/>
          <w:szCs w:val="26"/>
          <w:cs/>
        </w:rPr>
      </w:pPr>
    </w:p>
    <w:p w14:paraId="37B68BBC" w14:textId="333C3A0C" w:rsidR="003569AB" w:rsidRPr="009E3BC3" w:rsidRDefault="00C037D0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</w:t>
      </w:r>
      <w:r w:rsidR="00A517BD" w:rsidRPr="009E3BC3">
        <w:rPr>
          <w:rFonts w:asciiTheme="majorBidi" w:hAnsiTheme="majorBidi" w:cstheme="majorBidi"/>
          <w:sz w:val="30"/>
          <w:szCs w:val="30"/>
          <w:cs/>
        </w:rPr>
        <w:t>บด้วย ยอดเงินสด ยอดเงินฝากสถาบันการเงิน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และเงินลงทุนระยะสั้นที่มีสภาพคล่องสูง</w:t>
      </w:r>
      <w:r w:rsidR="006D7E2B" w:rsidRPr="006D7E2B">
        <w:rPr>
          <w:rFonts w:asciiTheme="majorBidi" w:hAnsiTheme="majorBidi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711B8429" w14:textId="77777777" w:rsidR="005377F1" w:rsidRPr="009E3BC3" w:rsidRDefault="005377F1" w:rsidP="004235A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i/>
          <w:iCs/>
          <w:sz w:val="26"/>
          <w:szCs w:val="26"/>
          <w:cs/>
        </w:rPr>
      </w:pPr>
      <w:r w:rsidRPr="009E3BC3">
        <w:rPr>
          <w:rFonts w:asciiTheme="majorBidi" w:eastAsia="Calibri" w:hAnsiTheme="majorBidi" w:cstheme="majorBidi"/>
          <w:i/>
          <w:iCs/>
          <w:sz w:val="26"/>
          <w:szCs w:val="26"/>
          <w:cs/>
        </w:rPr>
        <w:tab/>
      </w:r>
    </w:p>
    <w:p w14:paraId="47AA0311" w14:textId="77777777" w:rsidR="00377FA6" w:rsidRPr="009E3BC3" w:rsidRDefault="00377FA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60448BD9" w14:textId="77777777" w:rsidR="00377FA6" w:rsidRPr="009E3BC3" w:rsidRDefault="00377FA6" w:rsidP="004235A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i/>
          <w:iCs/>
          <w:sz w:val="26"/>
          <w:szCs w:val="26"/>
          <w:cs/>
        </w:rPr>
      </w:pPr>
    </w:p>
    <w:p w14:paraId="0080D4D5" w14:textId="3E3BCF48" w:rsidR="00A70F3C" w:rsidRPr="00726807" w:rsidRDefault="00C45C20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9D1001" w:rsidRPr="00726807">
        <w:rPr>
          <w:rFonts w:asciiTheme="majorBidi" w:hAnsiTheme="majorBidi" w:hint="cs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="009D1001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9D1001" w:rsidRPr="00726807">
        <w:rPr>
          <w:rFonts w:asciiTheme="majorBidi" w:hAnsiTheme="majorBidi" w:hint="cs"/>
          <w:sz w:val="30"/>
          <w:szCs w:val="30"/>
          <w:cs/>
        </w:rPr>
        <w:t>หนี้สูญจะถูกตัดจำหน่ายเมื่อเกิดขึ้น</w:t>
      </w:r>
      <w:r w:rsidR="009D1001" w:rsidRPr="00726807">
        <w:rPr>
          <w:rFonts w:asciiTheme="majorBidi" w:hAnsiTheme="majorBidi"/>
          <w:sz w:val="30"/>
          <w:szCs w:val="30"/>
          <w:cs/>
        </w:rPr>
        <w:t xml:space="preserve">   </w:t>
      </w:r>
    </w:p>
    <w:p w14:paraId="28F8E0C6" w14:textId="77777777" w:rsidR="009D1001" w:rsidRPr="00726807" w:rsidRDefault="009D1001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i/>
          <w:iCs/>
          <w:sz w:val="26"/>
          <w:szCs w:val="26"/>
        </w:rPr>
      </w:pPr>
    </w:p>
    <w:p w14:paraId="0296E426" w14:textId="448AEBDC" w:rsidR="00184FB7" w:rsidRDefault="009D1001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26807">
        <w:rPr>
          <w:rFonts w:asciiTheme="majorBidi" w:hAnsiTheme="majorBidi" w:cstheme="majorBidi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โดยนำข้อมูลผลขาดทุนที่เกิดขึ้นในอดีต                   การปรับปรุงปัจจัยที่มีความเฉพาะเจาะจงกับลูกหนี้นั้นๆ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วันที่รายงาน</w:t>
      </w:r>
    </w:p>
    <w:p w14:paraId="20872B25" w14:textId="77777777" w:rsidR="00E02AD6" w:rsidRDefault="00E02AD6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3727B0" w14:textId="42B7B652" w:rsidR="00134A68" w:rsidRPr="009E3BC3" w:rsidRDefault="00ED6FB8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14:paraId="17FA35B9" w14:textId="77777777" w:rsidR="00134A68" w:rsidRPr="009E3BC3" w:rsidRDefault="00134A68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F07EE1" w14:textId="742B84CC" w:rsidR="007D6D5A" w:rsidRDefault="009E3293" w:rsidP="0072680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วัดมูลค่าด้วย</w:t>
      </w:r>
      <w:r w:rsidR="00C037D0" w:rsidRPr="009E3BC3">
        <w:rPr>
          <w:rFonts w:asciiTheme="majorBidi" w:hAnsiTheme="majorBidi" w:cstheme="majorBidi"/>
          <w:sz w:val="30"/>
          <w:szCs w:val="30"/>
          <w:cs/>
        </w:rPr>
        <w:t>ราคาทุ</w:t>
      </w:r>
      <w:r w:rsidR="002B7512" w:rsidRPr="009E3BC3">
        <w:rPr>
          <w:rFonts w:asciiTheme="majorBidi" w:hAnsiTheme="majorBidi" w:cstheme="majorBidi"/>
          <w:sz w:val="30"/>
          <w:szCs w:val="30"/>
          <w:cs/>
        </w:rPr>
        <w:t>นหรือมูลค่าสุทธิที่</w:t>
      </w:r>
      <w:r w:rsidR="00C037D0" w:rsidRPr="009E3BC3">
        <w:rPr>
          <w:rFonts w:asciiTheme="majorBidi" w:hAnsiTheme="majorBidi" w:cstheme="majorBidi"/>
          <w:sz w:val="30"/>
          <w:szCs w:val="30"/>
          <w:cs/>
        </w:rPr>
        <w:t>จะได้รับแล้วแต่ราคาใดจะต่ำกว่า</w:t>
      </w:r>
      <w:r w:rsidR="0072680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37D0" w:rsidRPr="009E3BC3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</w:t>
      </w:r>
      <w:r w:rsidR="0033214D" w:rsidRPr="009E3BC3">
        <w:rPr>
          <w:rFonts w:asciiTheme="majorBidi" w:hAnsiTheme="majorBidi" w:cstheme="majorBidi"/>
          <w:sz w:val="30"/>
          <w:szCs w:val="30"/>
          <w:cs/>
        </w:rPr>
        <w:t>ใช้</w:t>
      </w:r>
      <w:r w:rsidR="00C037D0" w:rsidRPr="009E3BC3">
        <w:rPr>
          <w:rFonts w:asciiTheme="majorBidi" w:hAnsiTheme="majorBidi" w:cstheme="majorBidi"/>
          <w:sz w:val="30"/>
          <w:szCs w:val="30"/>
          <w:cs/>
        </w:rPr>
        <w:t>วิธีถัวเฉลี่ยถ่วงน้ำหนัก</w:t>
      </w:r>
      <w:r w:rsidR="0033214D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726807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="00726807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726807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ทั้งนี้</w:t>
      </w:r>
      <w:r w:rsidR="00726807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44926C50" w14:textId="77777777" w:rsidR="001549A8" w:rsidRDefault="001549A8" w:rsidP="0072680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</w:p>
    <w:p w14:paraId="10D5C72F" w14:textId="77777777" w:rsidR="00E02AD6" w:rsidRDefault="00E02AD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sectPr w:rsidR="00E02AD6" w:rsidSect="002A07E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3D407E64" w14:textId="7C8EE435" w:rsidR="00F412C4" w:rsidRPr="009E3BC3" w:rsidRDefault="001D03FA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6E3D9785" w14:textId="77777777" w:rsidR="00F412C4" w:rsidRPr="00357CB1" w:rsidRDefault="00F412C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28AE89D" w14:textId="5ECCF7C5" w:rsidR="00BC004B" w:rsidRDefault="00C037D0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7D088E" w:rsidRPr="009E3BC3">
        <w:rPr>
          <w:rFonts w:asciiTheme="majorBidi" w:hAnsiTheme="majorBidi" w:cstheme="majorBidi"/>
          <w:sz w:val="30"/>
          <w:szCs w:val="30"/>
          <w:cs/>
        </w:rPr>
        <w:t xml:space="preserve"> อาคารและอุปกรณ์</w:t>
      </w:r>
      <w:r w:rsidR="00C07CAC" w:rsidRPr="009E3BC3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="007D088E" w:rsidRPr="009E3BC3">
        <w:rPr>
          <w:rFonts w:asciiTheme="majorBidi" w:hAnsiTheme="majorBidi" w:cstheme="majorBidi"/>
          <w:sz w:val="30"/>
          <w:szCs w:val="30"/>
          <w:cs/>
        </w:rPr>
        <w:t>ด้วย</w:t>
      </w:r>
      <w:r w:rsidR="00B757D8" w:rsidRPr="009E3BC3">
        <w:rPr>
          <w:rFonts w:asciiTheme="majorBidi" w:hAnsiTheme="majorBidi" w:cstheme="majorBidi"/>
          <w:sz w:val="30"/>
          <w:szCs w:val="30"/>
          <w:cs/>
        </w:rPr>
        <w:t>ราคาทุนหักค่าเสื่</w:t>
      </w:r>
      <w:r w:rsidRPr="009E3BC3">
        <w:rPr>
          <w:rFonts w:asciiTheme="majorBidi" w:hAnsiTheme="majorBidi" w:cstheme="majorBidi"/>
          <w:sz w:val="30"/>
          <w:szCs w:val="30"/>
          <w:cs/>
        </w:rPr>
        <w:t>อมราคาสะสม</w:t>
      </w:r>
      <w:r w:rsidR="007D088E" w:rsidRPr="009E3BC3">
        <w:rPr>
          <w:rFonts w:asciiTheme="majorBidi" w:hAnsiTheme="majorBidi" w:cstheme="majorBidi"/>
          <w:sz w:val="30"/>
          <w:szCs w:val="30"/>
          <w:cs/>
        </w:rPr>
        <w:t>และ</w:t>
      </w:r>
      <w:r w:rsidR="00F45CE1" w:rsidRPr="009E3BC3">
        <w:rPr>
          <w:rFonts w:asciiTheme="majorBidi" w:hAnsiTheme="majorBidi" w:cstheme="majorBidi"/>
          <w:sz w:val="30"/>
          <w:szCs w:val="30"/>
          <w:cs/>
        </w:rPr>
        <w:t>ผล</w:t>
      </w:r>
      <w:r w:rsidR="007D088E" w:rsidRPr="009E3BC3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1549A8">
        <w:rPr>
          <w:rFonts w:asciiTheme="majorBidi" w:hAnsiTheme="majorBidi" w:cstheme="majorBidi" w:hint="cs"/>
          <w:sz w:val="30"/>
          <w:szCs w:val="30"/>
          <w:cs/>
        </w:rPr>
        <w:t>สะสม</w:t>
      </w:r>
    </w:p>
    <w:p w14:paraId="784A2F02" w14:textId="77777777" w:rsidR="00397504" w:rsidRPr="00357CB1" w:rsidRDefault="00397504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32E360B4" w14:textId="7BDB654F" w:rsidR="007D088E" w:rsidRDefault="007D088E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</w:t>
      </w:r>
      <w:r w:rsidR="00080C6B" w:rsidRPr="009E3BC3">
        <w:rPr>
          <w:rFonts w:asciiTheme="majorBidi" w:hAnsiTheme="majorBidi" w:cstheme="majorBidi"/>
          <w:sz w:val="30"/>
          <w:szCs w:val="30"/>
          <w:cs/>
        </w:rPr>
        <w:t>วข้องกับการได้มาของสินทรัพย์</w:t>
      </w:r>
      <w:r w:rsidR="00052C4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55FF7" w:rsidRPr="00055FF7">
        <w:rPr>
          <w:rFonts w:asciiTheme="majorBidi" w:hAnsiTheme="majorBidi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="00055FF7" w:rsidRPr="00055FF7">
        <w:rPr>
          <w:rFonts w:asciiTheme="majorBidi" w:hAnsiTheme="majorBidi"/>
          <w:sz w:val="30"/>
          <w:szCs w:val="30"/>
          <w:cs/>
        </w:rPr>
        <w:t xml:space="preserve"> </w:t>
      </w:r>
      <w:r w:rsidR="00055FF7" w:rsidRPr="00055FF7">
        <w:rPr>
          <w:rFonts w:asciiTheme="majorBidi" w:hAnsiTheme="majorBidi" w:hint="cs"/>
          <w:sz w:val="30"/>
          <w:szCs w:val="30"/>
          <w:cs/>
        </w:rPr>
        <w:t>รวมถึงต้นทุนการกู้ยืม</w:t>
      </w:r>
      <w:r w:rsidR="00080C6B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29E7" w:rsidRPr="009E3BC3">
        <w:rPr>
          <w:rFonts w:asciiTheme="majorBidi" w:hAnsiTheme="majorBidi" w:cstheme="majorBidi"/>
          <w:sz w:val="30"/>
          <w:szCs w:val="30"/>
          <w:cs/>
        </w:rPr>
        <w:t>และ</w:t>
      </w:r>
      <w:r w:rsidR="00080C6B" w:rsidRPr="009E3BC3">
        <w:rPr>
          <w:rFonts w:asciiTheme="majorBidi" w:hAnsiTheme="majorBidi" w:cstheme="majorBidi"/>
          <w:sz w:val="30"/>
          <w:szCs w:val="30"/>
          <w:cs/>
        </w:rPr>
        <w:t>ต้นทุนในการรื้อถอน การขนย้าย การบูรณะสถานที่ตั้งของสินทรัพย์</w:t>
      </w:r>
      <w:r w:rsidR="00376028" w:rsidRPr="009E3BC3">
        <w:rPr>
          <w:rFonts w:asciiTheme="majorBidi" w:hAnsiTheme="majorBidi" w:cstheme="majorBidi"/>
          <w:sz w:val="30"/>
          <w:szCs w:val="30"/>
          <w:cs/>
        </w:rPr>
        <w:t xml:space="preserve"> สำหรับเครื</w:t>
      </w:r>
      <w:r w:rsidR="00A55A61" w:rsidRPr="009E3BC3">
        <w:rPr>
          <w:rFonts w:asciiTheme="majorBidi" w:hAnsiTheme="majorBidi" w:cstheme="majorBidi"/>
          <w:sz w:val="30"/>
          <w:szCs w:val="30"/>
          <w:cs/>
        </w:rPr>
        <w:t>่องมือที่ควบคุมโดยลิขสิทธิ์ซอฟต์</w:t>
      </w:r>
      <w:r w:rsidR="00376028" w:rsidRPr="009E3BC3">
        <w:rPr>
          <w:rFonts w:asciiTheme="majorBidi" w:hAnsiTheme="majorBidi" w:cstheme="majorBidi"/>
          <w:sz w:val="30"/>
          <w:szCs w:val="30"/>
          <w:cs/>
        </w:rPr>
        <w:t>แวร์ซึ่งไม่สามารถ</w:t>
      </w:r>
      <w:r w:rsidR="00A55A61" w:rsidRPr="009E3BC3">
        <w:rPr>
          <w:rFonts w:asciiTheme="majorBidi" w:hAnsiTheme="majorBidi" w:cstheme="majorBidi"/>
          <w:sz w:val="30"/>
          <w:szCs w:val="30"/>
          <w:cs/>
        </w:rPr>
        <w:t>ทำงานได้โดยปราศจากลิขสิทธิ์ซอฟต์</w:t>
      </w:r>
      <w:r w:rsidR="00376028" w:rsidRPr="009E3BC3">
        <w:rPr>
          <w:rFonts w:asciiTheme="majorBidi" w:hAnsiTheme="majorBidi" w:cstheme="majorBidi"/>
          <w:sz w:val="30"/>
          <w:szCs w:val="30"/>
          <w:cs/>
        </w:rPr>
        <w:t>แวร์นั้นให้</w:t>
      </w:r>
      <w:r w:rsidR="00A219A1" w:rsidRPr="009E3BC3">
        <w:rPr>
          <w:rFonts w:asciiTheme="majorBidi" w:hAnsiTheme="majorBidi" w:cstheme="majorBidi"/>
          <w:sz w:val="30"/>
          <w:szCs w:val="30"/>
          <w:cs/>
        </w:rPr>
        <w:t>ถือว่า</w:t>
      </w:r>
      <w:r w:rsidR="00A55A61" w:rsidRPr="009E3BC3">
        <w:rPr>
          <w:rFonts w:asciiTheme="majorBidi" w:hAnsiTheme="majorBidi" w:cstheme="majorBidi"/>
          <w:sz w:val="30"/>
          <w:szCs w:val="30"/>
          <w:cs/>
        </w:rPr>
        <w:t>ลิขสิทธิ์ซอฟต์</w:t>
      </w:r>
      <w:r w:rsidR="00376028" w:rsidRPr="009E3BC3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14:paraId="2ACA76AB" w14:textId="77777777" w:rsidR="00F82598" w:rsidRPr="00357CB1" w:rsidRDefault="00F82598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70D0AA" w14:textId="6FE731D3" w:rsidR="00184FB7" w:rsidRDefault="009D1001" w:rsidP="009D1001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cstheme="majorBidi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และอุปกรณ์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รับรู้ในกำไรหรือขาดทุน</w:t>
      </w:r>
      <w:r w:rsidRPr="009D1001">
        <w:rPr>
          <w:rFonts w:asciiTheme="majorBidi" w:hAnsiTheme="majorBidi"/>
          <w:sz w:val="30"/>
          <w:szCs w:val="30"/>
          <w:cs/>
        </w:rPr>
        <w:t xml:space="preserve"> </w:t>
      </w:r>
    </w:p>
    <w:p w14:paraId="136F68A3" w14:textId="77777777" w:rsidR="009D1001" w:rsidRPr="00357CB1" w:rsidRDefault="009D1001" w:rsidP="009D1001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37D331A1" w14:textId="40A27C6A" w:rsidR="00873FB4" w:rsidRPr="009E3BC3" w:rsidRDefault="00873FB4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C23C920" w14:textId="77777777" w:rsidR="007D088E" w:rsidRPr="00357CB1" w:rsidRDefault="007D088E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5B5A50" w14:textId="6B93638A" w:rsidR="003C1DE7" w:rsidRDefault="003C1DE7" w:rsidP="0058651E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อาคารและอุปกรณ์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055FF7">
        <w:rPr>
          <w:rFonts w:asciiTheme="majorBidi" w:hAnsiTheme="majorBidi" w:hint="cs"/>
          <w:spacing w:val="-10"/>
          <w:sz w:val="30"/>
          <w:szCs w:val="30"/>
          <w:cs/>
        </w:rPr>
        <w:t>และสามารถวัดมูลค่าต้นทุนของ</w:t>
      </w:r>
      <w:r w:rsidRPr="00055FF7">
        <w:rPr>
          <w:rFonts w:asciiTheme="majorBidi" w:hAnsiTheme="majorBidi" w:hint="cs"/>
          <w:spacing w:val="10"/>
          <w:sz w:val="30"/>
          <w:szCs w:val="30"/>
          <w:cs/>
        </w:rPr>
        <w:t>รายการนั้น</w:t>
      </w:r>
      <w:r w:rsidRPr="00726807">
        <w:rPr>
          <w:rFonts w:asciiTheme="majorBidi" w:hAnsiTheme="majorBidi" w:hint="cs"/>
          <w:sz w:val="30"/>
          <w:szCs w:val="30"/>
          <w:cs/>
        </w:rPr>
        <w:t>ได้อย่างน่าเชื่อถือ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52D7117" w14:textId="77777777" w:rsidR="003C1DE7" w:rsidRPr="00357CB1" w:rsidRDefault="003C1DE7" w:rsidP="0058651E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FD451B" w14:textId="77777777" w:rsidR="005D1629" w:rsidRPr="009E3BC3" w:rsidRDefault="005D1629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2510722" w14:textId="77777777" w:rsidR="005D1629" w:rsidRPr="00357CB1" w:rsidRDefault="005D1629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756CA93A" w14:textId="7EA8BF75" w:rsidR="00F0725C" w:rsidRDefault="003C1DE7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และรับรู้ในกำไรหรือขาดทุน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055FF7">
        <w:rPr>
          <w:rFonts w:asciiTheme="majorBidi" w:hAnsiTheme="majorBidi" w:hint="cs"/>
          <w:sz w:val="30"/>
          <w:szCs w:val="30"/>
          <w:cs/>
        </w:rPr>
        <w:t>และติดตั้ง</w:t>
      </w:r>
      <w:r w:rsidRPr="00726807">
        <w:rPr>
          <w:rFonts w:asciiTheme="majorBidi" w:hAnsiTheme="majorBidi"/>
          <w:sz w:val="30"/>
          <w:szCs w:val="30"/>
          <w:cs/>
        </w:rPr>
        <w:t xml:space="preserve">  </w:t>
      </w:r>
    </w:p>
    <w:p w14:paraId="2AC5F12D" w14:textId="77777777" w:rsidR="00055FF7" w:rsidRPr="00357CB1" w:rsidRDefault="00055FF7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28"/>
          <w:szCs w:val="28"/>
        </w:rPr>
      </w:pPr>
    </w:p>
    <w:p w14:paraId="69211357" w14:textId="6C825201" w:rsidR="00184FB7" w:rsidRDefault="003C1DE7" w:rsidP="003C1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  <w:lang w:val="x-none" w:eastAsia="x-none"/>
        </w:rPr>
      </w:pPr>
      <w:r w:rsidRPr="00726807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ประมาณการอายุการให้ประโยชน์ของสินทรัพย์แสดงได้ดังนี้</w:t>
      </w:r>
    </w:p>
    <w:p w14:paraId="5E90E660" w14:textId="77777777" w:rsidR="003C1DE7" w:rsidRPr="00357CB1" w:rsidRDefault="003C1DE7" w:rsidP="003C1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x-none" w:eastAsia="x-none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7290"/>
        <w:gridCol w:w="1080"/>
      </w:tblGrid>
      <w:tr w:rsidR="002F3E36" w:rsidRPr="009E3BC3" w14:paraId="589B6358" w14:textId="77777777" w:rsidTr="00F24C32">
        <w:tc>
          <w:tcPr>
            <w:tcW w:w="7290" w:type="dxa"/>
          </w:tcPr>
          <w:p w14:paraId="34EFDB9B" w14:textId="77777777" w:rsidR="002F3E36" w:rsidRPr="009E3BC3" w:rsidRDefault="002F3E36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70C88B78" w14:textId="52431FC1" w:rsidR="002F3E36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="00413374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</w:t>
            </w:r>
            <w:r w:rsidR="002F3E36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9E3BC3" w14:paraId="2388C5E7" w14:textId="77777777" w:rsidTr="00F24C32">
        <w:trPr>
          <w:trHeight w:val="434"/>
        </w:trPr>
        <w:tc>
          <w:tcPr>
            <w:tcW w:w="7290" w:type="dxa"/>
          </w:tcPr>
          <w:p w14:paraId="5C3EFE69" w14:textId="77777777" w:rsidR="00DE6110" w:rsidRPr="009E3BC3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อาคาร</w:t>
            </w:r>
            <w:r w:rsidR="002F3E36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และส่วนปรับปรุงอาคาร</w:t>
            </w:r>
          </w:p>
        </w:tc>
        <w:tc>
          <w:tcPr>
            <w:tcW w:w="1080" w:type="dxa"/>
          </w:tcPr>
          <w:p w14:paraId="77B2DB02" w14:textId="7257A8A1" w:rsidR="00DE6110" w:rsidRPr="009E3BC3" w:rsidRDefault="008852A1" w:rsidP="00B16945">
            <w:pPr>
              <w:pStyle w:val="BodyText2"/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="00110FCB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DE6110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9E3BC3" w14:paraId="0577C588" w14:textId="77777777" w:rsidTr="00F24C32">
        <w:tc>
          <w:tcPr>
            <w:tcW w:w="7290" w:type="dxa"/>
          </w:tcPr>
          <w:p w14:paraId="511CF13B" w14:textId="77777777" w:rsidR="00DE6110" w:rsidRPr="009E3BC3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โรงงาน</w:t>
            </w:r>
          </w:p>
        </w:tc>
        <w:tc>
          <w:tcPr>
            <w:tcW w:w="1080" w:type="dxa"/>
          </w:tcPr>
          <w:p w14:paraId="5E5F34C1" w14:textId="4DE8FAF2" w:rsidR="00DE6110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="00110FCB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  <w:r w:rsidR="00DE6110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092DE2" w:rsidRPr="009E3BC3" w14:paraId="301977FC" w14:textId="77777777" w:rsidTr="00F24C32">
        <w:tc>
          <w:tcPr>
            <w:tcW w:w="7290" w:type="dxa"/>
          </w:tcPr>
          <w:p w14:paraId="5EE197B8" w14:textId="77777777" w:rsidR="00092DE2" w:rsidRPr="009E3BC3" w:rsidRDefault="00092DE2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0F865938" w14:textId="4AA7F7A4" w:rsidR="00092DE2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98096C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-</w:t>
            </w:r>
            <w:r w:rsidR="008B7FD8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5739D4" w:rsidRPr="009E3BC3" w14:paraId="183119EB" w14:textId="77777777" w:rsidTr="00F24C32">
        <w:tc>
          <w:tcPr>
            <w:tcW w:w="7290" w:type="dxa"/>
          </w:tcPr>
          <w:p w14:paraId="5C1CD2B1" w14:textId="77777777" w:rsidR="005739D4" w:rsidRPr="009E3BC3" w:rsidRDefault="005739D4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เครื่องมือและเครื่องใช้</w:t>
            </w:r>
          </w:p>
        </w:tc>
        <w:tc>
          <w:tcPr>
            <w:tcW w:w="1080" w:type="dxa"/>
          </w:tcPr>
          <w:p w14:paraId="58CBA977" w14:textId="715E1D2A" w:rsidR="005739D4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F5440C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9E3BC3" w14:paraId="0AE71FC5" w14:textId="77777777" w:rsidTr="00F24C32">
        <w:tc>
          <w:tcPr>
            <w:tcW w:w="7290" w:type="dxa"/>
          </w:tcPr>
          <w:p w14:paraId="2EBBFE20" w14:textId="77777777" w:rsidR="00DE6110" w:rsidRPr="009E3BC3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1080" w:type="dxa"/>
          </w:tcPr>
          <w:p w14:paraId="7D10DC7A" w14:textId="6F3D2870" w:rsidR="00DE6110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DE6110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DE6110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</w:tbl>
    <w:p w14:paraId="0C0AA45D" w14:textId="77777777" w:rsidR="00FE330A" w:rsidRPr="009E3BC3" w:rsidRDefault="006505C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0F503B03" w14:textId="77777777" w:rsidR="00FE330A" w:rsidRPr="009E3BC3" w:rsidRDefault="00FE330A" w:rsidP="003E3610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113F45" w14:textId="77EE8E16" w:rsidR="003C1DE7" w:rsidRPr="00726807" w:rsidRDefault="003C1DE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</w:t>
      </w:r>
      <w:r w:rsidR="00055FF7">
        <w:rPr>
          <w:rFonts w:asciiTheme="majorBidi" w:hAnsiTheme="majorBidi" w:hint="cs"/>
          <w:sz w:val="30"/>
          <w:szCs w:val="30"/>
          <w:cs/>
        </w:rPr>
        <w:t>ผล</w:t>
      </w:r>
      <w:r w:rsidRPr="00726807">
        <w:rPr>
          <w:rFonts w:asciiTheme="majorBidi" w:hAnsiTheme="majorBidi" w:hint="cs"/>
          <w:sz w:val="30"/>
          <w:szCs w:val="30"/>
          <w:cs/>
        </w:rPr>
        <w:t>ขาดทุนจากการด้อยค่า</w:t>
      </w:r>
      <w:r w:rsidR="00055FF7">
        <w:rPr>
          <w:rFonts w:asciiTheme="majorBidi" w:hAnsiTheme="majorBidi" w:hint="cs"/>
          <w:sz w:val="30"/>
          <w:szCs w:val="30"/>
          <w:cs/>
        </w:rPr>
        <w:t>สะสม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สินทรัพย์ไม่มีตัวตน</w:t>
      </w:r>
      <w:r w:rsidR="00055FF7">
        <w:rPr>
          <w:rFonts w:asciiTheme="majorBidi" w:hAnsiTheme="majorBidi" w:hint="cs"/>
          <w:sz w:val="30"/>
          <w:szCs w:val="30"/>
          <w:cs/>
        </w:rPr>
        <w:t>อื่นๆ</w:t>
      </w:r>
      <w:r w:rsidR="007E7AB0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วัดมูลค่าด้วยราคาทุนหักค่าตัดจำหน่ายสะสมและ</w:t>
      </w:r>
      <w:r w:rsidR="007E7AB0">
        <w:rPr>
          <w:rFonts w:asciiTheme="majorBidi" w:hAnsiTheme="majorBidi" w:hint="cs"/>
          <w:sz w:val="30"/>
          <w:szCs w:val="30"/>
          <w:cs/>
        </w:rPr>
        <w:t>ผล</w:t>
      </w:r>
      <w:r w:rsidRPr="00726807">
        <w:rPr>
          <w:rFonts w:asciiTheme="majorBidi" w:hAnsiTheme="majorBidi" w:hint="cs"/>
          <w:sz w:val="30"/>
          <w:szCs w:val="30"/>
          <w:cs/>
        </w:rPr>
        <w:t>ขาดทุนจากการด้อยค่า</w:t>
      </w:r>
      <w:r w:rsidR="007E7AB0">
        <w:rPr>
          <w:rFonts w:asciiTheme="majorBidi" w:hAnsiTheme="majorBidi" w:hint="cs"/>
          <w:sz w:val="30"/>
          <w:szCs w:val="30"/>
          <w:cs/>
        </w:rPr>
        <w:t>สะสม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</w:p>
    <w:p w14:paraId="7DDCC468" w14:textId="77777777" w:rsidR="00055FF7" w:rsidRDefault="00055FF7" w:rsidP="00AF331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30"/>
          <w:szCs w:val="30"/>
        </w:rPr>
      </w:pPr>
    </w:p>
    <w:p w14:paraId="3BD9B005" w14:textId="3DB98863" w:rsidR="00055FF7" w:rsidRDefault="00055FF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55FF7">
        <w:rPr>
          <w:rFonts w:asciiTheme="majorBidi" w:hAnsiTheme="majorBidi" w:hint="cs"/>
          <w:i/>
          <w:iCs/>
          <w:sz w:val="30"/>
          <w:szCs w:val="30"/>
          <w:cs/>
        </w:rPr>
        <w:t>ค่าตัดจำหน่าย</w:t>
      </w:r>
    </w:p>
    <w:p w14:paraId="11B206F3" w14:textId="77777777" w:rsidR="00055FF7" w:rsidRPr="00055FF7" w:rsidRDefault="00055FF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3FD68C0" w14:textId="77777777" w:rsidR="00344E9D" w:rsidRDefault="003C1DE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</w:p>
    <w:p w14:paraId="7F571133" w14:textId="77777777" w:rsidR="00344E9D" w:rsidRDefault="00344E9D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</w:p>
    <w:p w14:paraId="308F94DB" w14:textId="7BA8371B" w:rsidR="00184FB7" w:rsidRPr="00726807" w:rsidRDefault="003C1DE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591F1F39" w14:textId="77777777" w:rsidR="003F118B" w:rsidRPr="003F118B" w:rsidRDefault="003F118B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  <w:highlight w:val="cyan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620"/>
        <w:gridCol w:w="1080"/>
        <w:gridCol w:w="810"/>
      </w:tblGrid>
      <w:tr w:rsidR="00520992" w:rsidRPr="009E3BC3" w14:paraId="74045ED6" w14:textId="77777777" w:rsidTr="00A159C7">
        <w:trPr>
          <w:gridAfter w:val="1"/>
          <w:wAfter w:w="810" w:type="dxa"/>
          <w:trHeight w:val="434"/>
        </w:trPr>
        <w:tc>
          <w:tcPr>
            <w:tcW w:w="7290" w:type="dxa"/>
            <w:gridSpan w:val="2"/>
          </w:tcPr>
          <w:p w14:paraId="0F4E5780" w14:textId="77777777" w:rsidR="00520992" w:rsidRPr="009E3BC3" w:rsidRDefault="00A55A61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ค่าลิขสิทธิ์ซอฟต์</w:t>
            </w:r>
            <w:r w:rsidR="0052099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แวร์</w:t>
            </w:r>
          </w:p>
        </w:tc>
        <w:tc>
          <w:tcPr>
            <w:tcW w:w="1080" w:type="dxa"/>
          </w:tcPr>
          <w:p w14:paraId="4B7F76FB" w14:textId="37CA99C0" w:rsidR="00520992" w:rsidRPr="009E3BC3" w:rsidRDefault="008852A1" w:rsidP="00906591">
            <w:pPr>
              <w:pStyle w:val="BodyText2"/>
              <w:tabs>
                <w:tab w:val="left" w:pos="336"/>
              </w:tabs>
              <w:ind w:left="0" w:firstLine="4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52099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5C5D2A" w:rsidRPr="009E3BC3" w14:paraId="08B17F27" w14:textId="77777777" w:rsidTr="00A159C7">
        <w:trPr>
          <w:trHeight w:val="434"/>
        </w:trPr>
        <w:tc>
          <w:tcPr>
            <w:tcW w:w="5670" w:type="dxa"/>
          </w:tcPr>
          <w:p w14:paraId="66B727E8" w14:textId="77777777" w:rsidR="005C5D2A" w:rsidRPr="009E3BC3" w:rsidRDefault="000F53F6" w:rsidP="000F53F6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สิทธิในการใช้</w:t>
            </w:r>
            <w:r w:rsidR="00906591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ครื่องหมายการค้า</w:t>
            </w:r>
          </w:p>
        </w:tc>
        <w:tc>
          <w:tcPr>
            <w:tcW w:w="3510" w:type="dxa"/>
            <w:gridSpan w:val="3"/>
          </w:tcPr>
          <w:p w14:paraId="1B82EC57" w14:textId="77777777" w:rsidR="005C5D2A" w:rsidRPr="009E3BC3" w:rsidRDefault="005C5D2A" w:rsidP="005C5D2A">
            <w:pPr>
              <w:pStyle w:val="BodyText2"/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อายุการให้ประโยชน์ไม่ทราบแน่นอน</w:t>
            </w:r>
          </w:p>
        </w:tc>
      </w:tr>
      <w:tr w:rsidR="000F53F6" w:rsidRPr="009E3BC3" w14:paraId="7BB1616E" w14:textId="77777777" w:rsidTr="00A159C7">
        <w:trPr>
          <w:trHeight w:val="434"/>
        </w:trPr>
        <w:tc>
          <w:tcPr>
            <w:tcW w:w="5670" w:type="dxa"/>
          </w:tcPr>
          <w:p w14:paraId="1C67C1D4" w14:textId="77777777" w:rsidR="000F53F6" w:rsidRPr="009E3BC3" w:rsidRDefault="000F53F6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สูตรการผลิต</w:t>
            </w:r>
          </w:p>
        </w:tc>
        <w:tc>
          <w:tcPr>
            <w:tcW w:w="3510" w:type="dxa"/>
            <w:gridSpan w:val="3"/>
          </w:tcPr>
          <w:p w14:paraId="5383A081" w14:textId="77777777" w:rsidR="000F53F6" w:rsidRPr="009E3BC3" w:rsidRDefault="000F53F6" w:rsidP="005C5D2A">
            <w:pPr>
              <w:pStyle w:val="BodyText2"/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อายุการให้ประโยชน์ไม่ทราบแน่นอน</w:t>
            </w:r>
          </w:p>
        </w:tc>
      </w:tr>
    </w:tbl>
    <w:p w14:paraId="5EF3C0BB" w14:textId="18BAA8C4" w:rsidR="00916F0C" w:rsidRDefault="00916F0C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E927DE" w14:textId="1A0629E0" w:rsidR="00D3133E" w:rsidRDefault="00D3133E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D3133E">
        <w:rPr>
          <w:rFonts w:asciiTheme="majorBidi" w:hAnsiTheme="majorBidi" w:hint="cs"/>
          <w:sz w:val="30"/>
          <w:szCs w:val="30"/>
          <w:cs/>
        </w:rPr>
        <w:t>ค่าตัดจำหน่ายของสินทรัพย์ไม่มีตัวตนบันทึกในค่าใช้จ่ายในการบริหาร</w:t>
      </w:r>
    </w:p>
    <w:p w14:paraId="5BBE45D4" w14:textId="77777777" w:rsidR="00D3133E" w:rsidRDefault="00D3133E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524DE6" w14:textId="77777777" w:rsidR="00137B46" w:rsidRPr="009E3BC3" w:rsidRDefault="00137B4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สัญญาเช่า </w:t>
      </w:r>
    </w:p>
    <w:p w14:paraId="7C835841" w14:textId="77777777" w:rsidR="00137B46" w:rsidRPr="009E3BC3" w:rsidRDefault="00137B46" w:rsidP="00137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1637D8A1" w14:textId="16B2F1FB" w:rsidR="00184FB7" w:rsidRPr="00726807" w:rsidRDefault="003F118B" w:rsidP="003F118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72680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วันเริ่มต้นของสัญญา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C30100E" w14:textId="77777777" w:rsidR="00137B46" w:rsidRPr="00726807" w:rsidRDefault="00137B46" w:rsidP="00152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7AE4AC5E" w14:textId="037BE5A3" w:rsidR="00137B46" w:rsidRPr="009E3BC3" w:rsidRDefault="00137B46" w:rsidP="00137B4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6807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="00AB2B6F" w:rsidRPr="00726807">
        <w:rPr>
          <w:rFonts w:asciiTheme="majorBidi" w:hAnsiTheme="majorBidi" w:cs="Angsana New" w:hint="cs"/>
          <w:sz w:val="30"/>
          <w:szCs w:val="30"/>
          <w:cs/>
        </w:rPr>
        <w:t>ของแต่ละส่วนประกอบ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1CA4" w:rsidRPr="00726807">
        <w:rPr>
          <w:rFonts w:asciiTheme="majorBidi" w:hAnsiTheme="majorBidi" w:cstheme="majorBidi"/>
          <w:sz w:val="30"/>
          <w:szCs w:val="30"/>
          <w:cs/>
        </w:rPr>
        <w:t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344E9D">
        <w:rPr>
          <w:rFonts w:asciiTheme="majorBidi" w:hAnsiTheme="majorBidi" w:cstheme="majorBidi" w:hint="cs"/>
          <w:sz w:val="30"/>
          <w:szCs w:val="30"/>
          <w:cs/>
        </w:rPr>
        <w:t>ทั้งหมด</w:t>
      </w:r>
    </w:p>
    <w:p w14:paraId="31B596B3" w14:textId="77777777" w:rsidR="00137B46" w:rsidRPr="009E3BC3" w:rsidRDefault="00137B46" w:rsidP="00152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</w:p>
    <w:p w14:paraId="1E6310F2" w14:textId="0ED9379E" w:rsidR="00137B46" w:rsidRDefault="00137B46" w:rsidP="00137B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F701BC8" w14:textId="4F18F6C5" w:rsidR="00137B46" w:rsidRDefault="00137B46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1148AE"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สะสม</w:t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 xml:space="preserve"> และปรับปรุง</w:t>
      </w:r>
      <w:r w:rsidR="00637E6D" w:rsidRPr="009E3BC3">
        <w:rPr>
          <w:rFonts w:asciiTheme="majorBidi" w:eastAsia="Calibri" w:hAnsiTheme="majorBidi" w:cstheme="majorBidi"/>
          <w:b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637E6D" w:rsidRPr="009E3BC3">
        <w:rPr>
          <w:rFonts w:asciiTheme="majorBidi" w:eastAsia="Calibri" w:hAnsiTheme="majorBidi" w:cstheme="majorBidi"/>
          <w:b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เมื่อเริ่มแรกของหนี้สินตามสัญญาเช่าปรับปรุงด้วย</w:t>
      </w:r>
      <w:r w:rsidR="00344E9D">
        <w:rPr>
          <w:rFonts w:asciiTheme="majorBidi" w:eastAsia="Calibri" w:hAnsiTheme="majorBidi" w:cstheme="majorBidi" w:hint="cs"/>
          <w:b/>
          <w:sz w:val="30"/>
          <w:szCs w:val="30"/>
          <w:cs/>
        </w:rPr>
        <w:t>เงินจ่ายล่วงหน้ากับต้นทุนทางตรงเริ่มแรก</w:t>
      </w:r>
      <w:r w:rsidR="002819A0">
        <w:rPr>
          <w:rFonts w:asciiTheme="majorBidi" w:eastAsia="Calibri" w:hAnsiTheme="majorBidi" w:cstheme="majorBidi"/>
          <w:b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</w:t>
      </w:r>
      <w:r w:rsidR="00344E9D">
        <w:rPr>
          <w:rFonts w:asciiTheme="majorBidi" w:eastAsia="Calibri" w:hAnsiTheme="majorBidi" w:cstheme="majorBidi" w:hint="cs"/>
          <w:b/>
          <w:sz w:val="30"/>
          <w:szCs w:val="30"/>
          <w:cs/>
        </w:rPr>
        <w:t>หรือกลุ่มบริษัทจะใช้สิทธิในการซื้อสินทรัพย์</w:t>
      </w:r>
      <w:r w:rsidR="00052C4C">
        <w:rPr>
          <w:rFonts w:asciiTheme="majorBidi" w:eastAsia="Calibri" w:hAnsiTheme="majorBidi" w:cstheme="majorBidi"/>
          <w:b/>
          <w:sz w:val="30"/>
          <w:szCs w:val="30"/>
        </w:rPr>
        <w:t xml:space="preserve"> </w:t>
      </w:r>
      <w:r w:rsidR="00344E9D">
        <w:rPr>
          <w:rFonts w:asciiTheme="majorBidi" w:eastAsia="Calibri" w:hAnsiTheme="majorBidi" w:cstheme="majorBidi" w:hint="cs"/>
          <w:b/>
          <w:sz w:val="30"/>
          <w:szCs w:val="30"/>
          <w:cs/>
        </w:rPr>
        <w:t>ในกรณี</w:t>
      </w:r>
      <w:r w:rsidR="00052C4C">
        <w:rPr>
          <w:rFonts w:asciiTheme="majorBidi" w:eastAsia="Calibri" w:hAnsiTheme="majorBidi" w:cstheme="majorBidi" w:hint="cs"/>
          <w:b/>
          <w:sz w:val="30"/>
          <w:szCs w:val="30"/>
          <w:cs/>
        </w:rPr>
        <w:t>นี้</w:t>
      </w:r>
      <w:r w:rsidR="00344E9D">
        <w:rPr>
          <w:rFonts w:asciiTheme="majorBidi" w:eastAsia="Calibri" w:hAnsiTheme="majorBidi" w:cstheme="majorBidi" w:hint="cs"/>
          <w:b/>
          <w:sz w:val="30"/>
          <w:szCs w:val="30"/>
          <w:cs/>
        </w:rPr>
        <w:t>จะบันทึก</w:t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 xml:space="preserve"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0BBFD3D0" w14:textId="77777777" w:rsidR="00C36696" w:rsidRDefault="00C36696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</w:p>
    <w:p w14:paraId="79533EE5" w14:textId="1C7B8C92" w:rsidR="00137B46" w:rsidRPr="009E3BC3" w:rsidRDefault="00137B46" w:rsidP="000D5229">
      <w:pPr>
        <w:tabs>
          <w:tab w:val="clear" w:pos="680"/>
          <w:tab w:val="clear" w:pos="907"/>
        </w:tabs>
        <w:ind w:left="540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E3BC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</w:t>
      </w:r>
      <w:r w:rsidRPr="00726807">
        <w:rPr>
          <w:rFonts w:asciiTheme="majorBidi" w:hAnsiTheme="majorBidi" w:cstheme="majorBidi"/>
          <w:b/>
          <w:sz w:val="30"/>
          <w:szCs w:val="30"/>
          <w:cs/>
        </w:rPr>
        <w:t>เช่าที่</w:t>
      </w:r>
      <w:r w:rsidR="002B3214" w:rsidRPr="00726807">
        <w:rPr>
          <w:rFonts w:asciiTheme="majorBidi" w:hAnsiTheme="majorBidi" w:cs="Angsana New" w:hint="cs"/>
          <w:b/>
          <w:sz w:val="30"/>
          <w:szCs w:val="30"/>
          <w:cs/>
        </w:rPr>
        <w:t>ต้องจ่ายทั้งหมดตามสัญญา</w:t>
      </w:r>
      <w:r w:rsidR="002B3214" w:rsidRPr="00726807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2B3214" w:rsidRPr="00726807">
        <w:rPr>
          <w:rFonts w:asciiTheme="majorBidi" w:hAnsiTheme="majorBidi" w:cs="Angsana New" w:hint="cs"/>
          <w:b/>
          <w:sz w:val="30"/>
          <w:szCs w:val="30"/>
          <w:cs/>
        </w:rPr>
        <w:t>ทั้งนี้กลุ่มบริษัท</w:t>
      </w:r>
      <w:r w:rsidR="002B3214" w:rsidRPr="002B3214">
        <w:rPr>
          <w:rFonts w:asciiTheme="majorBidi" w:hAnsiTheme="majorBidi" w:cs="Angsana New" w:hint="cs"/>
          <w:b/>
          <w:sz w:val="30"/>
          <w:szCs w:val="30"/>
          <w:cs/>
        </w:rPr>
        <w:t xml:space="preserve"> ใช้</w:t>
      </w:r>
      <w:r w:rsidRPr="009E3BC3">
        <w:rPr>
          <w:rFonts w:asciiTheme="majorBidi" w:hAnsiTheme="majorBidi" w:cstheme="majorBidi"/>
          <w:b/>
          <w:sz w:val="30"/>
          <w:szCs w:val="30"/>
          <w:cs/>
        </w:rPr>
        <w:t>อัตราดอกเบี้ยตามนัยของสัญญาเช่า</w:t>
      </w:r>
      <w:r w:rsidR="000D5229">
        <w:rPr>
          <w:rFonts w:asciiTheme="majorBidi" w:hAnsiTheme="majorBidi" w:cstheme="majorBidi" w:hint="cs"/>
          <w:b/>
          <w:sz w:val="30"/>
          <w:szCs w:val="30"/>
          <w:cs/>
        </w:rPr>
        <w:t>หรือ</w:t>
      </w:r>
      <w:r w:rsidRPr="009E3BC3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อัตราดอกเบี้ยเงินกู้ยืมส่วนเพิ่มของกลุ่มบริษัท</w:t>
      </w:r>
      <w:r w:rsidR="00E24EEE">
        <w:rPr>
          <w:rFonts w:asciiTheme="majorBidi" w:hAnsiTheme="majorBidi" w:cstheme="majorBidi" w:hint="cs"/>
          <w:b/>
          <w:sz w:val="30"/>
          <w:szCs w:val="30"/>
          <w:cs/>
        </w:rPr>
        <w:t>ในการคิดลดเป็นมูลค่าปัจจุบัน</w:t>
      </w:r>
      <w:r w:rsidRPr="009E3BC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344E9D" w:rsidRPr="00344E9D">
        <w:rPr>
          <w:rFonts w:asciiTheme="majorBidi" w:hAnsiTheme="majorBidi" w:cs="Angsana New" w:hint="cs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EDE55DD" w14:textId="77777777" w:rsidR="002B3214" w:rsidRDefault="002B3214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</w:p>
    <w:p w14:paraId="350F3D84" w14:textId="1E994D5E" w:rsidR="00E530E7" w:rsidRDefault="00137B46" w:rsidP="00C36696">
      <w:pPr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  <w:r w:rsidRPr="00344E9D">
        <w:rPr>
          <w:rFonts w:asciiTheme="majorBidi" w:hAnsiTheme="majorBidi" w:cs="Angsana New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</w:t>
      </w:r>
      <w:r w:rsidRPr="000E56D4">
        <w:rPr>
          <w:rFonts w:asciiTheme="majorBidi" w:hAnsiTheme="majorBidi" w:cs="Angsana New"/>
          <w:b/>
          <w:spacing w:val="-2"/>
          <w:sz w:val="30"/>
          <w:szCs w:val="30"/>
          <w:cs/>
        </w:rPr>
        <w:t>วัดมูลค่าใหม่เมื่อมีการเปลี่ยนแปลงอายุสัญญาเช่า หรือ</w:t>
      </w:r>
      <w:r w:rsidR="00344E9D" w:rsidRPr="000E56D4">
        <w:rPr>
          <w:rFonts w:asciiTheme="majorBidi" w:hAnsiTheme="majorBidi" w:cs="Angsana New" w:hint="cs"/>
          <w:b/>
          <w:spacing w:val="-2"/>
          <w:sz w:val="30"/>
          <w:szCs w:val="30"/>
          <w:cs/>
        </w:rPr>
        <w:t>มี</w:t>
      </w:r>
      <w:r w:rsidRPr="000E56D4">
        <w:rPr>
          <w:rFonts w:asciiTheme="majorBidi" w:hAnsiTheme="majorBidi" w:cs="Angsana New"/>
          <w:b/>
          <w:spacing w:val="-2"/>
          <w:sz w:val="30"/>
          <w:szCs w:val="30"/>
          <w:cs/>
        </w:rPr>
        <w:t>การเปลี่ยนแปลงการประเมินการใช้สิทธิ</w:t>
      </w:r>
      <w:r w:rsidR="00344E9D" w:rsidRPr="000E56D4">
        <w:rPr>
          <w:rFonts w:asciiTheme="majorBidi" w:hAnsiTheme="majorBidi" w:cs="Angsana New" w:hint="cs"/>
          <w:b/>
          <w:spacing w:val="-2"/>
          <w:sz w:val="30"/>
          <w:szCs w:val="30"/>
          <w:cs/>
        </w:rPr>
        <w:t>ที่ระบุในสัญญาเช่า</w:t>
      </w:r>
      <w:r w:rsidRPr="00344E9D">
        <w:rPr>
          <w:rFonts w:asciiTheme="majorBidi" w:hAnsiTheme="majorBidi" w:cs="Angsana New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="00344E9D" w:rsidRPr="00344E9D">
        <w:rPr>
          <w:rFonts w:asciiTheme="majorBidi" w:hAnsiTheme="majorBidi" w:cs="Angsana New" w:hint="cs"/>
          <w:b/>
          <w:sz w:val="30"/>
          <w:szCs w:val="30"/>
          <w:cs/>
        </w:rPr>
        <w:t>ยกเว้นสัญญาเช่าที่ได้รับส่วนลดค่าเช่าจากสถานการณ์</w:t>
      </w:r>
      <w:r w:rsidR="00344E9D" w:rsidRPr="00344E9D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1675F4">
        <w:rPr>
          <w:rFonts w:asciiTheme="majorBidi" w:hAnsiTheme="majorBidi" w:cs="Angsana New"/>
          <w:bCs/>
          <w:sz w:val="30"/>
          <w:szCs w:val="30"/>
        </w:rPr>
        <w:t xml:space="preserve">COVID-19 </w:t>
      </w:r>
      <w:r w:rsidR="00344E9D" w:rsidRPr="00344E9D">
        <w:rPr>
          <w:rFonts w:asciiTheme="majorBidi" w:hAnsiTheme="majorBidi" w:cs="Angsana New" w:hint="cs"/>
          <w:b/>
          <w:sz w:val="30"/>
          <w:szCs w:val="30"/>
          <w:cs/>
        </w:rPr>
        <w:t>และกลุ่มบริษัทเลือกไม่ประเมินว่าการได้รับส่วนลดค่าเช่าเป็นการเปลี่ยนแปลงสัญญาเช่า</w:t>
      </w:r>
      <w:r w:rsidR="00344E9D" w:rsidRPr="00344E9D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837C15">
        <w:rPr>
          <w:rFonts w:asciiTheme="majorBidi" w:hAnsiTheme="majorBidi" w:cs="Angsana New" w:hint="cs"/>
          <w:b/>
          <w:sz w:val="30"/>
          <w:szCs w:val="30"/>
          <w:cs/>
        </w:rPr>
        <w:t>กลุ่มบริษัท</w:t>
      </w:r>
      <w:r w:rsidR="00837C15" w:rsidRPr="00837C15">
        <w:rPr>
          <w:rFonts w:asciiTheme="majorBidi" w:hAnsiTheme="majorBidi" w:cs="Angsana New" w:hint="cs"/>
          <w:b/>
          <w:sz w:val="30"/>
          <w:szCs w:val="30"/>
          <w:cs/>
        </w:rPr>
        <w:t>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3AB7B63D" w14:textId="77777777" w:rsidR="00C36696" w:rsidRDefault="00C36696" w:rsidP="00C36696">
      <w:pPr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</w:p>
    <w:p w14:paraId="787E23B0" w14:textId="3879BB8A" w:rsidR="0085019E" w:rsidRPr="009E3BC3" w:rsidRDefault="0085019E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1A2C148F" w14:textId="77777777" w:rsidR="0085019E" w:rsidRPr="009E3BC3" w:rsidRDefault="0085019E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25C3029A" w14:textId="77777777" w:rsidR="00F26384" w:rsidRPr="009E3BC3" w:rsidRDefault="00920D18" w:rsidP="00920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br/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br/>
        <w:t>ให้ประโยชน์ไม่ทราบแน่นอนจะประมาณมูลค่าที่คาดว่าจะได้รับคืนทุกปีในช่วงเวลาเดียวกัน</w:t>
      </w:r>
    </w:p>
    <w:p w14:paraId="281D6653" w14:textId="7BBD3C66" w:rsidR="00920D18" w:rsidRPr="009E3BC3" w:rsidRDefault="00920D18" w:rsidP="00920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016A9F26" w14:textId="4FAB41EC" w:rsidR="00920D18" w:rsidRPr="009E3BC3" w:rsidRDefault="00920D18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ขาดทุนจากการด้อยค่ารับรู้</w:t>
      </w:r>
      <w:r w:rsidR="00344E9D">
        <w:rPr>
          <w:rFonts w:asciiTheme="majorBidi" w:hAnsiTheme="majorBidi" w:cstheme="majorBidi" w:hint="cs"/>
          <w:sz w:val="30"/>
          <w:szCs w:val="30"/>
          <w:cs/>
          <w:lang w:val="th-TH"/>
        </w:rPr>
        <w:t>ในกำไรหรือขาดทุน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เมื่อมูลค่าตามบัญชีของสินทรัพย์</w:t>
      </w:r>
      <w:r w:rsidRPr="009E3BC3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หรือมูลค่าตามบัญชีของหน่วยสินทรัพย์ที่ก่อให้เกิดเงินสดสูงกว่ามูลค่าที่จะได้รับคืน </w:t>
      </w:r>
      <w:r w:rsidR="00B633BB" w:rsidRPr="00B633BB">
        <w:rPr>
          <w:rFonts w:asciiTheme="majorBidi" w:hAnsiTheme="majorBidi" w:cs="Angsana New" w:hint="cs"/>
          <w:sz w:val="30"/>
          <w:szCs w:val="30"/>
          <w:cs/>
          <w:lang w:val="th-TH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B633BB" w:rsidRPr="00B633BB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B633BB" w:rsidRPr="00B633BB">
        <w:rPr>
          <w:rFonts w:asciiTheme="majorBidi" w:hAnsiTheme="majorBidi" w:cs="Angsana New" w:hint="cs"/>
          <w:sz w:val="30"/>
          <w:szCs w:val="30"/>
          <w:cs/>
          <w:lang w:val="th-TH"/>
        </w:rPr>
        <w:t>ในกรณีนี้จะรับรู้ในส่วนของผู้ถือหุ้น</w:t>
      </w:r>
    </w:p>
    <w:p w14:paraId="390A97AD" w14:textId="77777777" w:rsidR="005368BD" w:rsidRDefault="005368BD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sectPr w:rsidR="005368BD" w:rsidSect="002A07E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18F01569" w14:textId="39E8F4F8" w:rsidR="00A1424F" w:rsidRPr="009E3BC3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การคำนวณมูลค่าที่คาดว่าจะได้รับคืน</w:t>
      </w:r>
    </w:p>
    <w:p w14:paraId="4D720DB3" w14:textId="77777777" w:rsidR="00A1424F" w:rsidRPr="009E3BC3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B845A7B" w14:textId="6761402F" w:rsidR="00A1424F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มูลค่าที่คาดว่าจะได้รับคืน</w:t>
      </w:r>
      <w:r w:rsidR="00DF33D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</w:t>
      </w:r>
      <w:r w:rsidR="00FD7518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FD751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2DF882C" w14:textId="77777777" w:rsidR="00E453AE" w:rsidRPr="009E3BC3" w:rsidRDefault="00E453AE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D08ECD" w14:textId="02E3C98C" w:rsidR="00FD3ED3" w:rsidRPr="009E3BC3" w:rsidRDefault="00FD3E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การกลับรายการด้อยค่า</w:t>
      </w:r>
    </w:p>
    <w:p w14:paraId="08030A1F" w14:textId="77777777" w:rsidR="00FD3ED3" w:rsidRPr="009E3BC3" w:rsidRDefault="00FD3E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7A7EAD9" w14:textId="34217FB8" w:rsidR="00A84055" w:rsidRDefault="00A84055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ขาดทุนจากการด้อยค่าของสินทรัพย์ที่เคยรับรู้ในงวดก่อน</w:t>
      </w:r>
      <w:r w:rsidR="00622F5D">
        <w:rPr>
          <w:rFonts w:asciiTheme="majorBidi" w:hAnsiTheme="majorBidi" w:cstheme="majorBidi" w:hint="cs"/>
          <w:sz w:val="30"/>
          <w:szCs w:val="30"/>
          <w:cs/>
          <w:lang w:val="th-TH"/>
        </w:rPr>
        <w:t>จะถูกกลับรายการ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42D90D0" w14:textId="77777777" w:rsidR="00123033" w:rsidRDefault="0012303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E894399" w14:textId="26101066" w:rsidR="00B35646" w:rsidRPr="009E3BC3" w:rsidRDefault="00B3564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ผลประโยชน์</w:t>
      </w:r>
      <w:r w:rsidR="00B633B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ของ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พนักงาน</w:t>
      </w:r>
    </w:p>
    <w:p w14:paraId="32F31E1F" w14:textId="77777777" w:rsidR="00B35646" w:rsidRPr="009E3BC3" w:rsidRDefault="00B3564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3D7676D" w14:textId="77777777" w:rsidR="00B35646" w:rsidRPr="009E3BC3" w:rsidRDefault="00E74E98" w:rsidP="00E74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B35646"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โครงการสมทบเงิน</w:t>
      </w:r>
    </w:p>
    <w:p w14:paraId="69A7841B" w14:textId="77777777" w:rsidR="00B35646" w:rsidRPr="009E3BC3" w:rsidRDefault="00B3564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0A3B66" w14:textId="493B4AE5" w:rsidR="000C5232" w:rsidRPr="00E40214" w:rsidRDefault="00971DB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2B4FD86" w14:textId="77777777" w:rsidR="00E40214" w:rsidRPr="00E40214" w:rsidRDefault="00E4021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A95635E" w14:textId="77777777" w:rsidR="00BA3AB4" w:rsidRPr="00E40214" w:rsidRDefault="00BA3AB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E402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โครงการผลประโยชน์ที่กำหนดไว้</w:t>
      </w:r>
    </w:p>
    <w:p w14:paraId="2011C02D" w14:textId="77777777" w:rsidR="00C832F4" w:rsidRPr="00E40214" w:rsidRDefault="00C832F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6678B8A9" w14:textId="2551524C" w:rsidR="00F26384" w:rsidRDefault="00971DB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B633BB">
        <w:rPr>
          <w:rFonts w:asciiTheme="majorBidi" w:hAnsiTheme="majorBidi" w:cs="Angsana New" w:hint="cs"/>
          <w:i/>
          <w:sz w:val="30"/>
          <w:szCs w:val="30"/>
          <w:cs/>
        </w:rPr>
        <w:t xml:space="preserve">  </w:t>
      </w: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</w:t>
      </w:r>
      <w:r w:rsidRPr="00E40214">
        <w:rPr>
          <w:rFonts w:asciiTheme="majorBidi" w:hAnsiTheme="majorBidi" w:cs="Angsana New"/>
          <w:i/>
          <w:sz w:val="30"/>
          <w:szCs w:val="30"/>
          <w:cs/>
        </w:rPr>
        <w:t xml:space="preserve">  </w:t>
      </w: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โดยวิธี</w:t>
      </w:r>
      <w:r w:rsidR="0039318F">
        <w:rPr>
          <w:rFonts w:asciiTheme="majorBidi" w:hAnsiTheme="majorBidi" w:cs="Angsana New"/>
          <w:i/>
          <w:sz w:val="30"/>
          <w:szCs w:val="30"/>
          <w:cs/>
        </w:rPr>
        <w:br/>
      </w: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คิดลดแต่ละหน่วยที่ประมาณการไว้</w:t>
      </w:r>
      <w:r w:rsidRPr="00971DBF">
        <w:rPr>
          <w:rFonts w:asciiTheme="majorBidi" w:hAnsiTheme="majorBidi" w:cs="Angsana New"/>
          <w:i/>
          <w:sz w:val="30"/>
          <w:szCs w:val="30"/>
          <w:cs/>
        </w:rPr>
        <w:t xml:space="preserve">  </w:t>
      </w:r>
    </w:p>
    <w:p w14:paraId="196F80B4" w14:textId="77777777" w:rsidR="00A479B1" w:rsidRPr="009E3BC3" w:rsidRDefault="00A479B1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55FC4A3" w14:textId="77777777" w:rsidR="00123033" w:rsidRDefault="0012303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  <w:sectPr w:rsidR="00123033" w:rsidSect="002A07E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2F8DE51C" w14:textId="63191C4E" w:rsidR="0019311B" w:rsidRPr="009E3BC3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E3BC3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9E3B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E3B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3F27D6" w:rsidRPr="009E3BC3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บริษัทกำหนดดอกเบี้ยจ่ายของ</w:t>
      </w:r>
      <w:r w:rsidRPr="009E3BC3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19B37B0" w14:textId="77777777" w:rsidR="00EA1D76" w:rsidRPr="009E3BC3" w:rsidRDefault="00EA1D7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</w:rPr>
      </w:pPr>
    </w:p>
    <w:p w14:paraId="6AB456F1" w14:textId="77777777" w:rsidR="0019311B" w:rsidRPr="009E3BC3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E3BC3">
        <w:rPr>
          <w:rFonts w:asciiTheme="majorBidi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="003F27D6" w:rsidRPr="009E3BC3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23784D12" w14:textId="77777777" w:rsidR="00CF01D6" w:rsidRPr="009E3BC3" w:rsidRDefault="00CF01D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</w:rPr>
      </w:pPr>
    </w:p>
    <w:p w14:paraId="59316622" w14:textId="77777777" w:rsidR="00D67FD3" w:rsidRPr="009E3BC3" w:rsidRDefault="00D67F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ผลประโยชน์ระยะสั้นของพนักงาน</w:t>
      </w:r>
    </w:p>
    <w:p w14:paraId="572801D7" w14:textId="77777777" w:rsidR="00D67FD3" w:rsidRPr="009E3BC3" w:rsidRDefault="00D67F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  <w:cs/>
        </w:rPr>
      </w:pPr>
    </w:p>
    <w:p w14:paraId="34DB66A1" w14:textId="5607750F" w:rsidR="00D67FD3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E3BC3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E3B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3F27D6" w:rsidRPr="009E3BC3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92682BA" w14:textId="77777777" w:rsidR="00123033" w:rsidRDefault="00123033" w:rsidP="007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070D6906" w14:textId="06FE699E" w:rsidR="007132F9" w:rsidRPr="009E3BC3" w:rsidRDefault="007132F9" w:rsidP="007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14:paraId="2882AFD2" w14:textId="77777777" w:rsidR="007132F9" w:rsidRPr="009E3BC3" w:rsidRDefault="007132F9" w:rsidP="007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  <w:shd w:val="clear" w:color="auto" w:fill="D9D9D9"/>
        </w:rPr>
      </w:pPr>
    </w:p>
    <w:p w14:paraId="389FDE4F" w14:textId="6D645C0B" w:rsidR="007132F9" w:rsidRDefault="00F347B3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มูลค่ายุติธรรมของสิทธิซื้อหุ้น ณ วันที่ให้สิทธิแก่พนักงานรับรู้เป็นค่าใช้จ่ายพนักงานพร้อมๆ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สำหรับคู่ค้าซึ่งให้สิทธิและใช้สิทธิทันที รับรู้เป็นค่าใช้จ่ายทันที</w:t>
      </w:r>
    </w:p>
    <w:p w14:paraId="3E2C0277" w14:textId="39675B6F" w:rsidR="000D431F" w:rsidRDefault="000D431F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70DE9" w14:textId="77777777" w:rsidR="000D431F" w:rsidRPr="009E3BC3" w:rsidRDefault="000D431F" w:rsidP="000D431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58DD540C" w14:textId="77777777" w:rsidR="000D431F" w:rsidRPr="009E3BC3" w:rsidRDefault="000D431F" w:rsidP="000D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  <w:shd w:val="clear" w:color="auto" w:fill="D9D9D9"/>
          <w:cs/>
        </w:rPr>
      </w:pPr>
    </w:p>
    <w:p w14:paraId="3DEE373D" w14:textId="77777777" w:rsidR="000D431F" w:rsidRPr="009E3BC3" w:rsidRDefault="000D431F" w:rsidP="000D431F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D2B80BF" w14:textId="77777777" w:rsidR="000D431F" w:rsidRDefault="000D431F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807EEC" w14:textId="77777777" w:rsidR="001549A8" w:rsidRPr="001549A8" w:rsidRDefault="001549A8" w:rsidP="001549A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1549A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391D976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</w:p>
    <w:p w14:paraId="5D504068" w14:textId="4ABBDE9A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ณ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วันที่วัดมูลค่าในตลาดหลัก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หรือตลาดที่ให้ประโยชน์สูงสุด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(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หากไม่มีตลาดหลัก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)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</w:p>
    <w:p w14:paraId="6AC3CCFD" w14:textId="4DAB04C1" w:rsidR="000E56D4" w:rsidRDefault="000E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/>
          <w:sz w:val="30"/>
          <w:szCs w:val="30"/>
        </w:rPr>
      </w:pPr>
    </w:p>
    <w:p w14:paraId="749C05BC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ดังนี้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</w:p>
    <w:p w14:paraId="2094F8DB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/>
          <w:sz w:val="30"/>
          <w:szCs w:val="30"/>
        </w:rPr>
      </w:pPr>
    </w:p>
    <w:p w14:paraId="0E1BB145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/>
          <w:sz w:val="30"/>
          <w:szCs w:val="30"/>
        </w:rPr>
      </w:pPr>
      <w:r w:rsidRPr="00726807">
        <w:rPr>
          <w:rFonts w:asciiTheme="majorBidi" w:eastAsia="EucrosiaUPCBold" w:hAnsiTheme="majorBidi"/>
          <w:sz w:val="30"/>
          <w:szCs w:val="30"/>
        </w:rPr>
        <w:t>-</w:t>
      </w:r>
      <w:r w:rsidRPr="00726807">
        <w:rPr>
          <w:rFonts w:asciiTheme="majorBidi" w:eastAsia="EucrosiaUPCBold" w:hAnsiTheme="majorBidi"/>
          <w:sz w:val="30"/>
          <w:szCs w:val="30"/>
        </w:rPr>
        <w:tab/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ข้อมูลระดับ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proofErr w:type="gramStart"/>
      <w:r w:rsidRPr="00726807">
        <w:rPr>
          <w:rFonts w:asciiTheme="majorBidi" w:eastAsia="EucrosiaUPCBold" w:hAnsiTheme="majorBidi"/>
          <w:sz w:val="30"/>
          <w:szCs w:val="30"/>
        </w:rPr>
        <w:t>1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5508DC2A" w14:textId="77777777" w:rsidR="009E5FF5" w:rsidRDefault="001549A8" w:rsidP="009E5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/>
          <w:sz w:val="30"/>
          <w:szCs w:val="30"/>
        </w:rPr>
        <w:t>-</w:t>
      </w:r>
      <w:r w:rsidRPr="00726807">
        <w:rPr>
          <w:rFonts w:asciiTheme="majorBidi" w:eastAsia="EucrosiaUPCBold" w:hAnsiTheme="majorBidi"/>
          <w:sz w:val="30"/>
          <w:szCs w:val="30"/>
        </w:rPr>
        <w:tab/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ข้อมูลระดับ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proofErr w:type="gramStart"/>
      <w:r w:rsidRPr="00726807">
        <w:rPr>
          <w:rFonts w:asciiTheme="majorBidi" w:eastAsia="EucrosiaUPCBold" w:hAnsiTheme="majorBidi"/>
          <w:sz w:val="30"/>
          <w:szCs w:val="30"/>
        </w:rPr>
        <w:t>2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proofErr w:type="gramEnd"/>
      <w:r w:rsidR="009E5FF5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นอกเหนือจาก</w:t>
      </w:r>
      <w:r w:rsidR="009E5FF5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 </w:t>
      </w:r>
    </w:p>
    <w:p w14:paraId="716D2C6B" w14:textId="52588E8A" w:rsidR="001549A8" w:rsidRPr="009E5FF5" w:rsidRDefault="009E5FF5" w:rsidP="00D07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  <w:tab w:val="left" w:pos="81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D072CE">
        <w:rPr>
          <w:rFonts w:asciiTheme="majorBidi" w:eastAsia="EucrosiaUPCBold" w:hAnsiTheme="majorBidi" w:hint="cs"/>
          <w:sz w:val="30"/>
          <w:szCs w:val="30"/>
          <w:cs/>
        </w:rPr>
        <w:t xml:space="preserve">  </w:t>
      </w:r>
      <w:r w:rsidR="001549A8" w:rsidRPr="00D072CE">
        <w:rPr>
          <w:rFonts w:ascii="Angsana New" w:eastAsia="EucrosiaUPCBold" w:hAnsi="Angsana New" w:cs="Angsana New" w:hint="cs"/>
          <w:sz w:val="30"/>
          <w:szCs w:val="30"/>
          <w:cs/>
        </w:rPr>
        <w:t>ราคาเสนอ</w:t>
      </w:r>
      <w:r w:rsidR="001549A8"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ซื้อขายซึ่งรวมอยู่ในข้อมูลระดับ</w:t>
      </w:r>
      <w:r w:rsidR="001549A8"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="001549A8" w:rsidRPr="00726807">
        <w:rPr>
          <w:rFonts w:asciiTheme="majorBidi" w:eastAsia="EucrosiaUPCBold" w:hAnsiTheme="majorBidi"/>
          <w:sz w:val="30"/>
          <w:szCs w:val="30"/>
        </w:rPr>
        <w:t>1</w:t>
      </w:r>
    </w:p>
    <w:p w14:paraId="044DEB87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/>
          <w:sz w:val="30"/>
          <w:szCs w:val="30"/>
        </w:rPr>
        <w:t>-</w:t>
      </w:r>
      <w:r w:rsidRPr="00726807">
        <w:rPr>
          <w:rFonts w:asciiTheme="majorBidi" w:eastAsia="EucrosiaUPCBold" w:hAnsiTheme="majorBidi"/>
          <w:sz w:val="30"/>
          <w:szCs w:val="30"/>
        </w:rPr>
        <w:tab/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ข้อมูลระดับ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proofErr w:type="gramStart"/>
      <w:r w:rsidRPr="00726807">
        <w:rPr>
          <w:rFonts w:asciiTheme="majorBidi" w:eastAsia="EucrosiaUPCBold" w:hAnsiTheme="majorBidi"/>
          <w:sz w:val="30"/>
          <w:szCs w:val="30"/>
        </w:rPr>
        <w:t>3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3C5147D3" w14:textId="0571F97C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</w:p>
    <w:p w14:paraId="007CAA58" w14:textId="0C840E7F" w:rsidR="00123033" w:rsidRPr="00123033" w:rsidRDefault="00123033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123033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248A775" w14:textId="77777777" w:rsidR="00123033" w:rsidRPr="00726807" w:rsidRDefault="00123033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</w:p>
    <w:p w14:paraId="153D42D2" w14:textId="3A22FD37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9379D2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155BF5">
        <w:rPr>
          <w:rFonts w:asciiTheme="majorBidi" w:eastAsia="EucrosiaUPCBold" w:hAnsiTheme="majorBidi" w:cs="Angsana New"/>
          <w:sz w:val="30"/>
          <w:szCs w:val="30"/>
          <w:cs/>
        </w:rPr>
        <w:t xml:space="preserve">  </w:t>
      </w:r>
    </w:p>
    <w:p w14:paraId="6ED0E6F3" w14:textId="77777777" w:rsidR="000D431F" w:rsidRPr="00155BF5" w:rsidRDefault="000D431F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/>
          <w:sz w:val="30"/>
          <w:szCs w:val="30"/>
        </w:rPr>
      </w:pPr>
    </w:p>
    <w:p w14:paraId="2E4AD7CA" w14:textId="437D0CD1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ณ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เช่น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หากกลุ่มบริษัทพิจารณาว่ามูลค่ายุติธรรมของเครื่องมือ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      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ทางการเงิน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ณ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ณ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</w:t>
      </w:r>
      <w:r w:rsidR="005F5515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</w:t>
      </w:r>
      <w:r w:rsidR="005F5515" w:rsidRPr="00726807">
        <w:rPr>
          <w:rFonts w:asciiTheme="majorBidi" w:eastAsia="EucrosiaUPCBold" w:hAnsiTheme="majorBidi"/>
          <w:sz w:val="30"/>
          <w:szCs w:val="30"/>
        </w:rPr>
        <w:t>3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35F20F6" w14:textId="77777777" w:rsidR="001549A8" w:rsidRPr="009E3BC3" w:rsidRDefault="001549A8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4FAD68" w14:textId="77777777" w:rsidR="00753F61" w:rsidRDefault="00753F61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sectPr w:rsidR="00753F61" w:rsidSect="002A07E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42A44FA4" w14:textId="263CA341" w:rsidR="00384751" w:rsidRDefault="00384751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รายได้</w:t>
      </w:r>
      <w:r w:rsidR="000D431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3A5E8E7D" w14:textId="588D2E8B" w:rsidR="000D431F" w:rsidRDefault="000D431F" w:rsidP="000D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1196DCC6" w14:textId="7A01CFDB" w:rsidR="000D431F" w:rsidRPr="009E3BC3" w:rsidRDefault="000D431F" w:rsidP="000D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รับรู้รายได้</w:t>
      </w:r>
    </w:p>
    <w:p w14:paraId="349011CF" w14:textId="77777777" w:rsidR="00384751" w:rsidRPr="009E3BC3" w:rsidRDefault="00384751" w:rsidP="00F7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7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1607F3C4" w14:textId="4C0012F5" w:rsidR="00C45C20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0D431F">
        <w:rPr>
          <w:rFonts w:asciiTheme="majorBidi" w:hAnsiTheme="majorBidi" w:cstheme="majorBidi" w:hint="cs"/>
          <w:sz w:val="30"/>
          <w:szCs w:val="30"/>
          <w:cs/>
          <w:lang w:val="th-TH"/>
        </w:rPr>
        <w:t>รายได้ที่รับรู้ไม่รวม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ภาษีมูลค่าเพิ่มและแสดงสุทธิจากส่วนลดการค้าและส่วนลดตามปริมาณ</w:t>
      </w:r>
    </w:p>
    <w:p w14:paraId="461D0B42" w14:textId="490AA441" w:rsidR="000E56D4" w:rsidRDefault="000E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2F615E27" w14:textId="5E956AAC" w:rsidR="00C45C20" w:rsidRPr="009E3BC3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การขายสินค้า</w:t>
      </w:r>
    </w:p>
    <w:p w14:paraId="4565C619" w14:textId="77777777" w:rsidR="00C45C20" w:rsidRPr="009E3BC3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C6D954E" w14:textId="66B7B58F" w:rsidR="00C45C20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รายได้จากการขายสินค้ารับรู้</w:t>
      </w:r>
      <w:r w:rsidR="006561D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ณ วันที่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มีการส่งมอบสินค้าให้กับลูกค้า </w:t>
      </w:r>
    </w:p>
    <w:p w14:paraId="39CCB8FA" w14:textId="77777777" w:rsidR="000E56D4" w:rsidRPr="009E3BC3" w:rsidRDefault="000E56D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637F57" w14:textId="32ACF26F" w:rsidR="007B2448" w:rsidRPr="009E3BC3" w:rsidRDefault="0090509B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6B18DC08" w14:textId="77777777" w:rsidR="007B2448" w:rsidRPr="009E3BC3" w:rsidRDefault="007B2448" w:rsidP="000A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BE1E49" w14:textId="543FCAA4" w:rsidR="005E734A" w:rsidRPr="009E3BC3" w:rsidRDefault="005E734A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ค่าใช้จ่ายภาษีเงินได้</w:t>
      </w:r>
      <w:r w:rsidR="0090509B" w:rsidRPr="009E3BC3">
        <w:rPr>
          <w:rFonts w:asciiTheme="majorBidi" w:hAnsiTheme="majorBidi" w:cstheme="majorBidi"/>
          <w:sz w:val="30"/>
          <w:szCs w:val="30"/>
          <w:cs/>
          <w:lang w:val="th-TH"/>
        </w:rPr>
        <w:t>สำหรับปีประกอบด้วยภาษีเงินได้ของงวดปัจจุบัน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และภาษีเงินได้รอการตัดบัญชี </w:t>
      </w:r>
      <w:r w:rsidR="000D431F">
        <w:rPr>
          <w:rFonts w:asciiTheme="majorBidi" w:hAnsiTheme="majorBidi" w:cstheme="majorBidi" w:hint="cs"/>
          <w:sz w:val="30"/>
          <w:szCs w:val="30"/>
          <w:cs/>
          <w:lang w:val="th-TH"/>
        </w:rPr>
        <w:t>ซึ่ง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รับรู้ในกำไรหรือขาดทุน</w:t>
      </w:r>
      <w:r w:rsidR="000D431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เว้นแต่รายการที่รับรู้โดยตรงในส่วนของผู้ถือหุ้นหรือกำไรขาดทุนเบ็ดเสร็จอื่น</w:t>
      </w:r>
    </w:p>
    <w:p w14:paraId="1F9CA845" w14:textId="77777777" w:rsidR="002D48C1" w:rsidRPr="009E3BC3" w:rsidRDefault="002D48C1" w:rsidP="000A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FE44EB" w14:textId="2E5E5050" w:rsidR="00A57443" w:rsidRDefault="006F30F7" w:rsidP="00C33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E40214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โดยใช้อัตราภาษีที่ประกาศใช้หรือที่คาดว่ามีผลบังคับใช้</w:t>
      </w:r>
      <w:r w:rsidRPr="00E40214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ณ</w:t>
      </w:r>
      <w:r w:rsidRPr="00E40214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วันที่รายงาน</w:t>
      </w:r>
      <w:r w:rsidRPr="00E40214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ตลอดจนการปรับปรุงทางภาษีที่เกี่ยวกับรายการในปีก่อนๆ</w:t>
      </w:r>
    </w:p>
    <w:p w14:paraId="733BD60A" w14:textId="77777777" w:rsidR="006F30F7" w:rsidRPr="00BF402A" w:rsidRDefault="006F30F7" w:rsidP="00C33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A6B780" w14:textId="5471CEBA" w:rsidR="00634330" w:rsidRPr="00BF402A" w:rsidRDefault="00634330" w:rsidP="00BF4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402A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BF402A">
        <w:rPr>
          <w:rFonts w:asciiTheme="majorBidi" w:hAnsiTheme="majorBidi" w:cstheme="majorBidi"/>
          <w:sz w:val="30"/>
          <w:szCs w:val="30"/>
        </w:rPr>
        <w:br/>
      </w:r>
      <w:r w:rsidRPr="00BF402A">
        <w:rPr>
          <w:rFonts w:asciiTheme="majorBidi" w:hAnsiTheme="majorBidi" w:cstheme="majorBidi"/>
          <w:spacing w:val="-6"/>
          <w:sz w:val="30"/>
          <w:szCs w:val="30"/>
          <w:cs/>
        </w:rPr>
        <w:t>ผลแตกต่างชั่วคราว</w:t>
      </w:r>
      <w:r w:rsidR="000D431F" w:rsidRPr="00BF402A">
        <w:rPr>
          <w:rFonts w:asciiTheme="majorBidi" w:hAnsiTheme="majorBidi" w:cstheme="majorBidi" w:hint="cs"/>
          <w:spacing w:val="-6"/>
          <w:sz w:val="30"/>
          <w:szCs w:val="30"/>
          <w:cs/>
        </w:rPr>
        <w:t>สำหรับ</w:t>
      </w:r>
      <w:r w:rsidRPr="00BF402A">
        <w:rPr>
          <w:rFonts w:asciiTheme="majorBidi" w:hAnsiTheme="majorBidi" w:cstheme="majorBidi"/>
          <w:spacing w:val="-6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</w:t>
      </w:r>
      <w:r w:rsidRPr="00BF402A">
        <w:rPr>
          <w:rFonts w:asciiTheme="majorBidi" w:hAnsiTheme="majorBidi" w:cstheme="majorBidi"/>
          <w:sz w:val="30"/>
          <w:szCs w:val="30"/>
          <w:cs/>
        </w:rPr>
        <w:t>ไม่มีผลกระทบต่อกำไรขาดทุนทางบัญชีหรือทางภาษี</w:t>
      </w:r>
      <w:r w:rsidR="00AF4A6D" w:rsidRPr="00BF402A">
        <w:rPr>
          <w:rFonts w:asciiTheme="majorBidi" w:hAnsiTheme="majorBidi" w:cstheme="majorBidi"/>
          <w:sz w:val="30"/>
          <w:szCs w:val="30"/>
          <w:cs/>
        </w:rPr>
        <w:t xml:space="preserve"> และผลแตกต่</w:t>
      </w:r>
      <w:r w:rsidR="001E7473" w:rsidRPr="00BF402A">
        <w:rPr>
          <w:rFonts w:asciiTheme="majorBidi" w:hAnsiTheme="majorBidi" w:cstheme="majorBidi"/>
          <w:sz w:val="30"/>
          <w:szCs w:val="30"/>
          <w:cs/>
        </w:rPr>
        <w:t>างที่เกี่ยวข้องกับเงินลงทุนใน</w:t>
      </w:r>
      <w:r w:rsidR="00525411" w:rsidRPr="00BF402A">
        <w:rPr>
          <w:rFonts w:asciiTheme="majorBidi" w:hAnsiTheme="majorBidi" w:cstheme="majorBidi"/>
          <w:sz w:val="30"/>
          <w:szCs w:val="30"/>
          <w:cs/>
        </w:rPr>
        <w:t>บริษัทย่อยและ</w:t>
      </w:r>
      <w:r w:rsidR="00BF402A" w:rsidRPr="00BF402A">
        <w:rPr>
          <w:rFonts w:asciiTheme="majorBidi" w:hAnsiTheme="majorBidi" w:cstheme="majorBidi"/>
          <w:sz w:val="30"/>
          <w:szCs w:val="30"/>
        </w:rPr>
        <w:br/>
      </w:r>
      <w:r w:rsidR="00AF4A6D" w:rsidRPr="00BF402A">
        <w:rPr>
          <w:rFonts w:asciiTheme="majorBidi" w:hAnsiTheme="majorBidi" w:cstheme="majorBidi"/>
          <w:sz w:val="30"/>
          <w:szCs w:val="30"/>
          <w:cs/>
        </w:rPr>
        <w:t>การ</w:t>
      </w:r>
      <w:r w:rsidR="001E7473" w:rsidRPr="00BF402A">
        <w:rPr>
          <w:rFonts w:asciiTheme="majorBidi" w:hAnsiTheme="majorBidi" w:cstheme="majorBidi"/>
          <w:sz w:val="30"/>
          <w:szCs w:val="30"/>
          <w:cs/>
        </w:rPr>
        <w:t>ร่วมค้า</w:t>
      </w:r>
      <w:r w:rsidR="00AF4A6D" w:rsidRPr="00BF402A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012283F0" w14:textId="77777777" w:rsidR="007052B8" w:rsidRDefault="007052B8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244D4" w14:textId="77777777" w:rsidR="002F183F" w:rsidRDefault="002F183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2F183F" w:rsidSect="002A07E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62529047" w14:textId="67D654DB" w:rsidR="00E37653" w:rsidRPr="009E3BC3" w:rsidRDefault="00E3765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525411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FF2767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บริษัทคาดว่าจะได้รับประโยชน์จากสินทรัพย์หรือจะจ่ายชำระหนี้สินตามมูลค่าตามบัญชี ณ วันสิ้นรอบ</w:t>
      </w:r>
      <w:r w:rsidRPr="0001544F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ระยะเวลารายงาน</w:t>
      </w:r>
      <w:r w:rsidR="006F30F7" w:rsidRPr="0001544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6F30F7" w:rsidRPr="0001544F">
        <w:rPr>
          <w:rFonts w:asciiTheme="majorBidi" w:hAnsiTheme="majorBidi" w:cs="Angsana New" w:hint="cs"/>
          <w:spacing w:val="-2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6F30F7" w:rsidRPr="000154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30F7" w:rsidRPr="0001544F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="006F30F7" w:rsidRPr="000154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30F7" w:rsidRPr="0001544F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วันที่รายงาน</w:t>
      </w:r>
      <w:r w:rsidR="006F30F7" w:rsidRPr="000154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30F7" w:rsidRPr="0001544F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="006F30F7" w:rsidRPr="000154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30F7" w:rsidRPr="0001544F">
        <w:rPr>
          <w:rFonts w:asciiTheme="majorBidi" w:hAnsiTheme="majorBidi" w:cs="Angsana New" w:hint="cs"/>
          <w:spacing w:val="-2"/>
          <w:sz w:val="30"/>
          <w:szCs w:val="30"/>
          <w:cs/>
        </w:rPr>
        <w:t>สินทรัพย์ภาษีเงินได้</w:t>
      </w:r>
      <w:r w:rsidR="006F30F7" w:rsidRPr="00E40214">
        <w:rPr>
          <w:rFonts w:asciiTheme="majorBidi" w:hAnsiTheme="majorBidi" w:cs="Angsana New" w:hint="cs"/>
          <w:sz w:val="30"/>
          <w:szCs w:val="30"/>
          <w:cs/>
        </w:rPr>
        <w:t>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4C99D24" w14:textId="77777777" w:rsidR="000A7D30" w:rsidRPr="009E3BC3" w:rsidRDefault="000A7D3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F33D8" w14:textId="11C01397" w:rsidR="006266CB" w:rsidRDefault="006F30F7" w:rsidP="00F92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x-none" w:eastAsia="x-none"/>
        </w:rPr>
      </w:pPr>
      <w:r w:rsidRPr="00E4021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E4021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สินทรัพย์ภาษีเงินได้รอการตัดบัญชีจะถูกทบทวน</w:t>
      </w:r>
      <w:r w:rsidRPr="00E4021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ณ</w:t>
      </w:r>
      <w:r w:rsidRPr="00E4021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1ACDC62B" w14:textId="23EEB301" w:rsidR="000E56D4" w:rsidRDefault="000E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15D4A5E9" w14:textId="77777777" w:rsidR="009A478F" w:rsidRPr="009E3BC3" w:rsidRDefault="009A478F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กำไรต่อหุ้น</w:t>
      </w:r>
    </w:p>
    <w:p w14:paraId="19ED9737" w14:textId="77777777" w:rsidR="009A478F" w:rsidRPr="009E3BC3" w:rsidRDefault="009A478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7CD97B67" w14:textId="40279224" w:rsidR="00FA4855" w:rsidRPr="00143C47" w:rsidRDefault="006F30F7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F30F7">
        <w:rPr>
          <w:rFonts w:asciiTheme="majorBidi" w:hAnsiTheme="majorBidi" w:cs="Angsana New" w:hint="cs"/>
          <w:sz w:val="30"/>
          <w:szCs w:val="30"/>
          <w:cs/>
          <w:lang w:val="th-TH"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6F30F7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6F30F7">
        <w:rPr>
          <w:rFonts w:asciiTheme="majorBidi" w:hAnsiTheme="majorBidi" w:cs="Angsana New" w:hint="cs"/>
          <w:sz w:val="30"/>
          <w:szCs w:val="30"/>
          <w:cs/>
          <w:lang w:val="th-TH"/>
        </w:rPr>
        <w:t>ด้วยจำนวนหุ้นสามัญ</w:t>
      </w:r>
      <w:r w:rsidR="000D165C">
        <w:rPr>
          <w:rFonts w:asciiTheme="majorBidi" w:hAnsiTheme="majorBidi" w:cs="Angsana New"/>
          <w:sz w:val="30"/>
          <w:szCs w:val="30"/>
          <w:cs/>
          <w:lang w:val="th-TH"/>
        </w:rPr>
        <w:br/>
      </w:r>
      <w:r w:rsidRPr="006F30F7">
        <w:rPr>
          <w:rFonts w:asciiTheme="majorBidi" w:hAnsiTheme="majorBidi" w:cs="Angsana New" w:hint="cs"/>
          <w:sz w:val="30"/>
          <w:szCs w:val="30"/>
          <w:cs/>
          <w:lang w:val="th-TH"/>
        </w:rPr>
        <w:t>ถัวเฉลี่ยถ่วงน้ำหนักที่ออกจำหน่ายระหว่างปี</w:t>
      </w:r>
    </w:p>
    <w:p w14:paraId="7180F2D9" w14:textId="32953A76" w:rsidR="00E40214" w:rsidRDefault="00E40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7AB46FA4" w14:textId="77777777" w:rsidR="00A63707" w:rsidRPr="009E3BC3" w:rsidRDefault="00A63707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772BE115" w14:textId="77777777" w:rsidR="00A63707" w:rsidRPr="006E0AC3" w:rsidRDefault="00A63707" w:rsidP="00FD16F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966E23B" w14:textId="44437DAD" w:rsidR="00E30119" w:rsidRDefault="00E30119" w:rsidP="00BA5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ผลการดำเนินงานของส่วนงานที่รายงานต่อประธานเจ้าหน้าที่บริหาร</w:t>
      </w:r>
      <w:r w:rsidR="003E17CE" w:rsidRPr="009E3BC3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ของกลุ่มบริษัท </w:t>
      </w:r>
      <w:r w:rsidRPr="009E3BC3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C393561" w14:textId="77777777" w:rsidR="0012671E" w:rsidRDefault="0012671E" w:rsidP="00BA5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BD8FA08" w14:textId="77777777" w:rsidR="001C7DF8" w:rsidRPr="009E3BC3" w:rsidRDefault="001C7DF8" w:rsidP="00B1694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B0C30E7" w14:textId="5304F2C1" w:rsidR="000D431F" w:rsidRDefault="000D431F" w:rsidP="000D431F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E1C920" w14:textId="41A77A9C" w:rsidR="000D431F" w:rsidRPr="006E12FF" w:rsidRDefault="000D431F" w:rsidP="006E12F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E12FF">
        <w:rPr>
          <w:rFonts w:asciiTheme="majorBidi" w:hAnsiTheme="majorBidi" w:cstheme="majorBidi" w:hint="cs"/>
          <w:sz w:val="30"/>
          <w:szCs w:val="30"/>
          <w:cs/>
        </w:rPr>
        <w:t>บุคคลหรือกิจการที่เกี่ยวข้องกันหมายถึง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บุคคลหรือกิจการที่มีอำนาจควบคุมหรือควบคุมร่วมกันทั้งทางตรงและทางอ้อม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หรือมีอิทธิพลอย่างมีสาระสำคัญในการตัดสินใจทางการเงินและการบริหารของกลุ่มบริษัท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6E12F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C095C25" w14:textId="77777777" w:rsidR="000D431F" w:rsidRPr="006E0AC3" w:rsidRDefault="000D431F" w:rsidP="000D431F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275DE7" w14:textId="77777777" w:rsidR="0012671E" w:rsidRDefault="0012671E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  <w:sectPr w:rsidR="0012671E" w:rsidSect="002A07E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154EBCDE" w14:textId="1AC4AC6E" w:rsidR="0058651E" w:rsidRDefault="00AF4A6D" w:rsidP="002D508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ความสัมพันธ์ที่มีกับ</w:t>
      </w:r>
      <w:r w:rsidR="009D4989" w:rsidRPr="009E3BC3">
        <w:rPr>
          <w:rFonts w:asciiTheme="majorBidi" w:hAnsiTheme="majorBidi" w:cstheme="majorBidi"/>
          <w:sz w:val="30"/>
          <w:szCs w:val="30"/>
          <w:cs/>
          <w:lang w:val="en-US"/>
        </w:rPr>
        <w:t>การร่วมค้า</w:t>
      </w:r>
      <w:r w:rsidR="006211D3">
        <w:rPr>
          <w:rFonts w:asciiTheme="majorBidi" w:hAnsiTheme="majorBidi" w:cstheme="majorBidi" w:hint="cs"/>
          <w:sz w:val="30"/>
          <w:szCs w:val="30"/>
          <w:cs/>
          <w:lang w:val="en-US"/>
        </w:rPr>
        <w:t>และบริษัทย่อย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ได้เปิดเผยในหมายเหตุประกอบงบการเงิน</w:t>
      </w:r>
      <w:r w:rsidRPr="00184FB7">
        <w:rPr>
          <w:rFonts w:asciiTheme="majorBidi" w:hAnsiTheme="majorBidi" w:cstheme="majorBidi"/>
          <w:sz w:val="30"/>
          <w:szCs w:val="30"/>
          <w:cs/>
          <w:lang w:val="en-US"/>
        </w:rPr>
        <w:t>ข้อ</w:t>
      </w:r>
      <w:r w:rsidRPr="00184F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40214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184F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216D9" w:rsidRPr="00184FB7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8852A1" w:rsidRPr="00184FB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E40214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F216D9" w:rsidRPr="00184F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84FB7">
        <w:rPr>
          <w:rFonts w:asciiTheme="majorBidi" w:hAnsiTheme="majorBidi" w:cstheme="majorBidi" w:hint="cs"/>
          <w:sz w:val="30"/>
          <w:szCs w:val="30"/>
          <w:cs/>
          <w:lang w:val="en-US"/>
        </w:rPr>
        <w:t>สำหรับ</w:t>
      </w:r>
      <w:r w:rsidR="009D7FA6" w:rsidRPr="00184FB7">
        <w:rPr>
          <w:rFonts w:asciiTheme="majorBidi" w:hAnsiTheme="majorBidi" w:cstheme="majorBidi"/>
          <w:sz w:val="30"/>
          <w:szCs w:val="30"/>
          <w:cs/>
          <w:lang w:val="en-US"/>
        </w:rPr>
        <w:t>บุคคล</w:t>
      </w:r>
      <w:r w:rsidR="009D7FA6" w:rsidRPr="009E3BC3">
        <w:rPr>
          <w:rFonts w:asciiTheme="majorBidi" w:hAnsiTheme="majorBidi" w:cstheme="majorBidi"/>
          <w:sz w:val="30"/>
          <w:szCs w:val="30"/>
          <w:cs/>
          <w:lang w:val="en-US"/>
        </w:rPr>
        <w:t>หรือกิจการอื่นที่เกี่ยวข้องกัน</w:t>
      </w:r>
      <w:r w:rsidR="00DE3775">
        <w:rPr>
          <w:rFonts w:asciiTheme="majorBidi" w:hAnsiTheme="majorBidi" w:cstheme="majorBidi" w:hint="cs"/>
          <w:sz w:val="30"/>
          <w:szCs w:val="30"/>
          <w:cs/>
          <w:lang w:val="en-US"/>
        </w:rPr>
        <w:t>ที่มีนัยสำคัญกับกลุ่มบริษัทในระหว่างปีดัง</w:t>
      </w:r>
      <w:r w:rsidR="00F92864">
        <w:rPr>
          <w:rFonts w:asciiTheme="majorBidi" w:hAnsiTheme="majorBidi" w:cstheme="majorBidi" w:hint="cs"/>
          <w:sz w:val="30"/>
          <w:szCs w:val="30"/>
          <w:cs/>
          <w:lang w:val="en-US"/>
        </w:rPr>
        <w:t>ต่อไป</w:t>
      </w:r>
      <w:r w:rsidR="00DE3775">
        <w:rPr>
          <w:rFonts w:asciiTheme="majorBidi" w:hAnsiTheme="majorBidi" w:cstheme="majorBidi" w:hint="cs"/>
          <w:sz w:val="30"/>
          <w:szCs w:val="30"/>
          <w:cs/>
          <w:lang w:val="en-US"/>
        </w:rPr>
        <w:t>นี้</w:t>
      </w:r>
    </w:p>
    <w:p w14:paraId="40F2DA82" w14:textId="77777777" w:rsidR="00956FFA" w:rsidRDefault="00956FFA" w:rsidP="002D508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420"/>
        <w:gridCol w:w="1440"/>
        <w:gridCol w:w="4410"/>
      </w:tblGrid>
      <w:tr w:rsidR="00956FFA" w:rsidRPr="009E3BC3" w14:paraId="32FC7D92" w14:textId="77777777" w:rsidTr="00D612BE">
        <w:trPr>
          <w:trHeight w:val="434"/>
          <w:tblHeader/>
        </w:trPr>
        <w:tc>
          <w:tcPr>
            <w:tcW w:w="3420" w:type="dxa"/>
            <w:shd w:val="clear" w:color="auto" w:fill="auto"/>
          </w:tcPr>
          <w:p w14:paraId="71C846FD" w14:textId="77777777" w:rsidR="00956FFA" w:rsidRPr="009E3BC3" w:rsidRDefault="00956FFA" w:rsidP="00D612BE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14:paraId="2B584C6D" w14:textId="77777777" w:rsidR="00956FFA" w:rsidRPr="009E3BC3" w:rsidRDefault="00956FFA" w:rsidP="00D612BE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ประเทศที่จัดตั้ง</w:t>
            </w:r>
          </w:p>
        </w:tc>
        <w:tc>
          <w:tcPr>
            <w:tcW w:w="4410" w:type="dxa"/>
            <w:shd w:val="clear" w:color="auto" w:fill="auto"/>
          </w:tcPr>
          <w:p w14:paraId="7578B674" w14:textId="77777777" w:rsidR="00956FFA" w:rsidRPr="009E3BC3" w:rsidRDefault="00956FFA" w:rsidP="00D612B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956FFA" w:rsidRPr="009E3BC3" w14:paraId="6075FE4B" w14:textId="77777777" w:rsidTr="00D612BE">
        <w:trPr>
          <w:trHeight w:val="434"/>
          <w:tblHeader/>
        </w:trPr>
        <w:tc>
          <w:tcPr>
            <w:tcW w:w="3420" w:type="dxa"/>
            <w:shd w:val="clear" w:color="auto" w:fill="auto"/>
          </w:tcPr>
          <w:p w14:paraId="1B6A2694" w14:textId="77777777" w:rsidR="00956FFA" w:rsidRPr="009E3BC3" w:rsidRDefault="00956FFA" w:rsidP="00D612BE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256BBC1" w14:textId="77777777" w:rsidR="00956FFA" w:rsidRPr="009E3BC3" w:rsidRDefault="00956FFA" w:rsidP="00D612BE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/สัญชาติ</w:t>
            </w:r>
          </w:p>
        </w:tc>
        <w:tc>
          <w:tcPr>
            <w:tcW w:w="4410" w:type="dxa"/>
            <w:shd w:val="clear" w:color="auto" w:fill="auto"/>
          </w:tcPr>
          <w:p w14:paraId="646DB999" w14:textId="77777777" w:rsidR="00956FFA" w:rsidRPr="009E3BC3" w:rsidRDefault="00956FFA" w:rsidP="00D612B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956FFA" w:rsidRPr="009E3BC3" w14:paraId="626BDF18" w14:textId="77777777" w:rsidTr="00D612BE">
        <w:tc>
          <w:tcPr>
            <w:tcW w:w="3420" w:type="dxa"/>
            <w:shd w:val="clear" w:color="auto" w:fill="auto"/>
          </w:tcPr>
          <w:p w14:paraId="29A969AD" w14:textId="77777777" w:rsidR="00956FFA" w:rsidRPr="009E3BC3" w:rsidRDefault="00956FFA" w:rsidP="00D612BE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นายตัน ภาสกรนที</w:t>
            </w:r>
          </w:p>
        </w:tc>
        <w:tc>
          <w:tcPr>
            <w:tcW w:w="1440" w:type="dxa"/>
            <w:shd w:val="clear" w:color="auto" w:fill="auto"/>
          </w:tcPr>
          <w:p w14:paraId="6347D0EF" w14:textId="77777777" w:rsidR="00956FFA" w:rsidRPr="009E3BC3" w:rsidRDefault="00956FFA" w:rsidP="00D612B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5275EC7" w14:textId="77777777" w:rsidR="00956FFA" w:rsidRPr="009E3BC3" w:rsidRDefault="00956FFA" w:rsidP="00D612BE">
            <w:pPr>
              <w:pStyle w:val="BodyText2"/>
              <w:tabs>
                <w:tab w:val="left" w:pos="540"/>
                <w:tab w:val="left" w:pos="3882"/>
              </w:tabs>
              <w:spacing w:line="260" w:lineRule="atLeas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บุคคลที่มีอำนาจและความรับผิดชอบในการวางแผน สั่งการและควบคุมกิจกรรมต่างๆ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ของกิจการไม่ว่า</w:t>
            </w:r>
            <w:r w:rsidRPr="009E3BC3">
              <w:rPr>
                <w:rFonts w:asciiTheme="majorBidi" w:hAnsiTheme="majorBidi" w:cstheme="majorBidi"/>
                <w:spacing w:val="-10"/>
                <w:sz w:val="30"/>
                <w:szCs w:val="30"/>
                <w:cs/>
                <w:lang w:val="en-US" w:eastAsia="en-US"/>
              </w:rPr>
              <w:t>ทางตรงหรือทางอ้อม ทั้งนี้รวมถึงเป็นผู้ถือหุ้นรายใหญ่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และเป็นกรรมการของบริษัท</w:t>
            </w:r>
          </w:p>
        </w:tc>
      </w:tr>
      <w:tr w:rsidR="00956FFA" w:rsidRPr="009E3BC3" w14:paraId="5BD8154A" w14:textId="77777777" w:rsidTr="00D612BE">
        <w:tc>
          <w:tcPr>
            <w:tcW w:w="3420" w:type="dxa"/>
            <w:shd w:val="clear" w:color="auto" w:fill="auto"/>
          </w:tcPr>
          <w:p w14:paraId="5F5A7DA6" w14:textId="77777777" w:rsidR="00956FFA" w:rsidRPr="009E3BC3" w:rsidRDefault="00956FFA" w:rsidP="00D612BE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นางอิง ภาสกรนที</w:t>
            </w:r>
          </w:p>
        </w:tc>
        <w:tc>
          <w:tcPr>
            <w:tcW w:w="1440" w:type="dxa"/>
            <w:shd w:val="clear" w:color="auto" w:fill="auto"/>
          </w:tcPr>
          <w:p w14:paraId="2D9332A8" w14:textId="77777777" w:rsidR="00956FFA" w:rsidRPr="009E3BC3" w:rsidRDefault="00956FFA" w:rsidP="00D612B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030B1959" w14:textId="77777777" w:rsidR="00956FFA" w:rsidRPr="009E3BC3" w:rsidRDefault="00956FFA" w:rsidP="00D612BE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eastAsia="en-US"/>
              </w:rPr>
              <w:t xml:space="preserve">เป็นผู้ถือหุ้นรายใหญ่ </w:t>
            </w:r>
          </w:p>
        </w:tc>
      </w:tr>
      <w:tr w:rsidR="00956FFA" w:rsidRPr="009E3BC3" w14:paraId="2E30E344" w14:textId="77777777" w:rsidTr="00D612BE">
        <w:tc>
          <w:tcPr>
            <w:tcW w:w="3420" w:type="dxa"/>
            <w:shd w:val="clear" w:color="auto" w:fill="auto"/>
          </w:tcPr>
          <w:p w14:paraId="0BB5AD4D" w14:textId="77777777" w:rsidR="00956FFA" w:rsidRPr="009E3BC3" w:rsidRDefault="00956FFA" w:rsidP="00D612BE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บริษัท ไอ แอม กรีนที จำกัด</w:t>
            </w:r>
          </w:p>
        </w:tc>
        <w:tc>
          <w:tcPr>
            <w:tcW w:w="1440" w:type="dxa"/>
            <w:shd w:val="clear" w:color="auto" w:fill="auto"/>
          </w:tcPr>
          <w:p w14:paraId="53C61F4A" w14:textId="77777777" w:rsidR="00956FFA" w:rsidRPr="009E3BC3" w:rsidRDefault="00956FFA" w:rsidP="00D612B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72AB3C30" w14:textId="77777777" w:rsidR="00956FFA" w:rsidRPr="009E3BC3" w:rsidRDefault="00956FFA" w:rsidP="00D612BE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มีผู้ถือหุ้นร่วมกันและญาติสนิทของกรรมการของบริษัทเป็นกรรมการ</w:t>
            </w:r>
          </w:p>
        </w:tc>
      </w:tr>
      <w:tr w:rsidR="00956FFA" w:rsidRPr="009E3BC3" w14:paraId="59048BE7" w14:textId="77777777" w:rsidTr="00D612BE">
        <w:tc>
          <w:tcPr>
            <w:tcW w:w="3420" w:type="dxa"/>
            <w:shd w:val="clear" w:color="auto" w:fill="auto"/>
          </w:tcPr>
          <w:p w14:paraId="248B7BD9" w14:textId="77777777" w:rsidR="00956FFA" w:rsidRPr="00623248" w:rsidRDefault="00956FFA" w:rsidP="00D612BE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24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บริษัท ทีวัน บิวดิ้ง จำกัด</w:t>
            </w:r>
          </w:p>
        </w:tc>
        <w:tc>
          <w:tcPr>
            <w:tcW w:w="1440" w:type="dxa"/>
            <w:shd w:val="clear" w:color="auto" w:fill="auto"/>
          </w:tcPr>
          <w:p w14:paraId="161B0D00" w14:textId="77777777" w:rsidR="00956FFA" w:rsidRPr="00623248" w:rsidRDefault="00956FFA" w:rsidP="00D612B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24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6CE7252" w14:textId="77777777" w:rsidR="00956FFA" w:rsidRPr="00623248" w:rsidRDefault="00956FFA" w:rsidP="00D612B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24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มีกรรมการและผู้ถือหุ้นร่วมกัน</w:t>
            </w:r>
          </w:p>
        </w:tc>
      </w:tr>
    </w:tbl>
    <w:p w14:paraId="627CBC83" w14:textId="0601B43C" w:rsidR="00E40214" w:rsidRPr="00956FFA" w:rsidRDefault="00E40214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1D65D" w14:textId="32E51C9D" w:rsidR="00E40214" w:rsidRPr="00E40214" w:rsidRDefault="00E40214" w:rsidP="00E40214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40214">
        <w:rPr>
          <w:rFonts w:asciiTheme="majorBidi" w:hAnsiTheme="majorBidi" w:cstheme="majorBidi" w:hint="cs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E40214">
        <w:rPr>
          <w:rFonts w:asciiTheme="majorBidi" w:hAnsiTheme="majorBidi" w:cstheme="majorBidi"/>
          <w:sz w:val="30"/>
          <w:szCs w:val="30"/>
        </w:rPr>
        <w:t xml:space="preserve">31 </w:t>
      </w:r>
      <w:r w:rsidRPr="00E40214">
        <w:rPr>
          <w:rFonts w:asciiTheme="majorBidi" w:hAnsiTheme="majorBidi" w:cstheme="majorBidi" w:hint="cs"/>
          <w:sz w:val="30"/>
          <w:szCs w:val="30"/>
          <w:cs/>
        </w:rPr>
        <w:t>ธันวาคม สรุปได้ดังนี้</w:t>
      </w:r>
    </w:p>
    <w:p w14:paraId="689DCB25" w14:textId="0887361E" w:rsidR="00E40214" w:rsidRPr="00956FFA" w:rsidRDefault="00E40214" w:rsidP="009703BA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2" w:type="dxa"/>
        <w:tblInd w:w="450" w:type="dxa"/>
        <w:tblLook w:val="0000" w:firstRow="0" w:lastRow="0" w:firstColumn="0" w:lastColumn="0" w:noHBand="0" w:noVBand="0"/>
      </w:tblPr>
      <w:tblGrid>
        <w:gridCol w:w="3817"/>
        <w:gridCol w:w="1187"/>
        <w:gridCol w:w="273"/>
        <w:gridCol w:w="1183"/>
        <w:gridCol w:w="273"/>
        <w:gridCol w:w="1182"/>
        <w:gridCol w:w="273"/>
        <w:gridCol w:w="1184"/>
      </w:tblGrid>
      <w:tr w:rsidR="00E40214" w:rsidRPr="009E3BC3" w14:paraId="753597E8" w14:textId="77777777" w:rsidTr="000F7967">
        <w:trPr>
          <w:tblHeader/>
        </w:trPr>
        <w:tc>
          <w:tcPr>
            <w:tcW w:w="3817" w:type="dxa"/>
          </w:tcPr>
          <w:p w14:paraId="4CE7A362" w14:textId="77777777" w:rsidR="00E40214" w:rsidRPr="009E3BC3" w:rsidRDefault="00E40214" w:rsidP="000F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3" w:type="dxa"/>
            <w:gridSpan w:val="3"/>
          </w:tcPr>
          <w:p w14:paraId="6D73C143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0CCA1F4E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</w:tcPr>
          <w:p w14:paraId="411F9F78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3E8D" w:rsidRPr="009E3BC3" w14:paraId="22E38037" w14:textId="77777777" w:rsidTr="000F7967">
        <w:trPr>
          <w:tblHeader/>
        </w:trPr>
        <w:tc>
          <w:tcPr>
            <w:tcW w:w="3817" w:type="dxa"/>
          </w:tcPr>
          <w:p w14:paraId="24118CE7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87" w:type="dxa"/>
          </w:tcPr>
          <w:p w14:paraId="505749DE" w14:textId="72C0246A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3FB99C38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</w:tcPr>
          <w:p w14:paraId="4EAAF0A0" w14:textId="0E4EEE1C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0EDE13A1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78A3B15F" w14:textId="6DF5CBB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3AD877F5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D7EC1F4" w14:textId="3AE4C875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73E8D" w:rsidRPr="009E3BC3" w14:paraId="74ED9555" w14:textId="77777777" w:rsidTr="000F7967">
        <w:trPr>
          <w:tblHeader/>
        </w:trPr>
        <w:tc>
          <w:tcPr>
            <w:tcW w:w="3817" w:type="dxa"/>
          </w:tcPr>
          <w:p w14:paraId="0CBA77E7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55" w:type="dxa"/>
            <w:gridSpan w:val="7"/>
          </w:tcPr>
          <w:p w14:paraId="68969C0D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73E8D" w:rsidRPr="009E3BC3" w14:paraId="0938E457" w14:textId="77777777" w:rsidTr="000F7967">
        <w:tc>
          <w:tcPr>
            <w:tcW w:w="3817" w:type="dxa"/>
          </w:tcPr>
          <w:p w14:paraId="3D5E4966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7" w:type="dxa"/>
          </w:tcPr>
          <w:p w14:paraId="6532AD70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434844B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DC40C95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75239A13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71DAC4F5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70C2E728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02AE8FD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5DE" w:rsidRPr="009E3BC3" w14:paraId="34A6883C" w14:textId="77777777" w:rsidTr="000F7967">
        <w:tc>
          <w:tcPr>
            <w:tcW w:w="3817" w:type="dxa"/>
          </w:tcPr>
          <w:p w14:paraId="669C9A72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87" w:type="dxa"/>
          </w:tcPr>
          <w:p w14:paraId="20DE0284" w14:textId="44E3F2ED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474,730</w:t>
            </w:r>
          </w:p>
        </w:tc>
        <w:tc>
          <w:tcPr>
            <w:tcW w:w="273" w:type="dxa"/>
          </w:tcPr>
          <w:p w14:paraId="001336DB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C2C2C2C" w14:textId="0ABFD6A8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379,709</w:t>
            </w:r>
          </w:p>
        </w:tc>
        <w:tc>
          <w:tcPr>
            <w:tcW w:w="273" w:type="dxa"/>
            <w:shd w:val="clear" w:color="auto" w:fill="auto"/>
          </w:tcPr>
          <w:p w14:paraId="45A7922A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489F3863" w14:textId="748FF275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474,730</w:t>
            </w:r>
          </w:p>
        </w:tc>
        <w:tc>
          <w:tcPr>
            <w:tcW w:w="273" w:type="dxa"/>
            <w:shd w:val="clear" w:color="auto" w:fill="auto"/>
          </w:tcPr>
          <w:p w14:paraId="1F4313B8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B5846F1" w14:textId="72EA9798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379,837</w:t>
            </w:r>
          </w:p>
        </w:tc>
      </w:tr>
      <w:tr w:rsidR="00CC25DE" w:rsidRPr="009E3BC3" w14:paraId="28F1CCAD" w14:textId="77777777" w:rsidTr="000F7967">
        <w:tc>
          <w:tcPr>
            <w:tcW w:w="3817" w:type="dxa"/>
          </w:tcPr>
          <w:p w14:paraId="73C522DC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87" w:type="dxa"/>
          </w:tcPr>
          <w:p w14:paraId="6CD7538C" w14:textId="6479F800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</w:t>
            </w:r>
            <w:r w:rsidR="00106C55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3" w:type="dxa"/>
          </w:tcPr>
          <w:p w14:paraId="1BAD04FE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7A543BD" w14:textId="5301CFEC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16,461</w:t>
            </w:r>
          </w:p>
        </w:tc>
        <w:tc>
          <w:tcPr>
            <w:tcW w:w="273" w:type="dxa"/>
            <w:shd w:val="clear" w:color="auto" w:fill="auto"/>
          </w:tcPr>
          <w:p w14:paraId="7A247DBA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64F84121" w14:textId="1F569BD8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</w:t>
            </w:r>
            <w:r w:rsidR="00106C55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3" w:type="dxa"/>
            <w:shd w:val="clear" w:color="auto" w:fill="auto"/>
          </w:tcPr>
          <w:p w14:paraId="22E772DF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42E8D5C" w14:textId="56E26DFD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16,461</w:t>
            </w:r>
          </w:p>
        </w:tc>
      </w:tr>
      <w:tr w:rsidR="00CC25DE" w:rsidRPr="00557555" w14:paraId="3F22354C" w14:textId="77777777" w:rsidTr="000F7967">
        <w:tc>
          <w:tcPr>
            <w:tcW w:w="3817" w:type="dxa"/>
          </w:tcPr>
          <w:p w14:paraId="5F45E2E9" w14:textId="77777777" w:rsidR="00CC25DE" w:rsidRPr="00557555" w:rsidRDefault="00CC25DE" w:rsidP="00CC25DE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87" w:type="dxa"/>
          </w:tcPr>
          <w:p w14:paraId="171EEB39" w14:textId="77777777" w:rsidR="00CC25DE" w:rsidRPr="00557555" w:rsidRDefault="00CC25DE" w:rsidP="00CC25DE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</w:tcPr>
          <w:p w14:paraId="1832B6BC" w14:textId="77777777" w:rsidR="00CC25DE" w:rsidRPr="00557555" w:rsidRDefault="00CC25DE" w:rsidP="00CC25DE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3" w:type="dxa"/>
            <w:shd w:val="clear" w:color="auto" w:fill="auto"/>
          </w:tcPr>
          <w:p w14:paraId="6C9919A5" w14:textId="77777777" w:rsidR="00CC25DE" w:rsidRPr="00557555" w:rsidRDefault="00CC25DE" w:rsidP="00CC25DE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  <w:shd w:val="clear" w:color="auto" w:fill="auto"/>
          </w:tcPr>
          <w:p w14:paraId="4879B67E" w14:textId="77777777" w:rsidR="00CC25DE" w:rsidRPr="00557555" w:rsidRDefault="00CC25DE" w:rsidP="00CC25DE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auto"/>
          </w:tcPr>
          <w:p w14:paraId="005ADAD1" w14:textId="77777777" w:rsidR="00CC25DE" w:rsidRPr="00557555" w:rsidRDefault="00CC25DE" w:rsidP="00CC25DE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  <w:shd w:val="clear" w:color="auto" w:fill="auto"/>
          </w:tcPr>
          <w:p w14:paraId="38892BA3" w14:textId="77777777" w:rsidR="00CC25DE" w:rsidRPr="00557555" w:rsidRDefault="00CC25DE" w:rsidP="00CC25DE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4" w:type="dxa"/>
            <w:shd w:val="clear" w:color="auto" w:fill="auto"/>
          </w:tcPr>
          <w:p w14:paraId="015BF066" w14:textId="77777777" w:rsidR="00CC25DE" w:rsidRPr="00557555" w:rsidRDefault="00CC25DE" w:rsidP="00CC25DE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C25DE" w:rsidRPr="009E3BC3" w14:paraId="23E99FF1" w14:textId="77777777" w:rsidTr="000F7967">
        <w:tc>
          <w:tcPr>
            <w:tcW w:w="3817" w:type="dxa"/>
          </w:tcPr>
          <w:p w14:paraId="1E637FF3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7" w:type="dxa"/>
          </w:tcPr>
          <w:p w14:paraId="6A305C53" w14:textId="77777777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5C52CE31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</w:tcPr>
          <w:p w14:paraId="6FBD192C" w14:textId="77777777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47B91FD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539C6B0E" w14:textId="77777777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2C3D140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D3F63F0" w14:textId="77777777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5DE" w:rsidRPr="009E3BC3" w14:paraId="423DD5C0" w14:textId="77777777" w:rsidTr="000F7967">
        <w:tc>
          <w:tcPr>
            <w:tcW w:w="3817" w:type="dxa"/>
          </w:tcPr>
          <w:p w14:paraId="54A9AB67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7" w:type="dxa"/>
          </w:tcPr>
          <w:p w14:paraId="0C2179DE" w14:textId="77777777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B4CFF41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3E95700" w14:textId="77777777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9BB748A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772AE4B" w14:textId="77777777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5955D1F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3E223AFD" w14:textId="77777777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5DE" w:rsidRPr="009E3BC3" w14:paraId="7C79B37F" w14:textId="77777777" w:rsidTr="000F7967">
        <w:tc>
          <w:tcPr>
            <w:tcW w:w="3817" w:type="dxa"/>
          </w:tcPr>
          <w:p w14:paraId="593DF86C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87" w:type="dxa"/>
          </w:tcPr>
          <w:p w14:paraId="397020A0" w14:textId="1A338C1C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46,506</w:t>
            </w:r>
          </w:p>
        </w:tc>
        <w:tc>
          <w:tcPr>
            <w:tcW w:w="273" w:type="dxa"/>
          </w:tcPr>
          <w:p w14:paraId="1DA0685A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DD01073" w14:textId="1A0BF8AD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36,876</w:t>
            </w:r>
          </w:p>
        </w:tc>
        <w:tc>
          <w:tcPr>
            <w:tcW w:w="273" w:type="dxa"/>
          </w:tcPr>
          <w:p w14:paraId="2213D7C2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E48E7FE" w14:textId="149995DD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46,506</w:t>
            </w:r>
          </w:p>
        </w:tc>
        <w:tc>
          <w:tcPr>
            <w:tcW w:w="273" w:type="dxa"/>
          </w:tcPr>
          <w:p w14:paraId="7DF8F627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308322C" w14:textId="3D37079E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36,876</w:t>
            </w:r>
          </w:p>
        </w:tc>
      </w:tr>
      <w:tr w:rsidR="00CC25DE" w:rsidRPr="009E3BC3" w14:paraId="0EC572C8" w14:textId="77777777" w:rsidTr="000F7967">
        <w:tc>
          <w:tcPr>
            <w:tcW w:w="3817" w:type="dxa"/>
          </w:tcPr>
          <w:p w14:paraId="63E81675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59B26224" w14:textId="4692DA26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1,128</w:t>
            </w:r>
          </w:p>
        </w:tc>
        <w:tc>
          <w:tcPr>
            <w:tcW w:w="273" w:type="dxa"/>
          </w:tcPr>
          <w:p w14:paraId="2B6BDE8A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64451757" w14:textId="07C07E69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1,335</w:t>
            </w:r>
          </w:p>
        </w:tc>
        <w:tc>
          <w:tcPr>
            <w:tcW w:w="273" w:type="dxa"/>
          </w:tcPr>
          <w:p w14:paraId="499D622F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5CC8F66" w14:textId="6316EB31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1,128</w:t>
            </w:r>
          </w:p>
        </w:tc>
        <w:tc>
          <w:tcPr>
            <w:tcW w:w="273" w:type="dxa"/>
          </w:tcPr>
          <w:p w14:paraId="03A60C3B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42FF48D" w14:textId="4C2666F2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1,335</w:t>
            </w:r>
          </w:p>
        </w:tc>
      </w:tr>
      <w:tr w:rsidR="00CC25DE" w:rsidRPr="009E3BC3" w14:paraId="24545265" w14:textId="77777777" w:rsidTr="000F7967">
        <w:tc>
          <w:tcPr>
            <w:tcW w:w="3817" w:type="dxa"/>
          </w:tcPr>
          <w:p w14:paraId="47D126EA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3DCECB0E" w14:textId="0AC7C4B1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47,634</w:t>
            </w:r>
          </w:p>
        </w:tc>
        <w:tc>
          <w:tcPr>
            <w:tcW w:w="273" w:type="dxa"/>
          </w:tcPr>
          <w:p w14:paraId="4150AF14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4F5967AF" w14:textId="63581835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38,211</w:t>
            </w:r>
          </w:p>
        </w:tc>
        <w:tc>
          <w:tcPr>
            <w:tcW w:w="273" w:type="dxa"/>
          </w:tcPr>
          <w:p w14:paraId="33EB811D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6CC4F586" w14:textId="0149A194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47,634</w:t>
            </w:r>
          </w:p>
        </w:tc>
        <w:tc>
          <w:tcPr>
            <w:tcW w:w="273" w:type="dxa"/>
          </w:tcPr>
          <w:p w14:paraId="5B0BF42A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74A2CB0B" w14:textId="032B1AA5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38,211</w:t>
            </w:r>
          </w:p>
        </w:tc>
      </w:tr>
    </w:tbl>
    <w:p w14:paraId="4D5C3520" w14:textId="3FB572C3" w:rsidR="000E56D4" w:rsidRDefault="000E56D4" w:rsidP="00763D80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006BE5" w14:textId="3E380DDA" w:rsidR="00956FFA" w:rsidRDefault="00956FFA" w:rsidP="00763D80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783FFC" w14:textId="2B3B6D95" w:rsidR="00956FFA" w:rsidRDefault="00956FFA" w:rsidP="00763D80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6A72A3" w14:textId="5524DF6E" w:rsidR="00956FFA" w:rsidRDefault="00956FFA" w:rsidP="00956FFA">
      <w:pPr>
        <w:pStyle w:val="BodyText2"/>
        <w:tabs>
          <w:tab w:val="left" w:pos="547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9C6F82" w14:textId="77777777" w:rsidR="00984C06" w:rsidRDefault="00984C06" w:rsidP="00956FFA">
      <w:pPr>
        <w:pStyle w:val="BodyText2"/>
        <w:tabs>
          <w:tab w:val="left" w:pos="547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E87A7C" w14:textId="7C7C0506" w:rsidR="005D51CD" w:rsidRDefault="00AE4BB6" w:rsidP="00763D80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ย</w:t>
      </w:r>
      <w:r w:rsidR="005D51CD" w:rsidRPr="009E3BC3">
        <w:rPr>
          <w:rFonts w:asciiTheme="majorBidi" w:hAnsiTheme="majorBidi" w:cstheme="majorBidi"/>
          <w:sz w:val="30"/>
          <w:szCs w:val="30"/>
          <w:cs/>
        </w:rPr>
        <w:t xml:space="preserve">อดคงเหลือกับบุคคลหรือกิจการที่เกี่ยวข้องกัน ณ 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5D51CD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5D51CD" w:rsidRPr="009E3BC3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77AFBDE3" w14:textId="77777777" w:rsidR="00AA0B1E" w:rsidRPr="00956FFA" w:rsidRDefault="00AA0B1E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B36F2A" w:rsidRPr="009E3BC3" w14:paraId="30A0674E" w14:textId="77777777" w:rsidTr="003F54B1">
        <w:tc>
          <w:tcPr>
            <w:tcW w:w="3780" w:type="dxa"/>
          </w:tcPr>
          <w:p w14:paraId="2C149B50" w14:textId="77777777" w:rsidR="00B36F2A" w:rsidRPr="009E3BC3" w:rsidRDefault="00E5728A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10" w:type="dxa"/>
            <w:gridSpan w:val="3"/>
          </w:tcPr>
          <w:p w14:paraId="2D970AA1" w14:textId="77777777" w:rsidR="00B36F2A" w:rsidRPr="009E3BC3" w:rsidRDefault="00B36F2A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7F8FAB" w14:textId="77777777" w:rsidR="00B36F2A" w:rsidRPr="009E3BC3" w:rsidRDefault="00B36F2A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6B74A0B" w14:textId="77777777" w:rsidR="00B36F2A" w:rsidRPr="009E3BC3" w:rsidRDefault="00B36F2A" w:rsidP="005575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3E8D" w:rsidRPr="009E3BC3" w14:paraId="1E30C927" w14:textId="77777777" w:rsidTr="003F54B1">
        <w:tc>
          <w:tcPr>
            <w:tcW w:w="3780" w:type="dxa"/>
          </w:tcPr>
          <w:p w14:paraId="14A7F6FA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BA8DEB" w14:textId="56F84193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1E33395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3EB258" w14:textId="35773208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4CC44B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13417F" w14:textId="4B054C28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DC46D37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9ECD25" w14:textId="423107B5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73E8D" w:rsidRPr="009E3BC3" w14:paraId="0E1179D4" w14:textId="77777777" w:rsidTr="003F54B1">
        <w:tc>
          <w:tcPr>
            <w:tcW w:w="3780" w:type="dxa"/>
          </w:tcPr>
          <w:p w14:paraId="50A1A64C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475963C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C25DE" w:rsidRPr="009E3BC3" w14:paraId="3261B6E4" w14:textId="77777777" w:rsidTr="000C3FA8">
        <w:tc>
          <w:tcPr>
            <w:tcW w:w="3780" w:type="dxa"/>
          </w:tcPr>
          <w:p w14:paraId="4F7B816C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020EA0B" w14:textId="10DA4D27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BF91B9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4624FF" w14:textId="5856F0F5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062CB8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EE5FC4" w14:textId="53D6BA5E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72,36</w:t>
            </w:r>
            <w:r w:rsidR="00D543D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5DCC2A2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3B849" w14:textId="2B5C1D19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71,521</w:t>
            </w:r>
          </w:p>
        </w:tc>
      </w:tr>
      <w:tr w:rsidR="00CC25DE" w:rsidRPr="009E3BC3" w14:paraId="6D329BAC" w14:textId="77777777" w:rsidTr="000C3FA8">
        <w:tc>
          <w:tcPr>
            <w:tcW w:w="3780" w:type="dxa"/>
          </w:tcPr>
          <w:p w14:paraId="69B211A8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5C4926" w14:textId="21CE7BF4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71,348</w:t>
            </w:r>
          </w:p>
        </w:tc>
        <w:tc>
          <w:tcPr>
            <w:tcW w:w="270" w:type="dxa"/>
          </w:tcPr>
          <w:p w14:paraId="426F1EF5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036310" w14:textId="756254B8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67,390</w:t>
            </w:r>
          </w:p>
        </w:tc>
        <w:tc>
          <w:tcPr>
            <w:tcW w:w="270" w:type="dxa"/>
          </w:tcPr>
          <w:p w14:paraId="68FC3048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D52155" w14:textId="6BB53311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71,348</w:t>
            </w:r>
          </w:p>
        </w:tc>
        <w:tc>
          <w:tcPr>
            <w:tcW w:w="270" w:type="dxa"/>
          </w:tcPr>
          <w:p w14:paraId="646C9849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1B23A1" w14:textId="14278791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67,390</w:t>
            </w:r>
          </w:p>
        </w:tc>
      </w:tr>
      <w:tr w:rsidR="00CC25DE" w:rsidRPr="009E3BC3" w14:paraId="41537997" w14:textId="77777777" w:rsidTr="00B60386">
        <w:tc>
          <w:tcPr>
            <w:tcW w:w="3780" w:type="dxa"/>
          </w:tcPr>
          <w:p w14:paraId="498AFA90" w14:textId="04200CB3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BB417F" w14:textId="09760E9E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70" w:type="dxa"/>
          </w:tcPr>
          <w:p w14:paraId="71CCA782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432887" w14:textId="6E122AE1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67,390</w:t>
            </w:r>
          </w:p>
        </w:tc>
        <w:tc>
          <w:tcPr>
            <w:tcW w:w="270" w:type="dxa"/>
          </w:tcPr>
          <w:p w14:paraId="52769816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B5640D" w14:textId="1653C215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143,71</w:t>
            </w:r>
            <w:r w:rsidR="00D543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CC1B52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40CF0A" w14:textId="50C17AA1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138,911</w:t>
            </w:r>
          </w:p>
        </w:tc>
      </w:tr>
      <w:tr w:rsidR="00CC25DE" w:rsidRPr="009E3BC3" w14:paraId="37E77BF5" w14:textId="77777777" w:rsidTr="00B6539D">
        <w:tc>
          <w:tcPr>
            <w:tcW w:w="3780" w:type="dxa"/>
          </w:tcPr>
          <w:p w14:paraId="235FC67F" w14:textId="382AD629" w:rsidR="00CC25DE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0"/>
              <w:rPr>
                <w:rFonts w:asciiTheme="majorBidi" w:hAnsiTheme="majorBidi" w:cs="Angsana New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</w:p>
          <w:p w14:paraId="3A6C7038" w14:textId="426D9E65" w:rsidR="00CC25DE" w:rsidRPr="00AB68F4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34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="0038613E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B99A4D" w14:textId="77777777" w:rsidR="00B80BD7" w:rsidRDefault="00B80BD7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19F06E" w14:textId="08CA58B4" w:rsidR="00CC25DE" w:rsidRPr="009E3BC3" w:rsidRDefault="00B80BD7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298EDE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E0EF08" w14:textId="77777777" w:rsidR="00CC25DE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5AAB7F" w14:textId="7D3ECE49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2009A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289298" w14:textId="77777777" w:rsidR="00CC25DE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8DE924" w14:textId="67BAF0D2" w:rsidR="00B80BD7" w:rsidRPr="009E3BC3" w:rsidRDefault="00B80BD7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(72,36</w:t>
            </w:r>
            <w:r w:rsidR="00D543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35D1B6" w14:textId="77777777" w:rsidR="00CC25DE" w:rsidRPr="009E3BC3" w:rsidRDefault="00CC25DE" w:rsidP="00CC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1ACA23" w14:textId="77777777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BAFF79" w14:textId="53C977DB" w:rsidR="00CC25DE" w:rsidRPr="009E3BC3" w:rsidRDefault="00CC25DE" w:rsidP="00CC25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521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0BD7" w:rsidRPr="009E3BC3" w14:paraId="36059538" w14:textId="77777777" w:rsidTr="002C494F">
        <w:tc>
          <w:tcPr>
            <w:tcW w:w="3780" w:type="dxa"/>
          </w:tcPr>
          <w:p w14:paraId="468B25EB" w14:textId="77777777" w:rsidR="00B80BD7" w:rsidRPr="009E3BC3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3A7FE3" w14:textId="7B93B0DE" w:rsidR="00B80BD7" w:rsidRPr="009E3BC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70" w:type="dxa"/>
          </w:tcPr>
          <w:p w14:paraId="5649074C" w14:textId="77777777" w:rsidR="00B80BD7" w:rsidRPr="009E3BC3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A9D4A9" w14:textId="37727288" w:rsidR="00B80BD7" w:rsidRPr="009E3BC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67,390</w:t>
            </w:r>
          </w:p>
        </w:tc>
        <w:tc>
          <w:tcPr>
            <w:tcW w:w="270" w:type="dxa"/>
          </w:tcPr>
          <w:p w14:paraId="7050405E" w14:textId="77777777" w:rsidR="00B80BD7" w:rsidRPr="009E3BC3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C24258" w14:textId="3CA09CDB" w:rsidR="00B80BD7" w:rsidRPr="009E3BC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70" w:type="dxa"/>
          </w:tcPr>
          <w:p w14:paraId="24780EE6" w14:textId="77777777" w:rsidR="00B80BD7" w:rsidRPr="009E3BC3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E05ABB" w14:textId="50287A95" w:rsidR="00B80BD7" w:rsidRPr="009E3BC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67,390</w:t>
            </w:r>
          </w:p>
        </w:tc>
      </w:tr>
    </w:tbl>
    <w:p w14:paraId="4674EEF2" w14:textId="77777777" w:rsidR="000B2497" w:rsidRDefault="000B2497">
      <w:pPr>
        <w:rPr>
          <w:rFonts w:cstheme="minorBidi"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CF4B04" w:rsidRPr="009E3BC3" w14:paraId="68A150E8" w14:textId="77777777" w:rsidTr="003F54B1">
        <w:tc>
          <w:tcPr>
            <w:tcW w:w="3780" w:type="dxa"/>
          </w:tcPr>
          <w:p w14:paraId="436878AC" w14:textId="5A1E7C90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610" w:type="dxa"/>
            <w:gridSpan w:val="3"/>
          </w:tcPr>
          <w:p w14:paraId="19EA4583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798310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FA5D9CD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3E8D" w:rsidRPr="009E3BC3" w14:paraId="3D63B77F" w14:textId="77777777" w:rsidTr="003F54B1">
        <w:tc>
          <w:tcPr>
            <w:tcW w:w="3780" w:type="dxa"/>
          </w:tcPr>
          <w:p w14:paraId="0FA9C068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470D60" w14:textId="4FB1CA63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6D9138A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CF4BC1" w14:textId="1ABFDF94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B9A14EA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211AC5" w14:textId="3187411F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E0CAF2B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A8AF8F" w14:textId="45CE2A9E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73E8D" w:rsidRPr="009E3BC3" w14:paraId="4724C20B" w14:textId="77777777" w:rsidTr="003F54B1">
        <w:tc>
          <w:tcPr>
            <w:tcW w:w="3780" w:type="dxa"/>
          </w:tcPr>
          <w:p w14:paraId="358365F8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CEBA4FA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0BD7" w:rsidRPr="009E3BC3" w14:paraId="15E206E0" w14:textId="77777777" w:rsidTr="003F54B1">
        <w:tc>
          <w:tcPr>
            <w:tcW w:w="3780" w:type="dxa"/>
          </w:tcPr>
          <w:p w14:paraId="6834F4D0" w14:textId="77777777" w:rsidR="00B80BD7" w:rsidRPr="009E3BC3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2A0C114" w14:textId="047EC525" w:rsidR="00B80BD7" w:rsidRPr="009E3BC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1BFD38" w14:textId="77777777" w:rsidR="00B80BD7" w:rsidRPr="009E3BC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CE4F31" w14:textId="3BE17A98" w:rsidR="00B80BD7" w:rsidRPr="009E3BC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C102C2" w14:textId="77777777" w:rsidR="00B80BD7" w:rsidRPr="009E3BC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93C542" w14:textId="3B8448A7" w:rsidR="00B80BD7" w:rsidRPr="009E3BC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  <w:tc>
          <w:tcPr>
            <w:tcW w:w="270" w:type="dxa"/>
          </w:tcPr>
          <w:p w14:paraId="70036DAF" w14:textId="77777777" w:rsidR="00B80BD7" w:rsidRPr="009E3BC3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3C464" w14:textId="21DCA988" w:rsidR="00B80BD7" w:rsidRPr="009E3BC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</w:tr>
      <w:tr w:rsidR="00B80BD7" w:rsidRPr="009E3BC3" w14:paraId="185C6FE6" w14:textId="77777777" w:rsidTr="002C494F">
        <w:tc>
          <w:tcPr>
            <w:tcW w:w="3780" w:type="dxa"/>
          </w:tcPr>
          <w:p w14:paraId="0F33EC43" w14:textId="77777777" w:rsidR="0038613E" w:rsidRDefault="0038613E" w:rsidP="0038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0"/>
              <w:rPr>
                <w:rFonts w:asciiTheme="majorBidi" w:hAnsiTheme="majorBidi" w:cs="Angsana New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</w:p>
          <w:p w14:paraId="158820EC" w14:textId="55FB819B" w:rsidR="00B80BD7" w:rsidRPr="00257FBA" w:rsidRDefault="0038613E" w:rsidP="0038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5DC940" w14:textId="77777777" w:rsidR="00B80BD7" w:rsidRPr="00257FBA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63B63C" w14:textId="3EFE678E" w:rsidR="00B80BD7" w:rsidRPr="00257FBA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52CD9F" w14:textId="77777777" w:rsidR="00B80BD7" w:rsidRPr="00257FBA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2C762E" w14:textId="77777777" w:rsidR="00B80BD7" w:rsidRPr="00257FBA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0CDF3D" w14:textId="3EBEAB03" w:rsidR="00B80BD7" w:rsidRPr="00257FBA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DD1381" w14:textId="77777777" w:rsidR="00B80BD7" w:rsidRPr="00257FBA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E409A1" w14:textId="77777777" w:rsidR="00B80BD7" w:rsidRPr="00257FBA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422EBB" w14:textId="335252F6" w:rsidR="00B80BD7" w:rsidRPr="00257FBA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(2,400)</w:t>
            </w:r>
          </w:p>
        </w:tc>
        <w:tc>
          <w:tcPr>
            <w:tcW w:w="270" w:type="dxa"/>
            <w:shd w:val="clear" w:color="auto" w:fill="auto"/>
          </w:tcPr>
          <w:p w14:paraId="570780DE" w14:textId="77777777" w:rsidR="00B80BD7" w:rsidRPr="00257FBA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E2F3C1" w14:textId="77777777" w:rsidR="00B80BD7" w:rsidRPr="00257FBA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58EBD7" w14:textId="1EAE36D7" w:rsidR="00B80BD7" w:rsidRPr="00257FBA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(2,400)</w:t>
            </w:r>
          </w:p>
        </w:tc>
      </w:tr>
      <w:tr w:rsidR="00B80BD7" w:rsidRPr="009E3BC3" w14:paraId="1AFD23ED" w14:textId="77777777" w:rsidTr="002C494F">
        <w:tc>
          <w:tcPr>
            <w:tcW w:w="3780" w:type="dxa"/>
          </w:tcPr>
          <w:p w14:paraId="5F315554" w14:textId="77777777" w:rsidR="00B80BD7" w:rsidRPr="009E3BC3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35674" w14:textId="40D77B1E" w:rsidR="00B80BD7" w:rsidRPr="009E3BC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3858F0" w14:textId="77777777" w:rsidR="00B80BD7" w:rsidRPr="002C494F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B8BCE4" w14:textId="045A657C" w:rsidR="00B80BD7" w:rsidRPr="009E3BC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334F2C" w14:textId="77777777" w:rsidR="00B80BD7" w:rsidRPr="002C494F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10462" w14:textId="7845694D" w:rsidR="00B80BD7" w:rsidRPr="009E3BC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C1DC53" w14:textId="77777777" w:rsidR="00B80BD7" w:rsidRPr="002C494F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2E22E3" w14:textId="25DFD513" w:rsidR="00B80BD7" w:rsidRPr="009E3BC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D708C12" w14:textId="1C4F53CC" w:rsidR="00C33542" w:rsidRPr="00956FFA" w:rsidRDefault="00C33542" w:rsidP="00B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0F7967" w:rsidRPr="009E3BC3" w14:paraId="6ED7F540" w14:textId="77777777" w:rsidTr="000F7967">
        <w:tc>
          <w:tcPr>
            <w:tcW w:w="3780" w:type="dxa"/>
          </w:tcPr>
          <w:p w14:paraId="5F47E475" w14:textId="77777777" w:rsidR="00DA1FF5" w:rsidRDefault="000F7967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กลับรายการค่าเผื่อ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ผลขาดทุนด้านเครดิตที่</w:t>
            </w:r>
          </w:p>
          <w:p w14:paraId="1DF9048C" w14:textId="2AF58BDD" w:rsidR="000F7967" w:rsidRPr="009E3BC3" w:rsidRDefault="00DA1FF5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0F79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610" w:type="dxa"/>
            <w:gridSpan w:val="3"/>
          </w:tcPr>
          <w:p w14:paraId="64B81B5F" w14:textId="77777777" w:rsidR="000F7967" w:rsidRDefault="000F7967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302195" w14:textId="519538FD" w:rsidR="000F7967" w:rsidRPr="000F7967" w:rsidRDefault="000F7967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855035" w14:textId="77777777" w:rsidR="000F7967" w:rsidRPr="009E3BC3" w:rsidRDefault="000F7967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3BF052C" w14:textId="77777777" w:rsidR="000F7967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F62DD7D" w14:textId="05FF0713" w:rsidR="000F7967" w:rsidRPr="000F7967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3E8D" w:rsidRPr="009E3BC3" w14:paraId="3CF95CD3" w14:textId="77777777" w:rsidTr="00483569">
        <w:tc>
          <w:tcPr>
            <w:tcW w:w="3780" w:type="dxa"/>
          </w:tcPr>
          <w:p w14:paraId="6DE88737" w14:textId="7C58D1C4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0C9849A3" w14:textId="27830405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94DA10B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2810FE" w14:textId="2E2348C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620ACA1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8B537B" w14:textId="482D651E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20EA253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7621BE" w14:textId="0C4B79E4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73E8D" w:rsidRPr="009E3BC3" w14:paraId="3729A5FF" w14:textId="77777777" w:rsidTr="00483569">
        <w:tc>
          <w:tcPr>
            <w:tcW w:w="3780" w:type="dxa"/>
          </w:tcPr>
          <w:p w14:paraId="456AEC95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202F97B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0BD7" w:rsidRPr="009E3BC3" w14:paraId="10517933" w14:textId="77777777" w:rsidTr="0018010E">
        <w:tc>
          <w:tcPr>
            <w:tcW w:w="3780" w:type="dxa"/>
          </w:tcPr>
          <w:p w14:paraId="53D1F7F5" w14:textId="68980573" w:rsidR="00B80BD7" w:rsidRPr="009E3BC3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922676B" w14:textId="0E793147" w:rsidR="00B80BD7" w:rsidRPr="009E3BC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63F8C" w14:textId="77777777" w:rsidR="00B80BD7" w:rsidRPr="009E3BC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20C93B" w14:textId="4F1DF040" w:rsidR="00B80BD7" w:rsidRPr="009E3BC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D4C184" w14:textId="77777777" w:rsidR="00B80BD7" w:rsidRPr="009E3BC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1099B4" w14:textId="10680003" w:rsidR="00B80BD7" w:rsidRPr="009E3BC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D543D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7E5636F" w14:textId="77777777" w:rsidR="00B80BD7" w:rsidRPr="009E3BC3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247963" w14:textId="0148933F" w:rsidR="00B80BD7" w:rsidRPr="009E3BC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(4,167)</w:t>
            </w:r>
          </w:p>
        </w:tc>
      </w:tr>
      <w:tr w:rsidR="0018010E" w:rsidRPr="009E3BC3" w14:paraId="607C71AD" w14:textId="77777777" w:rsidTr="0018010E">
        <w:tc>
          <w:tcPr>
            <w:tcW w:w="3780" w:type="dxa"/>
          </w:tcPr>
          <w:p w14:paraId="392D22ED" w14:textId="6C05B294" w:rsidR="0018010E" w:rsidRPr="0018010E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010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A1B83D" w14:textId="08B508F7" w:rsidR="0018010E" w:rsidRPr="0018010E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25C358" w14:textId="77777777" w:rsidR="0018010E" w:rsidRPr="0018010E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C3CFE0" w14:textId="242591B9" w:rsidR="0018010E" w:rsidRPr="0018010E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0A9418" w14:textId="77777777" w:rsidR="0018010E" w:rsidRPr="0018010E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E0671C" w14:textId="12A5E053" w:rsidR="0018010E" w:rsidRPr="0018010E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01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E089E4" w14:textId="77777777" w:rsidR="0018010E" w:rsidRPr="0018010E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16DF2C" w14:textId="6EA66647" w:rsidR="0018010E" w:rsidRPr="0018010E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010E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</w:tr>
      <w:tr w:rsidR="0018010E" w:rsidRPr="009E3BC3" w14:paraId="2D64F996" w14:textId="77777777" w:rsidTr="0018010E">
        <w:tc>
          <w:tcPr>
            <w:tcW w:w="3780" w:type="dxa"/>
          </w:tcPr>
          <w:p w14:paraId="5721D428" w14:textId="7B734B5E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4DCF8" w14:textId="39B9F86F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DF926" w14:textId="77777777" w:rsidR="0018010E" w:rsidRPr="002C494F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BC0597" w14:textId="7D275719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2F4314" w14:textId="77777777" w:rsidR="0018010E" w:rsidRPr="002C494F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D2C35" w14:textId="1902525A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70" w:type="dxa"/>
            <w:shd w:val="clear" w:color="auto" w:fill="auto"/>
          </w:tcPr>
          <w:p w14:paraId="5A05D434" w14:textId="77777777" w:rsidR="0018010E" w:rsidRPr="002C494F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AABEC3" w14:textId="2912394D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(1,767)</w:t>
            </w:r>
          </w:p>
        </w:tc>
      </w:tr>
      <w:tr w:rsidR="0018010E" w:rsidRPr="009E3BC3" w14:paraId="0F98FECA" w14:textId="77777777" w:rsidTr="000F7967">
        <w:tc>
          <w:tcPr>
            <w:tcW w:w="3780" w:type="dxa"/>
          </w:tcPr>
          <w:p w14:paraId="0A5D9CF4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5AE673" w14:textId="77777777" w:rsidR="0018010E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7B140" w14:textId="77777777" w:rsidR="0018010E" w:rsidRPr="002C494F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67DE88" w14:textId="77777777" w:rsidR="0018010E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0F207" w14:textId="77777777" w:rsidR="0018010E" w:rsidRPr="002C494F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0E1E298" w14:textId="77777777" w:rsidR="0018010E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BE91D9" w14:textId="77777777" w:rsidR="0018010E" w:rsidRPr="002C494F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EE0740" w14:textId="77777777" w:rsidR="0018010E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010E" w:rsidRPr="009E3BC3" w14:paraId="372ABB08" w14:textId="77777777" w:rsidTr="0043556D">
        <w:tc>
          <w:tcPr>
            <w:tcW w:w="3780" w:type="dxa"/>
          </w:tcPr>
          <w:p w14:paraId="5C2025AA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610" w:type="dxa"/>
            <w:gridSpan w:val="3"/>
          </w:tcPr>
          <w:p w14:paraId="5851D096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BBDE90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3560C83" w14:textId="77777777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10E" w:rsidRPr="009E3BC3" w14:paraId="3FEE9D84" w14:textId="77777777" w:rsidTr="0043556D">
        <w:tc>
          <w:tcPr>
            <w:tcW w:w="3780" w:type="dxa"/>
          </w:tcPr>
          <w:p w14:paraId="7D55F9A5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5723AD" w14:textId="78980DB1" w:rsidR="0018010E" w:rsidRPr="009E3BC3" w:rsidRDefault="0018010E" w:rsidP="0018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00A40D" w14:textId="77777777" w:rsidR="0018010E" w:rsidRPr="009E3BC3" w:rsidRDefault="0018010E" w:rsidP="0018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A25866" w14:textId="790D989C" w:rsidR="0018010E" w:rsidRPr="009E3BC3" w:rsidRDefault="0018010E" w:rsidP="0018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25F414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1197DB" w14:textId="586D336F" w:rsidR="0018010E" w:rsidRPr="009E3BC3" w:rsidRDefault="0018010E" w:rsidP="0018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AFB784F" w14:textId="77777777" w:rsidR="0018010E" w:rsidRPr="009E3BC3" w:rsidRDefault="0018010E" w:rsidP="0018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436109" w14:textId="70AEBBBE" w:rsidR="0018010E" w:rsidRPr="009E3BC3" w:rsidRDefault="0018010E" w:rsidP="0018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8010E" w:rsidRPr="009E3BC3" w14:paraId="516B90EA" w14:textId="77777777" w:rsidTr="0043556D">
        <w:tc>
          <w:tcPr>
            <w:tcW w:w="3780" w:type="dxa"/>
          </w:tcPr>
          <w:p w14:paraId="401DA58C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C64C878" w14:textId="77777777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8010E" w:rsidRPr="009E3BC3" w14:paraId="5B55278E" w14:textId="77777777" w:rsidTr="0043556D">
        <w:tc>
          <w:tcPr>
            <w:tcW w:w="3780" w:type="dxa"/>
          </w:tcPr>
          <w:p w14:paraId="26A33B60" w14:textId="5AE3DC26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38613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298799" w14:textId="6BB99DBC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2,546</w:t>
            </w:r>
          </w:p>
        </w:tc>
        <w:tc>
          <w:tcPr>
            <w:tcW w:w="270" w:type="dxa"/>
          </w:tcPr>
          <w:p w14:paraId="5743DB7C" w14:textId="77777777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481B42" w14:textId="539EBF90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2,531</w:t>
            </w:r>
          </w:p>
        </w:tc>
        <w:tc>
          <w:tcPr>
            <w:tcW w:w="270" w:type="dxa"/>
          </w:tcPr>
          <w:p w14:paraId="264A8C71" w14:textId="77777777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FAA03F" w14:textId="0C27DA12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2,546</w:t>
            </w:r>
          </w:p>
        </w:tc>
        <w:tc>
          <w:tcPr>
            <w:tcW w:w="270" w:type="dxa"/>
          </w:tcPr>
          <w:p w14:paraId="6DE25884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6AB2AC" w14:textId="5855C87C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2,531</w:t>
            </w:r>
          </w:p>
        </w:tc>
      </w:tr>
      <w:tr w:rsidR="0018010E" w:rsidRPr="009E3BC3" w14:paraId="274941A7" w14:textId="77777777" w:rsidTr="0051717A">
        <w:tc>
          <w:tcPr>
            <w:tcW w:w="3780" w:type="dxa"/>
          </w:tcPr>
          <w:p w14:paraId="1D908995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CFAD811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3FF431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687EAD9" w14:textId="77777777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8010E" w:rsidRPr="009E3BC3" w14:paraId="142F8CFF" w14:textId="77777777" w:rsidTr="0051717A">
        <w:tc>
          <w:tcPr>
            <w:tcW w:w="3780" w:type="dxa"/>
          </w:tcPr>
          <w:p w14:paraId="12950D83" w14:textId="6FF353DD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610" w:type="dxa"/>
            <w:gridSpan w:val="3"/>
          </w:tcPr>
          <w:p w14:paraId="7B3426F0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C6C8EA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7167912" w14:textId="77777777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10E" w:rsidRPr="009E3BC3" w14:paraId="6D8829A2" w14:textId="77777777" w:rsidTr="0051717A">
        <w:tc>
          <w:tcPr>
            <w:tcW w:w="3780" w:type="dxa"/>
          </w:tcPr>
          <w:p w14:paraId="7F40C3DC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A6DC16" w14:textId="16496E00" w:rsidR="0018010E" w:rsidRPr="009E3BC3" w:rsidRDefault="0018010E" w:rsidP="0018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65619ED" w14:textId="77777777" w:rsidR="0018010E" w:rsidRPr="009E3BC3" w:rsidRDefault="0018010E" w:rsidP="0018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2D5C29" w14:textId="1B3F4712" w:rsidR="0018010E" w:rsidRPr="009E3BC3" w:rsidRDefault="0018010E" w:rsidP="0018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7355A2C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D13C8D" w14:textId="4E8CD07F" w:rsidR="0018010E" w:rsidRPr="009E3BC3" w:rsidRDefault="0018010E" w:rsidP="0018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A0CBCA5" w14:textId="77777777" w:rsidR="0018010E" w:rsidRPr="009E3BC3" w:rsidRDefault="0018010E" w:rsidP="0018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ADF476" w14:textId="0149CCA5" w:rsidR="0018010E" w:rsidRPr="009E3BC3" w:rsidRDefault="0018010E" w:rsidP="0018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8010E" w:rsidRPr="009E3BC3" w14:paraId="2ABC8AB2" w14:textId="77777777" w:rsidTr="0051717A">
        <w:tc>
          <w:tcPr>
            <w:tcW w:w="3780" w:type="dxa"/>
          </w:tcPr>
          <w:p w14:paraId="1BB212BB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985528C" w14:textId="77777777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8010E" w:rsidRPr="009E3BC3" w14:paraId="5A712758" w14:textId="77777777" w:rsidTr="0051717A">
        <w:tc>
          <w:tcPr>
            <w:tcW w:w="3780" w:type="dxa"/>
          </w:tcPr>
          <w:p w14:paraId="1E218D3B" w14:textId="687B99B0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B751E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33DD9D" w14:textId="74E4A84C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74,741</w:t>
            </w:r>
          </w:p>
        </w:tc>
        <w:tc>
          <w:tcPr>
            <w:tcW w:w="270" w:type="dxa"/>
          </w:tcPr>
          <w:p w14:paraId="48C986F5" w14:textId="77777777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64B444F" w14:textId="16C3430B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80,079</w:t>
            </w:r>
          </w:p>
        </w:tc>
        <w:tc>
          <w:tcPr>
            <w:tcW w:w="270" w:type="dxa"/>
          </w:tcPr>
          <w:p w14:paraId="40888CB3" w14:textId="77777777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8A8E8F" w14:textId="7E52FE73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74,741</w:t>
            </w:r>
          </w:p>
        </w:tc>
        <w:tc>
          <w:tcPr>
            <w:tcW w:w="270" w:type="dxa"/>
          </w:tcPr>
          <w:p w14:paraId="4B8BF47E" w14:textId="77777777" w:rsidR="0018010E" w:rsidRPr="009E3BC3" w:rsidRDefault="0018010E" w:rsidP="0018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2F58DE" w14:textId="2FEFAB93" w:rsidR="0018010E" w:rsidRPr="009E3BC3" w:rsidRDefault="0018010E" w:rsidP="001801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80,079</w:t>
            </w:r>
          </w:p>
        </w:tc>
      </w:tr>
    </w:tbl>
    <w:p w14:paraId="16989EF3" w14:textId="77777777" w:rsidR="00972D2C" w:rsidRDefault="00972D2C" w:rsidP="00916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002936" w14:textId="6941A660" w:rsidR="00F34BE7" w:rsidRPr="005141E0" w:rsidRDefault="00F34BE7" w:rsidP="00916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141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29D1423" w14:textId="77777777" w:rsidR="00A41401" w:rsidRPr="005141E0" w:rsidRDefault="00A41401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A3DDD25" w14:textId="77777777" w:rsidR="00217072" w:rsidRPr="005141E0" w:rsidRDefault="00217072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41E0">
        <w:rPr>
          <w:rFonts w:asciiTheme="majorBidi" w:hAnsiTheme="majorBidi" w:cstheme="majorBidi"/>
          <w:i/>
          <w:iCs/>
          <w:sz w:val="30"/>
          <w:szCs w:val="30"/>
          <w:cs/>
        </w:rPr>
        <w:t>สัญญาแต่งตั้งผู้จัดจำหน่ายสินค้า</w:t>
      </w:r>
    </w:p>
    <w:p w14:paraId="1259C2E4" w14:textId="77777777" w:rsidR="00217072" w:rsidRPr="005141E0" w:rsidRDefault="00217072" w:rsidP="0021707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5FE424" w14:textId="77777777" w:rsidR="00BA5D99" w:rsidRPr="005141E0" w:rsidRDefault="0018723A" w:rsidP="0018723A">
      <w:pPr>
        <w:pStyle w:val="BodyText2"/>
        <w:tabs>
          <w:tab w:val="left" w:pos="72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141E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บริษัทได้ทำสัญญาแต่งตั้งกิจการที่เกี่ยวข้องกันแห่งหนึ่ง (บริษัท ไอ แอม กรีนที จำกัด) ให้เป็นผู้จัดจำหน่ายสินค้าให้กับบริษัท สัญญาฉบับนี้มีผลบังคับใช้ตั้งแต่วันที่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 ถึงวันที่</w:t>
      </w:r>
      <w:r w:rsidRPr="005141E0">
        <w:rPr>
          <w:rFonts w:asciiTheme="majorBidi" w:hAnsiTheme="majorBidi" w:cstheme="majorBidi"/>
          <w:sz w:val="30"/>
          <w:szCs w:val="30"/>
        </w:rPr>
        <w:br/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18964E44" w14:textId="2CFA8EF0" w:rsidR="00916F0C" w:rsidRPr="005141E0" w:rsidRDefault="0018723A" w:rsidP="0018723A">
      <w:pPr>
        <w:pStyle w:val="BodyText2"/>
        <w:tabs>
          <w:tab w:val="left" w:pos="72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141E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ED5309" w14:textId="77777777" w:rsidR="002F4F31" w:rsidRPr="005141E0" w:rsidRDefault="002F4F31" w:rsidP="002F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41E0">
        <w:rPr>
          <w:rFonts w:asciiTheme="majorBidi" w:hAnsiTheme="majorBidi" w:cstheme="majorBidi"/>
          <w:i/>
          <w:iCs/>
          <w:sz w:val="30"/>
          <w:szCs w:val="30"/>
          <w:cs/>
        </w:rPr>
        <w:t>สัญญาโอนสิทธิในการใช้เครื่องหมายการค้า</w:t>
      </w:r>
    </w:p>
    <w:p w14:paraId="0C976401" w14:textId="77777777" w:rsidR="002F4F31" w:rsidRPr="005141E0" w:rsidRDefault="002F4F31" w:rsidP="002F4F31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6E424C6" w14:textId="14B3D15B" w:rsidR="002F4F31" w:rsidRPr="005141E0" w:rsidRDefault="002F4F31" w:rsidP="002F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41E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5141E0">
        <w:rPr>
          <w:rFonts w:asciiTheme="majorBidi" w:hAnsiTheme="majorBidi" w:cstheme="majorBidi"/>
          <w:sz w:val="30"/>
          <w:szCs w:val="30"/>
        </w:rPr>
        <w:t>11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8852A1" w:rsidRPr="005141E0">
        <w:rPr>
          <w:rFonts w:asciiTheme="majorBidi" w:hAnsiTheme="majorBidi" w:cstheme="majorBidi"/>
          <w:sz w:val="30"/>
          <w:szCs w:val="30"/>
        </w:rPr>
        <w:t>2558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บริษัทได้ทำสัญญาโอนสิทธิในการใช้เครื่องหมายการค้ากับการร่วมค้า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 บริษัทตกลงที่จะโอนสิทธิในการใช้เครื่องหมายการค้าบางอย่างของบริษัทตามที่ระบุไว้ในสัญญาให้</w:t>
      </w:r>
      <w:r w:rsidRPr="005141E0">
        <w:rPr>
          <w:rFonts w:asciiTheme="majorBidi" w:hAnsiTheme="majorBidi" w:cstheme="majorBidi"/>
          <w:sz w:val="30"/>
          <w:szCs w:val="30"/>
        </w:rPr>
        <w:t xml:space="preserve">   </w:t>
      </w:r>
      <w:r w:rsidRPr="005141E0">
        <w:rPr>
          <w:rFonts w:asciiTheme="majorBidi" w:hAnsiTheme="majorBidi" w:cstheme="majorBidi"/>
          <w:sz w:val="30"/>
          <w:szCs w:val="30"/>
          <w:cs/>
        </w:rPr>
        <w:t>การร่วมค้าใช้ในประเทศอินโดนีเซีย ในการนี้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การร่วมค้าตกลงที่จะชำระค่าการโอนสิทธิดังกล่าวให้กับบริษัท</w:t>
      </w:r>
      <w:r w:rsidRPr="005141E0">
        <w:rPr>
          <w:rFonts w:asciiTheme="majorBidi" w:hAnsiTheme="majorBidi" w:cstheme="majorBidi"/>
          <w:sz w:val="30"/>
          <w:szCs w:val="30"/>
        </w:rPr>
        <w:t xml:space="preserve">      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8852A1" w:rsidRPr="005141E0">
        <w:rPr>
          <w:rFonts w:asciiTheme="majorBidi" w:hAnsiTheme="majorBidi" w:cstheme="majorBidi"/>
          <w:sz w:val="30"/>
          <w:szCs w:val="30"/>
        </w:rPr>
        <w:t>3</w:t>
      </w:r>
      <w:r w:rsidRPr="005141E0">
        <w:rPr>
          <w:rFonts w:asciiTheme="majorBidi" w:hAnsiTheme="majorBidi" w:cstheme="majorBidi"/>
          <w:sz w:val="30"/>
          <w:szCs w:val="30"/>
        </w:rPr>
        <w:t>,</w:t>
      </w:r>
      <w:r w:rsidR="008852A1" w:rsidRPr="005141E0">
        <w:rPr>
          <w:rFonts w:asciiTheme="majorBidi" w:hAnsiTheme="majorBidi" w:cstheme="majorBidi"/>
          <w:sz w:val="30"/>
          <w:szCs w:val="30"/>
        </w:rPr>
        <w:t>000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เหรียญสหรัฐ สัญญาฉบับนี้มีผลบังคับใช้เป็นระยะเวลา </w:t>
      </w:r>
      <w:r w:rsidR="008852A1" w:rsidRPr="005141E0">
        <w:rPr>
          <w:rFonts w:asciiTheme="majorBidi" w:hAnsiTheme="majorBidi" w:cstheme="majorBidi"/>
          <w:sz w:val="30"/>
          <w:szCs w:val="30"/>
        </w:rPr>
        <w:t>10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 ปี และเมื่อสิ้นสุดสัญญาสามารถต่ออายุได้อีก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5141E0">
        <w:rPr>
          <w:rFonts w:asciiTheme="majorBidi" w:hAnsiTheme="majorBidi" w:cstheme="majorBidi"/>
          <w:sz w:val="30"/>
          <w:szCs w:val="30"/>
        </w:rPr>
        <w:t>10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ปี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ตามเงื่อนไขใหม่ที่ระบุไว้ในสัญญา หรือสิ้นสุดทันทีที่บริษัทสิ้นสุดการเป็นผู้ถือหุ้นของ            การร่วมค้า</w:t>
      </w:r>
    </w:p>
    <w:p w14:paraId="1963926E" w14:textId="77777777" w:rsidR="00DD3D23" w:rsidRPr="005141E0" w:rsidRDefault="00DD3D23" w:rsidP="005F4ED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BF538EA" w14:textId="73C00F9E" w:rsidR="002F4F31" w:rsidRPr="005141E0" w:rsidRDefault="002F4F31" w:rsidP="002F4F3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41E0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สัญญาให้สิทธิในการใช้ทรัพย์สินทางปัญญา</w:t>
      </w:r>
    </w:p>
    <w:p w14:paraId="29953044" w14:textId="77777777" w:rsidR="002F4F31" w:rsidRPr="005141E0" w:rsidRDefault="002F4F31" w:rsidP="00BA5D9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5B697093" w14:textId="4FD87A96" w:rsidR="00021C5A" w:rsidRPr="009E3BC3" w:rsidRDefault="002F4F31" w:rsidP="00021C5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141E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บริษัทได้ทำสัญญาให้สิทธิในการใช้ทรัพย์สินทางปัญญากับการร่วมค้า ภายใต้เงื่อนไขของสัญญา บริษัทตกลงที่จะให้การร่วมค้าใช้ทักษะความรู้ วิทยาการทางเทคนิคและสูตรการผลิตบางอย่างของบริษัทตามที่ระบุไว้ในสัญญาในการผลิตและจำหน่ายผลิตภัณฑ์ในประเทศอินโดนีเซีย ในการนี้ การร่วมค้าตกลง</w:t>
      </w:r>
      <w:r w:rsidRPr="005141E0">
        <w:rPr>
          <w:rFonts w:asciiTheme="majorBidi" w:hAnsiTheme="majorBidi" w:cstheme="majorBidi"/>
          <w:sz w:val="30"/>
          <w:szCs w:val="30"/>
        </w:rPr>
        <w:t xml:space="preserve">      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ที่จะชำระค่าสิทธิให้กับบริษัทเป็นจำนวนเงิน 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141E0">
        <w:rPr>
          <w:rFonts w:asciiTheme="majorBidi" w:hAnsiTheme="majorBidi" w:cstheme="majorBidi"/>
          <w:sz w:val="30"/>
          <w:szCs w:val="30"/>
        </w:rPr>
        <w:t>,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เหรียญสหรัฐต่อปี สัญญาฉบับนี้มีผลบังคับใช้จนถึงหลังจากวันที่บริษัทสิ้นสุดการเป็นผู้ถือหุ้นของการร่วมค้าเป็นระยะเวลา 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5141E0">
        <w:rPr>
          <w:rFonts w:asciiTheme="majorBidi" w:hAnsiTheme="majorBidi" w:cstheme="majorBidi"/>
          <w:sz w:val="30"/>
          <w:szCs w:val="30"/>
          <w:cs/>
        </w:rPr>
        <w:t xml:space="preserve"> ปี และเมื่อสิ้นสุดสัญญาสามารถต่ออายุได้อีก</w:t>
      </w:r>
      <w:r w:rsidRPr="005141E0">
        <w:rPr>
          <w:rFonts w:asciiTheme="majorBidi" w:hAnsiTheme="majorBidi" w:cstheme="majorBidi"/>
          <w:sz w:val="30"/>
          <w:szCs w:val="30"/>
        </w:rPr>
        <w:t xml:space="preserve">     </w:t>
      </w:r>
      <w:r w:rsidR="008852A1" w:rsidRPr="005141E0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ปี</w:t>
      </w:r>
      <w:r w:rsidRPr="005141E0">
        <w:rPr>
          <w:rFonts w:asciiTheme="majorBidi" w:hAnsiTheme="majorBidi" w:cstheme="majorBidi"/>
          <w:sz w:val="30"/>
          <w:szCs w:val="30"/>
        </w:rPr>
        <w:t xml:space="preserve"> </w:t>
      </w:r>
      <w:r w:rsidRPr="005141E0">
        <w:rPr>
          <w:rFonts w:asciiTheme="majorBidi" w:hAnsiTheme="majorBidi" w:cstheme="majorBidi"/>
          <w:sz w:val="30"/>
          <w:szCs w:val="30"/>
          <w:cs/>
        </w:rPr>
        <w:t>ตามเงื่อนไขใหม่ที่ระบุไว้ในสัญญา</w:t>
      </w:r>
    </w:p>
    <w:p w14:paraId="7FB505C5" w14:textId="1CC0AC42" w:rsidR="000F7967" w:rsidRDefault="000F7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53E5F8D" w14:textId="50B9B72C" w:rsidR="00D220CB" w:rsidRPr="009E3BC3" w:rsidRDefault="00D220CB" w:rsidP="00D220C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4E48D59" w14:textId="77777777" w:rsidR="006B00B6" w:rsidRPr="009E3BC3" w:rsidRDefault="006B00B6" w:rsidP="00232A6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170"/>
        <w:gridCol w:w="270"/>
        <w:gridCol w:w="1170"/>
        <w:gridCol w:w="270"/>
        <w:gridCol w:w="1170"/>
        <w:gridCol w:w="270"/>
        <w:gridCol w:w="1170"/>
      </w:tblGrid>
      <w:tr w:rsidR="001362F3" w:rsidRPr="009E3BC3" w14:paraId="31D5BABB" w14:textId="77777777" w:rsidTr="00410F2D">
        <w:tc>
          <w:tcPr>
            <w:tcW w:w="3780" w:type="dxa"/>
            <w:gridSpan w:val="2"/>
          </w:tcPr>
          <w:p w14:paraId="5F0F631A" w14:textId="77777777" w:rsidR="001362F3" w:rsidRPr="009E3BC3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C59B921" w14:textId="77777777" w:rsidR="001362F3" w:rsidRPr="009E3BC3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201B47" w14:textId="77777777" w:rsidR="001362F3" w:rsidRPr="009E3BC3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FC34908" w14:textId="77777777" w:rsidR="001362F3" w:rsidRPr="009E3BC3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473E8D" w:rsidRPr="009E3BC3" w14:paraId="37ACE364" w14:textId="77777777" w:rsidTr="00410F2D">
        <w:tc>
          <w:tcPr>
            <w:tcW w:w="3780" w:type="dxa"/>
            <w:gridSpan w:val="2"/>
          </w:tcPr>
          <w:p w14:paraId="6F697777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1900C6" w14:textId="4A77F705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63F7F2D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FEB39E" w14:textId="4943E114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23D9F2D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102EAF" w14:textId="711D9D1B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4DB9EEF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6CF982" w14:textId="45196954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73E8D" w:rsidRPr="009E3BC3" w14:paraId="1D2F5A8B" w14:textId="77777777" w:rsidTr="00410F2D">
        <w:tc>
          <w:tcPr>
            <w:tcW w:w="3780" w:type="dxa"/>
            <w:gridSpan w:val="2"/>
          </w:tcPr>
          <w:p w14:paraId="7E9C5422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4E549044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87B3F" w:rsidRPr="009E3BC3" w14:paraId="397F7C70" w14:textId="77777777" w:rsidTr="00410F2D">
        <w:tc>
          <w:tcPr>
            <w:tcW w:w="3780" w:type="dxa"/>
            <w:gridSpan w:val="2"/>
          </w:tcPr>
          <w:p w14:paraId="3CB1582B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7A904302" w14:textId="1304D493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14:paraId="0B679852" w14:textId="77777777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4B272E" w14:textId="4B20BF1D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7E2ADBAF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ACFD2" w14:textId="4250A6C2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14:paraId="64437FE2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DDDB7" w14:textId="27D1ABE2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</w:tr>
      <w:tr w:rsidR="00E87B3F" w:rsidRPr="009E3BC3" w14:paraId="153D7812" w14:textId="77777777" w:rsidTr="00E87B3F">
        <w:tc>
          <w:tcPr>
            <w:tcW w:w="3780" w:type="dxa"/>
            <w:gridSpan w:val="2"/>
          </w:tcPr>
          <w:p w14:paraId="6AD5AF0C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เงินฝากสถาบันการเงินประเภทกระแสรายวัน</w:t>
            </w:r>
          </w:p>
        </w:tc>
        <w:tc>
          <w:tcPr>
            <w:tcW w:w="1170" w:type="dxa"/>
          </w:tcPr>
          <w:p w14:paraId="22A961D0" w14:textId="484B6C2A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571A252E" w14:textId="77777777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12D87" w14:textId="4C93E37B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2B0C6963" w14:textId="3C0D0758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33D089" w14:textId="5F0620BA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543D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CD3DBE1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A724D9" w14:textId="56184D1E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E87B3F" w:rsidRPr="009E3BC3" w14:paraId="548294EA" w14:textId="77777777" w:rsidTr="00E87B3F">
        <w:tc>
          <w:tcPr>
            <w:tcW w:w="3780" w:type="dxa"/>
            <w:gridSpan w:val="2"/>
          </w:tcPr>
          <w:p w14:paraId="7233F8D8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เงินฝากสถาบันการเงินประเภทออมทรัพย์</w:t>
            </w:r>
          </w:p>
        </w:tc>
        <w:tc>
          <w:tcPr>
            <w:tcW w:w="1170" w:type="dxa"/>
          </w:tcPr>
          <w:p w14:paraId="4EDE5A0C" w14:textId="67809DE3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66,327</w:t>
            </w:r>
          </w:p>
        </w:tc>
        <w:tc>
          <w:tcPr>
            <w:tcW w:w="270" w:type="dxa"/>
          </w:tcPr>
          <w:p w14:paraId="433167A2" w14:textId="77777777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61938F" w14:textId="507DAD61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40,961</w:t>
            </w:r>
          </w:p>
        </w:tc>
        <w:tc>
          <w:tcPr>
            <w:tcW w:w="270" w:type="dxa"/>
          </w:tcPr>
          <w:p w14:paraId="0F66A966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7D565D" w14:textId="4D0AE75D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65,6</w:t>
            </w:r>
            <w:r w:rsidR="00D543D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367235A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C3E705" w14:textId="264470ED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40,886</w:t>
            </w:r>
          </w:p>
        </w:tc>
      </w:tr>
      <w:tr w:rsidR="00E87B3F" w:rsidRPr="009E3BC3" w14:paraId="35578418" w14:textId="77777777" w:rsidTr="00E87B3F">
        <w:tc>
          <w:tcPr>
            <w:tcW w:w="3780" w:type="dxa"/>
            <w:gridSpan w:val="2"/>
          </w:tcPr>
          <w:p w14:paraId="23E8DC76" w14:textId="684FA8D6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เงินฝากสถาบันการเงินประเภท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ฝากประจำ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5E59F5" w14:textId="493713D8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95,512</w:t>
            </w:r>
          </w:p>
        </w:tc>
        <w:tc>
          <w:tcPr>
            <w:tcW w:w="270" w:type="dxa"/>
          </w:tcPr>
          <w:p w14:paraId="39ADE399" w14:textId="77777777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012505" w14:textId="61011411" w:rsidR="00E87B3F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F612BF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3A12BD" w14:textId="016BBEC6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95,512</w:t>
            </w:r>
          </w:p>
        </w:tc>
        <w:tc>
          <w:tcPr>
            <w:tcW w:w="270" w:type="dxa"/>
          </w:tcPr>
          <w:p w14:paraId="4EED9EF9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F886C9" w14:textId="1D82694E" w:rsidR="00E87B3F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7B3F" w:rsidRPr="009E3BC3" w14:paraId="6F252DDE" w14:textId="77777777" w:rsidTr="00410F2D">
        <w:tc>
          <w:tcPr>
            <w:tcW w:w="3780" w:type="dxa"/>
            <w:gridSpan w:val="2"/>
          </w:tcPr>
          <w:p w14:paraId="3097B6A4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467F0E" w14:textId="77777777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50EE1" w14:textId="77777777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98C2ED" w14:textId="77777777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ADB3C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395E2C" w14:textId="77777777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E7B80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34BC35" w14:textId="77777777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7B3F" w:rsidRPr="009E3BC3" w14:paraId="134C06BF" w14:textId="77777777" w:rsidTr="00410F2D">
        <w:tc>
          <w:tcPr>
            <w:tcW w:w="2790" w:type="dxa"/>
          </w:tcPr>
          <w:p w14:paraId="005D9E14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990" w:type="dxa"/>
          </w:tcPr>
          <w:p w14:paraId="228625A2" w14:textId="77777777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5E6C75" w14:textId="492763C0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162,218</w:t>
            </w:r>
          </w:p>
        </w:tc>
        <w:tc>
          <w:tcPr>
            <w:tcW w:w="270" w:type="dxa"/>
          </w:tcPr>
          <w:p w14:paraId="347373A3" w14:textId="77777777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27F15B" w14:textId="0A3B955F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41,304</w:t>
            </w:r>
          </w:p>
        </w:tc>
        <w:tc>
          <w:tcPr>
            <w:tcW w:w="270" w:type="dxa"/>
          </w:tcPr>
          <w:p w14:paraId="3363124A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C17FBD" w14:textId="2ADE2179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161,497</w:t>
            </w:r>
          </w:p>
        </w:tc>
        <w:tc>
          <w:tcPr>
            <w:tcW w:w="270" w:type="dxa"/>
          </w:tcPr>
          <w:p w14:paraId="6C4E7436" w14:textId="77777777" w:rsidR="00E87B3F" w:rsidRPr="009E3BC3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CD33E1" w14:textId="5300AC77" w:rsidR="00E87B3F" w:rsidRPr="009E3BC3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41,227</w:t>
            </w:r>
          </w:p>
        </w:tc>
      </w:tr>
    </w:tbl>
    <w:p w14:paraId="66AB9637" w14:textId="17CE307A" w:rsidR="00916F0C" w:rsidRDefault="00916F0C" w:rsidP="00BA5D9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</w:p>
    <w:p w14:paraId="4AE6C63B" w14:textId="762242AC" w:rsidR="00781688" w:rsidRPr="00F325F5" w:rsidRDefault="003A7AA2" w:rsidP="00232A6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325F5">
        <w:rPr>
          <w:rFonts w:asciiTheme="majorBidi" w:hAnsiTheme="majorBidi" w:cstheme="majorBidi"/>
          <w:b/>
          <w:bCs/>
          <w:sz w:val="30"/>
          <w:szCs w:val="30"/>
          <w:cs/>
        </w:rPr>
        <w:t>ล</w:t>
      </w:r>
      <w:r w:rsidR="001817CB" w:rsidRPr="00F325F5">
        <w:rPr>
          <w:rFonts w:asciiTheme="majorBidi" w:hAnsiTheme="majorBidi" w:cstheme="majorBidi"/>
          <w:b/>
          <w:bCs/>
          <w:sz w:val="30"/>
          <w:szCs w:val="30"/>
          <w:cs/>
        </w:rPr>
        <w:t>ูกหนี้</w:t>
      </w:r>
      <w:r w:rsidR="002C494F" w:rsidRPr="00F325F5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การค้า</w:t>
      </w:r>
    </w:p>
    <w:p w14:paraId="1B64C675" w14:textId="041E47A8" w:rsidR="002C494F" w:rsidRDefault="002C494F" w:rsidP="002C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168"/>
        <w:gridCol w:w="269"/>
        <w:gridCol w:w="1169"/>
        <w:gridCol w:w="269"/>
        <w:gridCol w:w="1168"/>
        <w:gridCol w:w="269"/>
        <w:gridCol w:w="1170"/>
      </w:tblGrid>
      <w:tr w:rsidR="002C494F" w:rsidRPr="00332885" w14:paraId="0A046D7B" w14:textId="77777777" w:rsidTr="0074420D">
        <w:trPr>
          <w:trHeight w:val="431"/>
          <w:tblHeader/>
        </w:trPr>
        <w:tc>
          <w:tcPr>
            <w:tcW w:w="2610" w:type="dxa"/>
          </w:tcPr>
          <w:p w14:paraId="108633F6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842077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72DE1C44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4DEF4EE5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70B27A22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3E8D" w:rsidRPr="00332885" w14:paraId="6D8C3316" w14:textId="77777777" w:rsidTr="0074420D">
        <w:trPr>
          <w:trHeight w:val="431"/>
          <w:tblHeader/>
        </w:trPr>
        <w:tc>
          <w:tcPr>
            <w:tcW w:w="2610" w:type="dxa"/>
          </w:tcPr>
          <w:p w14:paraId="08131BA7" w14:textId="34892E4D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189714" w14:textId="77777777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2A68CA0F" w14:textId="522BC821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111C7B97" w14:textId="77777777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CBE170A" w14:textId="22B68A3C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7386A389" w14:textId="77777777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0F3CB4DC" w14:textId="27CE9AF2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26F31997" w14:textId="77777777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297C23" w14:textId="71F0D68C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73E8D" w:rsidRPr="00332885" w14:paraId="21167E5D" w14:textId="77777777" w:rsidTr="0074420D">
        <w:trPr>
          <w:trHeight w:val="418"/>
          <w:tblHeader/>
        </w:trPr>
        <w:tc>
          <w:tcPr>
            <w:tcW w:w="2610" w:type="dxa"/>
          </w:tcPr>
          <w:p w14:paraId="3690D42B" w14:textId="77777777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285527" w14:textId="77777777" w:rsidR="00473E8D" w:rsidRPr="00332885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2" w:type="dxa"/>
            <w:gridSpan w:val="7"/>
          </w:tcPr>
          <w:p w14:paraId="3F57A9B6" w14:textId="77777777" w:rsidR="00473E8D" w:rsidRPr="00332885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473E8D" w:rsidRPr="00332885" w14:paraId="27DA9CDD" w14:textId="77777777" w:rsidTr="0074420D">
        <w:trPr>
          <w:trHeight w:val="418"/>
        </w:trPr>
        <w:tc>
          <w:tcPr>
            <w:tcW w:w="2610" w:type="dxa"/>
          </w:tcPr>
          <w:p w14:paraId="76FA880E" w14:textId="77777777" w:rsidR="00473E8D" w:rsidRPr="00CA2C8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04426BDD" w14:textId="77777777" w:rsidR="00473E8D" w:rsidRPr="00CA2C8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330AA9F" w14:textId="77777777" w:rsidR="00473E8D" w:rsidRPr="00CA2C8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0E451D" w14:textId="77777777" w:rsidR="00473E8D" w:rsidRPr="00332885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7E61F3" w14:textId="77777777" w:rsidR="00473E8D" w:rsidRPr="00332885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806DC9" w14:textId="77777777" w:rsidR="00473E8D" w:rsidRPr="00332885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8008EEF" w14:textId="77777777" w:rsidR="00473E8D" w:rsidRPr="00332885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8785BA3" w14:textId="77777777" w:rsidR="00473E8D" w:rsidRPr="00332885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605CF2" w14:textId="77777777" w:rsidR="00473E8D" w:rsidRPr="00332885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0BD7" w:rsidRPr="00332885" w14:paraId="73C5A68F" w14:textId="77777777" w:rsidTr="0074420D">
        <w:trPr>
          <w:trHeight w:val="406"/>
        </w:trPr>
        <w:tc>
          <w:tcPr>
            <w:tcW w:w="2610" w:type="dxa"/>
          </w:tcPr>
          <w:p w14:paraId="08C081D0" w14:textId="77777777" w:rsidR="00B80BD7" w:rsidRPr="00CA2C83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5C40AC87" w14:textId="77777777" w:rsidR="00B80BD7" w:rsidRPr="00CA2C8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8279813" w14:textId="14769780" w:rsidR="00B80BD7" w:rsidRPr="00CA2C8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71,348</w:t>
            </w:r>
          </w:p>
        </w:tc>
        <w:tc>
          <w:tcPr>
            <w:tcW w:w="269" w:type="dxa"/>
          </w:tcPr>
          <w:p w14:paraId="6201F35B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FE1DDD2" w14:textId="5B21D3BE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67,390</w:t>
            </w:r>
          </w:p>
        </w:tc>
        <w:tc>
          <w:tcPr>
            <w:tcW w:w="269" w:type="dxa"/>
          </w:tcPr>
          <w:p w14:paraId="1707B37C" w14:textId="77777777" w:rsidR="00B80BD7" w:rsidRPr="00332885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D7D48A2" w14:textId="6E90EE02" w:rsidR="00B80BD7" w:rsidRPr="00332885" w:rsidRDefault="00D543DE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71,348</w:t>
            </w:r>
          </w:p>
        </w:tc>
        <w:tc>
          <w:tcPr>
            <w:tcW w:w="269" w:type="dxa"/>
          </w:tcPr>
          <w:p w14:paraId="6A58253F" w14:textId="77777777" w:rsidR="00B80BD7" w:rsidRPr="00332885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99DD25" w14:textId="7BA32E92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67,390</w:t>
            </w:r>
          </w:p>
        </w:tc>
      </w:tr>
      <w:tr w:rsidR="00B80BD7" w:rsidRPr="00332885" w14:paraId="40477635" w14:textId="77777777" w:rsidTr="0074420D">
        <w:trPr>
          <w:trHeight w:val="406"/>
        </w:trPr>
        <w:tc>
          <w:tcPr>
            <w:tcW w:w="2610" w:type="dxa"/>
          </w:tcPr>
          <w:p w14:paraId="0093BF27" w14:textId="77777777" w:rsidR="00B80BD7" w:rsidRPr="00CA2C83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F18F0BE" w14:textId="77777777" w:rsidR="00B80BD7" w:rsidRPr="00CA2C8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AD87DFE" w14:textId="77777777" w:rsidR="00B80BD7" w:rsidRPr="00CA2C8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E665DD4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82A5EB6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C805E01" w14:textId="77777777" w:rsidR="00B80BD7" w:rsidRPr="00332885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3A3502A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B472236" w14:textId="77777777" w:rsidR="00B80BD7" w:rsidRPr="00332885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87257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0BD7" w:rsidRPr="00332885" w14:paraId="0D7CB2BE" w14:textId="77777777" w:rsidTr="0074420D">
        <w:trPr>
          <w:trHeight w:val="406"/>
        </w:trPr>
        <w:tc>
          <w:tcPr>
            <w:tcW w:w="2610" w:type="dxa"/>
          </w:tcPr>
          <w:p w14:paraId="2B63C356" w14:textId="77777777" w:rsidR="00B80BD7" w:rsidRPr="002255EA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55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2255EA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2255E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D498AB7" w14:textId="77777777" w:rsidR="00B80BD7" w:rsidRPr="00CA2C8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795B6B77" w14:textId="7782A2F9" w:rsidR="00B80BD7" w:rsidRPr="00CA2C8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3369E08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1595EAB" w14:textId="57FEDE1D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C917DB7" w14:textId="77777777" w:rsidR="00B80BD7" w:rsidRPr="00332885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490CD23" w14:textId="7FFEB6FE" w:rsidR="00B80BD7" w:rsidRPr="00D51269" w:rsidRDefault="00D543DE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A63B4F">
              <w:rPr>
                <w:rFonts w:ascii="Angsana New" w:hAnsi="Angsana New" w:cs="Angsana New"/>
                <w:sz w:val="30"/>
                <w:szCs w:val="30"/>
              </w:rPr>
              <w:t>,366</w:t>
            </w:r>
          </w:p>
        </w:tc>
        <w:tc>
          <w:tcPr>
            <w:tcW w:w="269" w:type="dxa"/>
          </w:tcPr>
          <w:p w14:paraId="721ABB10" w14:textId="77777777" w:rsidR="00B80BD7" w:rsidRPr="00332885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873EB1" w14:textId="7B5EFB10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71,521</w:t>
            </w:r>
          </w:p>
        </w:tc>
      </w:tr>
      <w:tr w:rsidR="00B80BD7" w:rsidRPr="00332885" w14:paraId="49195964" w14:textId="77777777" w:rsidTr="00F37905">
        <w:trPr>
          <w:trHeight w:val="418"/>
        </w:trPr>
        <w:tc>
          <w:tcPr>
            <w:tcW w:w="2610" w:type="dxa"/>
          </w:tcPr>
          <w:p w14:paraId="03E1DD79" w14:textId="77777777" w:rsidR="00B80BD7" w:rsidRPr="00CA2C83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FA1226" w14:textId="4D241330" w:rsidR="00B80BD7" w:rsidRPr="00CA2C8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696EF35" w14:textId="04F4A819" w:rsidR="00B80BD7" w:rsidRPr="00CA2C8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69" w:type="dxa"/>
          </w:tcPr>
          <w:p w14:paraId="57638EF5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1702A84" w14:textId="3BA38315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67,390</w:t>
            </w:r>
          </w:p>
        </w:tc>
        <w:tc>
          <w:tcPr>
            <w:tcW w:w="269" w:type="dxa"/>
          </w:tcPr>
          <w:p w14:paraId="671BD7CD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232C91C" w14:textId="678EE2D2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143,71</w:t>
            </w:r>
            <w:r w:rsidR="00A63B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615A17C1" w14:textId="77777777" w:rsidR="00B80BD7" w:rsidRPr="00332885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4E261F" w14:textId="4B4753A1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138,911</w:t>
            </w:r>
          </w:p>
        </w:tc>
      </w:tr>
      <w:tr w:rsidR="00B80BD7" w:rsidRPr="00332885" w14:paraId="5A82400D" w14:textId="77777777" w:rsidTr="00F37905">
        <w:trPr>
          <w:trHeight w:val="431"/>
        </w:trPr>
        <w:tc>
          <w:tcPr>
            <w:tcW w:w="2610" w:type="dxa"/>
          </w:tcPr>
          <w:p w14:paraId="30996ED9" w14:textId="77777777" w:rsidR="00B80BD7" w:rsidRPr="00CA2C83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2C8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</w:t>
            </w:r>
            <w:r w:rsidRPr="00CA2C83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  <w:p w14:paraId="093E4BFC" w14:textId="77777777" w:rsidR="00B80BD7" w:rsidRPr="00CA2C83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เครดิต</w:t>
            </w:r>
            <w:r w:rsidRPr="00CA2C83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</w:tcPr>
          <w:p w14:paraId="35F5AB29" w14:textId="77777777" w:rsidR="00B80BD7" w:rsidRPr="00CA2C8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5233FFA" w14:textId="77777777" w:rsidR="00B80BD7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11BAEB71" w14:textId="545A11B7" w:rsidR="00B80BD7" w:rsidRPr="00CA2C8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- </w:t>
            </w:r>
          </w:p>
        </w:tc>
        <w:tc>
          <w:tcPr>
            <w:tcW w:w="269" w:type="dxa"/>
          </w:tcPr>
          <w:p w14:paraId="4AE70C51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E488118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7FA9FB1F" w14:textId="1E8D5A0D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713D870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FC46084" w14:textId="77777777" w:rsidR="00B80BD7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49F2583" w14:textId="7A078CA5" w:rsidR="00B80BD7" w:rsidRPr="00AD1F81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(72,36</w:t>
            </w:r>
            <w:r w:rsidR="00A63B4F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486EF4AC" w14:textId="77777777" w:rsidR="00B80BD7" w:rsidRPr="00332885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0A931B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07CCE538" w14:textId="66BA374B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71,521</w:t>
            </w:r>
            <w:r w:rsidRPr="0033288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B80BD7" w:rsidRPr="00332885" w14:paraId="29EB96EC" w14:textId="77777777" w:rsidTr="00916F0C">
        <w:trPr>
          <w:trHeight w:val="308"/>
        </w:trPr>
        <w:tc>
          <w:tcPr>
            <w:tcW w:w="2610" w:type="dxa"/>
          </w:tcPr>
          <w:p w14:paraId="6C871AE8" w14:textId="1E625E8D" w:rsidR="00B80BD7" w:rsidRPr="00CA2C83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16201E5C" w14:textId="42156082" w:rsidR="00B80BD7" w:rsidRPr="00916F0C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16F0C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9396E6F" w14:textId="10E812D6" w:rsidR="00B80BD7" w:rsidRPr="00916F0C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69" w:type="dxa"/>
          </w:tcPr>
          <w:p w14:paraId="5B4E8F4F" w14:textId="77777777" w:rsidR="00B80BD7" w:rsidRPr="00916F0C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FDCB49F" w14:textId="2C8F210E" w:rsidR="00B80BD7" w:rsidRPr="00916F0C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6F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67,390</w:t>
            </w:r>
          </w:p>
        </w:tc>
        <w:tc>
          <w:tcPr>
            <w:tcW w:w="269" w:type="dxa"/>
          </w:tcPr>
          <w:p w14:paraId="010A1953" w14:textId="77777777" w:rsidR="00B80BD7" w:rsidRPr="00916F0C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B7A2571" w14:textId="09F3E810" w:rsidR="00B80BD7" w:rsidRPr="00916F0C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69" w:type="dxa"/>
          </w:tcPr>
          <w:p w14:paraId="17FB6B46" w14:textId="77777777" w:rsidR="00B80BD7" w:rsidRPr="00916F0C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4F07D1" w14:textId="266F7870" w:rsidR="00B80BD7" w:rsidRPr="00916F0C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67,390</w:t>
            </w:r>
          </w:p>
        </w:tc>
      </w:tr>
      <w:tr w:rsidR="00B80BD7" w:rsidRPr="00332885" w14:paraId="269BCD08" w14:textId="77777777" w:rsidTr="00916F0C">
        <w:trPr>
          <w:trHeight w:val="308"/>
        </w:trPr>
        <w:tc>
          <w:tcPr>
            <w:tcW w:w="2610" w:type="dxa"/>
          </w:tcPr>
          <w:p w14:paraId="7BA7EE91" w14:textId="77777777" w:rsidR="00B80BD7" w:rsidRPr="00CA2C83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783020" w14:textId="77777777" w:rsidR="00B80BD7" w:rsidRPr="00CA2C8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1DB3AC7" w14:textId="77777777" w:rsidR="00B80BD7" w:rsidRPr="00916F0C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26AC793" w14:textId="77777777" w:rsidR="00B80BD7" w:rsidRPr="00916F0C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5771FBB" w14:textId="77777777" w:rsidR="00B80BD7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6090DCA" w14:textId="77777777" w:rsidR="00B80BD7" w:rsidRPr="00916F0C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462FBD1" w14:textId="77777777" w:rsidR="00B80BD7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46336F2" w14:textId="77777777" w:rsidR="00B80BD7" w:rsidRPr="00916F0C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3FE0B1" w14:textId="77777777" w:rsidR="00B80BD7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80BD7" w:rsidRPr="00C307CD" w14:paraId="58EE899E" w14:textId="77777777" w:rsidTr="0074420D">
        <w:trPr>
          <w:trHeight w:val="308"/>
        </w:trPr>
        <w:tc>
          <w:tcPr>
            <w:tcW w:w="2610" w:type="dxa"/>
          </w:tcPr>
          <w:p w14:paraId="4E09A5D7" w14:textId="77777777" w:rsidR="00B80BD7" w:rsidRPr="00CA2C83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632BF53B" w14:textId="77777777" w:rsidR="00B80BD7" w:rsidRPr="00CA2C8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86BC741" w14:textId="77777777" w:rsidR="00B80BD7" w:rsidRPr="00CA2C8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9C7D4E4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23F0539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B81FBF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0A6932B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168959E" w14:textId="77777777" w:rsidR="00B80BD7" w:rsidRPr="00332885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07C55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0BD7" w:rsidRPr="00332885" w14:paraId="07219C7F" w14:textId="77777777" w:rsidTr="0074420D">
        <w:trPr>
          <w:trHeight w:val="406"/>
        </w:trPr>
        <w:tc>
          <w:tcPr>
            <w:tcW w:w="2610" w:type="dxa"/>
          </w:tcPr>
          <w:p w14:paraId="52225557" w14:textId="77777777" w:rsidR="00B80BD7" w:rsidRPr="00CA2C83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0A30D229" w14:textId="77777777" w:rsidR="00B80BD7" w:rsidRPr="00CA2C8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DFB236C" w14:textId="446343F2" w:rsidR="00B80BD7" w:rsidRPr="00CA2C8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1,157,355</w:t>
            </w:r>
          </w:p>
        </w:tc>
        <w:tc>
          <w:tcPr>
            <w:tcW w:w="269" w:type="dxa"/>
          </w:tcPr>
          <w:p w14:paraId="768AA65F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01D76EF" w14:textId="3EA4770D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876,217</w:t>
            </w:r>
          </w:p>
        </w:tc>
        <w:tc>
          <w:tcPr>
            <w:tcW w:w="269" w:type="dxa"/>
          </w:tcPr>
          <w:p w14:paraId="4568825F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55E3E4B" w14:textId="46780A55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1,157,355</w:t>
            </w:r>
          </w:p>
        </w:tc>
        <w:tc>
          <w:tcPr>
            <w:tcW w:w="269" w:type="dxa"/>
          </w:tcPr>
          <w:p w14:paraId="1B889D8A" w14:textId="77777777" w:rsidR="00B80BD7" w:rsidRPr="00332885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1065E3" w14:textId="2C451AE4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876,217</w:t>
            </w:r>
          </w:p>
        </w:tc>
      </w:tr>
      <w:tr w:rsidR="00B80BD7" w:rsidRPr="00332885" w14:paraId="71BE3A5E" w14:textId="77777777" w:rsidTr="00916F0C">
        <w:trPr>
          <w:trHeight w:val="431"/>
        </w:trPr>
        <w:tc>
          <w:tcPr>
            <w:tcW w:w="2610" w:type="dxa"/>
          </w:tcPr>
          <w:p w14:paraId="7C925B76" w14:textId="77777777" w:rsidR="00B80BD7" w:rsidRPr="00CA2C83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5CBAF63" w14:textId="77777777" w:rsidR="00B80BD7" w:rsidRPr="00CA2C8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21423A2" w14:textId="722578EA" w:rsidR="00B80BD7" w:rsidRPr="00CA2C83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1,228,703</w:t>
            </w:r>
          </w:p>
        </w:tc>
        <w:tc>
          <w:tcPr>
            <w:tcW w:w="269" w:type="dxa"/>
          </w:tcPr>
          <w:p w14:paraId="19A7E04F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8550419" w14:textId="6AB060DA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943,607</w:t>
            </w:r>
          </w:p>
        </w:tc>
        <w:tc>
          <w:tcPr>
            <w:tcW w:w="269" w:type="dxa"/>
          </w:tcPr>
          <w:p w14:paraId="508B2546" w14:textId="7777777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521C161" w14:textId="0B808B07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1,228,703</w:t>
            </w:r>
          </w:p>
        </w:tc>
        <w:tc>
          <w:tcPr>
            <w:tcW w:w="269" w:type="dxa"/>
          </w:tcPr>
          <w:p w14:paraId="7B045CA2" w14:textId="77777777" w:rsidR="00B80BD7" w:rsidRPr="00332885" w:rsidRDefault="00B80BD7" w:rsidP="00B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62AE1B" w14:textId="1C663C82" w:rsidR="00B80BD7" w:rsidRPr="00332885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943,607</w:t>
            </w:r>
          </w:p>
        </w:tc>
      </w:tr>
    </w:tbl>
    <w:p w14:paraId="703D2AC1" w14:textId="5346096D" w:rsidR="002C494F" w:rsidRDefault="002C494F" w:rsidP="002C494F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080"/>
        <w:gridCol w:w="1080"/>
        <w:gridCol w:w="315"/>
        <w:gridCol w:w="1125"/>
      </w:tblGrid>
      <w:tr w:rsidR="00EB31AB" w:rsidRPr="00332885" w14:paraId="04DD48D3" w14:textId="77777777" w:rsidTr="00EB31AB">
        <w:trPr>
          <w:trHeight w:val="428"/>
          <w:tblHeader/>
        </w:trPr>
        <w:tc>
          <w:tcPr>
            <w:tcW w:w="5670" w:type="dxa"/>
            <w:vAlign w:val="bottom"/>
          </w:tcPr>
          <w:p w14:paraId="2C212AE8" w14:textId="34A5754E" w:rsidR="00EB31AB" w:rsidRPr="00332885" w:rsidRDefault="00A1466A" w:rsidP="00D70A55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="00EB31AB" w:rsidRPr="0033288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0F77D8DB" w14:textId="77777777" w:rsidR="00EB31AB" w:rsidRPr="00332885" w:rsidRDefault="00EB31AB" w:rsidP="00D70A55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03C7037B" w14:textId="77777777" w:rsidR="00EB31AB" w:rsidRPr="00332885" w:rsidRDefault="00EB31AB" w:rsidP="00D70A55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31AB" w:rsidRPr="00332885" w14:paraId="2C66174B" w14:textId="77777777" w:rsidTr="00EB31AB">
        <w:trPr>
          <w:trHeight w:val="428"/>
          <w:tblHeader/>
        </w:trPr>
        <w:tc>
          <w:tcPr>
            <w:tcW w:w="5670" w:type="dxa"/>
            <w:vAlign w:val="bottom"/>
          </w:tcPr>
          <w:p w14:paraId="383F708A" w14:textId="2D067B55" w:rsidR="00EB31AB" w:rsidRPr="00332885" w:rsidRDefault="00EB31AB" w:rsidP="00D70A55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4CD2636" w14:textId="1B83C18A" w:rsidR="00EB31AB" w:rsidRPr="00332885" w:rsidRDefault="00EB31AB" w:rsidP="00EB31A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D3FDBC7" w14:textId="77777777" w:rsidR="00EB31AB" w:rsidRPr="00332885" w:rsidRDefault="00EB31AB" w:rsidP="00D70A55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15" w:type="dxa"/>
          </w:tcPr>
          <w:p w14:paraId="15DF4C5E" w14:textId="77777777" w:rsidR="00EB31AB" w:rsidRPr="00332885" w:rsidRDefault="00EB31AB" w:rsidP="00D70A55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2817B5B" w14:textId="77777777" w:rsidR="00EB31AB" w:rsidRPr="00332885" w:rsidRDefault="00EB31AB" w:rsidP="00D70A55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B31AB" w:rsidRPr="00332885" w14:paraId="5C6054FF" w14:textId="77777777" w:rsidTr="00EB31AB">
        <w:trPr>
          <w:trHeight w:val="428"/>
          <w:tblHeader/>
        </w:trPr>
        <w:tc>
          <w:tcPr>
            <w:tcW w:w="5670" w:type="dxa"/>
            <w:vAlign w:val="bottom"/>
          </w:tcPr>
          <w:p w14:paraId="63986BCA" w14:textId="77777777" w:rsidR="00EB31AB" w:rsidRPr="00332885" w:rsidRDefault="00EB31AB" w:rsidP="00D70A55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6C1286" w14:textId="77777777" w:rsidR="00EB31AB" w:rsidRPr="00332885" w:rsidRDefault="00EB31AB" w:rsidP="00D70A55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720F9F54" w14:textId="77777777" w:rsidR="00EB31AB" w:rsidRPr="00332885" w:rsidRDefault="00EB31AB" w:rsidP="00D70A55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80BD7" w:rsidRPr="00270B7D" w14:paraId="5A346D44" w14:textId="77777777" w:rsidTr="00EB31AB">
        <w:trPr>
          <w:trHeight w:val="414"/>
          <w:tblHeader/>
        </w:trPr>
        <w:tc>
          <w:tcPr>
            <w:tcW w:w="5670" w:type="dxa"/>
            <w:shd w:val="clear" w:color="auto" w:fill="auto"/>
          </w:tcPr>
          <w:p w14:paraId="186E94E1" w14:textId="4EE4113C" w:rsidR="00B80BD7" w:rsidRPr="00BE7B71" w:rsidRDefault="00B80BD7" w:rsidP="00B80BD7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522D1D" w14:textId="77777777" w:rsidR="00B80BD7" w:rsidRPr="00BE7B71" w:rsidRDefault="00B80BD7" w:rsidP="00B80BD7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99A647" w14:textId="574C36B9" w:rsidR="00B80BD7" w:rsidRDefault="00B80BD7" w:rsidP="00B80BD7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610"/>
                <w:tab w:val="left" w:pos="834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71,521</w:t>
            </w:r>
          </w:p>
        </w:tc>
        <w:tc>
          <w:tcPr>
            <w:tcW w:w="315" w:type="dxa"/>
            <w:shd w:val="clear" w:color="auto" w:fill="auto"/>
          </w:tcPr>
          <w:p w14:paraId="4D8CA51E" w14:textId="77777777" w:rsidR="00B80BD7" w:rsidRPr="00270B7D" w:rsidRDefault="00B80BD7" w:rsidP="00B80BD7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7A75A00" w14:textId="7D7D7D83" w:rsidR="00B80BD7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75,688</w:t>
            </w:r>
          </w:p>
        </w:tc>
      </w:tr>
      <w:tr w:rsidR="00B80BD7" w:rsidRPr="00270B7D" w14:paraId="7336A1E3" w14:textId="77777777" w:rsidTr="00EB31AB">
        <w:trPr>
          <w:trHeight w:val="414"/>
          <w:tblHeader/>
        </w:trPr>
        <w:tc>
          <w:tcPr>
            <w:tcW w:w="5670" w:type="dxa"/>
            <w:shd w:val="clear" w:color="auto" w:fill="auto"/>
            <w:hideMark/>
          </w:tcPr>
          <w:p w14:paraId="76A9A1A9" w14:textId="332EF546" w:rsidR="00B80BD7" w:rsidRPr="00BE7B71" w:rsidRDefault="00B80BD7" w:rsidP="00B80BD7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7B7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ABC73B" w14:textId="77777777" w:rsidR="00B80BD7" w:rsidRPr="00BE7B71" w:rsidRDefault="00B80BD7" w:rsidP="00B80BD7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06FF92" w14:textId="68D10DFF" w:rsidR="00B80BD7" w:rsidRPr="00BE7B71" w:rsidRDefault="00B80BD7" w:rsidP="00B80BD7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610"/>
                <w:tab w:val="left" w:pos="834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A63B4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15" w:type="dxa"/>
            <w:shd w:val="clear" w:color="auto" w:fill="auto"/>
          </w:tcPr>
          <w:p w14:paraId="0087556A" w14:textId="77777777" w:rsidR="00B80BD7" w:rsidRPr="00270B7D" w:rsidRDefault="00B80BD7" w:rsidP="00B80BD7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2E48106" w14:textId="5244F390" w:rsidR="00B80BD7" w:rsidRPr="00270B7D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80BD7" w:rsidRPr="00270B7D" w14:paraId="60B83475" w14:textId="77777777" w:rsidTr="00EB31AB">
        <w:trPr>
          <w:trHeight w:val="414"/>
          <w:tblHeader/>
        </w:trPr>
        <w:tc>
          <w:tcPr>
            <w:tcW w:w="5670" w:type="dxa"/>
            <w:shd w:val="clear" w:color="auto" w:fill="auto"/>
            <w:hideMark/>
          </w:tcPr>
          <w:p w14:paraId="11ED7D8D" w14:textId="0BB76939" w:rsidR="00B80BD7" w:rsidRPr="00270B7D" w:rsidRDefault="00B80BD7" w:rsidP="00B80BD7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B7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F635E7" w14:textId="77777777" w:rsidR="00B80BD7" w:rsidRPr="00270B7D" w:rsidRDefault="00B80BD7" w:rsidP="00B80BD7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EDB27" w14:textId="17246D1A" w:rsidR="00B80BD7" w:rsidRPr="00270B7D" w:rsidRDefault="00B80BD7" w:rsidP="00B80BD7">
            <w:pPr>
              <w:tabs>
                <w:tab w:val="clear" w:pos="680"/>
                <w:tab w:val="clear" w:pos="1644"/>
                <w:tab w:val="clear" w:pos="1871"/>
                <w:tab w:val="decimal" w:pos="610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6BAA20C9" w14:textId="77777777" w:rsidR="00B80BD7" w:rsidRPr="00270B7D" w:rsidRDefault="00B80BD7" w:rsidP="00B80BD7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8B301" w14:textId="66880F0C" w:rsidR="00B80BD7" w:rsidRPr="00270B7D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(4,167)</w:t>
            </w:r>
          </w:p>
        </w:tc>
      </w:tr>
      <w:tr w:rsidR="00B80BD7" w:rsidRPr="00270B7D" w14:paraId="7F059C85" w14:textId="77777777" w:rsidTr="00EB31AB">
        <w:trPr>
          <w:trHeight w:val="414"/>
          <w:tblHeader/>
        </w:trPr>
        <w:tc>
          <w:tcPr>
            <w:tcW w:w="5670" w:type="dxa"/>
            <w:shd w:val="clear" w:color="auto" w:fill="auto"/>
          </w:tcPr>
          <w:p w14:paraId="15C15987" w14:textId="21ED64CF" w:rsidR="00B80BD7" w:rsidRPr="00270B7D" w:rsidRDefault="00B80BD7" w:rsidP="00B80BD7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0"/>
                <w:tab w:val="right" w:pos="596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944E89" w14:textId="597128DC" w:rsidR="00B80BD7" w:rsidRPr="003C6FE2" w:rsidRDefault="00B80BD7" w:rsidP="00B80BD7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5A3FB" w14:textId="16AF1BDF" w:rsidR="00B80BD7" w:rsidRPr="00270B7D" w:rsidRDefault="00B80BD7" w:rsidP="00B80BD7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610"/>
                <w:tab w:val="left" w:pos="834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72,36</w:t>
            </w:r>
            <w:r w:rsidR="00BD7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15" w:type="dxa"/>
            <w:shd w:val="clear" w:color="auto" w:fill="auto"/>
          </w:tcPr>
          <w:p w14:paraId="28C08F3B" w14:textId="77777777" w:rsidR="00B80BD7" w:rsidRPr="00270B7D" w:rsidRDefault="00B80BD7" w:rsidP="00B80BD7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438300" w14:textId="2AA604A8" w:rsidR="00B80BD7" w:rsidRPr="00027029" w:rsidRDefault="00B80BD7" w:rsidP="00B80B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71,521</w:t>
            </w:r>
          </w:p>
        </w:tc>
      </w:tr>
    </w:tbl>
    <w:p w14:paraId="15B8E2FA" w14:textId="77777777" w:rsidR="00EB31AB" w:rsidRDefault="00EB31AB" w:rsidP="002C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20DF80C" w14:textId="60F98B1B" w:rsidR="00F325F5" w:rsidRDefault="00F325F5" w:rsidP="002C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ข้อมูลเกี่ยวกับความเสี่ยงด้านเครดิตเปิดเผยในหมายเหตุ</w:t>
      </w:r>
      <w:r w:rsidR="00A1466A">
        <w:rPr>
          <w:rFonts w:asciiTheme="majorBidi" w:hAnsiTheme="majorBidi" w:cstheme="majorBidi" w:hint="cs"/>
          <w:sz w:val="30"/>
          <w:szCs w:val="30"/>
          <w:cs/>
          <w:lang w:val="th-TH"/>
        </w:rPr>
        <w:t>ประกอบงบการเงิน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ข้อ</w:t>
      </w:r>
      <w:r>
        <w:rPr>
          <w:rFonts w:asciiTheme="majorBidi" w:hAnsiTheme="majorBidi" w:cstheme="majorBidi"/>
          <w:sz w:val="30"/>
          <w:szCs w:val="30"/>
        </w:rPr>
        <w:t xml:space="preserve"> 2</w:t>
      </w:r>
      <w:r w:rsidR="00FB0565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 xml:space="preserve"> (</w:t>
      </w:r>
      <w:r>
        <w:rPr>
          <w:rFonts w:asciiTheme="majorBidi" w:hAnsiTheme="majorBidi" w:cstheme="majorBidi" w:hint="cs"/>
          <w:sz w:val="30"/>
          <w:szCs w:val="30"/>
          <w:cs/>
        </w:rPr>
        <w:t>ค</w:t>
      </w:r>
      <w:r>
        <w:rPr>
          <w:rFonts w:asciiTheme="majorBidi" w:hAnsiTheme="majorBidi" w:cstheme="majorBidi"/>
          <w:sz w:val="30"/>
          <w:szCs w:val="30"/>
        </w:rPr>
        <w:t>.1.1)</w:t>
      </w:r>
    </w:p>
    <w:p w14:paraId="1D5AD7C6" w14:textId="77777777" w:rsidR="00D56177" w:rsidRDefault="00D56177" w:rsidP="002C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4498FC" w14:textId="66AC2CD7" w:rsidR="002C494F" w:rsidRPr="00E43026" w:rsidRDefault="002C494F" w:rsidP="002C494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43026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ลูกหนี้หมุนเวียนอื่น</w:t>
      </w:r>
    </w:p>
    <w:p w14:paraId="5B0C1D05" w14:textId="77777777" w:rsidR="0078405C" w:rsidRPr="009E3BC3" w:rsidRDefault="0078405C" w:rsidP="00BA5D9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84"/>
        <w:gridCol w:w="1192"/>
        <w:gridCol w:w="268"/>
        <w:gridCol w:w="1164"/>
        <w:gridCol w:w="268"/>
        <w:gridCol w:w="1163"/>
        <w:gridCol w:w="268"/>
        <w:gridCol w:w="1166"/>
      </w:tblGrid>
      <w:tr w:rsidR="00D055AB" w:rsidRPr="009E3BC3" w14:paraId="63E21BCB" w14:textId="77777777" w:rsidTr="00A61597">
        <w:trPr>
          <w:trHeight w:val="423"/>
        </w:trPr>
        <w:tc>
          <w:tcPr>
            <w:tcW w:w="2790" w:type="dxa"/>
          </w:tcPr>
          <w:p w14:paraId="124FB1B5" w14:textId="77777777" w:rsidR="00D055AB" w:rsidRPr="009E3BC3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1661324A" w14:textId="77777777" w:rsidR="00D055AB" w:rsidRPr="009E3BC3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4" w:type="dxa"/>
            <w:gridSpan w:val="3"/>
          </w:tcPr>
          <w:p w14:paraId="29D309F1" w14:textId="77777777" w:rsidR="00D055AB" w:rsidRPr="009E3BC3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203119DA" w14:textId="77777777" w:rsidR="00D055AB" w:rsidRPr="009E3BC3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16B9759F" w14:textId="77777777" w:rsidR="00D055AB" w:rsidRPr="009E3BC3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473E8D" w:rsidRPr="009E3BC3" w14:paraId="5D221532" w14:textId="77777777" w:rsidTr="00A61597">
        <w:trPr>
          <w:trHeight w:val="423"/>
        </w:trPr>
        <w:tc>
          <w:tcPr>
            <w:tcW w:w="2790" w:type="dxa"/>
          </w:tcPr>
          <w:p w14:paraId="74511C13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66AF033B" w14:textId="527469DF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631BD1DD" w14:textId="278B8FED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3D4EE68C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6EF6BD8" w14:textId="6D97914D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7A08EEEB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3C2A914" w14:textId="347419F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1DDD39E9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B036AB9" w14:textId="6F90BDDF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73E8D" w:rsidRPr="009E3BC3" w14:paraId="3463E02E" w14:textId="77777777" w:rsidTr="00A61597">
        <w:trPr>
          <w:trHeight w:val="410"/>
        </w:trPr>
        <w:tc>
          <w:tcPr>
            <w:tcW w:w="2790" w:type="dxa"/>
          </w:tcPr>
          <w:p w14:paraId="7F93FEC5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6BA1C313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9" w:type="dxa"/>
            <w:gridSpan w:val="7"/>
          </w:tcPr>
          <w:p w14:paraId="37C5A551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73E8D" w:rsidRPr="009E3BC3" w14:paraId="24A5F085" w14:textId="77777777" w:rsidTr="00C47156">
        <w:trPr>
          <w:trHeight w:val="410"/>
        </w:trPr>
        <w:tc>
          <w:tcPr>
            <w:tcW w:w="2790" w:type="dxa"/>
          </w:tcPr>
          <w:p w14:paraId="66A53D54" w14:textId="77777777" w:rsidR="00473E8D" w:rsidRPr="00246077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60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84" w:type="dxa"/>
          </w:tcPr>
          <w:p w14:paraId="6C2EAD82" w14:textId="77777777" w:rsidR="00473E8D" w:rsidRPr="00246077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55C346F1" w14:textId="77777777" w:rsidR="00473E8D" w:rsidRPr="00246077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F8568FD" w14:textId="77777777" w:rsidR="00473E8D" w:rsidRPr="00246077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C1978CA" w14:textId="77777777" w:rsidR="00473E8D" w:rsidRPr="00246077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783BD723" w14:textId="77777777" w:rsidR="00473E8D" w:rsidRPr="00246077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AB9605D" w14:textId="77777777" w:rsidR="00473E8D" w:rsidRPr="00246077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4B292FF" w14:textId="77777777" w:rsidR="00473E8D" w:rsidRPr="00246077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1BE17DA" w14:textId="77777777" w:rsidR="00473E8D" w:rsidRPr="00246077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7B3F" w:rsidRPr="009E3BC3" w14:paraId="20A9035B" w14:textId="77777777" w:rsidTr="00A61597">
        <w:trPr>
          <w:trHeight w:val="398"/>
        </w:trPr>
        <w:tc>
          <w:tcPr>
            <w:tcW w:w="2790" w:type="dxa"/>
          </w:tcPr>
          <w:p w14:paraId="0D08EE91" w14:textId="77777777" w:rsidR="00E87B3F" w:rsidRPr="00246077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84" w:type="dxa"/>
          </w:tcPr>
          <w:p w14:paraId="2AB4F8C2" w14:textId="77777777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7BB7FA46" w14:textId="3FBD2682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43026">
              <w:rPr>
                <w:rFonts w:asciiTheme="majorBidi" w:hAnsiTheme="majorBidi" w:cstheme="majorBidi"/>
                <w:sz w:val="30"/>
                <w:szCs w:val="30"/>
              </w:rPr>
              <w:t>7,472</w:t>
            </w:r>
          </w:p>
        </w:tc>
        <w:tc>
          <w:tcPr>
            <w:tcW w:w="268" w:type="dxa"/>
          </w:tcPr>
          <w:p w14:paraId="5C093A6D" w14:textId="77777777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913501F" w14:textId="0D98A62E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103,370</w:t>
            </w:r>
          </w:p>
        </w:tc>
        <w:tc>
          <w:tcPr>
            <w:tcW w:w="268" w:type="dxa"/>
          </w:tcPr>
          <w:p w14:paraId="24F59E03" w14:textId="77777777" w:rsidR="00E87B3F" w:rsidRPr="00246077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DBBB061" w14:textId="087C407A" w:rsidR="00E87B3F" w:rsidRPr="00246077" w:rsidRDefault="00E43026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67,472</w:t>
            </w:r>
          </w:p>
        </w:tc>
        <w:tc>
          <w:tcPr>
            <w:tcW w:w="268" w:type="dxa"/>
          </w:tcPr>
          <w:p w14:paraId="246A6A88" w14:textId="77777777" w:rsidR="00E87B3F" w:rsidRPr="00246077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185AF76" w14:textId="60C97D2D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103,370</w:t>
            </w:r>
          </w:p>
        </w:tc>
      </w:tr>
      <w:tr w:rsidR="00E87B3F" w:rsidRPr="009E3BC3" w14:paraId="175F18B0" w14:textId="77777777" w:rsidTr="00A61597">
        <w:trPr>
          <w:trHeight w:val="398"/>
        </w:trPr>
        <w:tc>
          <w:tcPr>
            <w:tcW w:w="2790" w:type="dxa"/>
          </w:tcPr>
          <w:p w14:paraId="2FCF7766" w14:textId="77777777" w:rsidR="00E87B3F" w:rsidRPr="00246077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ภาษีซื้อรอใบกำกับภาษี</w:t>
            </w:r>
          </w:p>
        </w:tc>
        <w:tc>
          <w:tcPr>
            <w:tcW w:w="984" w:type="dxa"/>
          </w:tcPr>
          <w:p w14:paraId="45245F9E" w14:textId="77777777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1F7508E4" w14:textId="40A8754F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</w:t>
            </w:r>
            <w:r w:rsidR="00B73EC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68" w:type="dxa"/>
          </w:tcPr>
          <w:p w14:paraId="67E2DA28" w14:textId="77777777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4D82DBE" w14:textId="032EDD92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2,513</w:t>
            </w:r>
          </w:p>
        </w:tc>
        <w:tc>
          <w:tcPr>
            <w:tcW w:w="268" w:type="dxa"/>
          </w:tcPr>
          <w:p w14:paraId="745F7324" w14:textId="77777777" w:rsidR="00E87B3F" w:rsidRPr="00246077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CD110DC" w14:textId="76E8091E" w:rsidR="00E87B3F" w:rsidRPr="00246077" w:rsidRDefault="00E43026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</w:t>
            </w:r>
            <w:r w:rsidR="00B73EC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8" w:type="dxa"/>
          </w:tcPr>
          <w:p w14:paraId="4B80873C" w14:textId="77777777" w:rsidR="00E87B3F" w:rsidRPr="00246077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CD0F54C" w14:textId="4041D978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2,502</w:t>
            </w:r>
          </w:p>
        </w:tc>
      </w:tr>
      <w:tr w:rsidR="00E87B3F" w:rsidRPr="009E3BC3" w14:paraId="05375616" w14:textId="77777777" w:rsidTr="00A61597">
        <w:trPr>
          <w:trHeight w:val="410"/>
        </w:trPr>
        <w:tc>
          <w:tcPr>
            <w:tcW w:w="2790" w:type="dxa"/>
          </w:tcPr>
          <w:p w14:paraId="1AC87271" w14:textId="77777777" w:rsidR="00E87B3F" w:rsidRPr="00246077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ภาษีมูลค่าเพิ่มระหว่างขอคืน</w:t>
            </w:r>
          </w:p>
        </w:tc>
        <w:tc>
          <w:tcPr>
            <w:tcW w:w="984" w:type="dxa"/>
          </w:tcPr>
          <w:p w14:paraId="16DB221C" w14:textId="77777777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6FB84377" w14:textId="40B230B1" w:rsidR="00E87B3F" w:rsidRPr="00246077" w:rsidRDefault="00E43026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1,778</w:t>
            </w:r>
          </w:p>
        </w:tc>
        <w:tc>
          <w:tcPr>
            <w:tcW w:w="268" w:type="dxa"/>
          </w:tcPr>
          <w:p w14:paraId="0B012E62" w14:textId="77777777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75D2CB5" w14:textId="5D0717FB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1,778</w:t>
            </w:r>
          </w:p>
        </w:tc>
        <w:tc>
          <w:tcPr>
            <w:tcW w:w="268" w:type="dxa"/>
          </w:tcPr>
          <w:p w14:paraId="5C89040D" w14:textId="77777777" w:rsidR="00E87B3F" w:rsidRPr="00246077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F6D60EF" w14:textId="742FEC3F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22C6E1D" w14:textId="77777777" w:rsidR="00E87B3F" w:rsidRPr="00246077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D893EB4" w14:textId="75A01FB0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7B3F" w:rsidRPr="009E3BC3" w14:paraId="772BD5E8" w14:textId="77777777" w:rsidTr="00A61597">
        <w:trPr>
          <w:trHeight w:val="410"/>
        </w:trPr>
        <w:tc>
          <w:tcPr>
            <w:tcW w:w="2790" w:type="dxa"/>
          </w:tcPr>
          <w:p w14:paraId="3642D4A1" w14:textId="77777777" w:rsidR="00E87B3F" w:rsidRPr="00246077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รายได้อื่นค้างรับ</w:t>
            </w:r>
          </w:p>
        </w:tc>
        <w:tc>
          <w:tcPr>
            <w:tcW w:w="984" w:type="dxa"/>
          </w:tcPr>
          <w:p w14:paraId="3CE40346" w14:textId="77777777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125E65A8" w14:textId="68E0C4CC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</w:t>
            </w:r>
            <w:r w:rsidR="00B73EC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4A6E8D9C" w14:textId="77777777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E3B80A0" w14:textId="3239260F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1,770</w:t>
            </w:r>
          </w:p>
        </w:tc>
        <w:tc>
          <w:tcPr>
            <w:tcW w:w="268" w:type="dxa"/>
          </w:tcPr>
          <w:p w14:paraId="1BC243A2" w14:textId="77777777" w:rsidR="00E87B3F" w:rsidRPr="00246077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6A95899" w14:textId="738DC1D9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</w:t>
            </w:r>
            <w:r w:rsidR="00B73EC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29B8A8A5" w14:textId="77777777" w:rsidR="00E87B3F" w:rsidRPr="00246077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C2A8B39" w14:textId="10E0250B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1,770</w:t>
            </w:r>
          </w:p>
        </w:tc>
      </w:tr>
      <w:tr w:rsidR="00E87B3F" w:rsidRPr="009E3BC3" w14:paraId="0647D07F" w14:textId="77777777" w:rsidTr="00A61597">
        <w:trPr>
          <w:trHeight w:val="398"/>
        </w:trPr>
        <w:tc>
          <w:tcPr>
            <w:tcW w:w="2790" w:type="dxa"/>
          </w:tcPr>
          <w:p w14:paraId="380946FE" w14:textId="77777777" w:rsidR="00E87B3F" w:rsidRPr="00246077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84" w:type="dxa"/>
          </w:tcPr>
          <w:p w14:paraId="56F5495A" w14:textId="77777777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1B0BDBB0" w14:textId="03764460" w:rsidR="00E87B3F" w:rsidRPr="00246077" w:rsidRDefault="00E43026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1,956</w:t>
            </w:r>
          </w:p>
        </w:tc>
        <w:tc>
          <w:tcPr>
            <w:tcW w:w="268" w:type="dxa"/>
          </w:tcPr>
          <w:p w14:paraId="30F7A82F" w14:textId="77777777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7FBE439" w14:textId="21DE1F0D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268" w:type="dxa"/>
          </w:tcPr>
          <w:p w14:paraId="056F2DAF" w14:textId="77777777" w:rsidR="00E87B3F" w:rsidRPr="00246077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15385749" w14:textId="62299468" w:rsidR="00E87B3F" w:rsidRPr="00246077" w:rsidRDefault="00E43026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1,956</w:t>
            </w:r>
          </w:p>
        </w:tc>
        <w:tc>
          <w:tcPr>
            <w:tcW w:w="268" w:type="dxa"/>
          </w:tcPr>
          <w:p w14:paraId="2D7954A7" w14:textId="77777777" w:rsidR="00E87B3F" w:rsidRPr="00246077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2B148EF" w14:textId="1216EC3C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</w:tr>
      <w:tr w:rsidR="00E87B3F" w:rsidRPr="009E3BC3" w14:paraId="0735FDE3" w14:textId="77777777" w:rsidTr="00A61597">
        <w:trPr>
          <w:trHeight w:val="423"/>
        </w:trPr>
        <w:tc>
          <w:tcPr>
            <w:tcW w:w="2790" w:type="dxa"/>
          </w:tcPr>
          <w:p w14:paraId="69DFF0D2" w14:textId="77777777" w:rsidR="00E87B3F" w:rsidRPr="00246077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60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</w:tcPr>
          <w:p w14:paraId="4F26A233" w14:textId="77777777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182951C7" w14:textId="5FB277BD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75,278</w:t>
            </w:r>
          </w:p>
        </w:tc>
        <w:tc>
          <w:tcPr>
            <w:tcW w:w="268" w:type="dxa"/>
          </w:tcPr>
          <w:p w14:paraId="0432EB34" w14:textId="77777777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3075EE4D" w14:textId="474640C1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110,348</w:t>
            </w:r>
          </w:p>
        </w:tc>
        <w:tc>
          <w:tcPr>
            <w:tcW w:w="268" w:type="dxa"/>
          </w:tcPr>
          <w:p w14:paraId="3743D398" w14:textId="77777777" w:rsidR="00E87B3F" w:rsidRPr="00246077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40193CF8" w14:textId="6D2EFC82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73,489</w:t>
            </w:r>
          </w:p>
        </w:tc>
        <w:tc>
          <w:tcPr>
            <w:tcW w:w="268" w:type="dxa"/>
          </w:tcPr>
          <w:p w14:paraId="2344CC43" w14:textId="77777777" w:rsidR="00E87B3F" w:rsidRPr="00246077" w:rsidRDefault="00E87B3F" w:rsidP="00E8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215CFBD6" w14:textId="35893F3B" w:rsidR="00E87B3F" w:rsidRPr="00246077" w:rsidRDefault="00E87B3F" w:rsidP="00E87B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108,559</w:t>
            </w:r>
          </w:p>
        </w:tc>
      </w:tr>
    </w:tbl>
    <w:p w14:paraId="466B1FB3" w14:textId="44B195AC" w:rsidR="00D56177" w:rsidRDefault="00D56177" w:rsidP="0005049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</w:p>
    <w:p w14:paraId="6BC7AF1D" w14:textId="77777777" w:rsidR="00D56177" w:rsidRDefault="00D56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4A32ADA" w14:textId="04E67EAC" w:rsidR="00FC557F" w:rsidRPr="009E3BC3" w:rsidRDefault="00FC557F" w:rsidP="00B3724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72AFBF04" w14:textId="77777777" w:rsidR="00AB7259" w:rsidRPr="001C6709" w:rsidRDefault="00AB7259" w:rsidP="00C04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7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DE229D" w:rsidRPr="009E3BC3" w14:paraId="59592ED6" w14:textId="77777777" w:rsidTr="00DE229D">
        <w:tc>
          <w:tcPr>
            <w:tcW w:w="3780" w:type="dxa"/>
          </w:tcPr>
          <w:p w14:paraId="5B3FE3C7" w14:textId="77777777" w:rsidR="00DE229D" w:rsidRPr="009E3BC3" w:rsidRDefault="00DE229D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EA380F2" w14:textId="77777777" w:rsidR="00DE229D" w:rsidRPr="009E3BC3" w:rsidRDefault="00DE229D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96D174" w14:textId="77777777" w:rsidR="00DE229D" w:rsidRPr="009E3BC3" w:rsidRDefault="00DE229D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1EE2D9F" w14:textId="77777777" w:rsidR="00DE229D" w:rsidRPr="009E3BC3" w:rsidRDefault="00DE229D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473E8D" w:rsidRPr="009E3BC3" w14:paraId="2C385C8C" w14:textId="77777777" w:rsidTr="00DE229D">
        <w:tc>
          <w:tcPr>
            <w:tcW w:w="3780" w:type="dxa"/>
          </w:tcPr>
          <w:p w14:paraId="4D66AE2B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14E97F" w14:textId="5625EBEA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B4E6DA6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16234" w14:textId="13DA2A5D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DB14A1E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754A07" w14:textId="663A41E3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FA59C06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5F75D6" w14:textId="391CFF59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73E8D" w:rsidRPr="009E3BC3" w14:paraId="38C0DE87" w14:textId="77777777" w:rsidTr="00C04C07">
        <w:trPr>
          <w:trHeight w:val="308"/>
        </w:trPr>
        <w:tc>
          <w:tcPr>
            <w:tcW w:w="3780" w:type="dxa"/>
          </w:tcPr>
          <w:p w14:paraId="09433D7B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11FB71F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20570" w:rsidRPr="009E3BC3" w14:paraId="176AB277" w14:textId="77777777" w:rsidTr="00DE229D">
        <w:tc>
          <w:tcPr>
            <w:tcW w:w="3780" w:type="dxa"/>
          </w:tcPr>
          <w:p w14:paraId="5A25B8B5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54C8EFB4" w14:textId="77A26C53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302,512</w:t>
            </w:r>
          </w:p>
        </w:tc>
        <w:tc>
          <w:tcPr>
            <w:tcW w:w="270" w:type="dxa"/>
          </w:tcPr>
          <w:p w14:paraId="3BA0A57B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93867" w14:textId="5F8EFA3B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316,439</w:t>
            </w:r>
          </w:p>
        </w:tc>
        <w:tc>
          <w:tcPr>
            <w:tcW w:w="270" w:type="dxa"/>
          </w:tcPr>
          <w:p w14:paraId="1FF57D4B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D470BA" w14:textId="03C61532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302,512</w:t>
            </w:r>
          </w:p>
        </w:tc>
        <w:tc>
          <w:tcPr>
            <w:tcW w:w="270" w:type="dxa"/>
          </w:tcPr>
          <w:p w14:paraId="1BF5582E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49090" w14:textId="306D1BB6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316,439</w:t>
            </w:r>
          </w:p>
        </w:tc>
      </w:tr>
      <w:tr w:rsidR="00120570" w:rsidRPr="009E3BC3" w14:paraId="517951BC" w14:textId="77777777" w:rsidTr="00DE229D">
        <w:tc>
          <w:tcPr>
            <w:tcW w:w="3780" w:type="dxa"/>
          </w:tcPr>
          <w:p w14:paraId="734D4403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3B758ACE" w14:textId="2D229F2B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256,270</w:t>
            </w:r>
          </w:p>
        </w:tc>
        <w:tc>
          <w:tcPr>
            <w:tcW w:w="270" w:type="dxa"/>
          </w:tcPr>
          <w:p w14:paraId="275ADFEC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4D2777" w14:textId="470A1AFB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191,117</w:t>
            </w:r>
          </w:p>
        </w:tc>
        <w:tc>
          <w:tcPr>
            <w:tcW w:w="270" w:type="dxa"/>
          </w:tcPr>
          <w:p w14:paraId="7EEFEC0C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F972C" w14:textId="6127E06D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256,270</w:t>
            </w:r>
          </w:p>
        </w:tc>
        <w:tc>
          <w:tcPr>
            <w:tcW w:w="270" w:type="dxa"/>
          </w:tcPr>
          <w:p w14:paraId="039754EB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17E5B" w14:textId="25B5B624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191,117</w:t>
            </w:r>
          </w:p>
        </w:tc>
      </w:tr>
      <w:tr w:rsidR="00120570" w:rsidRPr="009E3BC3" w14:paraId="5626E463" w14:textId="77777777" w:rsidTr="00DE229D">
        <w:tc>
          <w:tcPr>
            <w:tcW w:w="3780" w:type="dxa"/>
          </w:tcPr>
          <w:p w14:paraId="3641699F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</w:tcPr>
          <w:p w14:paraId="2267423E" w14:textId="6DCC226F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33,829</w:t>
            </w:r>
          </w:p>
        </w:tc>
        <w:tc>
          <w:tcPr>
            <w:tcW w:w="270" w:type="dxa"/>
          </w:tcPr>
          <w:p w14:paraId="6E650988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2B8B69" w14:textId="56A55EC3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39,232</w:t>
            </w:r>
          </w:p>
        </w:tc>
        <w:tc>
          <w:tcPr>
            <w:tcW w:w="270" w:type="dxa"/>
          </w:tcPr>
          <w:p w14:paraId="62900F4A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A7630C" w14:textId="23941F86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33,829</w:t>
            </w:r>
          </w:p>
        </w:tc>
        <w:tc>
          <w:tcPr>
            <w:tcW w:w="270" w:type="dxa"/>
          </w:tcPr>
          <w:p w14:paraId="6F8FA30A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6EB51C" w14:textId="787459A5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39,232</w:t>
            </w:r>
          </w:p>
        </w:tc>
      </w:tr>
      <w:tr w:rsidR="00120570" w:rsidRPr="009E3BC3" w14:paraId="56F820F0" w14:textId="77777777" w:rsidTr="00DE229D">
        <w:tc>
          <w:tcPr>
            <w:tcW w:w="3780" w:type="dxa"/>
          </w:tcPr>
          <w:p w14:paraId="2D14957D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DABDCF" w14:textId="4B51F795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592,611</w:t>
            </w:r>
          </w:p>
        </w:tc>
        <w:tc>
          <w:tcPr>
            <w:tcW w:w="270" w:type="dxa"/>
          </w:tcPr>
          <w:p w14:paraId="13B0AE7B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2256F5" w14:textId="7A8BA388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546,788</w:t>
            </w:r>
          </w:p>
        </w:tc>
        <w:tc>
          <w:tcPr>
            <w:tcW w:w="270" w:type="dxa"/>
          </w:tcPr>
          <w:p w14:paraId="4C6EF0A3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126BF7" w14:textId="048A1E1E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592,611</w:t>
            </w:r>
          </w:p>
        </w:tc>
        <w:tc>
          <w:tcPr>
            <w:tcW w:w="270" w:type="dxa"/>
          </w:tcPr>
          <w:p w14:paraId="78C4B8E5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F6250D" w14:textId="6E07F780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546,788</w:t>
            </w:r>
          </w:p>
        </w:tc>
      </w:tr>
      <w:tr w:rsidR="00120570" w:rsidRPr="009E3BC3" w14:paraId="06551E35" w14:textId="77777777" w:rsidTr="00DE229D">
        <w:tc>
          <w:tcPr>
            <w:tcW w:w="3780" w:type="dxa"/>
          </w:tcPr>
          <w:p w14:paraId="08148064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EF41F6" w14:textId="577D945E" w:rsidR="00120570" w:rsidRPr="009E3BC3" w:rsidRDefault="00A1466A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20570">
              <w:rPr>
                <w:rFonts w:asciiTheme="majorBidi" w:hAnsiTheme="majorBidi" w:cstheme="majorBidi"/>
                <w:sz w:val="30"/>
                <w:szCs w:val="30"/>
              </w:rPr>
              <w:t>4,827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C2224F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AADD0F" w14:textId="5642AED1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(15,661)</w:t>
            </w:r>
          </w:p>
        </w:tc>
        <w:tc>
          <w:tcPr>
            <w:tcW w:w="270" w:type="dxa"/>
          </w:tcPr>
          <w:p w14:paraId="6EEF504E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E8A197" w14:textId="4922FDBC" w:rsidR="00120570" w:rsidRPr="009E3BC3" w:rsidRDefault="00A1466A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20570">
              <w:rPr>
                <w:rFonts w:asciiTheme="majorBidi" w:hAnsiTheme="majorBidi" w:cstheme="majorBidi"/>
                <w:sz w:val="30"/>
                <w:szCs w:val="30"/>
              </w:rPr>
              <w:t>4,827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8C155F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1C8632" w14:textId="4A489BB9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(15,661)</w:t>
            </w:r>
          </w:p>
        </w:tc>
      </w:tr>
      <w:tr w:rsidR="00120570" w:rsidRPr="009E3BC3" w14:paraId="679CC0F8" w14:textId="77777777" w:rsidTr="00DE229D">
        <w:tc>
          <w:tcPr>
            <w:tcW w:w="3780" w:type="dxa"/>
          </w:tcPr>
          <w:p w14:paraId="0A749C44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A3531E" w14:textId="1E3810F6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587,784</w:t>
            </w:r>
          </w:p>
        </w:tc>
        <w:tc>
          <w:tcPr>
            <w:tcW w:w="270" w:type="dxa"/>
          </w:tcPr>
          <w:p w14:paraId="36B858B3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2FAAB6" w14:textId="4E62D9A5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531,127</w:t>
            </w:r>
          </w:p>
        </w:tc>
        <w:tc>
          <w:tcPr>
            <w:tcW w:w="270" w:type="dxa"/>
          </w:tcPr>
          <w:p w14:paraId="14B4E03C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0B28A6" w14:textId="66E27D9E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587,784</w:t>
            </w:r>
          </w:p>
        </w:tc>
        <w:tc>
          <w:tcPr>
            <w:tcW w:w="270" w:type="dxa"/>
          </w:tcPr>
          <w:p w14:paraId="192353C1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50D8DE" w14:textId="108D5DDB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531,127</w:t>
            </w:r>
          </w:p>
        </w:tc>
      </w:tr>
      <w:tr w:rsidR="00416F6E" w:rsidRPr="00E87B3F" w14:paraId="1CD53D57" w14:textId="77777777" w:rsidTr="00DE229D">
        <w:trPr>
          <w:trHeight w:val="233"/>
        </w:trPr>
        <w:tc>
          <w:tcPr>
            <w:tcW w:w="3780" w:type="dxa"/>
          </w:tcPr>
          <w:p w14:paraId="13D65294" w14:textId="77777777" w:rsidR="00416F6E" w:rsidRPr="00E87B3F" w:rsidRDefault="00416F6E" w:rsidP="00120570">
            <w:pPr>
              <w:pStyle w:val="BodyText2"/>
              <w:ind w:left="-20" w:firstLine="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2AA493" w14:textId="77777777" w:rsidR="00416F6E" w:rsidRPr="00E87B3F" w:rsidRDefault="00416F6E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F866B5" w14:textId="77777777" w:rsidR="00416F6E" w:rsidRPr="00E87B3F" w:rsidRDefault="00416F6E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A88F649" w14:textId="77777777" w:rsidR="00416F6E" w:rsidRPr="00E87B3F" w:rsidRDefault="00416F6E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5D21C4" w14:textId="77777777" w:rsidR="00416F6E" w:rsidRPr="00E87B3F" w:rsidRDefault="00416F6E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6E52E7A" w14:textId="77777777" w:rsidR="00416F6E" w:rsidRPr="00E87B3F" w:rsidRDefault="00416F6E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34C2BA" w14:textId="77777777" w:rsidR="00416F6E" w:rsidRPr="00E87B3F" w:rsidRDefault="00416F6E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01F538F" w14:textId="77777777" w:rsidR="00416F6E" w:rsidRPr="00E87B3F" w:rsidRDefault="00416F6E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20570" w:rsidRPr="00E87B3F" w14:paraId="6EF8D8D4" w14:textId="77777777" w:rsidTr="00DE229D">
        <w:trPr>
          <w:trHeight w:val="233"/>
        </w:trPr>
        <w:tc>
          <w:tcPr>
            <w:tcW w:w="3780" w:type="dxa"/>
          </w:tcPr>
          <w:p w14:paraId="55FAC371" w14:textId="44A29ACB" w:rsidR="00120570" w:rsidRPr="00E87B3F" w:rsidRDefault="00120570" w:rsidP="00120570">
            <w:pPr>
              <w:pStyle w:val="BodyText2"/>
              <w:ind w:left="-2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87B3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</w:p>
        </w:tc>
        <w:tc>
          <w:tcPr>
            <w:tcW w:w="1170" w:type="dxa"/>
          </w:tcPr>
          <w:p w14:paraId="01963EFD" w14:textId="77777777" w:rsidR="00120570" w:rsidRPr="00E87B3F" w:rsidRDefault="00120570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FB1273" w14:textId="77777777" w:rsidR="00120570" w:rsidRPr="00E87B3F" w:rsidRDefault="00120570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9FFBBDD" w14:textId="77777777" w:rsidR="00120570" w:rsidRPr="00E87B3F" w:rsidRDefault="00120570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D6FCDB" w14:textId="77777777" w:rsidR="00120570" w:rsidRPr="00E87B3F" w:rsidRDefault="00120570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CAF22CA" w14:textId="77777777" w:rsidR="00120570" w:rsidRPr="00E87B3F" w:rsidRDefault="00120570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6994B" w14:textId="77777777" w:rsidR="00120570" w:rsidRPr="00E87B3F" w:rsidRDefault="00120570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4C39A07" w14:textId="77777777" w:rsidR="00120570" w:rsidRPr="00E87B3F" w:rsidRDefault="00120570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20570" w:rsidRPr="00E87B3F" w14:paraId="795E7B3B" w14:textId="77777777" w:rsidTr="00DE229D">
        <w:trPr>
          <w:trHeight w:val="233"/>
        </w:trPr>
        <w:tc>
          <w:tcPr>
            <w:tcW w:w="3780" w:type="dxa"/>
          </w:tcPr>
          <w:p w14:paraId="7A87C26B" w14:textId="7869D155" w:rsidR="00120570" w:rsidRPr="00E87B3F" w:rsidRDefault="00A1466A" w:rsidP="00120570">
            <w:pPr>
              <w:pStyle w:val="BodyText2"/>
              <w:ind w:left="-2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="00120570" w:rsidRPr="00E87B3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709543B7" w14:textId="77777777" w:rsidR="00120570" w:rsidRPr="00E87B3F" w:rsidRDefault="00120570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53BF6A" w14:textId="77777777" w:rsidR="00120570" w:rsidRPr="00E87B3F" w:rsidRDefault="00120570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CE309C5" w14:textId="77777777" w:rsidR="00120570" w:rsidRPr="00E87B3F" w:rsidRDefault="00120570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FA903F" w14:textId="77777777" w:rsidR="00120570" w:rsidRPr="00E87B3F" w:rsidRDefault="00120570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37CBE3E" w14:textId="77777777" w:rsidR="00120570" w:rsidRPr="00E87B3F" w:rsidRDefault="00120570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9B2604" w14:textId="77777777" w:rsidR="00120570" w:rsidRPr="00E87B3F" w:rsidRDefault="00120570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20E4AF6" w14:textId="77777777" w:rsidR="00120570" w:rsidRPr="00E87B3F" w:rsidRDefault="00120570" w:rsidP="00120570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7B3F" w:rsidRPr="00E87B3F" w14:paraId="0D139F2B" w14:textId="77777777" w:rsidTr="00DE229D">
        <w:trPr>
          <w:trHeight w:val="233"/>
        </w:trPr>
        <w:tc>
          <w:tcPr>
            <w:tcW w:w="3780" w:type="dxa"/>
          </w:tcPr>
          <w:p w14:paraId="22BAE4A2" w14:textId="24C35F8B" w:rsidR="00E87B3F" w:rsidRPr="00E87B3F" w:rsidRDefault="00E87B3F" w:rsidP="00E87B3F">
            <w:pPr>
              <w:pStyle w:val="BodyText2"/>
              <w:ind w:left="250" w:hanging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E87B3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534D14CD" w14:textId="6C3F3510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5,128,66</w:t>
            </w:r>
            <w:r w:rsidR="00A63B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F23EDFD" w14:textId="77777777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06DE3DE" w14:textId="67D80AE9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4,205,761</w:t>
            </w:r>
          </w:p>
        </w:tc>
        <w:tc>
          <w:tcPr>
            <w:tcW w:w="270" w:type="dxa"/>
          </w:tcPr>
          <w:p w14:paraId="02CB9724" w14:textId="77777777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771EB3C" w14:textId="6AB93FB7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5,128,66</w:t>
            </w:r>
            <w:r w:rsidR="00A63B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85A4E9D" w14:textId="77777777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B86CA81" w14:textId="6603F85A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4,205,555</w:t>
            </w:r>
          </w:p>
        </w:tc>
      </w:tr>
      <w:tr w:rsidR="00E87B3F" w:rsidRPr="00E87B3F" w14:paraId="18284546" w14:textId="77777777" w:rsidTr="00DE229D">
        <w:trPr>
          <w:trHeight w:val="233"/>
        </w:trPr>
        <w:tc>
          <w:tcPr>
            <w:tcW w:w="3780" w:type="dxa"/>
          </w:tcPr>
          <w:p w14:paraId="05D82AF1" w14:textId="4FF1B426" w:rsidR="00E87B3F" w:rsidRPr="00E87B3F" w:rsidRDefault="00E87B3F" w:rsidP="00E87B3F">
            <w:pPr>
              <w:pStyle w:val="BodyText2"/>
              <w:ind w:left="250" w:hanging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E87B3F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</w:tc>
        <w:tc>
          <w:tcPr>
            <w:tcW w:w="1170" w:type="dxa"/>
          </w:tcPr>
          <w:p w14:paraId="3F59BBE7" w14:textId="77777777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8A707F" w14:textId="77777777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A0AA157" w14:textId="77777777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DC3AFB" w14:textId="77777777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FCF87C0" w14:textId="77777777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979F0C" w14:textId="77777777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EBD8872" w14:textId="77777777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7B3F" w:rsidRPr="00E87B3F" w14:paraId="2E8DDE33" w14:textId="77777777" w:rsidTr="00DE229D">
        <w:trPr>
          <w:trHeight w:val="233"/>
        </w:trPr>
        <w:tc>
          <w:tcPr>
            <w:tcW w:w="3780" w:type="dxa"/>
          </w:tcPr>
          <w:p w14:paraId="6963A728" w14:textId="786781E7" w:rsidR="00E87B3F" w:rsidRPr="00E87B3F" w:rsidRDefault="00E87B3F" w:rsidP="00E87B3F">
            <w:pPr>
              <w:pStyle w:val="BodyText2"/>
              <w:ind w:left="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</w:t>
            </w:r>
            <w:r w:rsidRPr="00E87B3F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24FE55" w14:textId="415B944C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25,124</w:t>
            </w:r>
          </w:p>
        </w:tc>
        <w:tc>
          <w:tcPr>
            <w:tcW w:w="270" w:type="dxa"/>
          </w:tcPr>
          <w:p w14:paraId="2E3DC1AC" w14:textId="77777777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3B9F35" w14:textId="6710F455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15,119</w:t>
            </w:r>
          </w:p>
        </w:tc>
        <w:tc>
          <w:tcPr>
            <w:tcW w:w="270" w:type="dxa"/>
          </w:tcPr>
          <w:p w14:paraId="14575ED1" w14:textId="77777777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DD31FE" w14:textId="107A528C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25,124</w:t>
            </w:r>
          </w:p>
        </w:tc>
        <w:tc>
          <w:tcPr>
            <w:tcW w:w="270" w:type="dxa"/>
          </w:tcPr>
          <w:p w14:paraId="1ED3D4B6" w14:textId="77777777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941246" w14:textId="65E60892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15,119</w:t>
            </w:r>
          </w:p>
        </w:tc>
      </w:tr>
      <w:tr w:rsidR="00E87B3F" w:rsidRPr="009E3BC3" w14:paraId="0672EF68" w14:textId="77777777" w:rsidTr="00DE229D">
        <w:trPr>
          <w:trHeight w:val="233"/>
        </w:trPr>
        <w:tc>
          <w:tcPr>
            <w:tcW w:w="3780" w:type="dxa"/>
          </w:tcPr>
          <w:p w14:paraId="20FF83A1" w14:textId="3508290D" w:rsidR="00E87B3F" w:rsidRPr="00E87B3F" w:rsidRDefault="00E87B3F" w:rsidP="00E87B3F">
            <w:pPr>
              <w:pStyle w:val="BodyText2"/>
              <w:ind w:left="-2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87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21D5E8" w14:textId="043093A9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7B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5,153,79</w:t>
            </w:r>
            <w:r w:rsidR="00A63B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1C18057E" w14:textId="77777777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976EF0" w14:textId="71BA8D98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7B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4,220,880</w:t>
            </w:r>
          </w:p>
        </w:tc>
        <w:tc>
          <w:tcPr>
            <w:tcW w:w="270" w:type="dxa"/>
          </w:tcPr>
          <w:p w14:paraId="2C87E7EC" w14:textId="77777777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D91070" w14:textId="72951E46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7B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5,153,79</w:t>
            </w:r>
            <w:r w:rsidR="00A63B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4658925F" w14:textId="77777777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F41FC0" w14:textId="61D545B9" w:rsidR="00E87B3F" w:rsidRPr="00E87B3F" w:rsidRDefault="00E87B3F" w:rsidP="00E87B3F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7B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4,220,674</w:t>
            </w:r>
          </w:p>
        </w:tc>
      </w:tr>
    </w:tbl>
    <w:p w14:paraId="5A75AED3" w14:textId="77777777" w:rsidR="00C26D3C" w:rsidRPr="001C6709" w:rsidRDefault="00C26D3C" w:rsidP="00C04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7"/>
        <w:jc w:val="thaiDistribute"/>
        <w:rPr>
          <w:rFonts w:asciiTheme="majorBidi" w:hAnsiTheme="majorBidi" w:cstheme="majorBidi"/>
          <w:b/>
          <w:bCs/>
        </w:rPr>
      </w:pPr>
    </w:p>
    <w:p w14:paraId="61DC30CA" w14:textId="5ECB86CD" w:rsidR="004313CA" w:rsidRDefault="004313CA" w:rsidP="004313C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2C2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เงินลงทุนในการร่วมค้า</w:t>
      </w:r>
    </w:p>
    <w:p w14:paraId="40FF3D8A" w14:textId="77777777" w:rsidR="00E87B3F" w:rsidRPr="001C6709" w:rsidRDefault="00E87B3F" w:rsidP="00E87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3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87"/>
        <w:gridCol w:w="1096"/>
        <w:gridCol w:w="269"/>
        <w:gridCol w:w="1171"/>
        <w:gridCol w:w="254"/>
        <w:gridCol w:w="1170"/>
        <w:gridCol w:w="269"/>
        <w:gridCol w:w="1171"/>
      </w:tblGrid>
      <w:tr w:rsidR="00107D43" w:rsidRPr="009E3BC3" w14:paraId="34CFF1FA" w14:textId="77777777" w:rsidTr="00C04C07">
        <w:trPr>
          <w:trHeight w:val="425"/>
        </w:trPr>
        <w:tc>
          <w:tcPr>
            <w:tcW w:w="3987" w:type="dxa"/>
          </w:tcPr>
          <w:p w14:paraId="4F868015" w14:textId="77777777" w:rsidR="00107D43" w:rsidRPr="009E3BC3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</w:tcPr>
          <w:p w14:paraId="75EC8EAD" w14:textId="77777777" w:rsidR="00107D43" w:rsidRPr="009E3BC3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0F2A7604" w14:textId="77777777" w:rsidR="00107D43" w:rsidRPr="009E3BC3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AFE31F8" w14:textId="77777777" w:rsidR="00107D43" w:rsidRPr="009E3BC3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473E8D" w:rsidRPr="009E3BC3" w14:paraId="05CD7F09" w14:textId="77777777" w:rsidTr="00C04C07">
        <w:trPr>
          <w:trHeight w:val="425"/>
        </w:trPr>
        <w:tc>
          <w:tcPr>
            <w:tcW w:w="3987" w:type="dxa"/>
          </w:tcPr>
          <w:p w14:paraId="2882D977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14:paraId="3EDD754F" w14:textId="03CD6E05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50EA31B0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3810C8C" w14:textId="2623D8B4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4" w:type="dxa"/>
          </w:tcPr>
          <w:p w14:paraId="48CB2802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CAA3B4" w14:textId="72482A6E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5CF6F519" w14:textId="77777777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925AF94" w14:textId="2C69282E" w:rsidR="00473E8D" w:rsidRPr="009E3BC3" w:rsidRDefault="00473E8D" w:rsidP="004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73E8D" w:rsidRPr="009E3BC3" w14:paraId="08080E03" w14:textId="77777777" w:rsidTr="00C04C07">
        <w:trPr>
          <w:trHeight w:val="388"/>
        </w:trPr>
        <w:tc>
          <w:tcPr>
            <w:tcW w:w="3987" w:type="dxa"/>
          </w:tcPr>
          <w:p w14:paraId="378F2D93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0AD427D0" w14:textId="77777777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73E8D" w:rsidRPr="009E3BC3" w14:paraId="1BA8FEFA" w14:textId="77777777" w:rsidTr="00C04C07">
        <w:trPr>
          <w:trHeight w:val="400"/>
        </w:trPr>
        <w:tc>
          <w:tcPr>
            <w:tcW w:w="3987" w:type="dxa"/>
          </w:tcPr>
          <w:p w14:paraId="380E4C74" w14:textId="2085D049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6" w:type="dxa"/>
          </w:tcPr>
          <w:p w14:paraId="1797BCEF" w14:textId="199F0526" w:rsidR="00473E8D" w:rsidRPr="009E3BC3" w:rsidRDefault="005141E0" w:rsidP="00871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253,916</w:t>
            </w:r>
          </w:p>
        </w:tc>
        <w:tc>
          <w:tcPr>
            <w:tcW w:w="269" w:type="dxa"/>
          </w:tcPr>
          <w:p w14:paraId="3337D88B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07B1D6C" w14:textId="1ECA4AC9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179,438</w:t>
            </w:r>
          </w:p>
        </w:tc>
        <w:tc>
          <w:tcPr>
            <w:tcW w:w="254" w:type="dxa"/>
          </w:tcPr>
          <w:p w14:paraId="0E24724F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41EB69" w14:textId="0D2D4C21" w:rsidR="00473E8D" w:rsidRPr="009E3BC3" w:rsidRDefault="005141E0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153,770</w:t>
            </w:r>
          </w:p>
        </w:tc>
        <w:tc>
          <w:tcPr>
            <w:tcW w:w="269" w:type="dxa"/>
          </w:tcPr>
          <w:p w14:paraId="26F0EEA7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4005427" w14:textId="2C5699FC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153,770</w:t>
            </w:r>
          </w:p>
        </w:tc>
      </w:tr>
      <w:tr w:rsidR="005141E0" w:rsidRPr="009E3BC3" w14:paraId="44D8AB41" w14:textId="77777777" w:rsidTr="00C04C07">
        <w:trPr>
          <w:trHeight w:val="400"/>
        </w:trPr>
        <w:tc>
          <w:tcPr>
            <w:tcW w:w="3987" w:type="dxa"/>
          </w:tcPr>
          <w:p w14:paraId="7F29C91B" w14:textId="134C2BA5" w:rsidR="005141E0" w:rsidRPr="009E3BC3" w:rsidRDefault="005141E0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096" w:type="dxa"/>
          </w:tcPr>
          <w:p w14:paraId="01151AC1" w14:textId="54019446" w:rsidR="005141E0" w:rsidRDefault="005141E0" w:rsidP="00871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(97,393)</w:t>
            </w:r>
          </w:p>
        </w:tc>
        <w:tc>
          <w:tcPr>
            <w:tcW w:w="269" w:type="dxa"/>
          </w:tcPr>
          <w:p w14:paraId="21B02107" w14:textId="77777777" w:rsidR="005141E0" w:rsidRPr="009E3BC3" w:rsidRDefault="005141E0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CEFC4E2" w14:textId="5BA21FB0" w:rsidR="005141E0" w:rsidRDefault="005141E0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1561186A" w14:textId="77777777" w:rsidR="005141E0" w:rsidRPr="009E3BC3" w:rsidRDefault="005141E0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F25194" w14:textId="0AF4B7F4" w:rsidR="005141E0" w:rsidRPr="009E3BC3" w:rsidRDefault="005141E0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(97,393)</w:t>
            </w:r>
          </w:p>
        </w:tc>
        <w:tc>
          <w:tcPr>
            <w:tcW w:w="269" w:type="dxa"/>
          </w:tcPr>
          <w:p w14:paraId="13308804" w14:textId="77777777" w:rsidR="005141E0" w:rsidRPr="009E3BC3" w:rsidRDefault="005141E0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7DEAE7C" w14:textId="75A6901B" w:rsidR="005141E0" w:rsidRPr="009E3BC3" w:rsidRDefault="005141E0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3E8D" w:rsidRPr="009E3BC3" w14:paraId="78FEED0B" w14:textId="77777777" w:rsidTr="00C04C07">
        <w:trPr>
          <w:trHeight w:val="413"/>
        </w:trPr>
        <w:tc>
          <w:tcPr>
            <w:tcW w:w="3987" w:type="dxa"/>
          </w:tcPr>
          <w:p w14:paraId="56F5CCE9" w14:textId="41111239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ส่วนแบ่งกำไรของการร่วมค้า</w:t>
            </w:r>
          </w:p>
        </w:tc>
        <w:tc>
          <w:tcPr>
            <w:tcW w:w="1096" w:type="dxa"/>
          </w:tcPr>
          <w:p w14:paraId="2EC2E8CD" w14:textId="7FB631D7" w:rsidR="00473E8D" w:rsidRPr="009E3BC3" w:rsidRDefault="00473E8D" w:rsidP="00871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669D85E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59E4419" w14:textId="2FD7AA8A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3A74487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CD9E5" w14:textId="30B1CB79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93FDA6B" w14:textId="77777777" w:rsidR="00473E8D" w:rsidRPr="009E3BC3" w:rsidRDefault="00473E8D" w:rsidP="004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1AB0580" w14:textId="2B247539" w:rsidR="00473E8D" w:rsidRPr="009E3BC3" w:rsidRDefault="00473E8D" w:rsidP="00473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7E16" w:rsidRPr="009E3BC3" w14:paraId="2890C982" w14:textId="77777777" w:rsidTr="00C04C07">
        <w:trPr>
          <w:trHeight w:val="413"/>
        </w:trPr>
        <w:tc>
          <w:tcPr>
            <w:tcW w:w="3987" w:type="dxa"/>
          </w:tcPr>
          <w:p w14:paraId="2808FAA2" w14:textId="7C04EFF9" w:rsidR="009B7E16" w:rsidRPr="009E3BC3" w:rsidRDefault="0084744E" w:rsidP="00847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"/>
                <w:tab w:val="left" w:pos="3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9B7E16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096" w:type="dxa"/>
          </w:tcPr>
          <w:p w14:paraId="7B83EC18" w14:textId="51C7374C" w:rsidR="009B7E16" w:rsidRDefault="009B7E16" w:rsidP="009B7E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82,245</w:t>
            </w:r>
          </w:p>
        </w:tc>
        <w:tc>
          <w:tcPr>
            <w:tcW w:w="269" w:type="dxa"/>
          </w:tcPr>
          <w:p w14:paraId="0F054D5B" w14:textId="77777777" w:rsidR="009B7E16" w:rsidRPr="009E3BC3" w:rsidRDefault="009B7E16" w:rsidP="009B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975609E" w14:textId="62A152D2" w:rsidR="009B7E16" w:rsidRDefault="009B7E16" w:rsidP="009B7E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58,951</w:t>
            </w:r>
          </w:p>
        </w:tc>
        <w:tc>
          <w:tcPr>
            <w:tcW w:w="254" w:type="dxa"/>
          </w:tcPr>
          <w:p w14:paraId="07086EF5" w14:textId="77777777" w:rsidR="009B7E16" w:rsidRPr="009E3BC3" w:rsidRDefault="009B7E16" w:rsidP="009B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957382" w14:textId="61F337ED" w:rsidR="009B7E16" w:rsidRDefault="009B7E16" w:rsidP="009B7E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57D3F82" w14:textId="77777777" w:rsidR="009B7E16" w:rsidRPr="009E3BC3" w:rsidRDefault="009B7E16" w:rsidP="009B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0FA2CAD" w14:textId="4AB55FAE" w:rsidR="009B7E16" w:rsidRPr="009E3BC3" w:rsidRDefault="009B7E16" w:rsidP="009B7E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7E16" w:rsidRPr="009E3BC3" w14:paraId="39A01EAC" w14:textId="77777777" w:rsidTr="00C04C07">
        <w:trPr>
          <w:trHeight w:val="413"/>
        </w:trPr>
        <w:tc>
          <w:tcPr>
            <w:tcW w:w="3987" w:type="dxa"/>
          </w:tcPr>
          <w:p w14:paraId="6A5F0A3C" w14:textId="617581FB" w:rsidR="009B7E16" w:rsidRPr="009E3BC3" w:rsidRDefault="009B7E16" w:rsidP="009B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กลับรายการค่าเผื่อด้อยค่า</w:t>
            </w:r>
          </w:p>
        </w:tc>
        <w:tc>
          <w:tcPr>
            <w:tcW w:w="1096" w:type="dxa"/>
          </w:tcPr>
          <w:p w14:paraId="5B18816D" w14:textId="29CBD5EC" w:rsidR="009B7E16" w:rsidRDefault="009B7E16" w:rsidP="009B7E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62A2670" w14:textId="77777777" w:rsidR="009B7E16" w:rsidRPr="009E3BC3" w:rsidRDefault="009B7E16" w:rsidP="009B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A11697C" w14:textId="4A93F932" w:rsidR="009B7E16" w:rsidRDefault="009B7E16" w:rsidP="009B7E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90888DE" w14:textId="77777777" w:rsidR="009B7E16" w:rsidRPr="009E3BC3" w:rsidRDefault="009B7E16" w:rsidP="009B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77B026" w14:textId="6C473360" w:rsidR="009B7E16" w:rsidRDefault="009B7E16" w:rsidP="009B7E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167,100</w:t>
            </w:r>
          </w:p>
        </w:tc>
        <w:tc>
          <w:tcPr>
            <w:tcW w:w="269" w:type="dxa"/>
          </w:tcPr>
          <w:p w14:paraId="25AD7341" w14:textId="77777777" w:rsidR="009B7E16" w:rsidRPr="009E3BC3" w:rsidRDefault="009B7E16" w:rsidP="009B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A2B491A" w14:textId="03B825EF" w:rsidR="009B7E16" w:rsidRPr="009E3BC3" w:rsidRDefault="009B7E16" w:rsidP="009B7E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7E16" w:rsidRPr="009E3BC3" w14:paraId="6FAC1EB4" w14:textId="77777777" w:rsidTr="00C04C07">
        <w:trPr>
          <w:trHeight w:val="400"/>
        </w:trPr>
        <w:tc>
          <w:tcPr>
            <w:tcW w:w="3987" w:type="dxa"/>
          </w:tcPr>
          <w:p w14:paraId="00403ACF" w14:textId="77777777" w:rsidR="009B7E16" w:rsidRPr="009E3BC3" w:rsidRDefault="009B7E16" w:rsidP="009B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096" w:type="dxa"/>
          </w:tcPr>
          <w:p w14:paraId="3B1CC2E2" w14:textId="77777777" w:rsidR="009B7E16" w:rsidRPr="009E3BC3" w:rsidRDefault="009B7E16" w:rsidP="009B7E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96D2DF8" w14:textId="77777777" w:rsidR="009B7E16" w:rsidRPr="009E3BC3" w:rsidRDefault="009B7E16" w:rsidP="009B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C897176" w14:textId="77777777" w:rsidR="009B7E16" w:rsidRPr="009E3BC3" w:rsidRDefault="009B7E16" w:rsidP="009B7E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FD2AB0F" w14:textId="77777777" w:rsidR="009B7E16" w:rsidRPr="009E3BC3" w:rsidRDefault="009B7E16" w:rsidP="009B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F94D91" w14:textId="77777777" w:rsidR="009B7E16" w:rsidRPr="009E3BC3" w:rsidRDefault="009B7E16" w:rsidP="009B7E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A219BD3" w14:textId="77777777" w:rsidR="009B7E16" w:rsidRPr="009E3BC3" w:rsidRDefault="009B7E16" w:rsidP="009B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63D9EC" w14:textId="77777777" w:rsidR="009B7E16" w:rsidRPr="009E3BC3" w:rsidRDefault="009B7E16" w:rsidP="009B7E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7E16" w:rsidRPr="009E3BC3" w14:paraId="47A3081D" w14:textId="77777777" w:rsidTr="00C04C07">
        <w:trPr>
          <w:trHeight w:val="400"/>
        </w:trPr>
        <w:tc>
          <w:tcPr>
            <w:tcW w:w="3987" w:type="dxa"/>
          </w:tcPr>
          <w:p w14:paraId="3922D5DA" w14:textId="77777777" w:rsidR="009B7E16" w:rsidRPr="009E3BC3" w:rsidRDefault="009B7E16" w:rsidP="009B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872ECC8" w14:textId="2316F858" w:rsidR="009B7E16" w:rsidRPr="009E3BC3" w:rsidRDefault="009B7E16" w:rsidP="009B7E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(19,056)</w:t>
            </w:r>
          </w:p>
        </w:tc>
        <w:tc>
          <w:tcPr>
            <w:tcW w:w="269" w:type="dxa"/>
          </w:tcPr>
          <w:p w14:paraId="3BF26D4D" w14:textId="77777777" w:rsidR="009B7E16" w:rsidRPr="009E3BC3" w:rsidRDefault="009B7E16" w:rsidP="009B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5E580919" w14:textId="0B448983" w:rsidR="009B7E16" w:rsidRPr="009E3BC3" w:rsidRDefault="009B7E16" w:rsidP="009B7E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15,527</w:t>
            </w:r>
          </w:p>
        </w:tc>
        <w:tc>
          <w:tcPr>
            <w:tcW w:w="254" w:type="dxa"/>
          </w:tcPr>
          <w:p w14:paraId="7261F406" w14:textId="77777777" w:rsidR="009B7E16" w:rsidRPr="009E3BC3" w:rsidRDefault="009B7E16" w:rsidP="009B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DB7242" w14:textId="67AC01B2" w:rsidR="009B7E16" w:rsidRPr="009E3BC3" w:rsidRDefault="009B7E16" w:rsidP="009B7E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7BB0CFE" w14:textId="77777777" w:rsidR="009B7E16" w:rsidRPr="009E3BC3" w:rsidRDefault="009B7E16" w:rsidP="009B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DEE3CE5" w14:textId="020F01B2" w:rsidR="009B7E16" w:rsidRPr="009E3BC3" w:rsidRDefault="009B7E16" w:rsidP="009B7E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7E16" w:rsidRPr="009E3BC3" w14:paraId="0D18A759" w14:textId="77777777" w:rsidTr="00C04C07">
        <w:trPr>
          <w:trHeight w:val="413"/>
        </w:trPr>
        <w:tc>
          <w:tcPr>
            <w:tcW w:w="3987" w:type="dxa"/>
          </w:tcPr>
          <w:p w14:paraId="547B2217" w14:textId="61CF4A9A" w:rsidR="009B7E16" w:rsidRPr="009E3BC3" w:rsidRDefault="009B7E16" w:rsidP="009B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2D7B93B" w14:textId="6E6E41E8" w:rsidR="009B7E16" w:rsidRPr="0087180B" w:rsidRDefault="009B7E16" w:rsidP="009B7E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18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219,712</w:t>
            </w:r>
          </w:p>
        </w:tc>
        <w:tc>
          <w:tcPr>
            <w:tcW w:w="269" w:type="dxa"/>
          </w:tcPr>
          <w:p w14:paraId="78E9BCFC" w14:textId="77777777" w:rsidR="009B7E16" w:rsidRPr="009E3BC3" w:rsidRDefault="009B7E16" w:rsidP="009B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4045C" w14:textId="6DB3D513" w:rsidR="009B7E16" w:rsidRPr="009E3BC3" w:rsidRDefault="009B7E16" w:rsidP="009B7E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253,916</w:t>
            </w:r>
          </w:p>
        </w:tc>
        <w:tc>
          <w:tcPr>
            <w:tcW w:w="254" w:type="dxa"/>
          </w:tcPr>
          <w:p w14:paraId="47281E27" w14:textId="77777777" w:rsidR="009B7E16" w:rsidRPr="009E3BC3" w:rsidRDefault="009B7E16" w:rsidP="009B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19AB1D" w14:textId="5BE908EC" w:rsidR="009B7E16" w:rsidRPr="009E3BC3" w:rsidRDefault="009B7E16" w:rsidP="009B7E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223,477</w:t>
            </w:r>
          </w:p>
        </w:tc>
        <w:tc>
          <w:tcPr>
            <w:tcW w:w="269" w:type="dxa"/>
          </w:tcPr>
          <w:p w14:paraId="18C6556C" w14:textId="77777777" w:rsidR="009B7E16" w:rsidRPr="009E3BC3" w:rsidRDefault="009B7E16" w:rsidP="009B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BC7DA91" w14:textId="3F059832" w:rsidR="009B7E16" w:rsidRPr="009E3BC3" w:rsidRDefault="009B7E16" w:rsidP="009B7E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153,770</w:t>
            </w:r>
          </w:p>
        </w:tc>
      </w:tr>
    </w:tbl>
    <w:p w14:paraId="05D8BD6E" w14:textId="43C3D21F" w:rsidR="00E92D67" w:rsidRPr="009E3BC3" w:rsidRDefault="0056175A" w:rsidP="0056175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บริษัทได้เข้าทำสัญญาร่วมลงทุนกับบริษัท พีที อาทรี่ แปซิฟิค </w:t>
      </w:r>
      <w:r w:rsidRPr="009E3BC3">
        <w:rPr>
          <w:rFonts w:asciiTheme="majorBidi" w:hAnsiTheme="majorBidi" w:cstheme="majorBidi"/>
          <w:sz w:val="30"/>
          <w:szCs w:val="30"/>
        </w:rPr>
        <w:t>(“AP”)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ซึ่งเป็นนิติบุคคลที่จัดตั้งขึ้นในประเทศอินโดนีเซีย เพื่อร่วมลงทุนในบริษัท พีที อิชิ ตัน อินโดนีเซีย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(“PTI”) </w:t>
      </w:r>
      <w:r w:rsidRPr="009E3BC3">
        <w:rPr>
          <w:rFonts w:asciiTheme="majorBidi" w:hAnsiTheme="majorBidi" w:cstheme="majorBidi"/>
          <w:sz w:val="30"/>
          <w:szCs w:val="30"/>
          <w:cs/>
        </w:rPr>
        <w:t>ซึ่งเป็นการร่วมค้า</w:t>
      </w:r>
      <w:r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ที่จัดตั้งขึ้นใหม่ในประเทศอินโดนีเซีย และมีวัตถุประสงค์เพื่อผลิตและจำหน่ายเครื่องดื่มพร้อมดื่ม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แบรนด์ </w:t>
      </w:r>
      <w:r w:rsidRPr="009E3BC3">
        <w:rPr>
          <w:rFonts w:asciiTheme="majorBidi" w:hAnsiTheme="majorBidi" w:cstheme="majorBidi"/>
          <w:sz w:val="30"/>
          <w:szCs w:val="30"/>
        </w:rPr>
        <w:t>“</w:t>
      </w:r>
      <w:proofErr w:type="spellStart"/>
      <w:r w:rsidRPr="009E3BC3">
        <w:rPr>
          <w:rFonts w:asciiTheme="majorBidi" w:hAnsiTheme="majorBidi" w:cstheme="majorBidi"/>
          <w:sz w:val="30"/>
          <w:szCs w:val="30"/>
          <w:cs/>
        </w:rPr>
        <w:t>อิชิตัน</w:t>
      </w:r>
      <w:proofErr w:type="spellEnd"/>
      <w:r w:rsidRPr="009E3BC3">
        <w:rPr>
          <w:rFonts w:asciiTheme="majorBidi" w:hAnsiTheme="majorBidi" w:cstheme="majorBidi"/>
          <w:sz w:val="30"/>
          <w:szCs w:val="30"/>
        </w:rPr>
        <w:t xml:space="preserve">” </w:t>
      </w:r>
      <w:r w:rsidRPr="009E3BC3">
        <w:rPr>
          <w:rFonts w:asciiTheme="majorBidi" w:hAnsiTheme="majorBidi" w:cstheme="majorBidi"/>
          <w:sz w:val="30"/>
          <w:szCs w:val="30"/>
          <w:cs/>
        </w:rPr>
        <w:t>ในประเทศอินโดนีเซีย โดยบริษัทและ</w:t>
      </w:r>
      <w:r w:rsidRPr="009E3BC3">
        <w:rPr>
          <w:rFonts w:asciiTheme="majorBidi" w:hAnsiTheme="majorBidi" w:cstheme="majorBidi"/>
          <w:sz w:val="30"/>
          <w:szCs w:val="30"/>
        </w:rPr>
        <w:t xml:space="preserve"> AP </w:t>
      </w:r>
      <w:r w:rsidRPr="009E3BC3">
        <w:rPr>
          <w:rFonts w:asciiTheme="majorBidi" w:hAnsiTheme="majorBidi" w:cstheme="majorBidi"/>
          <w:sz w:val="30"/>
          <w:szCs w:val="30"/>
          <w:cs/>
        </w:rPr>
        <w:t>เข้าลงทุนในการร่วมค้าในอัตราส่วนที่เท่ากัน (อัตราร้อยละ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ของหุ้นที่ออกและจำหน่ายได้ทั้งหมดของการร่วมค้า) ซึ่งคิดเป็นมูลค่าเงินลงทุน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ในส่วนของบริษัท</w:t>
      </w:r>
      <w:r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9E3BC3">
        <w:rPr>
          <w:rFonts w:asciiTheme="majorBidi" w:hAnsiTheme="majorBidi" w:cstheme="majorBidi"/>
          <w:sz w:val="30"/>
          <w:szCs w:val="30"/>
        </w:rPr>
        <w:t>,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ล้านรูเปียอินโดนีเซีย</w:t>
      </w:r>
      <w:r w:rsidRPr="009E3BC3">
        <w:rPr>
          <w:rFonts w:asciiTheme="majorBidi" w:hAnsiTheme="majorBidi" w:cstheme="majorBidi"/>
          <w:sz w:val="30"/>
          <w:szCs w:val="30"/>
        </w:rPr>
        <w:t xml:space="preserve"> (</w:t>
      </w:r>
      <w:proofErr w:type="spellStart"/>
      <w:r w:rsidRPr="009E3BC3">
        <w:rPr>
          <w:rFonts w:asciiTheme="majorBidi" w:hAnsiTheme="majorBidi" w:cstheme="majorBidi"/>
          <w:sz w:val="30"/>
          <w:szCs w:val="30"/>
          <w:cs/>
        </w:rPr>
        <w:t>หรือประมาณ</w:t>
      </w:r>
      <w:proofErr w:type="spellEnd"/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575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E3BC3">
        <w:rPr>
          <w:rFonts w:asciiTheme="majorBidi" w:hAnsiTheme="majorBidi" w:cstheme="majorBidi"/>
          <w:sz w:val="30"/>
          <w:szCs w:val="30"/>
        </w:rPr>
        <w:t xml:space="preserve">) 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ได้</w:t>
      </w:r>
      <w:r w:rsidRPr="009E3BC3">
        <w:rPr>
          <w:rFonts w:asciiTheme="majorBidi" w:hAnsiTheme="majorBidi" w:cstheme="majorBidi"/>
          <w:sz w:val="30"/>
          <w:szCs w:val="30"/>
          <w:cs/>
        </w:rPr>
        <w:t>จ่ายชำระเงินทุนจัดตั้งบริษัทงวดแรกในอัตราร้อยละ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ของทุนที่เรียกชำระแล้วเป็นจำนวนเงิน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ล้านรูเปียอินโดนีเซีย 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หรือเทียบเท่า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และการร่วมค้าดังกล่าวจัดตั้งเสร็จเมื่อวันที่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เนื่องจากตามสัญญาร่วมลงทุนได้กำหนดให้ผู้ลงทุนมีอำนาจควบคุมร่วมกัน และมีสิทธิในสินทรัพย์สุทธิของการร่วมการงานดังกล่าวมากกว่าการมีสิทธิในสินทรัพย์หรือภาระผูกพันในหนี้สินที่เกี่ยวข้องกับการร่วมการงานนั้น ดังนั้นบริษัทจึงได้บันทึกบัญชีเงินลงทุนในการร่วมค้าดังกล่าวตามวิธีส่วนได้เสีย</w:t>
      </w:r>
      <w:r w:rsidR="005F293E" w:rsidRPr="009E3BC3">
        <w:rPr>
          <w:rFonts w:asciiTheme="majorBidi" w:hAnsiTheme="majorBidi" w:cstheme="majorBidi"/>
          <w:sz w:val="30"/>
          <w:szCs w:val="30"/>
          <w:cs/>
          <w:lang w:val="en-US"/>
        </w:rPr>
        <w:t>ในงบการเงินรวม</w:t>
      </w:r>
    </w:p>
    <w:p w14:paraId="769A38B0" w14:textId="77777777" w:rsidR="00536A71" w:rsidRPr="00722122" w:rsidRDefault="00536A71" w:rsidP="0056175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lang w:val="en-US"/>
        </w:rPr>
      </w:pPr>
    </w:p>
    <w:p w14:paraId="6589E7D3" w14:textId="326616FA" w:rsidR="0056175A" w:rsidRPr="009E3BC3" w:rsidRDefault="00B26FED" w:rsidP="0056175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บริษัทได้รั</w:t>
      </w:r>
      <w:r w:rsidR="00E1589F" w:rsidRPr="009E3BC3">
        <w:rPr>
          <w:rFonts w:asciiTheme="majorBidi" w:hAnsiTheme="majorBidi" w:cstheme="majorBidi"/>
          <w:sz w:val="30"/>
          <w:szCs w:val="30"/>
          <w:cs/>
          <w:lang w:val="en-US"/>
        </w:rPr>
        <w:t>บ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จดหมายจากการร่วมค้าเรียกให้ชำระเงินทุนจัดตั้งบริษัทเพิ่ม</w:t>
      </w:r>
      <w:r w:rsidR="006041A1" w:rsidRPr="009E3BC3">
        <w:rPr>
          <w:rFonts w:asciiTheme="majorBidi" w:hAnsiTheme="majorBidi" w:cstheme="majorBidi"/>
          <w:sz w:val="30"/>
          <w:szCs w:val="30"/>
          <w:cs/>
          <w:lang w:val="en-US"/>
        </w:rPr>
        <w:t>อีก</w:t>
      </w:r>
      <w:r w:rsidR="008707D0" w:rsidRPr="009E3BC3">
        <w:rPr>
          <w:rFonts w:asciiTheme="majorBidi" w:hAnsiTheme="majorBidi" w:cstheme="majorBidi"/>
          <w:sz w:val="30"/>
          <w:szCs w:val="30"/>
          <w:cs/>
        </w:rPr>
        <w:t>โดยมีวัตถุประสงค์เพื่อนำไปซื้อที่ดินและเป็นเงินทุนหมุนเวียน</w:t>
      </w:r>
      <w:r w:rsidR="0001023D"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และการร่วมค้าได้</w:t>
      </w:r>
      <w:r w:rsidR="0001023D" w:rsidRPr="009E3BC3">
        <w:rPr>
          <w:rFonts w:asciiTheme="majorBidi" w:hAnsiTheme="majorBidi" w:cstheme="majorBidi"/>
          <w:sz w:val="30"/>
          <w:szCs w:val="30"/>
          <w:cs/>
        </w:rPr>
        <w:t>จดทะเบียนเพิ่มทุน</w:t>
      </w:r>
      <w:r w:rsidR="00950BC9" w:rsidRPr="009E3BC3">
        <w:rPr>
          <w:rFonts w:asciiTheme="majorBidi" w:hAnsiTheme="majorBidi" w:cstheme="majorBidi"/>
          <w:sz w:val="30"/>
          <w:szCs w:val="30"/>
          <w:cs/>
        </w:rPr>
        <w:t>แล้ว</w:t>
      </w:r>
      <w:r w:rsidR="0001023D" w:rsidRPr="009E3BC3">
        <w:rPr>
          <w:rFonts w:asciiTheme="majorBidi" w:hAnsiTheme="majorBidi" w:cstheme="majorBidi"/>
          <w:sz w:val="30"/>
          <w:szCs w:val="30"/>
          <w:cs/>
        </w:rPr>
        <w:t xml:space="preserve">กับ </w:t>
      </w:r>
      <w:r w:rsidR="007B7238" w:rsidRPr="00CB04F3">
        <w:rPr>
          <w:rFonts w:asciiTheme="majorBidi" w:hAnsiTheme="majorBidi" w:cstheme="majorBidi"/>
          <w:spacing w:val="5"/>
          <w:sz w:val="30"/>
          <w:szCs w:val="30"/>
        </w:rPr>
        <w:t>Ministry of Law and Human Rights</w:t>
      </w:r>
      <w:r w:rsidR="006041A1" w:rsidRPr="009E3BC3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950BC9" w:rsidRPr="009E3BC3">
        <w:rPr>
          <w:rFonts w:asciiTheme="majorBidi" w:hAnsiTheme="majorBidi" w:cstheme="majorBidi"/>
          <w:sz w:val="30"/>
          <w:szCs w:val="30"/>
          <w:cs/>
          <w:lang w:val="en-US"/>
        </w:rPr>
        <w:t>ซึ่งมีรายละเอียด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ต่อไปนี้</w:t>
      </w:r>
    </w:p>
    <w:p w14:paraId="768F82F5" w14:textId="77777777" w:rsidR="0056175A" w:rsidRPr="00722122" w:rsidRDefault="0056175A" w:rsidP="000C4610">
      <w:pPr>
        <w:tabs>
          <w:tab w:val="clear" w:pos="227"/>
          <w:tab w:val="clear" w:pos="454"/>
          <w:tab w:val="clear" w:pos="680"/>
          <w:tab w:val="left" w:pos="540"/>
          <w:tab w:val="left" w:pos="810"/>
        </w:tabs>
        <w:spacing w:line="240" w:lineRule="auto"/>
        <w:ind w:left="549" w:right="47"/>
        <w:rPr>
          <w:rFonts w:asciiTheme="majorBidi" w:hAnsiTheme="majorBidi" w:cstheme="majorBidi"/>
          <w:spacing w:val="2"/>
          <w:sz w:val="22"/>
          <w:szCs w:val="22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160"/>
        <w:gridCol w:w="2070"/>
        <w:gridCol w:w="2070"/>
        <w:gridCol w:w="236"/>
        <w:gridCol w:w="1199"/>
        <w:gridCol w:w="231"/>
        <w:gridCol w:w="1214"/>
      </w:tblGrid>
      <w:tr w:rsidR="00703ACF" w:rsidRPr="009E3BC3" w14:paraId="57BF1F1A" w14:textId="77777777" w:rsidTr="00950BC9">
        <w:tc>
          <w:tcPr>
            <w:tcW w:w="2160" w:type="dxa"/>
            <w:shd w:val="clear" w:color="auto" w:fill="auto"/>
            <w:vAlign w:val="bottom"/>
          </w:tcPr>
          <w:p w14:paraId="7A9FF420" w14:textId="66D69E41" w:rsidR="00703ACF" w:rsidRPr="009E3BC3" w:rsidRDefault="00703ACF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วันที่ได้รับ</w:t>
            </w:r>
            <w:r w:rsidR="00950BC9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การเรียก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5656B08" w14:textId="0118EDE6" w:rsidR="00703ACF" w:rsidRPr="009E3BC3" w:rsidRDefault="00703ACF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EC7F209" w14:textId="659ADCE3" w:rsidR="00703ACF" w:rsidRPr="009E3BC3" w:rsidRDefault="00703ACF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79D4532" w14:textId="77777777" w:rsidR="00703ACF" w:rsidRPr="009E3BC3" w:rsidRDefault="00703ACF" w:rsidP="00703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 w:hanging="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  <w:shd w:val="clear" w:color="auto" w:fill="auto"/>
            <w:vAlign w:val="bottom"/>
          </w:tcPr>
          <w:p w14:paraId="477467CE" w14:textId="3BC3E7A8" w:rsidR="00703ACF" w:rsidRPr="009E3BC3" w:rsidDel="00D43E7A" w:rsidRDefault="00703ACF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0BC9" w:rsidRPr="009E3BC3" w14:paraId="46F35DB8" w14:textId="77777777" w:rsidTr="00950BC9">
        <w:tc>
          <w:tcPr>
            <w:tcW w:w="2160" w:type="dxa"/>
            <w:shd w:val="clear" w:color="auto" w:fill="auto"/>
            <w:vAlign w:val="bottom"/>
          </w:tcPr>
          <w:p w14:paraId="27BE4BD0" w14:textId="567845A5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ให้ชำระเงินทุน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A6F2DD9" w14:textId="59DB29F4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วันที่จ่ายชำระเงินทุน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63EBC05" w14:textId="47E55A6B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วันที่จดทะเบียนเพิ่มทุน</w:t>
            </w:r>
          </w:p>
        </w:tc>
        <w:tc>
          <w:tcPr>
            <w:tcW w:w="236" w:type="dxa"/>
          </w:tcPr>
          <w:p w14:paraId="4FBFCBA8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 w:hanging="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  <w:shd w:val="clear" w:color="auto" w:fill="auto"/>
            <w:vAlign w:val="bottom"/>
          </w:tcPr>
          <w:p w14:paraId="0BF4BC95" w14:textId="44CAA079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50BC9" w:rsidRPr="009E3BC3" w14:paraId="6F5C6A8E" w14:textId="77777777" w:rsidTr="00950BC9">
        <w:tc>
          <w:tcPr>
            <w:tcW w:w="2160" w:type="dxa"/>
            <w:shd w:val="clear" w:color="auto" w:fill="auto"/>
          </w:tcPr>
          <w:p w14:paraId="5A191D68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108A0D61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B2FF99D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A87B86E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3BB16DF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(ล้านรูเปียอินโดนีเซีย)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B694AB9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3164494A" w14:textId="4314F593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หรือเทียบเท่า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0BC9" w:rsidRPr="009E3BC3" w14:paraId="1BD8E60D" w14:textId="77777777" w:rsidTr="00950BC9">
        <w:tc>
          <w:tcPr>
            <w:tcW w:w="2160" w:type="dxa"/>
            <w:shd w:val="clear" w:color="auto" w:fill="auto"/>
          </w:tcPr>
          <w:p w14:paraId="4770BF26" w14:textId="397C1FEC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070" w:type="dxa"/>
            <w:shd w:val="clear" w:color="auto" w:fill="auto"/>
          </w:tcPr>
          <w:p w14:paraId="4B61EE7E" w14:textId="0A8426F0" w:rsidR="00950BC9" w:rsidRPr="009E3BC3" w:rsidRDefault="00950BC9" w:rsidP="001D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  <w:tab w:val="left" w:pos="540"/>
              </w:tabs>
              <w:spacing w:line="380" w:lineRule="exact"/>
              <w:ind w:left="-108" w:right="-115" w:firstLine="274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070" w:type="dxa"/>
            <w:shd w:val="clear" w:color="auto" w:fill="auto"/>
          </w:tcPr>
          <w:p w14:paraId="070741E0" w14:textId="640A7EF5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  <w:tab w:val="left" w:pos="310"/>
              </w:tabs>
              <w:spacing w:line="3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      8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14:paraId="3C76E9A5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8EE2C6B" w14:textId="4F7AD8DA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31" w:type="dxa"/>
            <w:shd w:val="clear" w:color="auto" w:fill="auto"/>
          </w:tcPr>
          <w:p w14:paraId="242AD7AB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1AA089F3" w14:textId="09281885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115.6</w:t>
            </w:r>
          </w:p>
        </w:tc>
      </w:tr>
      <w:tr w:rsidR="00950BC9" w:rsidRPr="009E3BC3" w14:paraId="1D40B98F" w14:textId="77777777" w:rsidTr="00950BC9">
        <w:tc>
          <w:tcPr>
            <w:tcW w:w="2160" w:type="dxa"/>
            <w:shd w:val="clear" w:color="auto" w:fill="auto"/>
          </w:tcPr>
          <w:p w14:paraId="6AFE5218" w14:textId="7E80A50A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070" w:type="dxa"/>
            <w:shd w:val="clear" w:color="auto" w:fill="auto"/>
          </w:tcPr>
          <w:p w14:paraId="39A04699" w14:textId="7AFE7770" w:rsidR="00950BC9" w:rsidRPr="009E3BC3" w:rsidRDefault="00950BC9" w:rsidP="001D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 w:firstLine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สิงหาคม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  <w:shd w:val="clear" w:color="auto" w:fill="auto"/>
          </w:tcPr>
          <w:p w14:paraId="54C13A5E" w14:textId="1987F14E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2"/>
                <w:tab w:val="left" w:pos="343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13E8F960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BB38774" w14:textId="53A8095E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45,000</w:t>
            </w:r>
          </w:p>
        </w:tc>
        <w:tc>
          <w:tcPr>
            <w:tcW w:w="231" w:type="dxa"/>
            <w:shd w:val="clear" w:color="auto" w:fill="auto"/>
          </w:tcPr>
          <w:p w14:paraId="61605417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4786E660" w14:textId="78FCEF99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121.1</w:t>
            </w:r>
          </w:p>
        </w:tc>
      </w:tr>
      <w:tr w:rsidR="00950BC9" w:rsidRPr="009E3BC3" w14:paraId="58818DF7" w14:textId="77777777" w:rsidTr="00950BC9">
        <w:tc>
          <w:tcPr>
            <w:tcW w:w="2160" w:type="dxa"/>
            <w:shd w:val="clear" w:color="auto" w:fill="auto"/>
          </w:tcPr>
          <w:p w14:paraId="571B5DC4" w14:textId="4A51C280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5 </w:t>
            </w:r>
            <w:r w:rsidRPr="009E3B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มกราคม </w:t>
            </w:r>
            <w:r w:rsidRPr="009E3BC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2561</w:t>
            </w:r>
          </w:p>
        </w:tc>
        <w:tc>
          <w:tcPr>
            <w:tcW w:w="2070" w:type="dxa"/>
            <w:shd w:val="clear" w:color="auto" w:fill="auto"/>
          </w:tcPr>
          <w:p w14:paraId="4FE91898" w14:textId="0DE14BB2" w:rsidR="00950BC9" w:rsidRPr="009E3BC3" w:rsidRDefault="00950BC9" w:rsidP="001D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 w:firstLine="274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  <w:shd w:val="clear" w:color="auto" w:fill="auto"/>
          </w:tcPr>
          <w:p w14:paraId="3C616ABE" w14:textId="23DB56CE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0048C79B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31E2ADA" w14:textId="32A92F16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231" w:type="dxa"/>
            <w:shd w:val="clear" w:color="auto" w:fill="auto"/>
          </w:tcPr>
          <w:p w14:paraId="375EA0C0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4449A667" w14:textId="52F2AE2D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158.7</w:t>
            </w:r>
          </w:p>
        </w:tc>
      </w:tr>
      <w:tr w:rsidR="00950BC9" w:rsidRPr="009E3BC3" w14:paraId="7E8388E7" w14:textId="77777777" w:rsidTr="00950BC9">
        <w:tc>
          <w:tcPr>
            <w:tcW w:w="2160" w:type="dxa"/>
            <w:shd w:val="clear" w:color="auto" w:fill="auto"/>
          </w:tcPr>
          <w:p w14:paraId="7D3020AE" w14:textId="1502B5B3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70" w:type="dxa"/>
            <w:shd w:val="clear" w:color="auto" w:fill="auto"/>
          </w:tcPr>
          <w:p w14:paraId="3A62BF41" w14:textId="63262EBF" w:rsidR="00950BC9" w:rsidRPr="009E3BC3" w:rsidRDefault="00950BC9" w:rsidP="001D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 w:firstLine="274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070" w:type="dxa"/>
            <w:shd w:val="clear" w:color="auto" w:fill="auto"/>
          </w:tcPr>
          <w:p w14:paraId="794FE6D1" w14:textId="7C93AFA9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956E7B3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6037699" w14:textId="4D7491A2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45,000</w:t>
            </w:r>
          </w:p>
        </w:tc>
        <w:tc>
          <w:tcPr>
            <w:tcW w:w="231" w:type="dxa"/>
            <w:shd w:val="clear" w:color="auto" w:fill="auto"/>
          </w:tcPr>
          <w:p w14:paraId="2DE9AABE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784808B9" w14:textId="0B93D4FD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104.4</w:t>
            </w:r>
          </w:p>
        </w:tc>
      </w:tr>
    </w:tbl>
    <w:p w14:paraId="4510BE89" w14:textId="77777777" w:rsidR="004613F3" w:rsidRPr="00722122" w:rsidRDefault="004613F3" w:rsidP="00827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22"/>
          <w:szCs w:val="22"/>
          <w:lang w:val="x-none" w:eastAsia="x-none"/>
        </w:rPr>
      </w:pPr>
    </w:p>
    <w:p w14:paraId="3024B43D" w14:textId="07217FA1" w:rsidR="00581A17" w:rsidRDefault="00581A17" w:rsidP="00581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lang w:eastAsia="x-none"/>
        </w:rPr>
      </w:pP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เนื่องจากยอดขายเครื่องดื่ม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แบรนด์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“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อิชิตัน</w:t>
      </w:r>
      <w:r w:rsidRPr="00827D24">
        <w:rPr>
          <w:rFonts w:asciiTheme="majorBidi" w:hAnsiTheme="majorBidi" w:cs="Angsana New" w:hint="eastAsia"/>
          <w:sz w:val="30"/>
          <w:szCs w:val="30"/>
          <w:cs/>
          <w:lang w:val="x-none" w:eastAsia="x-none"/>
        </w:rPr>
        <w:t>”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ในประเทศอินโดนีเซียไม่เป็นไปตามที่คาดการณ์และประมาณไว้เบื้องต้นอย่างมีนัยสำคัญ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ผู้บริหารของบริษัทเชื่อว่ามูลค่าของเงินลงทุนใน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PTI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อาจเกิดการด้อยค่า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และได้ประเมินมูลค่าที่คาดว่าจะได้รับคืนของเงินลงทุนใน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PTI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บริษัทได้บันทึกค่าเผื่อผลขาดทุนจากการด้อยค่าสำหรับเงินลงทุนในการร่วมค้าในงบแสดงฐานะการเงินเฉพาะกิจการ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</w:p>
    <w:p w14:paraId="20150382" w14:textId="77777777" w:rsidR="00581A17" w:rsidRPr="00581A17" w:rsidRDefault="00581A17" w:rsidP="00CB04F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1D4EBD9" w14:textId="77777777" w:rsidR="00852746" w:rsidRDefault="00852746" w:rsidP="00FC3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x-none" w:eastAsia="x-none"/>
        </w:rPr>
        <w:sectPr w:rsidR="00852746" w:rsidSect="002A07E1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03B39BC" w14:textId="0A99EE5A" w:rsidR="000204D4" w:rsidRPr="00FC37BE" w:rsidRDefault="006D19AE" w:rsidP="00EC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x-none" w:eastAsia="x-none"/>
        </w:rPr>
      </w:pPr>
      <w:r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ต่อมา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เมื่อวันที่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16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ธันวาคม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2564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ที่ประชุมผู้ถือหุ้นของ</w:t>
      </w:r>
      <w:r w:rsidR="00C04AA2" w:rsidRPr="00FC37BE">
        <w:rPr>
          <w:rFonts w:asciiTheme="majorBidi" w:hAnsiTheme="majorBidi" w:cs="Angsana New"/>
          <w:sz w:val="30"/>
          <w:szCs w:val="30"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/>
          <w:sz w:val="30"/>
          <w:szCs w:val="30"/>
          <w:lang w:val="x-none" w:eastAsia="x-none"/>
        </w:rPr>
        <w:t xml:space="preserve">PTI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ผู้ถือหุ้น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/>
          <w:sz w:val="30"/>
          <w:szCs w:val="30"/>
          <w:lang w:val="x-none" w:eastAsia="x-none"/>
        </w:rPr>
        <w:t xml:space="preserve">PTI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ได้อนุมัติการลดทุนที่ออกและชำระแล้วเป็นจำนวนเงิน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90,000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ล้านรูเปียอินโดนีเซีย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ซึ่งเป็นการลดทุนในส่วนของบริษัท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อิชิตัน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กรุ๊ป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จำกัด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(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มหาชน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)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จำนวน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45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ล้านหุ้น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เป็นจำนวนเงิน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45,000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ล้านรูเปียอินโดนีเซีย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(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หรือเทียบเท่า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97.4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ล้านบาท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)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และการร่วมค้าได้</w:t>
      </w:r>
      <w:r w:rsidR="00C905DD">
        <w:rPr>
          <w:rFonts w:asciiTheme="majorBidi" w:hAnsiTheme="majorBidi" w:cs="Angsana New"/>
          <w:sz w:val="30"/>
          <w:szCs w:val="30"/>
          <w:cs/>
          <w:lang w:val="x-none" w:eastAsia="x-none"/>
        </w:rPr>
        <w:br/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จดทะเบียนลดทุนกับ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/>
          <w:sz w:val="30"/>
          <w:szCs w:val="30"/>
          <w:lang w:val="x-none" w:eastAsia="x-none"/>
        </w:rPr>
        <w:t xml:space="preserve">Ministry of Law and Human Rights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แล้วเมื่อวันที่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16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กุมภาพันธ์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2565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จากการลดทุนและ</w:t>
      </w:r>
      <w:r w:rsidR="00FC37BE">
        <w:rPr>
          <w:rFonts w:asciiTheme="majorBidi" w:hAnsiTheme="majorBidi" w:cs="Angsana New"/>
          <w:sz w:val="30"/>
          <w:szCs w:val="30"/>
          <w:lang w:val="x-none" w:eastAsia="x-none"/>
        </w:rPr>
        <w:br/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การประเมินมูลค่าที่คาดว่าจะได้รับคืนและดุลยพินิจของผู้บริหาร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ณ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วันที่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31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ธันวาคม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2565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บริษัทได้กลับรายการค่าเผื่อผลขาดทุนจากการด้อยค่าสำหรับ</w:t>
      </w:r>
      <w:r w:rsidR="00CB04F3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ปี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สิ้นสุดวันที่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31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ธันวาคม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2565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เป็นจำนวนเงิน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CB04F3" w:rsidRPr="00FC37BE">
        <w:rPr>
          <w:rFonts w:asciiTheme="majorBidi" w:hAnsiTheme="majorBidi" w:cs="Angsana New"/>
          <w:sz w:val="30"/>
          <w:szCs w:val="30"/>
          <w:lang w:val="x-none" w:eastAsia="x-none"/>
        </w:rPr>
        <w:t>167.1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ล้านบาท</w:t>
      </w:r>
      <w:r w:rsidR="00EC4A9E">
        <w:rPr>
          <w:rFonts w:asciiTheme="majorBidi" w:hAnsiTheme="majorBidi" w:cs="Angsana New"/>
          <w:sz w:val="30"/>
          <w:szCs w:val="30"/>
          <w:cs/>
          <w:lang w:val="x-none" w:eastAsia="x-none"/>
        </w:rPr>
        <w:br/>
      </w:r>
      <w:r w:rsidR="006B1C47" w:rsidRPr="00FC37BE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ในงบการเงินเฉพาะกิจการ</w:t>
      </w:r>
      <w:r w:rsidR="006B1C47" w:rsidRPr="00FC37BE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 </w:t>
      </w:r>
    </w:p>
    <w:p w14:paraId="0241E122" w14:textId="4BF43CA2" w:rsidR="00581A17" w:rsidRDefault="00581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lang w:eastAsia="x-none"/>
        </w:rPr>
      </w:pPr>
    </w:p>
    <w:p w14:paraId="73C6F23C" w14:textId="77777777" w:rsidR="00581A17" w:rsidRDefault="00581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lang w:eastAsia="x-none"/>
        </w:rPr>
      </w:pPr>
      <w:r>
        <w:rPr>
          <w:rFonts w:asciiTheme="majorBidi" w:hAnsiTheme="majorBidi" w:cs="Angsana New"/>
          <w:i/>
          <w:iCs/>
          <w:sz w:val="30"/>
          <w:szCs w:val="30"/>
          <w:lang w:eastAsia="x-none"/>
        </w:rPr>
        <w:br w:type="page"/>
      </w:r>
    </w:p>
    <w:p w14:paraId="5621061C" w14:textId="77777777" w:rsidR="00827D24" w:rsidRDefault="00827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lang w:eastAsia="x-none"/>
        </w:rPr>
        <w:sectPr w:rsidR="00827D24" w:rsidSect="002A07E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63765010" w14:textId="5456581C" w:rsidR="00592B9B" w:rsidRDefault="0087180B" w:rsidP="00592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313CA">
        <w:rPr>
          <w:rFonts w:asciiTheme="majorBidi" w:hAnsiTheme="majorBidi" w:cstheme="majorBidi" w:hint="cs"/>
          <w:sz w:val="30"/>
          <w:szCs w:val="30"/>
          <w:cs/>
        </w:rPr>
        <w:t>เงินลงทุนใน</w:t>
      </w:r>
      <w:r w:rsidR="004313CA" w:rsidRPr="004313C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592B9B" w:rsidRPr="004313CA">
        <w:rPr>
          <w:rFonts w:asciiTheme="majorBidi" w:hAnsiTheme="majorBidi" w:cstheme="majorBidi"/>
          <w:sz w:val="30"/>
          <w:szCs w:val="30"/>
          <w:cs/>
        </w:rPr>
        <w:t>ร่วมค้า</w:t>
      </w:r>
      <w:r w:rsidR="00592B9B" w:rsidRPr="003D568F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592B9B" w:rsidRPr="003D568F">
        <w:rPr>
          <w:rFonts w:asciiTheme="majorBidi" w:hAnsiTheme="majorBidi" w:cstheme="majorBidi"/>
          <w:sz w:val="30"/>
          <w:szCs w:val="30"/>
        </w:rPr>
        <w:t xml:space="preserve">31 </w:t>
      </w:r>
      <w:r w:rsidR="00592B9B" w:rsidRPr="003D56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21EF4">
        <w:rPr>
          <w:rFonts w:asciiTheme="majorBidi" w:hAnsiTheme="majorBidi" w:cstheme="majorBidi"/>
          <w:sz w:val="30"/>
          <w:szCs w:val="30"/>
        </w:rPr>
        <w:t xml:space="preserve">2565 </w:t>
      </w:r>
      <w:r w:rsidR="00821EF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92B9B" w:rsidRPr="003D568F">
        <w:rPr>
          <w:rFonts w:asciiTheme="majorBidi" w:hAnsiTheme="majorBidi" w:cstheme="majorBidi"/>
          <w:sz w:val="30"/>
          <w:szCs w:val="30"/>
        </w:rPr>
        <w:t xml:space="preserve">2564 </w:t>
      </w:r>
      <w:r w:rsidR="00592B9B" w:rsidRPr="003D56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A4E9D7A" w14:textId="66438D06" w:rsidR="0050125F" w:rsidRDefault="0050125F" w:rsidP="00B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810"/>
        <w:gridCol w:w="180"/>
        <w:gridCol w:w="810"/>
        <w:gridCol w:w="180"/>
        <w:gridCol w:w="900"/>
        <w:gridCol w:w="180"/>
        <w:gridCol w:w="900"/>
        <w:gridCol w:w="181"/>
        <w:gridCol w:w="809"/>
        <w:gridCol w:w="180"/>
        <w:gridCol w:w="810"/>
        <w:gridCol w:w="214"/>
        <w:gridCol w:w="956"/>
        <w:gridCol w:w="180"/>
        <w:gridCol w:w="900"/>
        <w:gridCol w:w="179"/>
        <w:gridCol w:w="721"/>
        <w:gridCol w:w="180"/>
        <w:gridCol w:w="810"/>
        <w:gridCol w:w="188"/>
        <w:gridCol w:w="802"/>
        <w:gridCol w:w="180"/>
        <w:gridCol w:w="810"/>
      </w:tblGrid>
      <w:tr w:rsidR="00592B9B" w:rsidRPr="00C81CBE" w14:paraId="29DEE5CB" w14:textId="77777777" w:rsidTr="00D70A55">
        <w:trPr>
          <w:cantSplit/>
          <w:tblHeader/>
        </w:trPr>
        <w:tc>
          <w:tcPr>
            <w:tcW w:w="2430" w:type="dxa"/>
          </w:tcPr>
          <w:p w14:paraId="5B15D3CB" w14:textId="77777777" w:rsidR="00592B9B" w:rsidRPr="00C81CBE" w:rsidRDefault="00592B9B" w:rsidP="00D70A55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6F6AE7F0" w14:textId="77777777" w:rsidR="00592B9B" w:rsidRPr="00BE74AA" w:rsidRDefault="00592B9B" w:rsidP="00D70A5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350D02E" w14:textId="77777777" w:rsidR="00592B9B" w:rsidRPr="00C81CBE" w:rsidRDefault="00592B9B" w:rsidP="00D70A5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7E4F676C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473F9E08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939" w:type="dxa"/>
            <w:gridSpan w:val="11"/>
          </w:tcPr>
          <w:p w14:paraId="6E9E8639" w14:textId="77777777" w:rsidR="00592B9B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8" w:type="dxa"/>
          </w:tcPr>
          <w:p w14:paraId="5290396F" w14:textId="77777777" w:rsidR="00592B9B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2" w:type="dxa"/>
            <w:gridSpan w:val="3"/>
          </w:tcPr>
          <w:p w14:paraId="01F83391" w14:textId="77777777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92B9B" w:rsidRPr="00C81CBE" w14:paraId="4979B07E" w14:textId="77777777" w:rsidTr="00D70A55">
        <w:trPr>
          <w:cantSplit/>
          <w:tblHeader/>
        </w:trPr>
        <w:tc>
          <w:tcPr>
            <w:tcW w:w="2430" w:type="dxa"/>
          </w:tcPr>
          <w:p w14:paraId="6722655A" w14:textId="77777777" w:rsidR="00592B9B" w:rsidRPr="00C81CBE" w:rsidRDefault="00592B9B" w:rsidP="00D70A55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2D971EEA" w14:textId="77777777" w:rsidR="00592B9B" w:rsidRPr="00C81CBE" w:rsidRDefault="00592B9B" w:rsidP="00D70A5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  <w:r w:rsidRPr="00C81CB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1989BC18" w14:textId="77777777" w:rsidR="00592B9B" w:rsidRPr="00C81CBE" w:rsidRDefault="00592B9B" w:rsidP="00D70A5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5401AA54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EF0288A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C81CB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3E500FAC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9" w:type="dxa"/>
            <w:gridSpan w:val="3"/>
          </w:tcPr>
          <w:p w14:paraId="207615A6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2944D0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14" w:type="dxa"/>
          </w:tcPr>
          <w:p w14:paraId="6341D2A7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6F3B2A81" w14:textId="77777777" w:rsidR="00592B9B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DA8EE6" w14:textId="77777777" w:rsidR="00592B9B" w:rsidRPr="000C656D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14:paraId="1AA8E719" w14:textId="77777777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11" w:type="dxa"/>
            <w:gridSpan w:val="3"/>
          </w:tcPr>
          <w:p w14:paraId="5CB65FE1" w14:textId="77777777" w:rsidR="00592B9B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B89249C" w14:textId="77777777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  <w:tc>
          <w:tcPr>
            <w:tcW w:w="188" w:type="dxa"/>
          </w:tcPr>
          <w:p w14:paraId="374E67C3" w14:textId="77777777" w:rsidR="00592B9B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2" w:type="dxa"/>
            <w:gridSpan w:val="3"/>
          </w:tcPr>
          <w:p w14:paraId="55EF7DAE" w14:textId="77777777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FB54DE2" w14:textId="77777777" w:rsidR="00592B9B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592B9B" w:rsidRPr="00C81CBE" w14:paraId="7EE45CDE" w14:textId="77777777" w:rsidTr="00D70A55">
        <w:trPr>
          <w:cantSplit/>
          <w:tblHeader/>
        </w:trPr>
        <w:tc>
          <w:tcPr>
            <w:tcW w:w="2430" w:type="dxa"/>
          </w:tcPr>
          <w:p w14:paraId="7CDEBE83" w14:textId="77777777" w:rsidR="00592B9B" w:rsidRPr="00C81CBE" w:rsidRDefault="00592B9B" w:rsidP="00D70A55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83F9A29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B09C009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018C209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0D87F8E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CA22B7A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46AA655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7C01DD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1" w:type="dxa"/>
          </w:tcPr>
          <w:p w14:paraId="32606635" w14:textId="77777777" w:rsidR="00592B9B" w:rsidRPr="00C81CBE" w:rsidRDefault="00592B9B" w:rsidP="00D70A5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373DE0D0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BE65212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DE75375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14" w:type="dxa"/>
          </w:tcPr>
          <w:p w14:paraId="1E797DF5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5E1DA4D" w14:textId="77777777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4807B96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120B80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9" w:type="dxa"/>
          </w:tcPr>
          <w:p w14:paraId="0F4FF775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</w:tcPr>
          <w:p w14:paraId="09D501B3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BAEDA5D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DFBED51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8" w:type="dxa"/>
          </w:tcPr>
          <w:p w14:paraId="14CBF380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</w:tcPr>
          <w:p w14:paraId="6F493C61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79E4EFF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3F496CEC" w14:textId="77777777" w:rsidR="00592B9B" w:rsidRPr="00C81CBE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592B9B" w:rsidRPr="00C81CBE" w14:paraId="4EE807A5" w14:textId="77777777" w:rsidTr="00D70A55">
        <w:trPr>
          <w:cantSplit/>
          <w:trHeight w:val="270"/>
        </w:trPr>
        <w:tc>
          <w:tcPr>
            <w:tcW w:w="2430" w:type="dxa"/>
          </w:tcPr>
          <w:p w14:paraId="19CBA743" w14:textId="77777777" w:rsidR="00592B9B" w:rsidRPr="00C81CBE" w:rsidRDefault="00592B9B" w:rsidP="00D70A5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34DC7D7F" w14:textId="77777777" w:rsidR="00592B9B" w:rsidRPr="00C81CBE" w:rsidRDefault="00592B9B" w:rsidP="00D70A55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09C747E8" w14:textId="77777777" w:rsidR="00592B9B" w:rsidRPr="00C81CBE" w:rsidRDefault="00592B9B" w:rsidP="00D70A55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0" w:type="dxa"/>
            <w:gridSpan w:val="19"/>
          </w:tcPr>
          <w:p w14:paraId="3D1E4FCC" w14:textId="77777777" w:rsidR="00592B9B" w:rsidRPr="000C656D" w:rsidRDefault="00592B9B" w:rsidP="00D70A5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C65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92B9B" w:rsidRPr="00C81CBE" w14:paraId="7E68A6DA" w14:textId="77777777" w:rsidTr="00D70A55">
        <w:trPr>
          <w:cantSplit/>
        </w:trPr>
        <w:tc>
          <w:tcPr>
            <w:tcW w:w="2430" w:type="dxa"/>
          </w:tcPr>
          <w:p w14:paraId="367A2A2C" w14:textId="77777777" w:rsidR="00592B9B" w:rsidRPr="00C81CBE" w:rsidRDefault="00592B9B" w:rsidP="00D70A5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07B09CAD" w14:textId="77777777" w:rsidR="00592B9B" w:rsidRPr="00C81CBE" w:rsidRDefault="00592B9B" w:rsidP="00D7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D773F4A" w14:textId="77777777" w:rsidR="00592B9B" w:rsidRPr="00C81CBE" w:rsidRDefault="00592B9B" w:rsidP="00D70A5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2C3B455" w14:textId="77777777" w:rsidR="00592B9B" w:rsidRPr="00C81CBE" w:rsidRDefault="00592B9B" w:rsidP="00D70A5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8E9C811" w14:textId="77777777" w:rsidR="00592B9B" w:rsidRPr="00C81CBE" w:rsidRDefault="00592B9B" w:rsidP="00D70A55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BAD0DF2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8FCB842" w14:textId="77777777" w:rsidR="00592B9B" w:rsidRPr="00C81CBE" w:rsidRDefault="00592B9B" w:rsidP="00D70A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35906D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5BF24DE8" w14:textId="77777777" w:rsidR="00592B9B" w:rsidRPr="00C81CBE" w:rsidRDefault="00592B9B" w:rsidP="00D70A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79A3B2D8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10F917" w14:textId="77777777" w:rsidR="00592B9B" w:rsidRPr="00C81CBE" w:rsidRDefault="00592B9B" w:rsidP="00D70A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E309B21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4" w:type="dxa"/>
          </w:tcPr>
          <w:p w14:paraId="09BC2E89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6" w:type="dxa"/>
          </w:tcPr>
          <w:p w14:paraId="135206AE" w14:textId="77777777" w:rsidR="00592B9B" w:rsidRPr="000C656D" w:rsidRDefault="00592B9B" w:rsidP="00D70A5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CD6EA92" w14:textId="77777777" w:rsidR="00592B9B" w:rsidRPr="00C81CBE" w:rsidRDefault="00592B9B" w:rsidP="00D70A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F1C711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356EC3D3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</w:tcPr>
          <w:p w14:paraId="755B37D0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7790F50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A4D4782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" w:type="dxa"/>
          </w:tcPr>
          <w:p w14:paraId="51BCF8BA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</w:tcPr>
          <w:p w14:paraId="599EE1BE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F471EA0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66EA97B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92B9B" w:rsidRPr="00C81CBE" w14:paraId="6ABFF24D" w14:textId="77777777" w:rsidTr="00D70A55">
        <w:trPr>
          <w:cantSplit/>
        </w:trPr>
        <w:tc>
          <w:tcPr>
            <w:tcW w:w="2430" w:type="dxa"/>
          </w:tcPr>
          <w:p w14:paraId="0FD5EADD" w14:textId="77777777" w:rsidR="00592B9B" w:rsidRPr="00E01B0E" w:rsidRDefault="00592B9B" w:rsidP="00D70A5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พีที อิชิ ตั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 </w:t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810" w:type="dxa"/>
          </w:tcPr>
          <w:p w14:paraId="1C9FE8E5" w14:textId="77777777" w:rsidR="00592B9B" w:rsidRPr="0075476A" w:rsidRDefault="00592B9B" w:rsidP="00D70A5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3DB64D0B" w14:textId="77777777" w:rsidR="00592B9B" w:rsidRPr="00C81CBE" w:rsidRDefault="00592B9B" w:rsidP="00D70A55">
            <w:pPr>
              <w:tabs>
                <w:tab w:val="clear" w:pos="454"/>
                <w:tab w:val="decimal" w:pos="46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5B66D26" w14:textId="77777777" w:rsidR="00592B9B" w:rsidRPr="00C81CBE" w:rsidRDefault="00592B9B" w:rsidP="00D70A5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12860F98" w14:textId="77777777" w:rsidR="00592B9B" w:rsidRPr="00C81CBE" w:rsidRDefault="00592B9B" w:rsidP="00D70A55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C10E3F4" w14:textId="77777777" w:rsidR="00592B9B" w:rsidRPr="00B20F7D" w:rsidRDefault="00592B9B" w:rsidP="00D70A5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1,075,954</w:t>
            </w:r>
          </w:p>
        </w:tc>
        <w:tc>
          <w:tcPr>
            <w:tcW w:w="180" w:type="dxa"/>
          </w:tcPr>
          <w:p w14:paraId="6F05E825" w14:textId="77777777" w:rsidR="00592B9B" w:rsidRPr="00C81CBE" w:rsidRDefault="00592B9B" w:rsidP="00D70A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A7D1D8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1,270,741</w:t>
            </w:r>
          </w:p>
        </w:tc>
        <w:tc>
          <w:tcPr>
            <w:tcW w:w="181" w:type="dxa"/>
          </w:tcPr>
          <w:p w14:paraId="512A35CB" w14:textId="77777777" w:rsidR="00592B9B" w:rsidRPr="00C81CBE" w:rsidRDefault="00592B9B" w:rsidP="00D70A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B5E7CEB" w14:textId="7F4A2C09" w:rsidR="00592B9B" w:rsidRPr="00161C0B" w:rsidRDefault="00161C0B" w:rsidP="00D70A55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537,977</w:t>
            </w:r>
          </w:p>
        </w:tc>
        <w:tc>
          <w:tcPr>
            <w:tcW w:w="180" w:type="dxa"/>
          </w:tcPr>
          <w:p w14:paraId="52EB2AD9" w14:textId="77777777" w:rsidR="00592B9B" w:rsidRPr="00C81CBE" w:rsidRDefault="00592B9B" w:rsidP="00D70A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2D79AC1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635</w:t>
            </w:r>
            <w:r w:rsidRPr="00B751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214" w:type="dxa"/>
          </w:tcPr>
          <w:p w14:paraId="4458A25F" w14:textId="77777777" w:rsidR="00592B9B" w:rsidRPr="00B751ED" w:rsidRDefault="00592B9B" w:rsidP="00D70A5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75A0290" w14:textId="22069C67" w:rsidR="00592B9B" w:rsidRPr="000C656D" w:rsidRDefault="00161C0B" w:rsidP="00D70A55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(314,500)</w:t>
            </w:r>
          </w:p>
        </w:tc>
        <w:tc>
          <w:tcPr>
            <w:tcW w:w="180" w:type="dxa"/>
          </w:tcPr>
          <w:p w14:paraId="7320FEF0" w14:textId="77777777" w:rsidR="00592B9B" w:rsidRPr="00C81CBE" w:rsidRDefault="00592B9B" w:rsidP="00D70A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E138F8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(481,600)</w:t>
            </w:r>
          </w:p>
        </w:tc>
        <w:tc>
          <w:tcPr>
            <w:tcW w:w="179" w:type="dxa"/>
          </w:tcPr>
          <w:p w14:paraId="02535EA2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53622CD7" w14:textId="30FB5A11" w:rsidR="00592B9B" w:rsidRPr="00C81CBE" w:rsidRDefault="00161C0B" w:rsidP="00D70A55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223,477</w:t>
            </w:r>
          </w:p>
        </w:tc>
        <w:tc>
          <w:tcPr>
            <w:tcW w:w="180" w:type="dxa"/>
          </w:tcPr>
          <w:p w14:paraId="785F1297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2591D91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  <w:r w:rsidRPr="00B751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88" w:type="dxa"/>
          </w:tcPr>
          <w:p w14:paraId="5FD04779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5452DA47" w14:textId="5EC56BF6" w:rsidR="00592B9B" w:rsidRPr="00C81CBE" w:rsidRDefault="00BC2F63" w:rsidP="00D70A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219,712</w:t>
            </w:r>
          </w:p>
        </w:tc>
        <w:tc>
          <w:tcPr>
            <w:tcW w:w="180" w:type="dxa"/>
          </w:tcPr>
          <w:p w14:paraId="098CB029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54ECA9D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253,916</w:t>
            </w:r>
          </w:p>
        </w:tc>
      </w:tr>
      <w:tr w:rsidR="00592B9B" w:rsidRPr="00C81CBE" w14:paraId="50205BA0" w14:textId="77777777" w:rsidTr="00D70A55">
        <w:trPr>
          <w:cantSplit/>
        </w:trPr>
        <w:tc>
          <w:tcPr>
            <w:tcW w:w="2430" w:type="dxa"/>
          </w:tcPr>
          <w:p w14:paraId="60BF6B2F" w14:textId="77777777" w:rsidR="00592B9B" w:rsidRPr="00C81CBE" w:rsidRDefault="00592B9B" w:rsidP="00D70A5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A7FC38A" w14:textId="77777777" w:rsidR="00592B9B" w:rsidRPr="00C81CBE" w:rsidRDefault="00592B9B" w:rsidP="00D7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27D5A55" w14:textId="77777777" w:rsidR="00592B9B" w:rsidRPr="00C81CBE" w:rsidRDefault="00592B9B" w:rsidP="00D70A5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DFF1026" w14:textId="77777777" w:rsidR="00592B9B" w:rsidRPr="00C81CBE" w:rsidRDefault="00592B9B" w:rsidP="00D7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D1B4E28" w14:textId="77777777" w:rsidR="00592B9B" w:rsidRPr="00C81CBE" w:rsidRDefault="00592B9B" w:rsidP="00D70A5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B9248E4" w14:textId="77777777" w:rsidR="00592B9B" w:rsidRPr="00B20F7D" w:rsidRDefault="00592B9B" w:rsidP="00D70A5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6035667" w14:textId="77777777" w:rsidR="00592B9B" w:rsidRPr="00C81CBE" w:rsidRDefault="00592B9B" w:rsidP="00D70A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91685C2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3016433C" w14:textId="77777777" w:rsidR="00592B9B" w:rsidRPr="00C81CBE" w:rsidRDefault="00592B9B" w:rsidP="00D70A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611E33E1" w14:textId="08F510F7" w:rsidR="00592B9B" w:rsidRPr="00C81CBE" w:rsidRDefault="00161C0B" w:rsidP="00B47B64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537,977</w:t>
            </w:r>
          </w:p>
        </w:tc>
        <w:tc>
          <w:tcPr>
            <w:tcW w:w="180" w:type="dxa"/>
          </w:tcPr>
          <w:p w14:paraId="5EB92BD5" w14:textId="77777777" w:rsidR="00592B9B" w:rsidRPr="00C81CBE" w:rsidRDefault="00592B9B" w:rsidP="00D70A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D37634" w14:textId="77777777" w:rsidR="00592B9B" w:rsidRPr="00B751ED" w:rsidRDefault="00592B9B" w:rsidP="00D70A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51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635,370</w:t>
            </w:r>
          </w:p>
        </w:tc>
        <w:tc>
          <w:tcPr>
            <w:tcW w:w="214" w:type="dxa"/>
          </w:tcPr>
          <w:p w14:paraId="4B6A6AFA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4C96DA9A" w14:textId="152C3FAC" w:rsidR="00592B9B" w:rsidRPr="00B751ED" w:rsidRDefault="00161C0B" w:rsidP="00D70A55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751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(314,500)</w:t>
            </w:r>
          </w:p>
        </w:tc>
        <w:tc>
          <w:tcPr>
            <w:tcW w:w="180" w:type="dxa"/>
          </w:tcPr>
          <w:p w14:paraId="524D2CD2" w14:textId="77777777" w:rsidR="00592B9B" w:rsidRPr="00B751ED" w:rsidRDefault="00592B9B" w:rsidP="00D70A55">
            <w:pPr>
              <w:pStyle w:val="acctfourfigures"/>
              <w:tabs>
                <w:tab w:val="decimal" w:pos="55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5BD5D30" w14:textId="77777777" w:rsidR="00592B9B" w:rsidRPr="00B751ED" w:rsidRDefault="00592B9B" w:rsidP="00D70A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B751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481</w:t>
            </w: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751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600</w:t>
            </w: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79" w:type="dxa"/>
          </w:tcPr>
          <w:p w14:paraId="7CACDFAA" w14:textId="77777777" w:rsidR="00592B9B" w:rsidRPr="00B751ED" w:rsidRDefault="00592B9B" w:rsidP="00D70A55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F0D65E3" w14:textId="34EBCF77" w:rsidR="00592B9B" w:rsidRPr="00B751ED" w:rsidRDefault="00161C0B" w:rsidP="00D70A55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51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223,477</w:t>
            </w:r>
          </w:p>
        </w:tc>
        <w:tc>
          <w:tcPr>
            <w:tcW w:w="180" w:type="dxa"/>
          </w:tcPr>
          <w:p w14:paraId="100A62F3" w14:textId="77777777" w:rsidR="00592B9B" w:rsidRPr="00B751ED" w:rsidRDefault="00592B9B" w:rsidP="00D70A55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82C191" w14:textId="77777777" w:rsidR="00592B9B" w:rsidRPr="00B751ED" w:rsidRDefault="00592B9B" w:rsidP="00D70A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51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153</w:t>
            </w: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751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770</w:t>
            </w:r>
          </w:p>
        </w:tc>
        <w:tc>
          <w:tcPr>
            <w:tcW w:w="188" w:type="dxa"/>
          </w:tcPr>
          <w:p w14:paraId="2848C7D8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0B27802A" w14:textId="5D15FBB2" w:rsidR="00592B9B" w:rsidRPr="00C81CBE" w:rsidRDefault="00BC2F63" w:rsidP="00D70A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219,712</w:t>
            </w:r>
          </w:p>
        </w:tc>
        <w:tc>
          <w:tcPr>
            <w:tcW w:w="180" w:type="dxa"/>
          </w:tcPr>
          <w:p w14:paraId="056C84CF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2F997F" w14:textId="77777777" w:rsidR="00592B9B" w:rsidRPr="00C81CBE" w:rsidRDefault="00592B9B" w:rsidP="00D70A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51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253,916</w:t>
            </w:r>
          </w:p>
        </w:tc>
      </w:tr>
    </w:tbl>
    <w:p w14:paraId="572787DF" w14:textId="77777777" w:rsidR="00360011" w:rsidRDefault="00360011" w:rsidP="003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C52CF94" w14:textId="77777777" w:rsidR="00360011" w:rsidRDefault="00360011" w:rsidP="003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การร่วมค้าจัดตั้งและดำเนินธุรกิจในประเทศอินโดนีเซีย และดำเนินธุรกิจหลักเกี่ยวกับการ</w:t>
      </w:r>
      <w:r w:rsidRPr="00BC0211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ผลิตและจำหน่ายเครื่องดื่ม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2477F4F" w14:textId="4FF85A28" w:rsidR="00244ECA" w:rsidRDefault="00244ECA" w:rsidP="003A6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BEBD2A3" w14:textId="77777777" w:rsidR="003E2BB5" w:rsidRPr="009E3BC3" w:rsidRDefault="00AE2B39" w:rsidP="00592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</w:t>
      </w:r>
      <w:r w:rsidR="00CF09BB" w:rsidRPr="009E3BC3">
        <w:rPr>
          <w:rFonts w:asciiTheme="majorBidi" w:hAnsiTheme="majorBidi" w:cstheme="majorBidi"/>
          <w:sz w:val="30"/>
          <w:szCs w:val="30"/>
          <w:cs/>
        </w:rPr>
        <w:t>การร่วม</w:t>
      </w:r>
      <w:r w:rsidR="009D0C49" w:rsidRPr="009E3BC3">
        <w:rPr>
          <w:rFonts w:asciiTheme="majorBidi" w:hAnsiTheme="majorBidi" w:cstheme="majorBidi"/>
          <w:sz w:val="30"/>
          <w:szCs w:val="30"/>
          <w:cs/>
        </w:rPr>
        <w:t>ค้า</w:t>
      </w:r>
      <w:r w:rsidRPr="009E3BC3">
        <w:rPr>
          <w:rFonts w:asciiTheme="majorBidi" w:hAnsiTheme="majorBidi" w:cstheme="majorBidi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3581EB85" w14:textId="77777777" w:rsidR="004323B9" w:rsidRDefault="004323B9" w:rsidP="005C251D">
      <w:pPr>
        <w:rPr>
          <w:rFonts w:asciiTheme="majorBidi" w:hAnsiTheme="majorBidi" w:cstheme="majorBidi"/>
          <w:sz w:val="30"/>
          <w:szCs w:val="30"/>
        </w:rPr>
      </w:pPr>
    </w:p>
    <w:p w14:paraId="7929EAA8" w14:textId="77777777" w:rsidR="00A24C8F" w:rsidRDefault="00A24C8F" w:rsidP="005C251D">
      <w:pPr>
        <w:rPr>
          <w:rFonts w:asciiTheme="majorBidi" w:hAnsiTheme="majorBidi" w:cstheme="majorBidi"/>
          <w:sz w:val="30"/>
          <w:szCs w:val="30"/>
        </w:rPr>
        <w:sectPr w:rsidR="00A24C8F" w:rsidSect="003A6AF1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</w:p>
    <w:p w14:paraId="739E78D3" w14:textId="77777777" w:rsidR="00A24C8F" w:rsidRPr="00A24C8F" w:rsidRDefault="00A24C8F" w:rsidP="00A2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4C8F">
        <w:rPr>
          <w:rFonts w:asciiTheme="majorBidi" w:hAnsiTheme="majorBidi" w:cstheme="majorBidi"/>
          <w:spacing w:val="6"/>
          <w:sz w:val="30"/>
          <w:szCs w:val="30"/>
          <w:cs/>
        </w:rPr>
        <w:t>ตารางต่อไปนี้สรุปข้อมูลทางการเงินของ</w:t>
      </w:r>
      <w:r w:rsidRPr="00A24C8F">
        <w:rPr>
          <w:rFonts w:asciiTheme="majorBidi" w:hAnsiTheme="majorBidi" w:cstheme="majorBidi" w:hint="cs"/>
          <w:spacing w:val="6"/>
          <w:sz w:val="30"/>
          <w:szCs w:val="30"/>
          <w:cs/>
        </w:rPr>
        <w:t>การร่วมค้า</w:t>
      </w:r>
      <w:r w:rsidRPr="00A24C8F">
        <w:rPr>
          <w:rFonts w:asciiTheme="majorBidi" w:hAnsiTheme="majorBidi" w:cstheme="majorBidi"/>
          <w:spacing w:val="6"/>
          <w:sz w:val="30"/>
          <w:szCs w:val="30"/>
          <w:cs/>
        </w:rPr>
        <w:t>ที่</w:t>
      </w:r>
      <w:r w:rsidRPr="00A24C8F">
        <w:rPr>
          <w:rFonts w:asciiTheme="majorBidi" w:hAnsiTheme="majorBidi" w:cstheme="majorBidi" w:hint="cs"/>
          <w:spacing w:val="6"/>
          <w:sz w:val="30"/>
          <w:szCs w:val="30"/>
          <w:cs/>
        </w:rPr>
        <w:t>มีสาระสำคัญซึ่งนำเสนอ</w:t>
      </w:r>
      <w:r w:rsidRPr="00A24C8F">
        <w:rPr>
          <w:rFonts w:asciiTheme="majorBidi" w:hAnsiTheme="majorBidi" w:cstheme="majorBidi"/>
          <w:spacing w:val="6"/>
          <w:sz w:val="30"/>
          <w:szCs w:val="30"/>
          <w:cs/>
        </w:rPr>
        <w:t>อยู่ในงบการเงินของการร่วมค้า</w:t>
      </w:r>
      <w:r w:rsidRPr="00A24C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24C8F">
        <w:rPr>
          <w:rFonts w:asciiTheme="majorBidi" w:hAnsiTheme="majorBidi" w:cstheme="majorBidi"/>
          <w:sz w:val="30"/>
          <w:szCs w:val="30"/>
        </w:rPr>
        <w:t xml:space="preserve"> </w:t>
      </w:r>
    </w:p>
    <w:p w14:paraId="218E3416" w14:textId="77777777" w:rsidR="00A24C8F" w:rsidRPr="009E3BC3" w:rsidRDefault="00A24C8F" w:rsidP="00A2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4C8F">
        <w:rPr>
          <w:rFonts w:asciiTheme="majorBidi" w:hAnsiTheme="majorBidi" w:cstheme="majorBidi"/>
          <w:spacing w:val="-2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</w:t>
      </w:r>
      <w:r w:rsidRPr="00A24C8F">
        <w:rPr>
          <w:rFonts w:asciiTheme="majorBidi" w:hAnsiTheme="majorBidi" w:cstheme="majorBidi"/>
          <w:sz w:val="30"/>
          <w:szCs w:val="30"/>
          <w:cs/>
        </w:rPr>
        <w:t>กิจการนี้</w:t>
      </w:r>
    </w:p>
    <w:p w14:paraId="6770E62A" w14:textId="77777777" w:rsidR="00A24C8F" w:rsidRPr="009E3BC3" w:rsidRDefault="00A24C8F" w:rsidP="00A2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03"/>
        <w:gridCol w:w="1422"/>
        <w:gridCol w:w="270"/>
        <w:gridCol w:w="1458"/>
      </w:tblGrid>
      <w:tr w:rsidR="00A24C8F" w:rsidRPr="009E3BC3" w14:paraId="1FBAB452" w14:textId="77777777" w:rsidTr="00BE4B3B">
        <w:tc>
          <w:tcPr>
            <w:tcW w:w="6003" w:type="dxa"/>
          </w:tcPr>
          <w:p w14:paraId="713ABF9B" w14:textId="77777777" w:rsidR="00A24C8F" w:rsidRPr="009E3BC3" w:rsidRDefault="00A24C8F" w:rsidP="00BE4B3B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5D5A227" w14:textId="77777777" w:rsidR="00A24C8F" w:rsidRPr="009E3BC3" w:rsidRDefault="00A24C8F" w:rsidP="00BE4B3B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 อิชิ ตัน อินโดนีเซีย</w:t>
            </w:r>
          </w:p>
        </w:tc>
      </w:tr>
      <w:tr w:rsidR="00A24C8F" w:rsidRPr="009E3BC3" w14:paraId="14C67DE5" w14:textId="77777777" w:rsidTr="00BE4B3B">
        <w:tc>
          <w:tcPr>
            <w:tcW w:w="6003" w:type="dxa"/>
          </w:tcPr>
          <w:p w14:paraId="58A474E5" w14:textId="77777777" w:rsidR="00A24C8F" w:rsidRPr="009E3BC3" w:rsidRDefault="00A24C8F" w:rsidP="00BE4B3B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8255D7E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807E9F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3886570E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24C8F" w:rsidRPr="009E3BC3" w14:paraId="317B1DD7" w14:textId="77777777" w:rsidTr="00BE4B3B">
        <w:tc>
          <w:tcPr>
            <w:tcW w:w="6003" w:type="dxa"/>
          </w:tcPr>
          <w:p w14:paraId="1DD86A73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1278705B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4C8F" w:rsidRPr="009E3BC3" w14:paraId="3366E5BE" w14:textId="77777777" w:rsidTr="00BE4B3B">
        <w:tc>
          <w:tcPr>
            <w:tcW w:w="6003" w:type="dxa"/>
          </w:tcPr>
          <w:p w14:paraId="5B347F38" w14:textId="77777777" w:rsidR="00A24C8F" w:rsidRPr="009E3BC3" w:rsidRDefault="00A24C8F" w:rsidP="00BE4B3B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422" w:type="dxa"/>
          </w:tcPr>
          <w:p w14:paraId="08017771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2,056,013</w:t>
            </w:r>
          </w:p>
        </w:tc>
        <w:tc>
          <w:tcPr>
            <w:tcW w:w="270" w:type="dxa"/>
          </w:tcPr>
          <w:p w14:paraId="3B4FD356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006B674F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221,786</w:t>
            </w:r>
          </w:p>
        </w:tc>
      </w:tr>
      <w:tr w:rsidR="00A24C8F" w:rsidRPr="009E3BC3" w14:paraId="1946CC21" w14:textId="77777777" w:rsidTr="00BE4B3B">
        <w:tc>
          <w:tcPr>
            <w:tcW w:w="6003" w:type="dxa"/>
          </w:tcPr>
          <w:p w14:paraId="0D886BAA" w14:textId="1E09C957" w:rsidR="00A24C8F" w:rsidRPr="009E3BC3" w:rsidRDefault="00A24C8F" w:rsidP="00BE4B3B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</w:t>
            </w:r>
            <w:r w:rsidR="00CE3A2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422" w:type="dxa"/>
          </w:tcPr>
          <w:p w14:paraId="45971C3B" w14:textId="77777777" w:rsidR="00A24C8F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549D9">
              <w:rPr>
                <w:rFonts w:asciiTheme="majorBidi" w:hAnsiTheme="majorBidi" w:cstheme="majorBidi"/>
                <w:sz w:val="30"/>
                <w:szCs w:val="30"/>
              </w:rPr>
              <w:t>(1,373,922)</w:t>
            </w:r>
          </w:p>
        </w:tc>
        <w:tc>
          <w:tcPr>
            <w:tcW w:w="270" w:type="dxa"/>
          </w:tcPr>
          <w:p w14:paraId="5122DFDB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1F2C39A" w14:textId="77777777" w:rsidR="00A24C8F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4C8F" w:rsidRPr="009E3BC3" w14:paraId="3D275BFE" w14:textId="77777777" w:rsidTr="00BE4B3B">
        <w:tc>
          <w:tcPr>
            <w:tcW w:w="6003" w:type="dxa"/>
          </w:tcPr>
          <w:p w14:paraId="4C11D804" w14:textId="77777777" w:rsidR="00A24C8F" w:rsidRPr="009E3BC3" w:rsidRDefault="00A24C8F" w:rsidP="00BE4B3B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22" w:type="dxa"/>
          </w:tcPr>
          <w:p w14:paraId="6398FCF9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>
              <w:rPr>
                <w:rFonts w:asciiTheme="majorBidi" w:hAnsiTheme="majorBidi" w:cstheme="majorBidi"/>
                <w:sz w:val="30"/>
                <w:szCs w:val="30"/>
              </w:rPr>
              <w:t>536,064)</w:t>
            </w:r>
            <w:r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ก</w:t>
            </w:r>
            <w:proofErr w:type="gramEnd"/>
          </w:p>
        </w:tc>
        <w:tc>
          <w:tcPr>
            <w:tcW w:w="270" w:type="dxa"/>
          </w:tcPr>
          <w:p w14:paraId="7F2DCF65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1B7A47F6" w14:textId="65F51110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9E3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65439C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ก</w:t>
            </w:r>
            <w:proofErr w:type="gramEnd"/>
          </w:p>
        </w:tc>
      </w:tr>
      <w:tr w:rsidR="00A24C8F" w:rsidRPr="009E3BC3" w14:paraId="37DB38CA" w14:textId="77777777" w:rsidTr="00BE4B3B">
        <w:tc>
          <w:tcPr>
            <w:tcW w:w="6003" w:type="dxa"/>
          </w:tcPr>
          <w:p w14:paraId="2A00FEE2" w14:textId="77777777" w:rsidR="00A24C8F" w:rsidRPr="009E3BC3" w:rsidRDefault="00A24C8F" w:rsidP="00BE4B3B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33EF541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18,463</w:t>
            </w:r>
          </w:p>
        </w:tc>
        <w:tc>
          <w:tcPr>
            <w:tcW w:w="270" w:type="dxa"/>
          </w:tcPr>
          <w:p w14:paraId="2153673A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7ABE0C9" w14:textId="3AFD0684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21,352</w:t>
            </w:r>
          </w:p>
        </w:tc>
      </w:tr>
      <w:tr w:rsidR="00A24C8F" w:rsidRPr="009E3BC3" w14:paraId="4D85569C" w14:textId="77777777" w:rsidTr="00BE4B3B">
        <w:tc>
          <w:tcPr>
            <w:tcW w:w="6003" w:type="dxa"/>
          </w:tcPr>
          <w:p w14:paraId="701E78F1" w14:textId="77777777" w:rsidR="00A24C8F" w:rsidRPr="009E3BC3" w:rsidRDefault="00A24C8F" w:rsidP="00BE4B3B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5C12B467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164,490</w:t>
            </w:r>
          </w:p>
        </w:tc>
        <w:tc>
          <w:tcPr>
            <w:tcW w:w="270" w:type="dxa"/>
          </w:tcPr>
          <w:p w14:paraId="549FC130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0FC32C40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117,902</w:t>
            </w:r>
          </w:p>
        </w:tc>
      </w:tr>
      <w:tr w:rsidR="00A24C8F" w:rsidRPr="009E3BC3" w14:paraId="42CA6F5E" w14:textId="77777777" w:rsidTr="00BE4B3B">
        <w:tc>
          <w:tcPr>
            <w:tcW w:w="6003" w:type="dxa"/>
          </w:tcPr>
          <w:p w14:paraId="0F5883D4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51C617BC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95838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2B0A3CC7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C8F" w:rsidRPr="009E3BC3" w14:paraId="15659095" w14:textId="77777777" w:rsidTr="00BE4B3B">
        <w:tc>
          <w:tcPr>
            <w:tcW w:w="6003" w:type="dxa"/>
          </w:tcPr>
          <w:p w14:paraId="6B1F3127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กำไรขาดทุนเบ็ดเสร็จรวมส่วนที่เป็นของบริษัท (ถือหุ้นร้อยละ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26AD945D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82,245</w:t>
            </w:r>
          </w:p>
        </w:tc>
        <w:tc>
          <w:tcPr>
            <w:tcW w:w="270" w:type="dxa"/>
          </w:tcPr>
          <w:p w14:paraId="6C217C8A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5BB3A248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58,951</w:t>
            </w:r>
          </w:p>
        </w:tc>
      </w:tr>
      <w:tr w:rsidR="00A24C8F" w:rsidRPr="009E3BC3" w14:paraId="288218C5" w14:textId="77777777" w:rsidTr="00BE4B3B">
        <w:tc>
          <w:tcPr>
            <w:tcW w:w="6003" w:type="dxa"/>
          </w:tcPr>
          <w:p w14:paraId="7468513C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610151F9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29BF2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</w:tcPr>
          <w:p w14:paraId="01154844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C8F" w:rsidRPr="009E3BC3" w14:paraId="11550E80" w14:textId="77777777" w:rsidTr="00BE4B3B">
        <w:trPr>
          <w:trHeight w:val="432"/>
        </w:trPr>
        <w:tc>
          <w:tcPr>
            <w:tcW w:w="6003" w:type="dxa"/>
          </w:tcPr>
          <w:p w14:paraId="21FCFCA9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22" w:type="dxa"/>
          </w:tcPr>
          <w:p w14:paraId="01759C21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770,539</w:t>
            </w:r>
            <w:r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ข</w:t>
            </w:r>
          </w:p>
        </w:tc>
        <w:tc>
          <w:tcPr>
            <w:tcW w:w="270" w:type="dxa"/>
          </w:tcPr>
          <w:p w14:paraId="17F346B7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6AEC9676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561,854</w:t>
            </w:r>
            <w:r w:rsidRPr="009E3BC3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ข</w:t>
            </w:r>
          </w:p>
        </w:tc>
      </w:tr>
      <w:tr w:rsidR="00A24C8F" w:rsidRPr="009E3BC3" w14:paraId="4E321C36" w14:textId="77777777" w:rsidTr="00BE4B3B">
        <w:tc>
          <w:tcPr>
            <w:tcW w:w="6003" w:type="dxa"/>
          </w:tcPr>
          <w:p w14:paraId="071A120E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22" w:type="dxa"/>
          </w:tcPr>
          <w:p w14:paraId="0E33567D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163,482</w:t>
            </w:r>
          </w:p>
        </w:tc>
        <w:tc>
          <w:tcPr>
            <w:tcW w:w="270" w:type="dxa"/>
          </w:tcPr>
          <w:p w14:paraId="6289C41D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5A356A0B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170,226</w:t>
            </w:r>
          </w:p>
        </w:tc>
      </w:tr>
      <w:tr w:rsidR="00A24C8F" w:rsidRPr="009E3BC3" w14:paraId="0B573916" w14:textId="77777777" w:rsidTr="00BE4B3B">
        <w:tc>
          <w:tcPr>
            <w:tcW w:w="6003" w:type="dxa"/>
          </w:tcPr>
          <w:p w14:paraId="737112E3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22" w:type="dxa"/>
          </w:tcPr>
          <w:p w14:paraId="53EE9569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(494,598)</w:t>
            </w:r>
          </w:p>
        </w:tc>
        <w:tc>
          <w:tcPr>
            <w:tcW w:w="270" w:type="dxa"/>
          </w:tcPr>
          <w:p w14:paraId="02E6BC3C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68CFEA2A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(224,247)</w:t>
            </w:r>
          </w:p>
        </w:tc>
      </w:tr>
      <w:tr w:rsidR="00A24C8F" w:rsidRPr="009E3BC3" w14:paraId="1C8082FB" w14:textId="77777777" w:rsidTr="00BE4B3B">
        <w:tc>
          <w:tcPr>
            <w:tcW w:w="6003" w:type="dxa"/>
          </w:tcPr>
          <w:p w14:paraId="2C35B3B8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233C7290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439,423</w:t>
            </w:r>
          </w:p>
        </w:tc>
        <w:tc>
          <w:tcPr>
            <w:tcW w:w="270" w:type="dxa"/>
          </w:tcPr>
          <w:p w14:paraId="6103B42F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6245FEA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507,833</w:t>
            </w:r>
          </w:p>
        </w:tc>
      </w:tr>
      <w:tr w:rsidR="00A24C8F" w:rsidRPr="009E3BC3" w14:paraId="1410B685" w14:textId="77777777" w:rsidTr="00BE4B3B">
        <w:tc>
          <w:tcPr>
            <w:tcW w:w="6003" w:type="dxa"/>
          </w:tcPr>
          <w:p w14:paraId="092D8B0A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333BA66C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C4206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5E2D89EA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C8F" w:rsidRPr="009E3BC3" w14:paraId="7BFD5F92" w14:textId="77777777" w:rsidTr="00BE4B3B">
        <w:tc>
          <w:tcPr>
            <w:tcW w:w="6003" w:type="dxa"/>
          </w:tcPr>
          <w:p w14:paraId="6036BDFE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มูลค่าตามบัญชีของเงินลงทุนในการร่วมค้า (ถือหุ้นร้อยละ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2F23A386" w14:textId="77777777" w:rsidR="00A24C8F" w:rsidRPr="007549D9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219,712</w:t>
            </w:r>
          </w:p>
        </w:tc>
        <w:tc>
          <w:tcPr>
            <w:tcW w:w="270" w:type="dxa"/>
          </w:tcPr>
          <w:p w14:paraId="054514E3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463F0DB3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253,916</w:t>
            </w:r>
          </w:p>
        </w:tc>
      </w:tr>
      <w:tr w:rsidR="00A24C8F" w:rsidRPr="009E3BC3" w14:paraId="1DB6B78A" w14:textId="77777777" w:rsidTr="00BE4B3B">
        <w:tc>
          <w:tcPr>
            <w:tcW w:w="6003" w:type="dxa"/>
          </w:tcPr>
          <w:p w14:paraId="4248522F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6B85AF83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AB17A6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</w:tcPr>
          <w:p w14:paraId="78B6F3DF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C8F" w:rsidRPr="009E3BC3" w14:paraId="30A101EF" w14:textId="77777777" w:rsidTr="00BE4B3B">
        <w:tc>
          <w:tcPr>
            <w:tcW w:w="6003" w:type="dxa"/>
          </w:tcPr>
          <w:p w14:paraId="05ABE78D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22" w:type="dxa"/>
          </w:tcPr>
          <w:p w14:paraId="2EDECB77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05365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3CFC2840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C8F" w:rsidRPr="009E3BC3" w14:paraId="1D1A0A14" w14:textId="77777777" w:rsidTr="00BE4B3B">
        <w:trPr>
          <w:trHeight w:val="369"/>
        </w:trPr>
        <w:tc>
          <w:tcPr>
            <w:tcW w:w="6003" w:type="dxa"/>
          </w:tcPr>
          <w:p w14:paraId="2BD3E9C5" w14:textId="77777777" w:rsidR="00A24C8F" w:rsidRPr="009E3BC3" w:rsidRDefault="00A24C8F" w:rsidP="00BE4B3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รวมรายการค่าเสื่อมราคาและค่าตัดจำหน่าย</w:t>
            </w:r>
          </w:p>
        </w:tc>
        <w:tc>
          <w:tcPr>
            <w:tcW w:w="1422" w:type="dxa"/>
          </w:tcPr>
          <w:p w14:paraId="7BBBEA07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6,478</w:t>
            </w:r>
          </w:p>
        </w:tc>
        <w:tc>
          <w:tcPr>
            <w:tcW w:w="270" w:type="dxa"/>
          </w:tcPr>
          <w:p w14:paraId="730E08F9" w14:textId="77777777" w:rsidR="00A24C8F" w:rsidRPr="00B50001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C7B312A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4,806</w:t>
            </w:r>
          </w:p>
        </w:tc>
      </w:tr>
      <w:tr w:rsidR="00A24C8F" w:rsidRPr="009E3BC3" w14:paraId="489DEB94" w14:textId="77777777" w:rsidTr="00BE4B3B">
        <w:tc>
          <w:tcPr>
            <w:tcW w:w="6003" w:type="dxa"/>
          </w:tcPr>
          <w:p w14:paraId="0B015173" w14:textId="77777777" w:rsidR="00A24C8F" w:rsidRPr="009E3BC3" w:rsidRDefault="00A24C8F" w:rsidP="00BE4B3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422" w:type="dxa"/>
          </w:tcPr>
          <w:p w14:paraId="4C9E5463" w14:textId="77777777" w:rsidR="00A24C8F" w:rsidRPr="009E3BC3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299,752</w:t>
            </w:r>
          </w:p>
        </w:tc>
        <w:tc>
          <w:tcPr>
            <w:tcW w:w="270" w:type="dxa"/>
          </w:tcPr>
          <w:p w14:paraId="711828DD" w14:textId="77777777" w:rsidR="00A24C8F" w:rsidRPr="00B50001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6E48A64" w14:textId="77777777" w:rsidR="00A24C8F" w:rsidRDefault="00A24C8F" w:rsidP="00B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444,435</w:t>
            </w:r>
          </w:p>
        </w:tc>
      </w:tr>
    </w:tbl>
    <w:p w14:paraId="535E647B" w14:textId="77777777" w:rsidR="004313CA" w:rsidRDefault="004313CA" w:rsidP="005C251D">
      <w:pPr>
        <w:rPr>
          <w:rFonts w:asciiTheme="majorBidi" w:hAnsiTheme="majorBidi" w:cstheme="majorBidi"/>
          <w:sz w:val="30"/>
          <w:szCs w:val="30"/>
        </w:rPr>
      </w:pPr>
    </w:p>
    <w:p w14:paraId="5CDC1E4E" w14:textId="77777777" w:rsidR="004313CA" w:rsidRDefault="004313CA" w:rsidP="005C251D">
      <w:pPr>
        <w:rPr>
          <w:rFonts w:asciiTheme="majorBidi" w:hAnsiTheme="majorBidi" w:cstheme="majorBidi"/>
          <w:sz w:val="30"/>
          <w:szCs w:val="30"/>
        </w:rPr>
      </w:pPr>
    </w:p>
    <w:p w14:paraId="51A52B5F" w14:textId="76E98F43" w:rsidR="004313CA" w:rsidRDefault="004313CA" w:rsidP="005C251D">
      <w:pPr>
        <w:rPr>
          <w:rFonts w:asciiTheme="majorBidi" w:hAnsiTheme="majorBidi" w:cstheme="majorBidi"/>
          <w:sz w:val="30"/>
          <w:szCs w:val="30"/>
        </w:rPr>
      </w:pPr>
    </w:p>
    <w:p w14:paraId="770E33E3" w14:textId="77777777" w:rsidR="00A24C8F" w:rsidRDefault="00A24C8F" w:rsidP="004313C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60" w:lineRule="atLeast"/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A24C8F" w:rsidSect="00A24C8F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619" w:gutter="0"/>
          <w:cols w:space="720"/>
          <w:docGrid w:linePitch="245"/>
        </w:sectPr>
      </w:pPr>
    </w:p>
    <w:p w14:paraId="4393B331" w14:textId="41A90C03" w:rsidR="004313CA" w:rsidRPr="00C81CBE" w:rsidRDefault="004313CA" w:rsidP="004313C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60" w:lineRule="atLeast"/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r w:rsidR="00044C8F">
        <w:rPr>
          <w:rFonts w:asciiTheme="majorBidi" w:hAnsiTheme="majorBidi" w:cstheme="majorBidi" w:hint="cs"/>
          <w:b/>
          <w:bCs/>
          <w:sz w:val="30"/>
          <w:szCs w:val="30"/>
          <w:cs/>
        </w:rPr>
        <w:t>ในบริษัทย่อย</w:t>
      </w:r>
    </w:p>
    <w:p w14:paraId="144E3FE9" w14:textId="77777777" w:rsidR="004313CA" w:rsidRPr="00C81CBE" w:rsidRDefault="004313CA" w:rsidP="00431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32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440"/>
        <w:gridCol w:w="1170"/>
        <w:gridCol w:w="972"/>
        <w:gridCol w:w="180"/>
        <w:gridCol w:w="990"/>
        <w:gridCol w:w="180"/>
        <w:gridCol w:w="981"/>
        <w:gridCol w:w="180"/>
        <w:gridCol w:w="990"/>
        <w:gridCol w:w="180"/>
        <w:gridCol w:w="945"/>
        <w:gridCol w:w="180"/>
        <w:gridCol w:w="990"/>
        <w:gridCol w:w="180"/>
        <w:gridCol w:w="972"/>
        <w:gridCol w:w="180"/>
        <w:gridCol w:w="1004"/>
      </w:tblGrid>
      <w:tr w:rsidR="00044C8F" w:rsidRPr="009E3BC3" w14:paraId="0F63683D" w14:textId="77777777" w:rsidTr="007A64F6">
        <w:trPr>
          <w:cantSplit/>
        </w:trPr>
        <w:tc>
          <w:tcPr>
            <w:tcW w:w="2610" w:type="dxa"/>
          </w:tcPr>
          <w:p w14:paraId="27A41018" w14:textId="77777777" w:rsidR="00044C8F" w:rsidRPr="009E3BC3" w:rsidRDefault="00044C8F" w:rsidP="007A64F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4" w:type="dxa"/>
            <w:gridSpan w:val="17"/>
          </w:tcPr>
          <w:p w14:paraId="5C0A3A17" w14:textId="77777777" w:rsidR="00044C8F" w:rsidRPr="009E3BC3" w:rsidRDefault="00044C8F" w:rsidP="007A64F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4C8F" w:rsidRPr="009E3BC3" w14:paraId="36F885D2" w14:textId="77777777" w:rsidTr="007A64F6">
        <w:trPr>
          <w:cantSplit/>
          <w:tblHeader/>
        </w:trPr>
        <w:tc>
          <w:tcPr>
            <w:tcW w:w="2610" w:type="dxa"/>
          </w:tcPr>
          <w:p w14:paraId="73A2A481" w14:textId="77777777" w:rsidR="00044C8F" w:rsidRPr="009E3BC3" w:rsidRDefault="00044C8F" w:rsidP="007A64F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8DD97B" w14:textId="77777777" w:rsidR="00044C8F" w:rsidRPr="009E3BC3" w:rsidRDefault="00044C8F" w:rsidP="007A64F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DD1DD2" w14:textId="77777777" w:rsidR="00044C8F" w:rsidRPr="009E3BC3" w:rsidRDefault="00044C8F" w:rsidP="007A64F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CDEED6" w14:textId="77777777" w:rsidR="00044C8F" w:rsidRPr="009E3BC3" w:rsidRDefault="00044C8F" w:rsidP="007A64F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215050CD" w14:textId="77777777" w:rsidR="00044C8F" w:rsidRPr="009E3BC3" w:rsidRDefault="00044C8F" w:rsidP="007A64F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2142" w:type="dxa"/>
            <w:gridSpan w:val="3"/>
          </w:tcPr>
          <w:p w14:paraId="21387FC6" w14:textId="77777777" w:rsidR="00044C8F" w:rsidRPr="009E3BC3" w:rsidRDefault="00044C8F" w:rsidP="007A64F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0F8A845B" w14:textId="77777777" w:rsidR="00044C8F" w:rsidRPr="009E3BC3" w:rsidRDefault="00044C8F" w:rsidP="007A64F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1" w:type="dxa"/>
            <w:gridSpan w:val="3"/>
          </w:tcPr>
          <w:p w14:paraId="50045E17" w14:textId="77777777" w:rsidR="00044C8F" w:rsidRPr="009E3BC3" w:rsidRDefault="00044C8F" w:rsidP="007A64F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9A79B0" w14:textId="77777777" w:rsidR="00044C8F" w:rsidRPr="009E3BC3" w:rsidRDefault="00044C8F" w:rsidP="007A64F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9E3BC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B3B2CE8" w14:textId="77777777" w:rsidR="00044C8F" w:rsidRPr="009E3BC3" w:rsidRDefault="00044C8F" w:rsidP="007A64F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3"/>
          </w:tcPr>
          <w:p w14:paraId="78367D32" w14:textId="77777777" w:rsidR="00044C8F" w:rsidRPr="009E3BC3" w:rsidRDefault="00044C8F" w:rsidP="007A64F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D6DDADA" w14:textId="77777777" w:rsidR="00044C8F" w:rsidRPr="009E3BC3" w:rsidRDefault="00044C8F" w:rsidP="007A64F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A71C86B" w14:textId="77777777" w:rsidR="00044C8F" w:rsidRPr="009E3BC3" w:rsidRDefault="00044C8F" w:rsidP="007A64F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56" w:type="dxa"/>
            <w:gridSpan w:val="3"/>
          </w:tcPr>
          <w:p w14:paraId="5A2287F0" w14:textId="77777777" w:rsidR="00044C8F" w:rsidRPr="009E3BC3" w:rsidRDefault="00044C8F" w:rsidP="007A64F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C5DE92" w14:textId="77777777" w:rsidR="00044C8F" w:rsidRPr="009E3BC3" w:rsidRDefault="00044C8F" w:rsidP="007A64F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</w:tr>
      <w:tr w:rsidR="002A3E56" w:rsidRPr="009E3BC3" w14:paraId="7CDAB617" w14:textId="77777777" w:rsidTr="007A64F6">
        <w:trPr>
          <w:cantSplit/>
          <w:tblHeader/>
        </w:trPr>
        <w:tc>
          <w:tcPr>
            <w:tcW w:w="2610" w:type="dxa"/>
          </w:tcPr>
          <w:p w14:paraId="773289A6" w14:textId="77777777" w:rsidR="002A3E56" w:rsidRPr="009E3BC3" w:rsidRDefault="002A3E56" w:rsidP="002A3E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D7A6A1" w14:textId="77777777" w:rsidR="002A3E56" w:rsidRPr="009E3BC3" w:rsidRDefault="002A3E56" w:rsidP="002A3E5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205C1C" w14:textId="77777777" w:rsidR="002A3E56" w:rsidRPr="009E3BC3" w:rsidRDefault="002A3E56" w:rsidP="002A3E5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87A6E0B" w14:textId="48358FEE" w:rsidR="002A3E56" w:rsidRPr="002A3E56" w:rsidRDefault="002A3E56" w:rsidP="002A3E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BDC8DF6" w14:textId="77777777" w:rsidR="002A3E56" w:rsidRPr="009E3BC3" w:rsidRDefault="002A3E56" w:rsidP="002A3E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3EFAC6" w14:textId="1D18D4D6" w:rsidR="002A3E56" w:rsidRPr="009E3BC3" w:rsidRDefault="002A3E56" w:rsidP="002A3E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62740B2" w14:textId="77777777" w:rsidR="002A3E56" w:rsidRPr="009E3BC3" w:rsidRDefault="002A3E56" w:rsidP="002A3E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7AE99A11" w14:textId="4AF0C55A" w:rsidR="002A3E56" w:rsidRPr="009E3BC3" w:rsidRDefault="002A3E56" w:rsidP="002A3E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EC88139" w14:textId="77777777" w:rsidR="002A3E56" w:rsidRPr="009E3BC3" w:rsidRDefault="002A3E56" w:rsidP="002A3E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125C13" w14:textId="2DE1D6E5" w:rsidR="002A3E56" w:rsidRPr="009E3BC3" w:rsidRDefault="002A3E56" w:rsidP="002A3E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462FBD3" w14:textId="77777777" w:rsidR="002A3E56" w:rsidRPr="009E3BC3" w:rsidRDefault="002A3E56" w:rsidP="002A3E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4463ACF6" w14:textId="5D527169" w:rsidR="002A3E56" w:rsidRPr="009E3BC3" w:rsidRDefault="002A3E56" w:rsidP="002A3E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EEF3501" w14:textId="77777777" w:rsidR="002A3E56" w:rsidRPr="009E3BC3" w:rsidRDefault="002A3E56" w:rsidP="002A3E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D146D2" w14:textId="6460A66A" w:rsidR="002A3E56" w:rsidRPr="009E3BC3" w:rsidRDefault="002A3E56" w:rsidP="002A3E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C96CFDC" w14:textId="77777777" w:rsidR="002A3E56" w:rsidRPr="009E3BC3" w:rsidRDefault="002A3E56" w:rsidP="002A3E5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70B12893" w14:textId="28BD0279" w:rsidR="002A3E56" w:rsidRPr="009E3BC3" w:rsidRDefault="002A3E56" w:rsidP="002A3E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76E80C5" w14:textId="77777777" w:rsidR="002A3E56" w:rsidRPr="009E3BC3" w:rsidRDefault="002A3E56" w:rsidP="002A3E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454ED8A9" w14:textId="424F2B8A" w:rsidR="002A3E56" w:rsidRPr="009E3BC3" w:rsidRDefault="002A3E56" w:rsidP="002A3E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A3E56" w:rsidRPr="009E3BC3" w14:paraId="6F382915" w14:textId="77777777" w:rsidTr="007A64F6">
        <w:trPr>
          <w:cantSplit/>
          <w:trHeight w:val="270"/>
        </w:trPr>
        <w:tc>
          <w:tcPr>
            <w:tcW w:w="2610" w:type="dxa"/>
          </w:tcPr>
          <w:p w14:paraId="6D88835E" w14:textId="77777777" w:rsidR="002A3E56" w:rsidRPr="009E3BC3" w:rsidRDefault="002A3E56" w:rsidP="002A3E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24A676" w14:textId="77777777" w:rsidR="002A3E56" w:rsidRPr="009E3BC3" w:rsidRDefault="002A3E56" w:rsidP="002A3E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12B356" w14:textId="77777777" w:rsidR="002A3E56" w:rsidRPr="009E3BC3" w:rsidRDefault="002A3E56" w:rsidP="002A3E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2E76EC78" w14:textId="77777777" w:rsidR="002A3E56" w:rsidRPr="009E3BC3" w:rsidRDefault="002A3E56" w:rsidP="002A3E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235A85BF" w14:textId="77777777" w:rsidR="002A3E56" w:rsidRPr="009E3BC3" w:rsidRDefault="002A3E56" w:rsidP="002A3E5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82" w:type="dxa"/>
            <w:gridSpan w:val="11"/>
          </w:tcPr>
          <w:p w14:paraId="62C9B52B" w14:textId="77777777" w:rsidR="002A3E56" w:rsidRPr="009E3BC3" w:rsidRDefault="002A3E56" w:rsidP="002A3E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A3E56" w:rsidRPr="009E3BC3" w14:paraId="4D2C0369" w14:textId="77777777" w:rsidTr="007A64F6">
        <w:trPr>
          <w:cantSplit/>
        </w:trPr>
        <w:tc>
          <w:tcPr>
            <w:tcW w:w="2610" w:type="dxa"/>
          </w:tcPr>
          <w:p w14:paraId="588CEB23" w14:textId="77777777" w:rsidR="002A3E56" w:rsidRPr="009E3BC3" w:rsidRDefault="002A3E56" w:rsidP="002A3E5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บริษัทย่อยทางตรงในประเทศ</w:t>
            </w:r>
          </w:p>
        </w:tc>
        <w:tc>
          <w:tcPr>
            <w:tcW w:w="1440" w:type="dxa"/>
          </w:tcPr>
          <w:p w14:paraId="312575C2" w14:textId="77777777" w:rsidR="002A3E56" w:rsidRPr="009E3BC3" w:rsidRDefault="002A3E56" w:rsidP="002A3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0523575E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</w:tcPr>
          <w:p w14:paraId="37DB53FE" w14:textId="77777777" w:rsidR="002A3E56" w:rsidRPr="009E3BC3" w:rsidRDefault="002A3E56" w:rsidP="002A3E5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431FC81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B0DAC6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7C5A5C9" w14:textId="77777777" w:rsidR="002A3E56" w:rsidRPr="009E3BC3" w:rsidRDefault="002A3E56" w:rsidP="002A3E5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475F147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BB601CA" w14:textId="77777777" w:rsidR="002A3E56" w:rsidRPr="009E3BC3" w:rsidRDefault="002A3E56" w:rsidP="002A3E5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6F89C8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205B0FA" w14:textId="77777777" w:rsidR="002A3E56" w:rsidRPr="009E3BC3" w:rsidRDefault="002A3E56" w:rsidP="002A3E5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</w:tcPr>
          <w:p w14:paraId="2F6308EA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559C54B" w14:textId="77777777" w:rsidR="002A3E56" w:rsidRPr="009E3BC3" w:rsidRDefault="002A3E56" w:rsidP="002A3E5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F26EEA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295E856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</w:tcPr>
          <w:p w14:paraId="7BFF2991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6EAA979" w14:textId="77777777" w:rsidR="002A3E56" w:rsidRPr="009E3BC3" w:rsidRDefault="002A3E56" w:rsidP="002A3E5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73743BEE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A3E56" w:rsidRPr="009E3BC3" w14:paraId="0FD2BC85" w14:textId="77777777" w:rsidTr="007A64F6">
        <w:trPr>
          <w:cantSplit/>
        </w:trPr>
        <w:tc>
          <w:tcPr>
            <w:tcW w:w="2610" w:type="dxa"/>
          </w:tcPr>
          <w:p w14:paraId="2C8BA6FE" w14:textId="77777777" w:rsidR="002A3E56" w:rsidRPr="009E3BC3" w:rsidRDefault="002A3E56" w:rsidP="002A3E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บริษัท อิชิตัน เพาเวอร์ จำกัด</w:t>
            </w:r>
          </w:p>
        </w:tc>
        <w:tc>
          <w:tcPr>
            <w:tcW w:w="1440" w:type="dxa"/>
          </w:tcPr>
          <w:p w14:paraId="04921B92" w14:textId="77777777" w:rsidR="002A3E56" w:rsidRPr="009E3BC3" w:rsidRDefault="002A3E56" w:rsidP="002A3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จำหน่ายเครื่องดื่ม</w:t>
            </w:r>
          </w:p>
        </w:tc>
        <w:tc>
          <w:tcPr>
            <w:tcW w:w="1170" w:type="dxa"/>
          </w:tcPr>
          <w:p w14:paraId="7438537A" w14:textId="77777777" w:rsidR="002A3E56" w:rsidRPr="009E3BC3" w:rsidRDefault="002A3E56" w:rsidP="002A3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972" w:type="dxa"/>
            <w:shd w:val="clear" w:color="auto" w:fill="auto"/>
          </w:tcPr>
          <w:p w14:paraId="2FE76C4D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5C329EE9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0741CA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3A73A080" w14:textId="77777777" w:rsidR="002A3E56" w:rsidRPr="009E3BC3" w:rsidRDefault="002A3E56" w:rsidP="002A3E5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0E1183C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566B5F15" w14:textId="77777777" w:rsidR="002A3E56" w:rsidRPr="009E3BC3" w:rsidRDefault="002A3E56" w:rsidP="002A3E5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2B85B0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50B4AD2B" w14:textId="77777777" w:rsidR="002A3E56" w:rsidRPr="009E3BC3" w:rsidRDefault="002A3E56" w:rsidP="002A3E5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3E642AC1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</w:tcPr>
          <w:p w14:paraId="23C909AD" w14:textId="77777777" w:rsidR="002A3E56" w:rsidRPr="009E3BC3" w:rsidRDefault="002A3E56" w:rsidP="002A3E5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850A56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</w:tcPr>
          <w:p w14:paraId="74EA72EF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1483807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A9A5277" w14:textId="77777777" w:rsidR="002A3E56" w:rsidRPr="009E3BC3" w:rsidRDefault="002A3E56" w:rsidP="002A3E5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7D5A649C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A3E56" w:rsidRPr="009E3BC3" w14:paraId="310C1C0F" w14:textId="77777777" w:rsidTr="007A64F6">
        <w:trPr>
          <w:cantSplit/>
        </w:trPr>
        <w:tc>
          <w:tcPr>
            <w:tcW w:w="2610" w:type="dxa"/>
          </w:tcPr>
          <w:p w14:paraId="2296F9EF" w14:textId="77777777" w:rsidR="002A3E56" w:rsidRPr="009E3BC3" w:rsidRDefault="002A3E56" w:rsidP="002A3E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14FF0178" w14:textId="77777777" w:rsidR="002A3E56" w:rsidRPr="009E3BC3" w:rsidRDefault="002A3E56" w:rsidP="002A3E56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E8228D" w14:textId="77777777" w:rsidR="002A3E56" w:rsidRPr="009E3BC3" w:rsidRDefault="002A3E56" w:rsidP="002A3E56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0582396B" w14:textId="77777777" w:rsidR="002A3E56" w:rsidRPr="009E3BC3" w:rsidRDefault="002A3E56" w:rsidP="002A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E16834" w14:textId="77777777" w:rsidR="002A3E56" w:rsidRPr="009E3BC3" w:rsidRDefault="002A3E56" w:rsidP="002A3E56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6784C8" w14:textId="77777777" w:rsidR="002A3E56" w:rsidRPr="009E3BC3" w:rsidRDefault="002A3E56" w:rsidP="002A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5DCA17" w14:textId="77777777" w:rsidR="002A3E56" w:rsidRPr="009E3BC3" w:rsidRDefault="002A3E56" w:rsidP="002A3E56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C1EC19A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F60457" w14:textId="77777777" w:rsidR="002A3E56" w:rsidRPr="009E3BC3" w:rsidRDefault="002A3E56" w:rsidP="002A3E5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115DD1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48D717" w14:textId="77777777" w:rsidR="002A3E56" w:rsidRPr="009E3BC3" w:rsidRDefault="002A3E56" w:rsidP="002A3E5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shd w:val="clear" w:color="auto" w:fill="auto"/>
          </w:tcPr>
          <w:p w14:paraId="41708817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521A237" w14:textId="77777777" w:rsidR="002A3E56" w:rsidRPr="009E3BC3" w:rsidRDefault="002A3E56" w:rsidP="002A3E5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658D2E0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89EAC5F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5A479FE9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8CEA0F6" w14:textId="77777777" w:rsidR="002A3E56" w:rsidRPr="009E3BC3" w:rsidRDefault="002A3E56" w:rsidP="002A3E5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</w:tcPr>
          <w:p w14:paraId="7A01C5BF" w14:textId="77777777" w:rsidR="002A3E56" w:rsidRPr="009E3BC3" w:rsidRDefault="002A3E56" w:rsidP="002A3E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43DBC8F8" w14:textId="77777777" w:rsidR="004313CA" w:rsidRDefault="004313CA" w:rsidP="00431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859AB" w14:textId="6E07096A" w:rsidR="00044C8F" w:rsidRDefault="00044C8F" w:rsidP="005C251D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AD62682" w14:textId="4E56C824" w:rsidR="00044C8F" w:rsidRPr="00C81CBE" w:rsidRDefault="0022303A" w:rsidP="004D187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 </w:t>
      </w:r>
      <w:r w:rsidR="00044C8F" w:rsidRPr="00C81CB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เงินลงทุนระยะยาวอื่น</w:t>
      </w:r>
    </w:p>
    <w:p w14:paraId="4490126F" w14:textId="77777777" w:rsidR="00044C8F" w:rsidRPr="00C81CBE" w:rsidRDefault="00044C8F" w:rsidP="0004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1FFD05" w14:textId="7248ED82" w:rsidR="00044C8F" w:rsidRDefault="0022303A" w:rsidP="00E9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44C8F" w:rsidRPr="004313CA"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="00044C8F">
        <w:rPr>
          <w:rFonts w:asciiTheme="majorBidi" w:hAnsiTheme="majorBidi" w:cstheme="majorBidi" w:hint="cs"/>
          <w:sz w:val="30"/>
          <w:szCs w:val="30"/>
          <w:cs/>
        </w:rPr>
        <w:t>ระยะยาวอื่น</w:t>
      </w:r>
      <w:r w:rsidR="00044C8F" w:rsidRPr="003D568F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044C8F" w:rsidRPr="003D568F">
        <w:rPr>
          <w:rFonts w:asciiTheme="majorBidi" w:hAnsiTheme="majorBidi" w:cstheme="majorBidi"/>
          <w:sz w:val="30"/>
          <w:szCs w:val="30"/>
        </w:rPr>
        <w:t xml:space="preserve">31 </w:t>
      </w:r>
      <w:r w:rsidR="00044C8F" w:rsidRPr="003D56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44C8F">
        <w:rPr>
          <w:rFonts w:asciiTheme="majorBidi" w:hAnsiTheme="majorBidi" w:cstheme="majorBidi"/>
          <w:sz w:val="30"/>
          <w:szCs w:val="30"/>
        </w:rPr>
        <w:t xml:space="preserve">2565 </w:t>
      </w:r>
      <w:r w:rsidR="00044C8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44C8F" w:rsidRPr="003D568F">
        <w:rPr>
          <w:rFonts w:asciiTheme="majorBidi" w:hAnsiTheme="majorBidi" w:cstheme="majorBidi"/>
          <w:sz w:val="30"/>
          <w:szCs w:val="30"/>
        </w:rPr>
        <w:t xml:space="preserve">2564 </w:t>
      </w:r>
      <w:r w:rsidR="002A3E56" w:rsidRPr="00C81CBE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</w:t>
      </w:r>
      <w:r w:rsidR="002A3E56">
        <w:rPr>
          <w:rFonts w:asciiTheme="majorBidi" w:hAnsiTheme="majorBidi" w:cstheme="majorBidi" w:hint="cs"/>
          <w:sz w:val="30"/>
          <w:szCs w:val="30"/>
          <w:cs/>
        </w:rPr>
        <w:t>แต่ละ</w:t>
      </w:r>
      <w:r w:rsidR="002A3E56" w:rsidRPr="00F13012">
        <w:rPr>
          <w:rFonts w:asciiTheme="majorBidi" w:hAnsiTheme="majorBidi" w:cstheme="majorBidi" w:hint="cs"/>
          <w:sz w:val="30"/>
          <w:szCs w:val="30"/>
          <w:cs/>
        </w:rPr>
        <w:t>ปีสิ้นสุด</w:t>
      </w:r>
      <w:r w:rsidR="006C1753" w:rsidRPr="00F13012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2A3E56" w:rsidRPr="00F13012">
        <w:rPr>
          <w:rFonts w:asciiTheme="majorBidi" w:hAnsiTheme="majorBidi" w:cstheme="majorBidi" w:hint="cs"/>
          <w:sz w:val="30"/>
          <w:szCs w:val="30"/>
          <w:cs/>
        </w:rPr>
        <w:t>เดียวกัน</w:t>
      </w:r>
      <w:r w:rsidR="002A3E56"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="002A3E56" w:rsidRPr="00C81CB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43A9AB4" w14:textId="77777777" w:rsidR="00044C8F" w:rsidRPr="00C81CBE" w:rsidRDefault="00044C8F" w:rsidP="0004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13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017"/>
        <w:gridCol w:w="180"/>
        <w:gridCol w:w="984"/>
        <w:gridCol w:w="6"/>
        <w:gridCol w:w="174"/>
        <w:gridCol w:w="6"/>
        <w:gridCol w:w="1008"/>
        <w:gridCol w:w="182"/>
        <w:gridCol w:w="1067"/>
        <w:gridCol w:w="11"/>
        <w:gridCol w:w="169"/>
        <w:gridCol w:w="11"/>
        <w:gridCol w:w="990"/>
        <w:gridCol w:w="180"/>
        <w:gridCol w:w="979"/>
        <w:gridCol w:w="11"/>
        <w:gridCol w:w="169"/>
        <w:gridCol w:w="11"/>
        <w:gridCol w:w="988"/>
        <w:gridCol w:w="178"/>
        <w:gridCol w:w="988"/>
        <w:gridCol w:w="179"/>
        <w:gridCol w:w="1132"/>
        <w:gridCol w:w="180"/>
        <w:gridCol w:w="1170"/>
      </w:tblGrid>
      <w:tr w:rsidR="00044C8F" w:rsidRPr="00C81CBE" w14:paraId="049079D8" w14:textId="77777777" w:rsidTr="002A3E56">
        <w:trPr>
          <w:cantSplit/>
        </w:trPr>
        <w:tc>
          <w:tcPr>
            <w:tcW w:w="2160" w:type="dxa"/>
          </w:tcPr>
          <w:p w14:paraId="074DEF31" w14:textId="77777777" w:rsidR="00044C8F" w:rsidRPr="00676D79" w:rsidRDefault="00044C8F" w:rsidP="007A64F6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1970" w:type="dxa"/>
            <w:gridSpan w:val="25"/>
          </w:tcPr>
          <w:p w14:paraId="53DDF1C2" w14:textId="77777777" w:rsidR="00044C8F" w:rsidRPr="00676D79" w:rsidRDefault="00044C8F" w:rsidP="007A64F6">
            <w:pPr>
              <w:pStyle w:val="acctfourfigures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76D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76D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676D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4C8F" w:rsidRPr="00C81CBE" w14:paraId="3DB685E5" w14:textId="77777777" w:rsidTr="002A3E56">
        <w:trPr>
          <w:cantSplit/>
          <w:tblHeader/>
        </w:trPr>
        <w:tc>
          <w:tcPr>
            <w:tcW w:w="2160" w:type="dxa"/>
          </w:tcPr>
          <w:p w14:paraId="359F0931" w14:textId="77777777" w:rsidR="00044C8F" w:rsidRPr="00C81CBE" w:rsidRDefault="00044C8F" w:rsidP="007A64F6">
            <w:pPr>
              <w:tabs>
                <w:tab w:val="left" w:pos="630"/>
              </w:tabs>
              <w:ind w:firstLine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1" w:type="dxa"/>
            <w:gridSpan w:val="3"/>
          </w:tcPr>
          <w:p w14:paraId="31307FB5" w14:textId="77777777" w:rsidR="00044C8F" w:rsidRPr="00C81CBE" w:rsidRDefault="00044C8F" w:rsidP="007A64F6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</w:t>
            </w:r>
            <w:r w:rsidRPr="00C81CB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  <w:gridSpan w:val="2"/>
          </w:tcPr>
          <w:p w14:paraId="2CA0139A" w14:textId="77777777" w:rsidR="00044C8F" w:rsidRPr="00C81CBE" w:rsidRDefault="00044C8F" w:rsidP="007A64F6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3" w:type="dxa"/>
            <w:gridSpan w:val="4"/>
          </w:tcPr>
          <w:p w14:paraId="141CD46A" w14:textId="77777777" w:rsidR="00044C8F" w:rsidRPr="00C81CBE" w:rsidRDefault="00044C8F" w:rsidP="007A64F6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10D9557" w14:textId="77777777" w:rsidR="00044C8F" w:rsidRPr="00C81CBE" w:rsidRDefault="00044C8F" w:rsidP="007A64F6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C81CB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7126F23C" w14:textId="77777777" w:rsidR="00044C8F" w:rsidRPr="00C81CBE" w:rsidRDefault="00044C8F" w:rsidP="007A64F6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7E27DA82" w14:textId="77777777" w:rsidR="00044C8F" w:rsidRPr="00C81CBE" w:rsidRDefault="00044C8F" w:rsidP="007A64F6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9F6B106" w14:textId="77777777" w:rsidR="00044C8F" w:rsidRPr="00C81CBE" w:rsidRDefault="00044C8F" w:rsidP="007A64F6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67F2207F" w14:textId="77777777" w:rsidR="00044C8F" w:rsidRPr="00C81CBE" w:rsidRDefault="00044C8F" w:rsidP="007A64F6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5" w:type="dxa"/>
            <w:gridSpan w:val="4"/>
          </w:tcPr>
          <w:p w14:paraId="4ED5A8DD" w14:textId="77777777" w:rsidR="00044C8F" w:rsidRDefault="00044C8F" w:rsidP="007A64F6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BC025E" w14:textId="77777777" w:rsidR="00044C8F" w:rsidRPr="00C81CBE" w:rsidRDefault="00044C8F" w:rsidP="007A64F6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79" w:type="dxa"/>
          </w:tcPr>
          <w:p w14:paraId="48B3D96B" w14:textId="77777777" w:rsidR="00044C8F" w:rsidRPr="00C81CBE" w:rsidRDefault="00044C8F" w:rsidP="007A64F6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82" w:type="dxa"/>
            <w:gridSpan w:val="3"/>
          </w:tcPr>
          <w:p w14:paraId="322F165B" w14:textId="77777777" w:rsidR="00BA392A" w:rsidRDefault="00BA392A" w:rsidP="00BA392A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043A250" w14:textId="3216DD28" w:rsidR="00BA392A" w:rsidRPr="002A3E56" w:rsidRDefault="00044C8F" w:rsidP="00BA392A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  <w:r w:rsidR="002A3E5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</w:t>
            </w:r>
          </w:p>
        </w:tc>
      </w:tr>
      <w:tr w:rsidR="00BA392A" w:rsidRPr="00C81CBE" w14:paraId="5BE4560A" w14:textId="77777777" w:rsidTr="002A3E56">
        <w:trPr>
          <w:cantSplit/>
          <w:tblHeader/>
        </w:trPr>
        <w:tc>
          <w:tcPr>
            <w:tcW w:w="2160" w:type="dxa"/>
          </w:tcPr>
          <w:p w14:paraId="7ECC6EDD" w14:textId="77777777" w:rsidR="00BA392A" w:rsidRPr="00C81CBE" w:rsidRDefault="00BA392A" w:rsidP="00BA392A">
            <w:pPr>
              <w:pStyle w:val="acctfourfigures"/>
              <w:tabs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3C621E7" w14:textId="77777777" w:rsidR="00BA392A" w:rsidRPr="00C81CBE" w:rsidRDefault="00BA392A" w:rsidP="00BA392A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30F5A15" w14:textId="77777777" w:rsidR="00BA392A" w:rsidRPr="00C81CBE" w:rsidRDefault="00BA392A" w:rsidP="00BA392A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EFFB630" w14:textId="77777777" w:rsidR="00BA392A" w:rsidRPr="00C81CBE" w:rsidRDefault="00BA392A" w:rsidP="00BA392A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12FD321F" w14:textId="77777777" w:rsidR="00BA392A" w:rsidRPr="00C81CBE" w:rsidRDefault="00BA392A" w:rsidP="00BA392A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6788B35" w14:textId="77777777" w:rsidR="00BA392A" w:rsidRPr="00C81CBE" w:rsidRDefault="00BA392A" w:rsidP="00BA392A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29812FB8" w14:textId="77777777" w:rsidR="00BA392A" w:rsidRPr="00C81CBE" w:rsidRDefault="00BA392A" w:rsidP="00BA392A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C1079E9" w14:textId="77777777" w:rsidR="00BA392A" w:rsidRPr="00C81CBE" w:rsidRDefault="00BA392A" w:rsidP="00BA392A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7F21D833" w14:textId="77777777" w:rsidR="00BA392A" w:rsidRPr="00C81CBE" w:rsidRDefault="00BA392A" w:rsidP="00BA392A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7026B2" w14:textId="77777777" w:rsidR="00BA392A" w:rsidRPr="00C81CBE" w:rsidRDefault="00BA392A" w:rsidP="00BA392A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9895267" w14:textId="77777777" w:rsidR="00BA392A" w:rsidRPr="00C81CBE" w:rsidRDefault="00BA392A" w:rsidP="00BA392A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42B2E29" w14:textId="77777777" w:rsidR="00BA392A" w:rsidRPr="00C81CBE" w:rsidRDefault="00BA392A" w:rsidP="00BA392A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27968E5F" w14:textId="77777777" w:rsidR="00BA392A" w:rsidRPr="00C81CBE" w:rsidRDefault="00BA392A" w:rsidP="00BA392A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55E0A42F" w14:textId="77777777" w:rsidR="00BA392A" w:rsidRPr="00C81CBE" w:rsidRDefault="00BA392A" w:rsidP="00BA392A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26077877" w14:textId="77777777" w:rsidR="00BA392A" w:rsidRPr="00C81CBE" w:rsidRDefault="00BA392A" w:rsidP="00BA392A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07A53B76" w14:textId="77777777" w:rsidR="00BA392A" w:rsidRPr="00C81CBE" w:rsidRDefault="00BA392A" w:rsidP="00BA392A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9" w:type="dxa"/>
          </w:tcPr>
          <w:p w14:paraId="68E6C341" w14:textId="77777777" w:rsidR="00BA392A" w:rsidRPr="00C81CBE" w:rsidRDefault="00BA392A" w:rsidP="00BA392A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77DD86F3" w14:textId="77777777" w:rsidR="00BA392A" w:rsidRPr="00C81CBE" w:rsidRDefault="00BA392A" w:rsidP="00BA392A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88F1F87" w14:textId="77777777" w:rsidR="00BA392A" w:rsidRPr="00C81CBE" w:rsidRDefault="00BA392A" w:rsidP="00BA392A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B92C45" w14:textId="77777777" w:rsidR="00BA392A" w:rsidRPr="00C81CBE" w:rsidRDefault="00BA392A" w:rsidP="00BA392A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A392A" w:rsidRPr="00C81CBE" w14:paraId="3194434B" w14:textId="77777777" w:rsidTr="002A3E56">
        <w:trPr>
          <w:cantSplit/>
        </w:trPr>
        <w:tc>
          <w:tcPr>
            <w:tcW w:w="2160" w:type="dxa"/>
          </w:tcPr>
          <w:p w14:paraId="61C5AAF4" w14:textId="77777777" w:rsidR="00BA392A" w:rsidRPr="00C81CBE" w:rsidRDefault="00BA392A" w:rsidP="00BA392A">
            <w:pPr>
              <w:tabs>
                <w:tab w:val="clear" w:pos="454"/>
                <w:tab w:val="left" w:pos="630"/>
              </w:tabs>
              <w:ind w:left="458" w:hanging="4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87" w:type="dxa"/>
            <w:gridSpan w:val="4"/>
          </w:tcPr>
          <w:p w14:paraId="773C2D00" w14:textId="77777777" w:rsidR="00BA392A" w:rsidRPr="00E14382" w:rsidRDefault="00BA392A" w:rsidP="00BA392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14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5A975B73" w14:textId="77777777" w:rsidR="00BA392A" w:rsidRPr="00C81CBE" w:rsidRDefault="00BA392A" w:rsidP="00BA392A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03" w:type="dxa"/>
            <w:gridSpan w:val="19"/>
          </w:tcPr>
          <w:p w14:paraId="7B9C2DC1" w14:textId="77777777" w:rsidR="00BA392A" w:rsidRDefault="00BA392A" w:rsidP="00BA392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4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14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24868" w:rsidRPr="00C81CBE" w14:paraId="0BB1DD6F" w14:textId="77777777" w:rsidTr="002A3E56">
        <w:trPr>
          <w:cantSplit/>
        </w:trPr>
        <w:tc>
          <w:tcPr>
            <w:tcW w:w="2160" w:type="dxa"/>
          </w:tcPr>
          <w:p w14:paraId="1FE66997" w14:textId="77777777" w:rsidR="00F24868" w:rsidRPr="00C81CBE" w:rsidRDefault="00F24868" w:rsidP="00F24868">
            <w:pPr>
              <w:tabs>
                <w:tab w:val="clear" w:pos="454"/>
                <w:tab w:val="left" w:pos="630"/>
              </w:tabs>
              <w:ind w:left="458" w:hanging="3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พรีดิกทิฟ จำกัด</w:t>
            </w:r>
          </w:p>
        </w:tc>
        <w:tc>
          <w:tcPr>
            <w:tcW w:w="1017" w:type="dxa"/>
          </w:tcPr>
          <w:p w14:paraId="656D9B6C" w14:textId="77777777" w:rsidR="00F24868" w:rsidRPr="00C81CBE" w:rsidRDefault="00F24868" w:rsidP="00F24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20.12</w:t>
            </w:r>
          </w:p>
        </w:tc>
        <w:tc>
          <w:tcPr>
            <w:tcW w:w="180" w:type="dxa"/>
          </w:tcPr>
          <w:p w14:paraId="38F068B5" w14:textId="77777777" w:rsidR="00F24868" w:rsidRPr="00C81CBE" w:rsidRDefault="00F24868" w:rsidP="00F24868">
            <w:pPr>
              <w:tabs>
                <w:tab w:val="clear" w:pos="454"/>
                <w:tab w:val="decimal" w:pos="461"/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9EDC5DC" w14:textId="77777777" w:rsidR="00F24868" w:rsidRPr="00F24868" w:rsidRDefault="00F24868" w:rsidP="00F2486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48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1CC8E85" w14:textId="77777777" w:rsidR="00F24868" w:rsidRPr="00F24868" w:rsidRDefault="00F24868" w:rsidP="00F24868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0F845910" w14:textId="77777777" w:rsidR="00F24868" w:rsidRPr="00F24868" w:rsidRDefault="00F24868" w:rsidP="00F248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48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2,504</w:t>
            </w:r>
          </w:p>
        </w:tc>
        <w:tc>
          <w:tcPr>
            <w:tcW w:w="182" w:type="dxa"/>
          </w:tcPr>
          <w:p w14:paraId="63597EFF" w14:textId="77777777" w:rsidR="00F24868" w:rsidRPr="00F24868" w:rsidRDefault="00F24868" w:rsidP="00F24868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B69E1B6" w14:textId="77777777" w:rsidR="00F24868" w:rsidRPr="00F24868" w:rsidRDefault="00F24868" w:rsidP="00F2486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48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8050498" w14:textId="77777777" w:rsidR="00F24868" w:rsidRPr="00C81CBE" w:rsidRDefault="00F24868" w:rsidP="00F24868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8E1043" w14:textId="77777777" w:rsidR="00F24868" w:rsidRPr="00C81CBE" w:rsidRDefault="00F24868" w:rsidP="00F2486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80" w:type="dxa"/>
          </w:tcPr>
          <w:p w14:paraId="5C12BA66" w14:textId="77777777" w:rsidR="00F24868" w:rsidRPr="00C81CBE" w:rsidRDefault="00F24868" w:rsidP="00F24868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585AFA6" w14:textId="77777777" w:rsidR="00F24868" w:rsidRPr="00C81CBE" w:rsidRDefault="00F24868" w:rsidP="00F2486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4B04FEC" w14:textId="77777777" w:rsidR="00F24868" w:rsidRPr="00C81CBE" w:rsidRDefault="00F24868" w:rsidP="00F24868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AF6B153" w14:textId="77777777" w:rsidR="00F24868" w:rsidRDefault="00F24868" w:rsidP="00F2486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78" w:type="dxa"/>
          </w:tcPr>
          <w:p w14:paraId="64FDBDE1" w14:textId="77777777" w:rsidR="00F24868" w:rsidRDefault="00F24868" w:rsidP="00F2486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56A3CF9" w14:textId="22DB0839" w:rsidR="00F24868" w:rsidRDefault="00F24868" w:rsidP="00F2486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07B20D4E" w14:textId="77777777" w:rsidR="00F24868" w:rsidRDefault="00F24868" w:rsidP="00F2486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54B50BBA" w14:textId="1DA0F622" w:rsidR="00F24868" w:rsidRPr="00F24868" w:rsidRDefault="00F24868" w:rsidP="00F2486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8FC6B9" w14:textId="77777777" w:rsidR="00F24868" w:rsidRPr="00C81CBE" w:rsidRDefault="00F24868" w:rsidP="00F24868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6C76D1D" w14:textId="6B9E169C" w:rsidR="00F24868" w:rsidRPr="00F24868" w:rsidRDefault="00F24868" w:rsidP="00F2486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24868" w:rsidRPr="00C81CBE" w14:paraId="6CA18352" w14:textId="77777777" w:rsidTr="002A3E56">
        <w:trPr>
          <w:cantSplit/>
        </w:trPr>
        <w:tc>
          <w:tcPr>
            <w:tcW w:w="2160" w:type="dxa"/>
          </w:tcPr>
          <w:p w14:paraId="4188B461" w14:textId="77777777" w:rsidR="00F24868" w:rsidRPr="00C81CBE" w:rsidRDefault="00F24868" w:rsidP="00F24868">
            <w:pPr>
              <w:tabs>
                <w:tab w:val="left" w:pos="630"/>
              </w:tabs>
              <w:ind w:firstLine="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</w:tcPr>
          <w:p w14:paraId="347CCAE6" w14:textId="77777777" w:rsidR="00F24868" w:rsidRPr="00C81CBE" w:rsidRDefault="00F24868" w:rsidP="00F24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80B558" w14:textId="77777777" w:rsidR="00F24868" w:rsidRPr="00C81CBE" w:rsidRDefault="00F24868" w:rsidP="00F24868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EB9B801" w14:textId="77777777" w:rsidR="00F24868" w:rsidRPr="00C81CBE" w:rsidRDefault="00F24868" w:rsidP="00F24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5D4B956" w14:textId="77777777" w:rsidR="00F24868" w:rsidRPr="00C81CBE" w:rsidRDefault="00F24868" w:rsidP="00F24868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CD6C9D8" w14:textId="77777777" w:rsidR="00F24868" w:rsidRPr="00C81CBE" w:rsidRDefault="00F24868" w:rsidP="00F24868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670A46BF" w14:textId="77777777" w:rsidR="00F24868" w:rsidRPr="00C81CBE" w:rsidRDefault="00F24868" w:rsidP="00F24868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10490114" w14:textId="77777777" w:rsidR="00F24868" w:rsidRPr="00C81CBE" w:rsidRDefault="00F24868" w:rsidP="00F24868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BBB2120" w14:textId="77777777" w:rsidR="00F24868" w:rsidRPr="00C81CBE" w:rsidRDefault="00F24868" w:rsidP="00F24868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4F29FB1" w14:textId="77777777" w:rsidR="00F24868" w:rsidRPr="00C81CBE" w:rsidRDefault="00F24868" w:rsidP="00F2486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D32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80" w:type="dxa"/>
          </w:tcPr>
          <w:p w14:paraId="5AE525B0" w14:textId="77777777" w:rsidR="00F24868" w:rsidRPr="00C81CBE" w:rsidRDefault="00F24868" w:rsidP="00F24868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E3A95B" w14:textId="77777777" w:rsidR="00F24868" w:rsidRPr="00C81CBE" w:rsidRDefault="00F24868" w:rsidP="00F2486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FE4C86B" w14:textId="77777777" w:rsidR="00F24868" w:rsidRPr="00C81CBE" w:rsidRDefault="00F24868" w:rsidP="00F24868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6E9B233" w14:textId="77777777" w:rsidR="00F24868" w:rsidRDefault="00F24868" w:rsidP="00F2486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32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78" w:type="dxa"/>
          </w:tcPr>
          <w:p w14:paraId="3E6615C9" w14:textId="77777777" w:rsidR="00F24868" w:rsidRDefault="00F24868" w:rsidP="00F2486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D5E8FE4" w14:textId="2772C19F" w:rsidR="00F24868" w:rsidRDefault="00F24868" w:rsidP="00F2486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5FC30FCB" w14:textId="77777777" w:rsidR="00F24868" w:rsidRDefault="00F24868" w:rsidP="00F2486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5941C339" w14:textId="39FDA215" w:rsidR="00F24868" w:rsidRPr="00F24868" w:rsidRDefault="00F24868" w:rsidP="00F2486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EB51CD" w14:textId="77777777" w:rsidR="00F24868" w:rsidRPr="00F24868" w:rsidRDefault="00F24868" w:rsidP="00F24868">
            <w:pPr>
              <w:pStyle w:val="acctfourfigures"/>
              <w:tabs>
                <w:tab w:val="left" w:pos="63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ADF51F" w14:textId="7856BEEB" w:rsidR="00F24868" w:rsidRPr="00F24868" w:rsidRDefault="00F24868" w:rsidP="00F2486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788886E9" w14:textId="77777777" w:rsidR="001D1729" w:rsidRDefault="002A3E56" w:rsidP="001D1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    </w:t>
      </w:r>
    </w:p>
    <w:p w14:paraId="0DBF0363" w14:textId="237B70D5" w:rsidR="001D1729" w:rsidRDefault="00044C8F" w:rsidP="00E9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พรีดิกทิฟ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(“PDT”) </w:t>
      </w:r>
      <w:r>
        <w:rPr>
          <w:rFonts w:asciiTheme="majorBidi" w:hAnsiTheme="majorBidi" w:cstheme="majorBidi" w:hint="cs"/>
          <w:sz w:val="30"/>
          <w:szCs w:val="30"/>
          <w:cs/>
        </w:rPr>
        <w:t>จัดตั้งและดำเนินธุรกิจในประเทศไทย และดำเนินธุรกิจหลักเกี่ยวกับการ</w:t>
      </w:r>
      <w:r w:rsidRPr="00C81CBE">
        <w:rPr>
          <w:rFonts w:asciiTheme="majorBidi" w:hAnsiTheme="majorBidi" w:cstheme="majorBidi"/>
          <w:sz w:val="30"/>
          <w:szCs w:val="30"/>
          <w:cs/>
        </w:rPr>
        <w:t>ให้คำปรึกษาด้านการบริหารจัดการ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CECE85D" w14:textId="77777777" w:rsidR="001D1729" w:rsidRPr="001D1729" w:rsidRDefault="001D1729" w:rsidP="00E9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6F2EB8" w14:textId="2CFDF958" w:rsidR="00BA392A" w:rsidRPr="00C81CBE" w:rsidRDefault="00BA392A" w:rsidP="00E9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cs/>
        </w:rPr>
      </w:pP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28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บริษัทได้ลงทุนในหุ้นสามัญเพิ่มทุนของ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PDT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5,036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 โดยมีมูลค่าหุ้นที่ตราไว้หุ้นละ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100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ในราคาหุ้นละ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18,389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>บาท เป็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>จำนว</w:t>
      </w:r>
      <w:r w:rsidRPr="00DD3B5D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 w:rsidRPr="00C81CBE">
        <w:rPr>
          <w:rFonts w:asciiTheme="majorBidi" w:hAnsiTheme="majorBidi" w:cstheme="majorBidi"/>
          <w:sz w:val="30"/>
          <w:szCs w:val="30"/>
        </w:rPr>
        <w:t xml:space="preserve">92.6 </w:t>
      </w:r>
      <w:r w:rsidRPr="00C81CBE">
        <w:rPr>
          <w:rFonts w:asciiTheme="majorBidi" w:hAnsiTheme="majorBidi" w:cstheme="majorBidi"/>
          <w:sz w:val="30"/>
          <w:szCs w:val="30"/>
          <w:cs/>
        </w:rPr>
        <w:t>ล้านบาท โดยบริษัทมีสิทธิในการขายหุ้นคืนตามเงื่อนไขและระยะเวลาที่กำหนดไว้ในสัญญา</w:t>
      </w:r>
    </w:p>
    <w:p w14:paraId="613B43B7" w14:textId="45B9EA5E" w:rsidR="00BA392A" w:rsidRPr="009E3BC3" w:rsidRDefault="00BA392A" w:rsidP="005C251D">
      <w:pPr>
        <w:rPr>
          <w:rFonts w:asciiTheme="majorBidi" w:hAnsiTheme="majorBidi" w:cstheme="majorBidi"/>
          <w:sz w:val="30"/>
          <w:szCs w:val="30"/>
        </w:rPr>
        <w:sectPr w:rsidR="00BA392A" w:rsidRPr="009E3BC3" w:rsidSect="003A6AF1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</w:p>
    <w:p w14:paraId="29B04DFC" w14:textId="02E2425E" w:rsidR="00460BCC" w:rsidRPr="009E3BC3" w:rsidRDefault="00E322DE" w:rsidP="004D187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</w:t>
      </w:r>
      <w:r w:rsidR="00460BCC" w:rsidRPr="009E3BC3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6BAC7E2F" w14:textId="77777777" w:rsidR="00DD6D33" w:rsidRPr="009E3BC3" w:rsidRDefault="00DD6D33" w:rsidP="00DD6D3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5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58"/>
        <w:gridCol w:w="1080"/>
        <w:gridCol w:w="243"/>
        <w:gridCol w:w="1107"/>
        <w:gridCol w:w="236"/>
        <w:gridCol w:w="1114"/>
        <w:gridCol w:w="241"/>
        <w:gridCol w:w="1109"/>
        <w:gridCol w:w="236"/>
        <w:gridCol w:w="1170"/>
        <w:gridCol w:w="243"/>
        <w:gridCol w:w="1141"/>
        <w:gridCol w:w="270"/>
        <w:gridCol w:w="1080"/>
        <w:gridCol w:w="270"/>
        <w:gridCol w:w="1170"/>
        <w:gridCol w:w="270"/>
        <w:gridCol w:w="1170"/>
      </w:tblGrid>
      <w:tr w:rsidR="0093599F" w:rsidRPr="009E3BC3" w14:paraId="345C31E9" w14:textId="77777777" w:rsidTr="001B524B">
        <w:tc>
          <w:tcPr>
            <w:tcW w:w="2358" w:type="dxa"/>
          </w:tcPr>
          <w:p w14:paraId="5371AF68" w14:textId="77777777" w:rsidR="0093599F" w:rsidRPr="009E3BC3" w:rsidRDefault="0093599F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0" w:type="dxa"/>
            <w:gridSpan w:val="17"/>
          </w:tcPr>
          <w:p w14:paraId="4B631CFF" w14:textId="77777777" w:rsidR="0093599F" w:rsidRPr="009E3BC3" w:rsidRDefault="00D042CC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C6367"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599F"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="0093599F"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7B06" w:rsidRPr="009E3BC3" w14:paraId="1D67BFD4" w14:textId="77777777" w:rsidTr="001B524B">
        <w:tc>
          <w:tcPr>
            <w:tcW w:w="2358" w:type="dxa"/>
          </w:tcPr>
          <w:p w14:paraId="4FF3983A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23C814" w14:textId="77777777" w:rsidR="000B7B06" w:rsidRPr="009E3BC3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ABF8D65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1A02546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C2B024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2EC3A62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0B888B42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0532BA9" w14:textId="77777777" w:rsidR="000B7B06" w:rsidRPr="009E3BC3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61BEAD36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07E102" w14:textId="77777777" w:rsidR="000B7B06" w:rsidRPr="009E3BC3" w:rsidRDefault="000B7B06" w:rsidP="00104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284FF540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E8064E7" w14:textId="77777777" w:rsidR="000B7B06" w:rsidRPr="009E3BC3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ABC4CA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A94F2D" w14:textId="77777777" w:rsidR="000B7B06" w:rsidRPr="009E3BC3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4F4A5D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E4A389" w14:textId="77777777" w:rsidR="000B7B06" w:rsidRPr="009E3BC3" w:rsidRDefault="000B7B06" w:rsidP="0092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A6278C5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BFC14E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7B06" w:rsidRPr="009E3BC3" w14:paraId="71C5E7EF" w14:textId="77777777" w:rsidTr="001B524B">
        <w:tc>
          <w:tcPr>
            <w:tcW w:w="2358" w:type="dxa"/>
          </w:tcPr>
          <w:p w14:paraId="3036F079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B41E3C" w14:textId="77777777" w:rsidR="000B7B06" w:rsidRPr="009E3BC3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6F8BA31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F0BADD7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18C1E2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6D2DE75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1" w:type="dxa"/>
          </w:tcPr>
          <w:p w14:paraId="02AD02CD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2513336" w14:textId="77777777" w:rsidR="000B7B06" w:rsidRPr="009E3BC3" w:rsidRDefault="000B7B06" w:rsidP="006E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36" w:type="dxa"/>
          </w:tcPr>
          <w:p w14:paraId="40267610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8C0D52" w14:textId="77777777" w:rsidR="000B7B06" w:rsidRPr="009E3BC3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7DE7BD88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E5EF3D5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BBCFBBB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122E77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8D7CE5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FD4C29" w14:textId="77777777" w:rsidR="000B7B06" w:rsidRPr="009E3BC3" w:rsidRDefault="000B7B06" w:rsidP="0092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14:paraId="465F9B1C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CE4F52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7B06" w:rsidRPr="009E3BC3" w14:paraId="38E588BC" w14:textId="77777777" w:rsidTr="001B524B">
        <w:tc>
          <w:tcPr>
            <w:tcW w:w="2358" w:type="dxa"/>
          </w:tcPr>
          <w:p w14:paraId="505FB249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477B1B" w14:textId="77777777" w:rsidR="000B7B06" w:rsidRPr="009E3BC3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B4A7375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23C0F45" w14:textId="77777777" w:rsidR="000B7B06" w:rsidRPr="009E3BC3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522AAA4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DF9254D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1" w:type="dxa"/>
          </w:tcPr>
          <w:p w14:paraId="0A18DF01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72FEFB8" w14:textId="77777777" w:rsidR="000B7B06" w:rsidRPr="009E3BC3" w:rsidRDefault="000B7B06" w:rsidP="006E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050C5531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2CE948" w14:textId="77777777" w:rsidR="000B7B06" w:rsidRPr="009E3BC3" w:rsidRDefault="000B7B06" w:rsidP="00104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66FE36A3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4182EFFE" w14:textId="77777777" w:rsidR="000B7B06" w:rsidRPr="009E3BC3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573DC8E0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501EE6" w14:textId="77777777" w:rsidR="000B7B06" w:rsidRPr="009E3BC3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BE627A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D4C528" w14:textId="77777777" w:rsidR="000B7B06" w:rsidRPr="009E3BC3" w:rsidRDefault="00EF5C3B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="000B7B06"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14:paraId="2B9C330D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5F30F2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7B06" w:rsidRPr="009E3BC3" w14:paraId="2CD4B24C" w14:textId="77777777" w:rsidTr="001B524B">
        <w:tc>
          <w:tcPr>
            <w:tcW w:w="2358" w:type="dxa"/>
          </w:tcPr>
          <w:p w14:paraId="58BB5F73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499FBD" w14:textId="77777777" w:rsidR="000B7B06" w:rsidRPr="009E3BC3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43" w:type="dxa"/>
          </w:tcPr>
          <w:p w14:paraId="4E81CAC9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44D528A" w14:textId="77777777" w:rsidR="000B7B06" w:rsidRPr="009E3BC3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056469F4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84165BE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7FE91B63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CCC9E6D" w14:textId="77777777" w:rsidR="000B7B06" w:rsidRPr="009E3BC3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</w:t>
            </w:r>
          </w:p>
        </w:tc>
        <w:tc>
          <w:tcPr>
            <w:tcW w:w="236" w:type="dxa"/>
          </w:tcPr>
          <w:p w14:paraId="40E68002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C9A058" w14:textId="77777777" w:rsidR="000B7B06" w:rsidRPr="009E3BC3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14:paraId="03194516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B7C0CCB" w14:textId="77777777" w:rsidR="000B7B06" w:rsidRPr="009E3BC3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103C39A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73E573" w14:textId="77777777" w:rsidR="000B7B06" w:rsidRPr="009E3BC3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41366C4E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E5CC05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0DD0B3EF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93A2AE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B7B06" w:rsidRPr="009E3BC3" w14:paraId="0BFB7EB1" w14:textId="77777777" w:rsidTr="001B524B">
        <w:tc>
          <w:tcPr>
            <w:tcW w:w="2358" w:type="dxa"/>
          </w:tcPr>
          <w:p w14:paraId="76C8D337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0" w:type="dxa"/>
            <w:gridSpan w:val="17"/>
          </w:tcPr>
          <w:p w14:paraId="115BDB5F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B7B06" w:rsidRPr="009E3BC3" w14:paraId="1E8448C0" w14:textId="77777777" w:rsidTr="001B524B">
        <w:tc>
          <w:tcPr>
            <w:tcW w:w="2358" w:type="dxa"/>
          </w:tcPr>
          <w:p w14:paraId="4A380219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</w:tcPr>
          <w:p w14:paraId="61B562F4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A21DBC" w14:textId="77777777" w:rsidR="000B7B06" w:rsidRPr="009E3BC3" w:rsidRDefault="000B7B06" w:rsidP="0093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45B68C7" w14:textId="77777777" w:rsidR="000B7B06" w:rsidRPr="009E3BC3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CF459B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7ADFE55" w14:textId="77777777" w:rsidR="000B7B06" w:rsidRPr="009E3BC3" w:rsidRDefault="000B7B06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902F778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1DC8259" w14:textId="77777777" w:rsidR="000B7B06" w:rsidRPr="009E3BC3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815C4F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BF2395" w14:textId="77777777" w:rsidR="000B7B06" w:rsidRPr="009E3BC3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3C4DFA6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42C4B8F3" w14:textId="77777777" w:rsidR="000B7B06" w:rsidRPr="009E3BC3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F80D5C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25360C" w14:textId="77777777" w:rsidR="000B7B06" w:rsidRPr="009E3BC3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9749F8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FD803F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2D997F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668835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0570" w:rsidRPr="009E3BC3" w14:paraId="463C54ED" w14:textId="77777777" w:rsidTr="001B524B">
        <w:tc>
          <w:tcPr>
            <w:tcW w:w="2358" w:type="dxa"/>
          </w:tcPr>
          <w:p w14:paraId="53E7AC04" w14:textId="22C4DB4C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E3B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79BEED1E" w14:textId="0EA87911" w:rsidR="00120570" w:rsidRPr="00473E8D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473E8D">
              <w:rPr>
                <w:rFonts w:asciiTheme="majorBidi" w:hAnsiTheme="majorBidi" w:cstheme="majorBidi"/>
                <w:sz w:val="26"/>
                <w:szCs w:val="26"/>
              </w:rPr>
              <w:t>431,698</w:t>
            </w:r>
          </w:p>
        </w:tc>
        <w:tc>
          <w:tcPr>
            <w:tcW w:w="243" w:type="dxa"/>
          </w:tcPr>
          <w:p w14:paraId="2C9B85AB" w14:textId="77777777" w:rsidR="00120570" w:rsidRPr="00473E8D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563CF01" w14:textId="5F520912" w:rsidR="00120570" w:rsidRPr="00473E8D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473E8D">
              <w:rPr>
                <w:rFonts w:asciiTheme="majorBidi" w:hAnsiTheme="majorBidi" w:cstheme="majorBidi"/>
                <w:sz w:val="26"/>
                <w:szCs w:val="26"/>
              </w:rPr>
              <w:t>74,804</w:t>
            </w:r>
          </w:p>
        </w:tc>
        <w:tc>
          <w:tcPr>
            <w:tcW w:w="236" w:type="dxa"/>
          </w:tcPr>
          <w:p w14:paraId="41094A0E" w14:textId="77777777" w:rsidR="00120570" w:rsidRPr="00473E8D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C6ADC1F" w14:textId="5D8048F1" w:rsidR="00120570" w:rsidRPr="00473E8D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473E8D">
              <w:rPr>
                <w:rFonts w:asciiTheme="majorBidi" w:hAnsiTheme="majorBidi" w:cstheme="majorBidi"/>
                <w:sz w:val="26"/>
                <w:szCs w:val="26"/>
              </w:rPr>
              <w:t>2,648,482</w:t>
            </w:r>
          </w:p>
        </w:tc>
        <w:tc>
          <w:tcPr>
            <w:tcW w:w="241" w:type="dxa"/>
          </w:tcPr>
          <w:p w14:paraId="4A8B4D5B" w14:textId="77777777" w:rsidR="00120570" w:rsidRPr="00473E8D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D236975" w14:textId="1C4F98E0" w:rsidR="00120570" w:rsidRPr="00473E8D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473E8D">
              <w:rPr>
                <w:rFonts w:asciiTheme="majorBidi" w:hAnsiTheme="majorBidi" w:cstheme="majorBidi"/>
                <w:sz w:val="26"/>
                <w:szCs w:val="26"/>
              </w:rPr>
              <w:t>5,754,513</w:t>
            </w:r>
          </w:p>
        </w:tc>
        <w:tc>
          <w:tcPr>
            <w:tcW w:w="236" w:type="dxa"/>
          </w:tcPr>
          <w:p w14:paraId="32919FB2" w14:textId="77777777" w:rsidR="00120570" w:rsidRPr="00473E8D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A8429D" w14:textId="40E6F08E" w:rsidR="00120570" w:rsidRPr="00473E8D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473E8D">
              <w:rPr>
                <w:rFonts w:asciiTheme="majorBidi" w:hAnsiTheme="majorBidi" w:cstheme="majorBidi"/>
                <w:sz w:val="26"/>
                <w:szCs w:val="26"/>
              </w:rPr>
              <w:t>80,688</w:t>
            </w:r>
          </w:p>
        </w:tc>
        <w:tc>
          <w:tcPr>
            <w:tcW w:w="243" w:type="dxa"/>
          </w:tcPr>
          <w:p w14:paraId="2D10376F" w14:textId="77777777" w:rsidR="00120570" w:rsidRPr="00473E8D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622B7237" w14:textId="0ABAE1FB" w:rsidR="00120570" w:rsidRPr="00473E8D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473E8D">
              <w:rPr>
                <w:rFonts w:asciiTheme="majorBidi" w:hAnsiTheme="majorBidi" w:cstheme="majorBidi"/>
                <w:sz w:val="26"/>
                <w:szCs w:val="26"/>
              </w:rPr>
              <w:t>230,695</w:t>
            </w:r>
          </w:p>
        </w:tc>
        <w:tc>
          <w:tcPr>
            <w:tcW w:w="270" w:type="dxa"/>
          </w:tcPr>
          <w:p w14:paraId="37C9A077" w14:textId="77777777" w:rsidR="00120570" w:rsidRPr="00473E8D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1DD211" w14:textId="3A4CC53D" w:rsidR="00120570" w:rsidRPr="00473E8D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473E8D">
              <w:rPr>
                <w:rFonts w:asciiTheme="majorBidi" w:hAnsiTheme="majorBidi" w:cstheme="majorBidi"/>
                <w:sz w:val="26"/>
                <w:szCs w:val="26"/>
              </w:rPr>
              <w:t>15,705</w:t>
            </w:r>
          </w:p>
        </w:tc>
        <w:tc>
          <w:tcPr>
            <w:tcW w:w="270" w:type="dxa"/>
          </w:tcPr>
          <w:p w14:paraId="0C10B20B" w14:textId="77777777" w:rsidR="00120570" w:rsidRPr="00473E8D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8AF7A1" w14:textId="20CCAED6" w:rsidR="00120570" w:rsidRPr="00473E8D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3E8D">
              <w:rPr>
                <w:rFonts w:asciiTheme="majorBidi" w:hAnsiTheme="majorBidi" w:cstheme="majorBidi"/>
                <w:sz w:val="26"/>
                <w:szCs w:val="26"/>
              </w:rPr>
              <w:t>6,800</w:t>
            </w:r>
          </w:p>
        </w:tc>
        <w:tc>
          <w:tcPr>
            <w:tcW w:w="270" w:type="dxa"/>
          </w:tcPr>
          <w:p w14:paraId="294ADF10" w14:textId="77777777" w:rsidR="00120570" w:rsidRPr="00473E8D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5C4127" w14:textId="4ECCE47F" w:rsidR="00120570" w:rsidRPr="00473E8D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473E8D">
              <w:rPr>
                <w:rFonts w:asciiTheme="majorBidi" w:hAnsiTheme="majorBidi" w:cstheme="majorBidi"/>
                <w:sz w:val="26"/>
                <w:szCs w:val="26"/>
              </w:rPr>
              <w:t>9,243,385</w:t>
            </w:r>
          </w:p>
        </w:tc>
      </w:tr>
      <w:tr w:rsidR="00120570" w:rsidRPr="009E3BC3" w14:paraId="13726CCD" w14:textId="77777777" w:rsidTr="001B524B">
        <w:tc>
          <w:tcPr>
            <w:tcW w:w="2358" w:type="dxa"/>
          </w:tcPr>
          <w:p w14:paraId="1392E72F" w14:textId="2C2413FE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05BBBCCF" w14:textId="73962481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E4716A9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83D137B" w14:textId="33A9B38D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236" w:type="dxa"/>
          </w:tcPr>
          <w:p w14:paraId="3A213777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759ABA5" w14:textId="65872E95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1,919</w:t>
            </w:r>
          </w:p>
        </w:tc>
        <w:tc>
          <w:tcPr>
            <w:tcW w:w="241" w:type="dxa"/>
          </w:tcPr>
          <w:p w14:paraId="361AA37F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6FF0EB6" w14:textId="06A9484B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8,132</w:t>
            </w:r>
          </w:p>
        </w:tc>
        <w:tc>
          <w:tcPr>
            <w:tcW w:w="236" w:type="dxa"/>
          </w:tcPr>
          <w:p w14:paraId="71E43235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671024" w14:textId="6F32CFDE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1,848</w:t>
            </w:r>
          </w:p>
        </w:tc>
        <w:tc>
          <w:tcPr>
            <w:tcW w:w="243" w:type="dxa"/>
          </w:tcPr>
          <w:p w14:paraId="3EE31CB4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9D10740" w14:textId="172E4D06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10,545</w:t>
            </w:r>
          </w:p>
        </w:tc>
        <w:tc>
          <w:tcPr>
            <w:tcW w:w="270" w:type="dxa"/>
          </w:tcPr>
          <w:p w14:paraId="530FDE44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CEC380" w14:textId="49CC1F85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2ED572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BF6F5A" w14:textId="1AE69748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4,536</w:t>
            </w:r>
          </w:p>
        </w:tc>
        <w:tc>
          <w:tcPr>
            <w:tcW w:w="270" w:type="dxa"/>
          </w:tcPr>
          <w:p w14:paraId="471F89C4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F4F547" w14:textId="756CA8E4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27,023</w:t>
            </w:r>
          </w:p>
        </w:tc>
      </w:tr>
      <w:tr w:rsidR="00120570" w:rsidRPr="009E3BC3" w14:paraId="3A2D2FA4" w14:textId="77777777" w:rsidTr="001B524B">
        <w:tc>
          <w:tcPr>
            <w:tcW w:w="2358" w:type="dxa"/>
          </w:tcPr>
          <w:p w14:paraId="27C4BD4E" w14:textId="7E64A838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419F2217" w14:textId="3BE802BA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0EBB482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D78A523" w14:textId="56406676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63F53F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DC4614F" w14:textId="5BAC4B28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5,308</w:t>
            </w:r>
          </w:p>
        </w:tc>
        <w:tc>
          <w:tcPr>
            <w:tcW w:w="241" w:type="dxa"/>
          </w:tcPr>
          <w:p w14:paraId="41D5CAFF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1D9746D" w14:textId="6238CBB2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A7216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5440A1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4041D3" w14:textId="5AB6166D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243" w:type="dxa"/>
          </w:tcPr>
          <w:p w14:paraId="6929ED41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87FB9E6" w14:textId="5DB5930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2,807</w:t>
            </w:r>
          </w:p>
        </w:tc>
        <w:tc>
          <w:tcPr>
            <w:tcW w:w="270" w:type="dxa"/>
          </w:tcPr>
          <w:p w14:paraId="270B5385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8FDA2C" w14:textId="4E26F17B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B1C76A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3C0A0B" w14:textId="03DC9C4E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(8,234)</w:t>
            </w:r>
          </w:p>
        </w:tc>
        <w:tc>
          <w:tcPr>
            <w:tcW w:w="270" w:type="dxa"/>
          </w:tcPr>
          <w:p w14:paraId="065A2E5A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B0EAD1" w14:textId="5F5B565E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20570" w:rsidRPr="009E3BC3" w14:paraId="50AF6451" w14:textId="77777777" w:rsidTr="001B524B">
        <w:tc>
          <w:tcPr>
            <w:tcW w:w="2358" w:type="dxa"/>
          </w:tcPr>
          <w:p w14:paraId="19F9EE9E" w14:textId="7696612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080" w:type="dxa"/>
          </w:tcPr>
          <w:p w14:paraId="2443D4C7" w14:textId="6D8FB33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946A4AB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6280DD0" w14:textId="3ECC9DEE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A6A84C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934D3E" w14:textId="31A12BFB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241" w:type="dxa"/>
          </w:tcPr>
          <w:p w14:paraId="43071100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123FFCD" w14:textId="022323B2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A7216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1903EF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B8C4F7" w14:textId="0913D40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(345)</w:t>
            </w:r>
          </w:p>
        </w:tc>
        <w:tc>
          <w:tcPr>
            <w:tcW w:w="243" w:type="dxa"/>
          </w:tcPr>
          <w:p w14:paraId="0268EE35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E871CC2" w14:textId="69F241DD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(257)</w:t>
            </w:r>
          </w:p>
        </w:tc>
        <w:tc>
          <w:tcPr>
            <w:tcW w:w="270" w:type="dxa"/>
          </w:tcPr>
          <w:p w14:paraId="7066E61D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96DAC0" w14:textId="5B69BD60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52C719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ACF1A3" w14:textId="58DF6B03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BEAEBE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426F2A" w14:textId="79E1CDAA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(631)</w:t>
            </w:r>
          </w:p>
        </w:tc>
      </w:tr>
      <w:tr w:rsidR="00120570" w:rsidRPr="009E3BC3" w14:paraId="387BB294" w14:textId="77777777" w:rsidTr="001B524B">
        <w:tc>
          <w:tcPr>
            <w:tcW w:w="2358" w:type="dxa"/>
          </w:tcPr>
          <w:p w14:paraId="728966A4" w14:textId="3EBB235C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14:paraId="1C338709" w14:textId="04A85D04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FD015A5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CDB4FAD" w14:textId="40C53605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8CA00D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1E4E479" w14:textId="31F7D46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(8,831)</w:t>
            </w:r>
          </w:p>
        </w:tc>
        <w:tc>
          <w:tcPr>
            <w:tcW w:w="241" w:type="dxa"/>
          </w:tcPr>
          <w:p w14:paraId="151DAFF4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EF3EDBF" w14:textId="03E86A33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A7216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F48483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8C8468" w14:textId="337D92B3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A7216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AC07C6C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57211A1" w14:textId="6D924808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(421)</w:t>
            </w:r>
          </w:p>
        </w:tc>
        <w:tc>
          <w:tcPr>
            <w:tcW w:w="270" w:type="dxa"/>
          </w:tcPr>
          <w:p w14:paraId="241B1186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7C18D2" w14:textId="4891E125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D113A4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EB753C" w14:textId="3856D6BC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FD65E5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3AFFFE" w14:textId="108AF59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(9,252)</w:t>
            </w:r>
          </w:p>
        </w:tc>
      </w:tr>
      <w:tr w:rsidR="00120570" w:rsidRPr="009E3BC3" w14:paraId="538A3CE7" w14:textId="77777777" w:rsidTr="001B524B">
        <w:tc>
          <w:tcPr>
            <w:tcW w:w="2358" w:type="dxa"/>
          </w:tcPr>
          <w:p w14:paraId="7C7EA29E" w14:textId="0D796BAB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3172D9" w14:textId="0002DA42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10FB498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28FE2D1" w14:textId="2C1D6D9D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4FD3D39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2229C15" w14:textId="392DC64E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4CAAC84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E492A75" w14:textId="45FDEB04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7EE908F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2CB7C9" w14:textId="62BB4975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C935AFB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C163B88" w14:textId="380CEBB5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BF69CE9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EE5B95" w14:textId="385F38A5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3C1ACC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DD02BD" w14:textId="1E6C35F8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BEE573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754FFB" w14:textId="2AC9E53E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20570" w:rsidRPr="009E3BC3" w14:paraId="62B2F67A" w14:textId="77777777" w:rsidTr="001B524B">
        <w:tc>
          <w:tcPr>
            <w:tcW w:w="2358" w:type="dxa"/>
          </w:tcPr>
          <w:p w14:paraId="794F5955" w14:textId="35AA69C6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742315E6" w14:textId="15FA9D30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431,698</w:t>
            </w:r>
          </w:p>
        </w:tc>
        <w:tc>
          <w:tcPr>
            <w:tcW w:w="243" w:type="dxa"/>
          </w:tcPr>
          <w:p w14:paraId="010C1ADC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86F189A" w14:textId="5428CB0D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74,847</w:t>
            </w:r>
          </w:p>
        </w:tc>
        <w:tc>
          <w:tcPr>
            <w:tcW w:w="236" w:type="dxa"/>
          </w:tcPr>
          <w:p w14:paraId="690FAC01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46826D" w14:textId="4C207D69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2,646,849</w:t>
            </w:r>
          </w:p>
        </w:tc>
        <w:tc>
          <w:tcPr>
            <w:tcW w:w="241" w:type="dxa"/>
          </w:tcPr>
          <w:p w14:paraId="41063DD4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277ECAA1" w14:textId="382A5376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18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5,762,645</w:t>
            </w:r>
          </w:p>
        </w:tc>
        <w:tc>
          <w:tcPr>
            <w:tcW w:w="236" w:type="dxa"/>
          </w:tcPr>
          <w:p w14:paraId="46304972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7E74C7" w14:textId="4050E2B0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82,310</w:t>
            </w:r>
          </w:p>
        </w:tc>
        <w:tc>
          <w:tcPr>
            <w:tcW w:w="243" w:type="dxa"/>
          </w:tcPr>
          <w:p w14:paraId="1F52D262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475DB625" w14:textId="1FF3C2B1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243,369</w:t>
            </w:r>
          </w:p>
        </w:tc>
        <w:tc>
          <w:tcPr>
            <w:tcW w:w="270" w:type="dxa"/>
          </w:tcPr>
          <w:p w14:paraId="71217A49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5D4259" w14:textId="162A2335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15,705</w:t>
            </w:r>
          </w:p>
        </w:tc>
        <w:tc>
          <w:tcPr>
            <w:tcW w:w="270" w:type="dxa"/>
          </w:tcPr>
          <w:p w14:paraId="10C725AE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FD336A" w14:textId="250C02A8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3,102</w:t>
            </w:r>
          </w:p>
        </w:tc>
        <w:tc>
          <w:tcPr>
            <w:tcW w:w="270" w:type="dxa"/>
          </w:tcPr>
          <w:p w14:paraId="06AA53FC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64A24B" w14:textId="09C236A0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9,260,525</w:t>
            </w:r>
          </w:p>
        </w:tc>
      </w:tr>
      <w:tr w:rsidR="00120570" w:rsidRPr="009E3BC3" w14:paraId="13B7978A" w14:textId="77777777" w:rsidTr="001B524B">
        <w:tc>
          <w:tcPr>
            <w:tcW w:w="2358" w:type="dxa"/>
          </w:tcPr>
          <w:p w14:paraId="06A6A15B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188DD46" w14:textId="7AB64FF1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A9DAFA1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E678E3A" w14:textId="3F25DD1E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5C81FA2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727E85" w14:textId="2AA09873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86C60BF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0C87493" w14:textId="6E05315E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2D088A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AD6782" w14:textId="286D0966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</w:t>
            </w:r>
            <w:r w:rsidR="00C8375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43" w:type="dxa"/>
          </w:tcPr>
          <w:p w14:paraId="6668A3BE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75E8EBB" w14:textId="3D38BC51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7,3</w:t>
            </w:r>
            <w:r w:rsidR="00C8375E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14:paraId="61968C8D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9AD749" w14:textId="26C5F31E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41F219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F1761D" w14:textId="65C784DA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119,</w:t>
            </w:r>
            <w:r w:rsidR="00C8375E">
              <w:rPr>
                <w:rFonts w:asciiTheme="majorBidi" w:hAnsiTheme="majorBidi" w:cstheme="majorBidi"/>
                <w:sz w:val="26"/>
                <w:szCs w:val="26"/>
              </w:rPr>
              <w:t>514</w:t>
            </w:r>
          </w:p>
        </w:tc>
        <w:tc>
          <w:tcPr>
            <w:tcW w:w="270" w:type="dxa"/>
          </w:tcPr>
          <w:p w14:paraId="604CDF85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27D8DF" w14:textId="4E8BAB13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127,</w:t>
            </w:r>
            <w:r w:rsidR="00C8375E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</w:tr>
      <w:tr w:rsidR="00120570" w:rsidRPr="009E3BC3" w14:paraId="5660367C" w14:textId="77777777" w:rsidTr="005A0029">
        <w:tc>
          <w:tcPr>
            <w:tcW w:w="2358" w:type="dxa"/>
          </w:tcPr>
          <w:p w14:paraId="053D4947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1B30D6DC" w14:textId="398FD9D1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BAF6615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2EC0D78" w14:textId="5EA3E843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CD8644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BA4B818" w14:textId="5173D7A0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48,1</w:t>
            </w:r>
            <w:r w:rsidR="00C8375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41" w:type="dxa"/>
          </w:tcPr>
          <w:p w14:paraId="19373EF2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77695AA" w14:textId="43749885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67,777</w:t>
            </w:r>
          </w:p>
        </w:tc>
        <w:tc>
          <w:tcPr>
            <w:tcW w:w="236" w:type="dxa"/>
          </w:tcPr>
          <w:p w14:paraId="1B588D1A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29D91E" w14:textId="6B0BED1F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37B0FFD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</w:tcPr>
          <w:p w14:paraId="532150AC" w14:textId="6EFADFBB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3,01</w:t>
            </w:r>
            <w:r w:rsidR="00C8375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020C8C0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C247AA" w14:textId="3A59240D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441D65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C28A754" w14:textId="08C8E8E2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(118,919)</w:t>
            </w:r>
          </w:p>
        </w:tc>
        <w:tc>
          <w:tcPr>
            <w:tcW w:w="270" w:type="dxa"/>
            <w:shd w:val="clear" w:color="auto" w:fill="auto"/>
          </w:tcPr>
          <w:p w14:paraId="0EA7E9E8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AC51916" w14:textId="1E9AD7A2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20570" w:rsidRPr="009E3BC3" w14:paraId="74676873" w14:textId="77777777" w:rsidTr="005A0029">
        <w:tc>
          <w:tcPr>
            <w:tcW w:w="2358" w:type="dxa"/>
          </w:tcPr>
          <w:p w14:paraId="4417168D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080" w:type="dxa"/>
          </w:tcPr>
          <w:p w14:paraId="44C90174" w14:textId="354F17CD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E499DFF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93F3E31" w14:textId="3650E4EC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41AFB3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FE2DF6" w14:textId="586AF638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(619)</w:t>
            </w:r>
          </w:p>
        </w:tc>
        <w:tc>
          <w:tcPr>
            <w:tcW w:w="241" w:type="dxa"/>
          </w:tcPr>
          <w:p w14:paraId="1635F83B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F80BC50" w14:textId="1A749CEF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(17,130)</w:t>
            </w:r>
          </w:p>
        </w:tc>
        <w:tc>
          <w:tcPr>
            <w:tcW w:w="236" w:type="dxa"/>
          </w:tcPr>
          <w:p w14:paraId="78C50A79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2FB3C0" w14:textId="06B54775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(96)</w:t>
            </w:r>
          </w:p>
        </w:tc>
        <w:tc>
          <w:tcPr>
            <w:tcW w:w="243" w:type="dxa"/>
            <w:shd w:val="clear" w:color="auto" w:fill="auto"/>
          </w:tcPr>
          <w:p w14:paraId="530FA6E3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</w:tcPr>
          <w:p w14:paraId="1A824003" w14:textId="738303AE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(449)</w:t>
            </w:r>
          </w:p>
        </w:tc>
        <w:tc>
          <w:tcPr>
            <w:tcW w:w="270" w:type="dxa"/>
            <w:shd w:val="clear" w:color="auto" w:fill="auto"/>
          </w:tcPr>
          <w:p w14:paraId="11DE7C00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47B55D" w14:textId="0431228D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056E74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6B1E6C" w14:textId="6C0723E8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7AFD9C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5602490" w14:textId="68F96D52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(18,294)</w:t>
            </w:r>
          </w:p>
        </w:tc>
      </w:tr>
      <w:tr w:rsidR="00120570" w:rsidRPr="009E3BC3" w14:paraId="223854F4" w14:textId="77777777" w:rsidTr="001B524B">
        <w:tc>
          <w:tcPr>
            <w:tcW w:w="2358" w:type="dxa"/>
          </w:tcPr>
          <w:p w14:paraId="3E1EF033" w14:textId="0F537FC8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F1A813" w14:textId="079C8791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431,698</w:t>
            </w:r>
          </w:p>
        </w:tc>
        <w:tc>
          <w:tcPr>
            <w:tcW w:w="243" w:type="dxa"/>
          </w:tcPr>
          <w:p w14:paraId="28C9A8AF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B591BDD" w14:textId="1B096932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74,847</w:t>
            </w:r>
          </w:p>
        </w:tc>
        <w:tc>
          <w:tcPr>
            <w:tcW w:w="236" w:type="dxa"/>
          </w:tcPr>
          <w:p w14:paraId="048EC268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3C4D071" w14:textId="6517510D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2,694,3</w:t>
            </w:r>
            <w:r w:rsidR="00C837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41" w:type="dxa"/>
          </w:tcPr>
          <w:p w14:paraId="607D75E3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4820629A" w14:textId="75395CC8" w:rsidR="00120570" w:rsidRPr="00C5184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5,813,292</w:t>
            </w:r>
          </w:p>
        </w:tc>
        <w:tc>
          <w:tcPr>
            <w:tcW w:w="236" w:type="dxa"/>
          </w:tcPr>
          <w:p w14:paraId="1D737F52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E82A4D" w14:textId="122276FE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83,22</w:t>
            </w:r>
            <w:r w:rsidR="00C837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3" w:type="dxa"/>
          </w:tcPr>
          <w:p w14:paraId="4FABD10B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0D7F839E" w14:textId="4A59B6CF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253,25</w:t>
            </w:r>
            <w:r w:rsidR="00C837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FE8F819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82BDA8" w14:textId="5C88F6E8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15,705</w:t>
            </w:r>
          </w:p>
        </w:tc>
        <w:tc>
          <w:tcPr>
            <w:tcW w:w="270" w:type="dxa"/>
          </w:tcPr>
          <w:p w14:paraId="4DB2C97F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E8E374" w14:textId="4A77DCDB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</w:t>
            </w:r>
            <w:r w:rsidR="00C837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697</w:t>
            </w:r>
          </w:p>
        </w:tc>
        <w:tc>
          <w:tcPr>
            <w:tcW w:w="270" w:type="dxa"/>
          </w:tcPr>
          <w:p w14:paraId="276ABC93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D1084D" w14:textId="24677E38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9,370,08</w:t>
            </w:r>
            <w:r w:rsidR="00C837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</w:tbl>
    <w:p w14:paraId="661FEC74" w14:textId="77777777" w:rsidR="004D6FA5" w:rsidRPr="009E3BC3" w:rsidRDefault="004D6FA5" w:rsidP="004D6FA5">
      <w:pPr>
        <w:tabs>
          <w:tab w:val="clear" w:pos="454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71BF19D8" w14:textId="77777777" w:rsidR="001B2CEA" w:rsidRPr="009E3BC3" w:rsidRDefault="001B2CEA" w:rsidP="001B2CEA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9E3BC3">
        <w:rPr>
          <w:rFonts w:asciiTheme="majorBidi" w:hAnsiTheme="majorBidi" w:cstheme="majorBidi"/>
        </w:rPr>
        <w:br w:type="page"/>
      </w:r>
    </w:p>
    <w:tbl>
      <w:tblPr>
        <w:tblW w:w="144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43"/>
        <w:gridCol w:w="1107"/>
        <w:gridCol w:w="236"/>
        <w:gridCol w:w="1114"/>
        <w:gridCol w:w="241"/>
        <w:gridCol w:w="1109"/>
        <w:gridCol w:w="236"/>
        <w:gridCol w:w="1170"/>
        <w:gridCol w:w="243"/>
        <w:gridCol w:w="1141"/>
        <w:gridCol w:w="270"/>
        <w:gridCol w:w="1080"/>
        <w:gridCol w:w="270"/>
        <w:gridCol w:w="1170"/>
        <w:gridCol w:w="270"/>
        <w:gridCol w:w="1170"/>
      </w:tblGrid>
      <w:tr w:rsidR="0093599F" w:rsidRPr="009E3BC3" w14:paraId="3B4886E5" w14:textId="77777777" w:rsidTr="0091071C">
        <w:tc>
          <w:tcPr>
            <w:tcW w:w="2250" w:type="dxa"/>
          </w:tcPr>
          <w:p w14:paraId="4B4F6F66" w14:textId="77777777" w:rsidR="0093599F" w:rsidRPr="009E3BC3" w:rsidRDefault="0093599F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0" w:type="dxa"/>
            <w:gridSpan w:val="17"/>
          </w:tcPr>
          <w:p w14:paraId="417186AE" w14:textId="77777777" w:rsidR="0093599F" w:rsidRPr="009E3BC3" w:rsidRDefault="00D042CC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2CEA" w:rsidRPr="009E3BC3" w14:paraId="6BE90620" w14:textId="77777777" w:rsidTr="00EE0DC2">
        <w:tc>
          <w:tcPr>
            <w:tcW w:w="2250" w:type="dxa"/>
          </w:tcPr>
          <w:p w14:paraId="686BD62E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049E7F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8412450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61AD10D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D2BE35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8D7D2F8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5AC53428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A6EC7FC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66FAE623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5BB384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5302B0E2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948B774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B29F73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9BF578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24A548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E586D5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27284C0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5B9ED5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CEA" w:rsidRPr="009E3BC3" w14:paraId="21897717" w14:textId="77777777" w:rsidTr="00EE0DC2">
        <w:tc>
          <w:tcPr>
            <w:tcW w:w="2250" w:type="dxa"/>
          </w:tcPr>
          <w:p w14:paraId="659CF508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71140A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A1A9F31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5A19A7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970971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651EB7F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1" w:type="dxa"/>
          </w:tcPr>
          <w:p w14:paraId="4FC450DC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95EED13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36" w:type="dxa"/>
          </w:tcPr>
          <w:p w14:paraId="09B9D3FD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063B78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3F244B07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6E5F1C9D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1D9A167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11DBB0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25BEA9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103D6C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14:paraId="221144E2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8C5444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CEA" w:rsidRPr="009E3BC3" w14:paraId="47D2008F" w14:textId="77777777" w:rsidTr="00EE0DC2">
        <w:tc>
          <w:tcPr>
            <w:tcW w:w="2250" w:type="dxa"/>
          </w:tcPr>
          <w:p w14:paraId="31AA84A6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AF9F3B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D7C8CD9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E3448C2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6D811EC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A343D3C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1" w:type="dxa"/>
          </w:tcPr>
          <w:p w14:paraId="411E10F8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97DE2C5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2D716FE4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DE4CE0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32381F6B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E1A1108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390C2C7C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135CF4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1B031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312071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70" w:type="dxa"/>
          </w:tcPr>
          <w:p w14:paraId="08B66453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336C63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CEA" w:rsidRPr="009E3BC3" w14:paraId="19C293A2" w14:textId="77777777" w:rsidTr="00EE0DC2">
        <w:tc>
          <w:tcPr>
            <w:tcW w:w="2250" w:type="dxa"/>
          </w:tcPr>
          <w:p w14:paraId="5E6C4BAF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A05B54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43" w:type="dxa"/>
          </w:tcPr>
          <w:p w14:paraId="51DC8ECA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55EBD2B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6E8BCFAB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4AAC40B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262F8349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7CC3E39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</w:t>
            </w:r>
          </w:p>
        </w:tc>
        <w:tc>
          <w:tcPr>
            <w:tcW w:w="236" w:type="dxa"/>
          </w:tcPr>
          <w:p w14:paraId="417BB4BF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D1EB63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14:paraId="2D40134D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E313EC0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241140F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AB41CA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7607C104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84A01B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4FEE3C7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753D6E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B2CEA" w:rsidRPr="009E3BC3" w14:paraId="7DDFF5F8" w14:textId="77777777" w:rsidTr="00EE0DC2">
        <w:tc>
          <w:tcPr>
            <w:tcW w:w="2250" w:type="dxa"/>
          </w:tcPr>
          <w:p w14:paraId="58A66C31" w14:textId="77777777" w:rsidR="001B2CEA" w:rsidRPr="009E3BC3" w:rsidRDefault="001B2CEA" w:rsidP="00E9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0" w:type="dxa"/>
            <w:gridSpan w:val="17"/>
          </w:tcPr>
          <w:p w14:paraId="03917270" w14:textId="77777777" w:rsidR="001B2CEA" w:rsidRPr="009E3BC3" w:rsidRDefault="001B2CEA" w:rsidP="00E960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 w:right="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B2CEA" w:rsidRPr="009E3BC3" w14:paraId="18DD116A" w14:textId="77777777" w:rsidTr="00EE0DC2">
        <w:tc>
          <w:tcPr>
            <w:tcW w:w="2250" w:type="dxa"/>
          </w:tcPr>
          <w:p w14:paraId="1B865DB2" w14:textId="77777777" w:rsidR="00D430E6" w:rsidRDefault="001B2CEA" w:rsidP="0008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="00A22A8C" w:rsidRPr="006B74D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</w:t>
            </w:r>
            <w:r w:rsidR="00D430E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</w:p>
          <w:p w14:paraId="13EC2FA5" w14:textId="209D910C" w:rsidR="001B2CEA" w:rsidRPr="006B74D7" w:rsidRDefault="00D430E6" w:rsidP="0008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="00A22A8C" w:rsidRPr="006B74D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080" w:type="dxa"/>
          </w:tcPr>
          <w:p w14:paraId="66EC8CDA" w14:textId="77777777" w:rsidR="001B2CEA" w:rsidRPr="006B74D7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BE48514" w14:textId="77777777" w:rsidR="001B2CEA" w:rsidRPr="006B74D7" w:rsidRDefault="001B2CEA" w:rsidP="0093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8D209BD" w14:textId="77777777" w:rsidR="001B2CEA" w:rsidRPr="006B74D7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CC575A" w14:textId="77777777" w:rsidR="001B2CEA" w:rsidRPr="006B74D7" w:rsidRDefault="001B2CEA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63FDA4E" w14:textId="77777777" w:rsidR="001B2CEA" w:rsidRPr="006B74D7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3AA6CE88" w14:textId="77777777" w:rsidR="001B2CEA" w:rsidRPr="006B74D7" w:rsidRDefault="001B2CEA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C4E1C56" w14:textId="77777777" w:rsidR="001B2CEA" w:rsidRPr="006B74D7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BA1DC6B" w14:textId="77777777" w:rsidR="001B2CEA" w:rsidRPr="006B74D7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91D229" w14:textId="77777777" w:rsidR="001B2CEA" w:rsidRPr="006B74D7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43827D7" w14:textId="77777777" w:rsidR="001B2CEA" w:rsidRPr="006B74D7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95D3EBE" w14:textId="77777777" w:rsidR="001B2CEA" w:rsidRPr="006B74D7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3CDE7B" w14:textId="77777777" w:rsidR="001B2CEA" w:rsidRPr="006B74D7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2FFE42" w14:textId="77777777" w:rsidR="001B2CEA" w:rsidRPr="006B74D7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3A0132" w14:textId="77777777" w:rsidR="001B2CEA" w:rsidRPr="006B74D7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4C9F1F" w14:textId="77777777" w:rsidR="001B2CEA" w:rsidRPr="006B74D7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815ECD" w14:textId="77777777" w:rsidR="001B2CEA" w:rsidRPr="006B74D7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1E9F97" w14:textId="77777777" w:rsidR="001B2CEA" w:rsidRPr="006B74D7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0570" w:rsidRPr="009E3BC3" w14:paraId="4EE6674D" w14:textId="77777777" w:rsidTr="00EE0DC2">
        <w:tc>
          <w:tcPr>
            <w:tcW w:w="2250" w:type="dxa"/>
          </w:tcPr>
          <w:p w14:paraId="73F1D3C4" w14:textId="3D6C1D06" w:rsidR="00120570" w:rsidRPr="006B74D7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B74D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B74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B74D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1F55F241" w14:textId="53C4E945" w:rsidR="00120570" w:rsidRPr="00C96F4C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96F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F3B5864" w14:textId="77777777" w:rsidR="00120570" w:rsidRPr="00C96F4C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2BAD7AE" w14:textId="631397A8" w:rsidR="00120570" w:rsidRPr="00C96F4C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96F4C">
              <w:rPr>
                <w:rFonts w:asciiTheme="majorBidi" w:hAnsiTheme="majorBidi" w:cstheme="majorBidi"/>
                <w:sz w:val="26"/>
                <w:szCs w:val="26"/>
              </w:rPr>
              <w:t>(30,729)</w:t>
            </w:r>
          </w:p>
        </w:tc>
        <w:tc>
          <w:tcPr>
            <w:tcW w:w="236" w:type="dxa"/>
          </w:tcPr>
          <w:p w14:paraId="34F128DF" w14:textId="77777777" w:rsidR="00120570" w:rsidRPr="00C96F4C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2B9B3C0" w14:textId="06B37A34" w:rsidR="00120570" w:rsidRPr="00C96F4C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96F4C">
              <w:rPr>
                <w:rFonts w:asciiTheme="majorBidi" w:hAnsiTheme="majorBidi" w:cstheme="majorBidi"/>
                <w:sz w:val="26"/>
                <w:szCs w:val="26"/>
              </w:rPr>
              <w:t>(971,259)</w:t>
            </w:r>
          </w:p>
        </w:tc>
        <w:tc>
          <w:tcPr>
            <w:tcW w:w="241" w:type="dxa"/>
          </w:tcPr>
          <w:p w14:paraId="4931A431" w14:textId="77777777" w:rsidR="00120570" w:rsidRPr="00C96F4C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074C4AB" w14:textId="48A4B323" w:rsidR="00120570" w:rsidRPr="00C96F4C" w:rsidRDefault="00120570" w:rsidP="00131A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96F4C">
              <w:rPr>
                <w:rFonts w:asciiTheme="majorBidi" w:hAnsiTheme="majorBidi" w:cstheme="majorBidi"/>
                <w:sz w:val="26"/>
                <w:szCs w:val="26"/>
              </w:rPr>
              <w:t>(2,729,118)</w:t>
            </w:r>
          </w:p>
        </w:tc>
        <w:tc>
          <w:tcPr>
            <w:tcW w:w="236" w:type="dxa"/>
          </w:tcPr>
          <w:p w14:paraId="6AA997EE" w14:textId="77777777" w:rsidR="00120570" w:rsidRPr="00C96F4C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366E11" w14:textId="50D7540C" w:rsidR="00120570" w:rsidRPr="00C96F4C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96F4C">
              <w:rPr>
                <w:rFonts w:asciiTheme="majorBidi" w:hAnsiTheme="majorBidi" w:cstheme="majorBidi"/>
                <w:sz w:val="26"/>
                <w:szCs w:val="26"/>
              </w:rPr>
              <w:t>(60,080)</w:t>
            </w:r>
          </w:p>
        </w:tc>
        <w:tc>
          <w:tcPr>
            <w:tcW w:w="243" w:type="dxa"/>
          </w:tcPr>
          <w:p w14:paraId="4E29252B" w14:textId="77777777" w:rsidR="00120570" w:rsidRPr="00C96F4C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B83B5CB" w14:textId="39C3BC57" w:rsidR="00120570" w:rsidRPr="00C96F4C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96F4C">
              <w:rPr>
                <w:rFonts w:asciiTheme="majorBidi" w:hAnsiTheme="majorBidi" w:cstheme="majorBidi"/>
                <w:sz w:val="26"/>
                <w:szCs w:val="26"/>
              </w:rPr>
              <w:t>(186,000)</w:t>
            </w:r>
          </w:p>
        </w:tc>
        <w:tc>
          <w:tcPr>
            <w:tcW w:w="270" w:type="dxa"/>
          </w:tcPr>
          <w:p w14:paraId="26E1F80D" w14:textId="77777777" w:rsidR="00120570" w:rsidRPr="00C96F4C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F5D341" w14:textId="686A9FD9" w:rsidR="00120570" w:rsidRPr="00C96F4C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96F4C">
              <w:rPr>
                <w:rFonts w:asciiTheme="majorBidi" w:hAnsiTheme="majorBidi" w:cstheme="majorBidi"/>
                <w:sz w:val="26"/>
                <w:szCs w:val="26"/>
              </w:rPr>
              <w:t>(12,398)</w:t>
            </w:r>
          </w:p>
        </w:tc>
        <w:tc>
          <w:tcPr>
            <w:tcW w:w="270" w:type="dxa"/>
          </w:tcPr>
          <w:p w14:paraId="02B637DD" w14:textId="77777777" w:rsidR="00120570" w:rsidRPr="00C96F4C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89C532" w14:textId="0CBABD9F" w:rsidR="00120570" w:rsidRPr="00C96F4C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96F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5ED393" w14:textId="77777777" w:rsidR="00120570" w:rsidRPr="00C96F4C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E79907" w14:textId="451048DD" w:rsidR="00120570" w:rsidRPr="00C96F4C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96F4C">
              <w:rPr>
                <w:rFonts w:asciiTheme="majorBidi" w:hAnsiTheme="majorBidi" w:cstheme="majorBidi"/>
                <w:sz w:val="26"/>
                <w:szCs w:val="26"/>
              </w:rPr>
              <w:t>(3,989,584)</w:t>
            </w:r>
          </w:p>
        </w:tc>
      </w:tr>
      <w:tr w:rsidR="00120570" w:rsidRPr="009E3BC3" w14:paraId="13A240EA" w14:textId="77777777" w:rsidTr="00EE0DC2">
        <w:tc>
          <w:tcPr>
            <w:tcW w:w="2250" w:type="dxa"/>
          </w:tcPr>
          <w:p w14:paraId="54D79E95" w14:textId="1B42505F" w:rsidR="00120570" w:rsidRPr="006B74D7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6EEB8C2C" w14:textId="441DC1F4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D6D7037" w14:textId="77777777" w:rsidR="00120570" w:rsidRPr="006B74D7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A76CE1D" w14:textId="42D394ED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(3,735)</w:t>
            </w:r>
          </w:p>
        </w:tc>
        <w:tc>
          <w:tcPr>
            <w:tcW w:w="236" w:type="dxa"/>
          </w:tcPr>
          <w:p w14:paraId="4ACE0A19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D663992" w14:textId="4197C9FF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(144,993)</w:t>
            </w:r>
          </w:p>
        </w:tc>
        <w:tc>
          <w:tcPr>
            <w:tcW w:w="241" w:type="dxa"/>
          </w:tcPr>
          <w:p w14:paraId="35BB83BC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5B99A23" w14:textId="1A105ECD" w:rsidR="00120570" w:rsidRPr="006B74D7" w:rsidRDefault="00120570" w:rsidP="00131A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(397,721)</w:t>
            </w:r>
          </w:p>
        </w:tc>
        <w:tc>
          <w:tcPr>
            <w:tcW w:w="236" w:type="dxa"/>
          </w:tcPr>
          <w:p w14:paraId="6C5B1E8F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B038E0" w14:textId="1D604330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(5,621)</w:t>
            </w:r>
          </w:p>
        </w:tc>
        <w:tc>
          <w:tcPr>
            <w:tcW w:w="243" w:type="dxa"/>
          </w:tcPr>
          <w:p w14:paraId="4982DCFD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C64BA3D" w14:textId="07DF740F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(17,825)</w:t>
            </w:r>
          </w:p>
        </w:tc>
        <w:tc>
          <w:tcPr>
            <w:tcW w:w="270" w:type="dxa"/>
          </w:tcPr>
          <w:p w14:paraId="7F499850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653351" w14:textId="5BD555DE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(750)</w:t>
            </w:r>
          </w:p>
        </w:tc>
        <w:tc>
          <w:tcPr>
            <w:tcW w:w="270" w:type="dxa"/>
          </w:tcPr>
          <w:p w14:paraId="566E86D0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36B1FA" w14:textId="583D8410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56AA8B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D997D4" w14:textId="63D587CD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(570,645)</w:t>
            </w:r>
          </w:p>
        </w:tc>
      </w:tr>
      <w:tr w:rsidR="00120570" w:rsidRPr="009E3BC3" w14:paraId="45EAEDB0" w14:textId="77777777" w:rsidTr="00EE0DC2">
        <w:tc>
          <w:tcPr>
            <w:tcW w:w="2250" w:type="dxa"/>
          </w:tcPr>
          <w:p w14:paraId="73C4A36D" w14:textId="5A120D06" w:rsidR="00120570" w:rsidRPr="006B74D7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080" w:type="dxa"/>
          </w:tcPr>
          <w:p w14:paraId="59BE950A" w14:textId="346EBAC4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F6897FD" w14:textId="77777777" w:rsidR="00120570" w:rsidRPr="006B74D7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9BD2AC" w14:textId="6DAFFB94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EE03CC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41497DB" w14:textId="0089E330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41" w:type="dxa"/>
          </w:tcPr>
          <w:p w14:paraId="45127204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FACEBE7" w14:textId="7CD97DA2" w:rsidR="00120570" w:rsidRPr="006B74D7" w:rsidRDefault="00120570" w:rsidP="00A748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E2DEB3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865484" w14:textId="591932E3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342</w:t>
            </w:r>
          </w:p>
        </w:tc>
        <w:tc>
          <w:tcPr>
            <w:tcW w:w="243" w:type="dxa"/>
          </w:tcPr>
          <w:p w14:paraId="7D651D79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B289CC6" w14:textId="4DA2C00D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 xml:space="preserve">247 </w:t>
            </w:r>
          </w:p>
        </w:tc>
        <w:tc>
          <w:tcPr>
            <w:tcW w:w="270" w:type="dxa"/>
          </w:tcPr>
          <w:p w14:paraId="50132E79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EAA9EF" w14:textId="7CB274BC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85DE5C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B05387" w14:textId="46DFECF5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812F4C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00347F" w14:textId="62B4AAFA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</w:tr>
      <w:tr w:rsidR="00120570" w:rsidRPr="009E3BC3" w14:paraId="581855C8" w14:textId="77777777" w:rsidTr="00EE0DC2">
        <w:tc>
          <w:tcPr>
            <w:tcW w:w="2250" w:type="dxa"/>
          </w:tcPr>
          <w:p w14:paraId="7815D2EE" w14:textId="3A934C7F" w:rsidR="00120570" w:rsidRPr="006B74D7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4D7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7849EC1E" w14:textId="2BC84DA5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6F43E3F" w14:textId="77777777" w:rsidR="00120570" w:rsidRPr="006B74D7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304E0C3" w14:textId="3EA41322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2F6592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E584583" w14:textId="1634376F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B6FAAA0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5F195AB" w14:textId="58304A6C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(11,677)</w:t>
            </w:r>
          </w:p>
        </w:tc>
        <w:tc>
          <w:tcPr>
            <w:tcW w:w="236" w:type="dxa"/>
          </w:tcPr>
          <w:p w14:paraId="700776EB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69FF3E" w14:textId="6083724B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271E0B1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5C5A0C0" w14:textId="6A590F78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B48CF1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8FACF3" w14:textId="7A8F94C0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EAD759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54288F" w14:textId="5378A8F0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A4A468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43F4EF" w14:textId="333A14B2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(11,677)</w:t>
            </w:r>
          </w:p>
        </w:tc>
      </w:tr>
      <w:tr w:rsidR="00120570" w:rsidRPr="009E3BC3" w14:paraId="253E4A41" w14:textId="77777777" w:rsidTr="00EE0DC2">
        <w:tc>
          <w:tcPr>
            <w:tcW w:w="2250" w:type="dxa"/>
          </w:tcPr>
          <w:p w14:paraId="389FB525" w14:textId="1E7784EC" w:rsidR="00120570" w:rsidRPr="006B74D7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14:paraId="61F51DF6" w14:textId="59A6E09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38B5830" w14:textId="77777777" w:rsidR="00120570" w:rsidRPr="006B74D7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3C2D98A" w14:textId="725EB26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207480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9222586" w14:textId="2F0D4DA6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2,792</w:t>
            </w:r>
          </w:p>
        </w:tc>
        <w:tc>
          <w:tcPr>
            <w:tcW w:w="241" w:type="dxa"/>
          </w:tcPr>
          <w:p w14:paraId="7E06430B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146F422" w14:textId="4811FF96" w:rsidR="00120570" w:rsidRPr="006B74D7" w:rsidRDefault="00120570" w:rsidP="00A748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108F00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4AB3E3" w14:textId="571B9A6B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243" w:type="dxa"/>
          </w:tcPr>
          <w:p w14:paraId="44E3F0D8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79B5F17" w14:textId="6BFCFFDA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270" w:type="dxa"/>
          </w:tcPr>
          <w:p w14:paraId="1E9BE048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F7E56C" w14:textId="13C03F08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295413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8B2FB3" w14:textId="70AC672D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B1B4DA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73EC55" w14:textId="766B893E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3,287</w:t>
            </w:r>
          </w:p>
        </w:tc>
      </w:tr>
      <w:tr w:rsidR="00120570" w:rsidRPr="009E3BC3" w14:paraId="15D774FC" w14:textId="77777777" w:rsidTr="00EE0DC2">
        <w:tc>
          <w:tcPr>
            <w:tcW w:w="2250" w:type="dxa"/>
          </w:tcPr>
          <w:p w14:paraId="61B35D21" w14:textId="27C6D744" w:rsidR="00120570" w:rsidRPr="006B74D7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0899B3" w14:textId="2E85D762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9FD3249" w14:textId="77777777" w:rsidR="00120570" w:rsidRPr="006B74D7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17ECE39" w14:textId="47269744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8BA20EC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78DCAC3" w14:textId="43DB17A3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5A86A30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38FE9AFD" w14:textId="12FE60FA" w:rsidR="00120570" w:rsidRPr="00131AFA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8CB6CD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4D969D" w14:textId="02B5C976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7297CB17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4572B30" w14:textId="2B554E9E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0B7C3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36A031" w14:textId="7FA9ACC0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AC1DF1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056B7C" w14:textId="195F7F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F95215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CEC7E6" w14:textId="40F886FD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20570" w:rsidRPr="009E3BC3" w14:paraId="69007BC7" w14:textId="77777777" w:rsidTr="00EE0DC2">
        <w:tc>
          <w:tcPr>
            <w:tcW w:w="2250" w:type="dxa"/>
          </w:tcPr>
          <w:p w14:paraId="05AFA464" w14:textId="4CB9AF7B" w:rsidR="00120570" w:rsidRPr="006B74D7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และวันที่ </w:t>
            </w: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3E4256B0" w14:textId="54BD5C51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20466EC" w14:textId="77777777" w:rsidR="00120570" w:rsidRPr="006B74D7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DED1C10" w14:textId="239CB881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(34,464)</w:t>
            </w:r>
          </w:p>
        </w:tc>
        <w:tc>
          <w:tcPr>
            <w:tcW w:w="236" w:type="dxa"/>
          </w:tcPr>
          <w:p w14:paraId="1C5A71B9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54C98CDD" w14:textId="2C7A511E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(1,113,431)</w:t>
            </w:r>
          </w:p>
        </w:tc>
        <w:tc>
          <w:tcPr>
            <w:tcW w:w="241" w:type="dxa"/>
          </w:tcPr>
          <w:p w14:paraId="532DDF23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21D62E4A" w14:textId="2C2EB767" w:rsidR="00120570" w:rsidRPr="00131AFA" w:rsidRDefault="00120570" w:rsidP="00131A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1A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(3,138,516)</w:t>
            </w:r>
          </w:p>
        </w:tc>
        <w:tc>
          <w:tcPr>
            <w:tcW w:w="236" w:type="dxa"/>
          </w:tcPr>
          <w:p w14:paraId="30BA87ED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FD6E07" w14:textId="5C527CCA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(65,215)</w:t>
            </w:r>
          </w:p>
        </w:tc>
        <w:tc>
          <w:tcPr>
            <w:tcW w:w="243" w:type="dxa"/>
          </w:tcPr>
          <w:p w14:paraId="5B730810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67094206" w14:textId="38751F31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(203,22</w:t>
            </w:r>
            <w:r w:rsidR="00C837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936D5D1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B59381" w14:textId="1F233EE3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(13,14</w:t>
            </w:r>
            <w:r w:rsidR="00C837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BE8C13D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4A00EC" w14:textId="6E96AC33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24DAD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3ACE13" w14:textId="0407DD0B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(4,5</w:t>
            </w:r>
            <w:r w:rsidR="00AB2D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C837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837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120570" w:rsidRPr="009E3BC3" w14:paraId="215EED4C" w14:textId="77777777" w:rsidTr="00494D9E">
        <w:tc>
          <w:tcPr>
            <w:tcW w:w="2250" w:type="dxa"/>
          </w:tcPr>
          <w:p w14:paraId="52996911" w14:textId="77777777" w:rsidR="00120570" w:rsidRPr="006B74D7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6260A0F8" w14:textId="052FDADF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00C243C" w14:textId="77777777" w:rsidR="00120570" w:rsidRPr="006B74D7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CD6D8FA" w14:textId="17EC5DD4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(3,736)</w:t>
            </w:r>
          </w:p>
        </w:tc>
        <w:tc>
          <w:tcPr>
            <w:tcW w:w="236" w:type="dxa"/>
          </w:tcPr>
          <w:p w14:paraId="394EDE17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1AAE815" w14:textId="61912678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(144,29</w:t>
            </w:r>
            <w:r w:rsidR="00C8375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</w:tcPr>
          <w:p w14:paraId="34962B4C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007C8E5" w14:textId="71F4D7E8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(38</w:t>
            </w:r>
            <w:r w:rsidR="00C8375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,518)</w:t>
            </w:r>
          </w:p>
        </w:tc>
        <w:tc>
          <w:tcPr>
            <w:tcW w:w="236" w:type="dxa"/>
          </w:tcPr>
          <w:p w14:paraId="45B2BB34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C494B4" w14:textId="6AC33A22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(5,099)</w:t>
            </w:r>
          </w:p>
        </w:tc>
        <w:tc>
          <w:tcPr>
            <w:tcW w:w="243" w:type="dxa"/>
          </w:tcPr>
          <w:p w14:paraId="3489AA90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06122D1" w14:textId="5E9A0F6E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(15,068)</w:t>
            </w:r>
          </w:p>
        </w:tc>
        <w:tc>
          <w:tcPr>
            <w:tcW w:w="270" w:type="dxa"/>
          </w:tcPr>
          <w:p w14:paraId="498170DC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D385F6" w14:textId="574ECA13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(750)</w:t>
            </w:r>
          </w:p>
        </w:tc>
        <w:tc>
          <w:tcPr>
            <w:tcW w:w="270" w:type="dxa"/>
          </w:tcPr>
          <w:p w14:paraId="1EC6E046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968FDB" w14:textId="04AB0FF3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19A7C5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45D08F" w14:textId="70D0D770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(552,46</w:t>
            </w:r>
            <w:r w:rsidR="00C8375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20570" w:rsidRPr="009E3BC3" w14:paraId="579E8390" w14:textId="77777777" w:rsidTr="00494D9E">
        <w:tc>
          <w:tcPr>
            <w:tcW w:w="2250" w:type="dxa"/>
          </w:tcPr>
          <w:p w14:paraId="51C23867" w14:textId="77777777" w:rsidR="00120570" w:rsidRPr="006B74D7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080" w:type="dxa"/>
          </w:tcPr>
          <w:p w14:paraId="22FA9F50" w14:textId="6C9FA30C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3BE7604" w14:textId="77777777" w:rsidR="00120570" w:rsidRPr="006B74D7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CC2228A" w14:textId="433F0656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B3CC9D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2BDA3FC" w14:textId="2B9115D8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8375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1" w:type="dxa"/>
          </w:tcPr>
          <w:p w14:paraId="5048EB9D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883C38C" w14:textId="108CF6E5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11,946</w:t>
            </w:r>
          </w:p>
        </w:tc>
        <w:tc>
          <w:tcPr>
            <w:tcW w:w="236" w:type="dxa"/>
          </w:tcPr>
          <w:p w14:paraId="11F19FB7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88D863" w14:textId="0AE864EB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243" w:type="dxa"/>
          </w:tcPr>
          <w:p w14:paraId="05E254EA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6E04DBA" w14:textId="107447EB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370</w:t>
            </w:r>
          </w:p>
        </w:tc>
        <w:tc>
          <w:tcPr>
            <w:tcW w:w="270" w:type="dxa"/>
          </w:tcPr>
          <w:p w14:paraId="7612C5AA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35F694" w14:textId="57F7ACDB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41744B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1723A3" w14:textId="53AF2706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BED524" w14:textId="77777777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03B760" w14:textId="0178E661" w:rsidR="00120570" w:rsidRPr="006B74D7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12,508</w:t>
            </w:r>
          </w:p>
        </w:tc>
      </w:tr>
      <w:tr w:rsidR="00120570" w:rsidRPr="009E3BC3" w14:paraId="6C2B20EE" w14:textId="77777777" w:rsidTr="00EE0DC2">
        <w:tc>
          <w:tcPr>
            <w:tcW w:w="2250" w:type="dxa"/>
          </w:tcPr>
          <w:p w14:paraId="772A1329" w14:textId="0039A933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2E02A8" w14:textId="63A50203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428BD20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9EC4326" w14:textId="4C4B226D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(38,200)</w:t>
            </w:r>
          </w:p>
        </w:tc>
        <w:tc>
          <w:tcPr>
            <w:tcW w:w="236" w:type="dxa"/>
          </w:tcPr>
          <w:p w14:paraId="77D8F06D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88C8DE4" w14:textId="19BD8B4A" w:rsidR="00120570" w:rsidRPr="009E3BC3" w:rsidRDefault="00AB2D03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205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1,257,</w:t>
            </w:r>
            <w:r w:rsidR="00C837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1" w:type="dxa"/>
          </w:tcPr>
          <w:p w14:paraId="232C4D41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759C7FE4" w14:textId="07245EB7" w:rsidR="00120570" w:rsidRPr="00131AFA" w:rsidRDefault="00AB2D03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1A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20570" w:rsidRPr="00131A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3,510,08</w:t>
            </w:r>
            <w:r w:rsidRPr="00131A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8)</w:t>
            </w:r>
          </w:p>
        </w:tc>
        <w:tc>
          <w:tcPr>
            <w:tcW w:w="236" w:type="dxa"/>
          </w:tcPr>
          <w:p w14:paraId="0FE34066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2A3231" w14:textId="099F48AB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(70,234)</w:t>
            </w:r>
          </w:p>
        </w:tc>
        <w:tc>
          <w:tcPr>
            <w:tcW w:w="243" w:type="dxa"/>
          </w:tcPr>
          <w:p w14:paraId="19D450ED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013166BF" w14:textId="1CDEA289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(217,92</w:t>
            </w:r>
            <w:r w:rsidR="00C837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F3F6E46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7658D0" w14:textId="4B466413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(13,89</w:t>
            </w:r>
            <w:r w:rsidR="00C837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A39D94A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51A86D" w14:textId="492D8E2C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B72E72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7DA4E1" w14:textId="0D838D26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(5,107,95</w:t>
            </w:r>
            <w:r w:rsidR="00C837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93756E" w:rsidRPr="0093756E" w14:paraId="2C493E98" w14:textId="77777777" w:rsidTr="00B96F35">
        <w:tc>
          <w:tcPr>
            <w:tcW w:w="2250" w:type="dxa"/>
          </w:tcPr>
          <w:p w14:paraId="09E0F7B3" w14:textId="77777777" w:rsidR="0093756E" w:rsidRPr="0093756E" w:rsidRDefault="0093756E" w:rsidP="00937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68B4E52" w14:textId="77777777" w:rsidR="0093756E" w:rsidRPr="0093756E" w:rsidRDefault="0093756E" w:rsidP="009375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</w:tcPr>
          <w:p w14:paraId="79484D6B" w14:textId="77777777" w:rsidR="0093756E" w:rsidRPr="0093756E" w:rsidRDefault="0093756E" w:rsidP="00937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</w:tcPr>
          <w:p w14:paraId="65CEF376" w14:textId="77777777" w:rsidR="0093756E" w:rsidRPr="0093756E" w:rsidRDefault="0093756E" w:rsidP="009375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F5EDDCB" w14:textId="77777777" w:rsidR="0093756E" w:rsidRPr="0093756E" w:rsidRDefault="0093756E" w:rsidP="009375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056F8C1E" w14:textId="77777777" w:rsidR="0093756E" w:rsidRPr="0093756E" w:rsidRDefault="0093756E" w:rsidP="009375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235F066F" w14:textId="77777777" w:rsidR="0093756E" w:rsidRPr="0093756E" w:rsidRDefault="0093756E" w:rsidP="009375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9" w:type="dxa"/>
          </w:tcPr>
          <w:p w14:paraId="0F869842" w14:textId="77777777" w:rsidR="0093756E" w:rsidRPr="0093756E" w:rsidRDefault="0093756E" w:rsidP="009375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398BDDD7" w14:textId="77777777" w:rsidR="0093756E" w:rsidRPr="0093756E" w:rsidRDefault="0093756E" w:rsidP="009375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45CA4DFB" w14:textId="77777777" w:rsidR="0093756E" w:rsidRPr="0093756E" w:rsidRDefault="0093756E" w:rsidP="009375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</w:tcPr>
          <w:p w14:paraId="7D1E7DF5" w14:textId="77777777" w:rsidR="0093756E" w:rsidRPr="0093756E" w:rsidRDefault="0093756E" w:rsidP="009375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41" w:type="dxa"/>
          </w:tcPr>
          <w:p w14:paraId="15D30FCD" w14:textId="77777777" w:rsidR="0093756E" w:rsidRPr="0093756E" w:rsidRDefault="0093756E" w:rsidP="009375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D11DF3F" w14:textId="77777777" w:rsidR="0093756E" w:rsidRPr="0093756E" w:rsidRDefault="0093756E" w:rsidP="009375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AE616F" w14:textId="77777777" w:rsidR="0093756E" w:rsidRPr="0093756E" w:rsidRDefault="0093756E" w:rsidP="009375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9DCA83A" w14:textId="77777777" w:rsidR="0093756E" w:rsidRPr="0093756E" w:rsidRDefault="0093756E" w:rsidP="009375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512EAF28" w14:textId="77777777" w:rsidR="0093756E" w:rsidRPr="0093756E" w:rsidRDefault="0093756E" w:rsidP="009375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7027590" w14:textId="77777777" w:rsidR="0093756E" w:rsidRPr="0093756E" w:rsidRDefault="0093756E" w:rsidP="009375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0464DB99" w14:textId="77777777" w:rsidR="0093756E" w:rsidRPr="0093756E" w:rsidRDefault="0093756E" w:rsidP="009375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96F4C" w:rsidRPr="009E3BC3" w14:paraId="5FCAC464" w14:textId="77777777" w:rsidTr="00B96F35">
        <w:tc>
          <w:tcPr>
            <w:tcW w:w="2250" w:type="dxa"/>
          </w:tcPr>
          <w:p w14:paraId="76B81ED0" w14:textId="1C512EAE" w:rsidR="00C96F4C" w:rsidRPr="009E3BC3" w:rsidRDefault="00C96F4C" w:rsidP="00EC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108309C0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E19CBB7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0EA8F178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2442EBD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0CC1A73C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C396078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4036CADA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110F413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703F70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373E90EB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764A4A0E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07EE41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4BEE23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FB62DE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0CDAA7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82D2A2F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B82E09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6F4C" w:rsidRPr="009E3BC3" w14:paraId="7422E29B" w14:textId="77777777" w:rsidTr="008B549F">
        <w:tc>
          <w:tcPr>
            <w:tcW w:w="2250" w:type="dxa"/>
          </w:tcPr>
          <w:p w14:paraId="00DD2838" w14:textId="4BEAA84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5C916F" w14:textId="0F9A61D2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431,698</w:t>
            </w:r>
          </w:p>
        </w:tc>
        <w:tc>
          <w:tcPr>
            <w:tcW w:w="243" w:type="dxa"/>
          </w:tcPr>
          <w:p w14:paraId="5D4425CB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1A6AB337" w14:textId="1F9D9DA2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40,383</w:t>
            </w:r>
          </w:p>
        </w:tc>
        <w:tc>
          <w:tcPr>
            <w:tcW w:w="236" w:type="dxa"/>
          </w:tcPr>
          <w:p w14:paraId="0A6A0FFD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1F40992" w14:textId="4B7F1EE2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72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1,533,418</w:t>
            </w:r>
          </w:p>
        </w:tc>
        <w:tc>
          <w:tcPr>
            <w:tcW w:w="241" w:type="dxa"/>
          </w:tcPr>
          <w:p w14:paraId="2A1FE368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2463DD8E" w14:textId="6E645FE8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49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  <w:r w:rsidRPr="007349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,129</w:t>
            </w:r>
          </w:p>
        </w:tc>
        <w:tc>
          <w:tcPr>
            <w:tcW w:w="236" w:type="dxa"/>
          </w:tcPr>
          <w:p w14:paraId="26376315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E0F5F2" w14:textId="39527F81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17,095</w:t>
            </w:r>
          </w:p>
        </w:tc>
        <w:tc>
          <w:tcPr>
            <w:tcW w:w="243" w:type="dxa"/>
          </w:tcPr>
          <w:p w14:paraId="12480C2D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7107C3DB" w14:textId="64A8B56B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72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40,142</w:t>
            </w:r>
          </w:p>
        </w:tc>
        <w:tc>
          <w:tcPr>
            <w:tcW w:w="270" w:type="dxa"/>
          </w:tcPr>
          <w:p w14:paraId="51F19A86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C1EB29" w14:textId="616E5616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72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2,557</w:t>
            </w:r>
          </w:p>
        </w:tc>
        <w:tc>
          <w:tcPr>
            <w:tcW w:w="270" w:type="dxa"/>
          </w:tcPr>
          <w:p w14:paraId="76674D9F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19C2C5" w14:textId="775C74E1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3,102</w:t>
            </w:r>
          </w:p>
        </w:tc>
        <w:tc>
          <w:tcPr>
            <w:tcW w:w="270" w:type="dxa"/>
          </w:tcPr>
          <w:p w14:paraId="1B520311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4C74A0" w14:textId="702117C6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4,692,524</w:t>
            </w:r>
          </w:p>
        </w:tc>
      </w:tr>
      <w:tr w:rsidR="00120570" w:rsidRPr="009E3BC3" w14:paraId="79D662A0" w14:textId="77777777" w:rsidTr="008B549F">
        <w:tc>
          <w:tcPr>
            <w:tcW w:w="2250" w:type="dxa"/>
          </w:tcPr>
          <w:p w14:paraId="795C5542" w14:textId="22AF1070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63FB60B" w14:textId="5F17C52B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431,698</w:t>
            </w:r>
          </w:p>
        </w:tc>
        <w:tc>
          <w:tcPr>
            <w:tcW w:w="243" w:type="dxa"/>
          </w:tcPr>
          <w:p w14:paraId="3537A195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323EA5F3" w14:textId="2DF3F2DD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36,647</w:t>
            </w:r>
          </w:p>
        </w:tc>
        <w:tc>
          <w:tcPr>
            <w:tcW w:w="236" w:type="dxa"/>
          </w:tcPr>
          <w:p w14:paraId="2871266F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17DC2AEC" w14:textId="02B8E5E0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1,436,748</w:t>
            </w:r>
          </w:p>
        </w:tc>
        <w:tc>
          <w:tcPr>
            <w:tcW w:w="241" w:type="dxa"/>
          </w:tcPr>
          <w:p w14:paraId="746754DB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</w:tcPr>
          <w:p w14:paraId="3B2F4D72" w14:textId="77D137AC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2,303,20</w:t>
            </w:r>
            <w:r w:rsidR="00AB2D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20BAD9DE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B44F01E" w14:textId="0AD4FB9E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12,9</w:t>
            </w:r>
            <w:r w:rsidR="00AB2D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</w:t>
            </w:r>
          </w:p>
        </w:tc>
        <w:tc>
          <w:tcPr>
            <w:tcW w:w="243" w:type="dxa"/>
          </w:tcPr>
          <w:p w14:paraId="5EBC79E6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double" w:sz="4" w:space="0" w:color="auto"/>
              <w:bottom w:val="double" w:sz="4" w:space="0" w:color="auto"/>
            </w:tcBorders>
          </w:tcPr>
          <w:p w14:paraId="7F9D65EF" w14:textId="090A812B" w:rsidR="00120570" w:rsidRPr="007E72E6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35,33</w:t>
            </w:r>
            <w:r w:rsidR="00AB2D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45C8BEB" w14:textId="77777777" w:rsidR="00120570" w:rsidRPr="007E72E6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D708737" w14:textId="638ED8C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1,80</w:t>
            </w:r>
            <w:r w:rsidR="00AB2D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10048CE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2F6028A" w14:textId="4FFAE659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</w:t>
            </w:r>
            <w:r w:rsidR="00AB2D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697</w:t>
            </w:r>
          </w:p>
        </w:tc>
        <w:tc>
          <w:tcPr>
            <w:tcW w:w="270" w:type="dxa"/>
          </w:tcPr>
          <w:p w14:paraId="12CC6411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627A449" w14:textId="11E06929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4,262,</w:t>
            </w:r>
            <w:r w:rsidR="00AB2D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125</w:t>
            </w:r>
          </w:p>
        </w:tc>
      </w:tr>
    </w:tbl>
    <w:p w14:paraId="309299B9" w14:textId="77777777" w:rsidR="001B2CEA" w:rsidRPr="009E3BC3" w:rsidRDefault="001B2CEA" w:rsidP="001B2CEA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2E9AED4" w14:textId="77777777" w:rsidR="00480ECA" w:rsidRPr="009E3BC3" w:rsidRDefault="00480ECA" w:rsidP="001D16CE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  <w:sectPr w:rsidR="00480ECA" w:rsidRPr="009E3BC3" w:rsidSect="00B16945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5EAE9B3" w14:textId="77777777" w:rsidR="00691CFA" w:rsidRPr="009E3BC3" w:rsidRDefault="00691CFA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20141E51" w14:textId="77777777" w:rsidR="00691CFA" w:rsidRPr="006937AE" w:rsidRDefault="00691CFA" w:rsidP="00A15967">
      <w:pPr>
        <w:pStyle w:val="BodyText2"/>
        <w:tabs>
          <w:tab w:val="left" w:pos="540"/>
        </w:tabs>
        <w:spacing w:line="20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DBDC4C" w14:textId="316B5777" w:rsidR="00691CFA" w:rsidRPr="009E3BC3" w:rsidRDefault="00F13F7D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F2C44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="008852A1" w:rsidRPr="00FF2C44">
        <w:rPr>
          <w:rFonts w:asciiTheme="majorBidi" w:hAnsiTheme="majorBidi" w:cstheme="majorBidi"/>
          <w:spacing w:val="-10"/>
          <w:sz w:val="30"/>
          <w:szCs w:val="30"/>
          <w:lang w:val="en-US"/>
        </w:rPr>
        <w:t>31</w:t>
      </w:r>
      <w:r w:rsidRPr="00FF2C44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ธันวาคม </w:t>
      </w:r>
      <w:r w:rsidR="008852A1" w:rsidRPr="00FF2C44">
        <w:rPr>
          <w:rFonts w:asciiTheme="majorBidi" w:hAnsiTheme="majorBidi" w:cstheme="majorBidi"/>
          <w:spacing w:val="-10"/>
          <w:sz w:val="30"/>
          <w:szCs w:val="30"/>
          <w:lang w:val="en-US"/>
        </w:rPr>
        <w:t>256</w:t>
      </w:r>
      <w:r w:rsidR="00C96F4C" w:rsidRPr="00FF2C44">
        <w:rPr>
          <w:rFonts w:asciiTheme="majorBidi" w:hAnsiTheme="majorBidi" w:cstheme="majorBidi"/>
          <w:spacing w:val="-10"/>
          <w:sz w:val="30"/>
          <w:szCs w:val="30"/>
          <w:lang w:val="en-US"/>
        </w:rPr>
        <w:t>5</w:t>
      </w:r>
      <w:r w:rsidR="00575ECF" w:rsidRPr="00FF2C44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</w:t>
      </w:r>
      <w:r w:rsidR="00AF6256" w:rsidRPr="00FF2C44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</w:t>
      </w:r>
      <w:r w:rsidR="00A9164F" w:rsidRPr="00FF2C44">
        <w:rPr>
          <w:rFonts w:asciiTheme="majorBidi" w:hAnsiTheme="majorBidi" w:cstheme="majorBidi"/>
          <w:spacing w:val="-10"/>
          <w:sz w:val="30"/>
          <w:szCs w:val="30"/>
          <w:cs/>
        </w:rPr>
        <w:t>จดจำนอง/จำนำ</w:t>
      </w:r>
      <w:r w:rsidRPr="00FF2C44">
        <w:rPr>
          <w:rFonts w:asciiTheme="majorBidi" w:hAnsiTheme="majorBidi" w:cstheme="majorBidi"/>
          <w:spacing w:val="-10"/>
          <w:sz w:val="30"/>
          <w:szCs w:val="30"/>
          <w:cs/>
        </w:rPr>
        <w:t>ทรัพย์</w:t>
      </w:r>
      <w:r w:rsidR="00A9164F" w:rsidRPr="00FF2C44">
        <w:rPr>
          <w:rFonts w:asciiTheme="majorBidi" w:hAnsiTheme="majorBidi" w:cstheme="majorBidi"/>
          <w:spacing w:val="-10"/>
          <w:sz w:val="30"/>
          <w:szCs w:val="30"/>
          <w:cs/>
        </w:rPr>
        <w:t>สินของบริษัทมูลค่าตามบัญชีสุทธิ</w:t>
      </w:r>
      <w:r w:rsidR="00646E29" w:rsidRPr="00FF2C44">
        <w:rPr>
          <w:rFonts w:asciiTheme="majorBidi" w:hAnsiTheme="majorBidi" w:cstheme="majorBidi" w:hint="cs"/>
          <w:spacing w:val="-10"/>
          <w:sz w:val="30"/>
          <w:szCs w:val="30"/>
          <w:cs/>
        </w:rPr>
        <w:t>เป็น</w:t>
      </w:r>
      <w:r w:rsidRPr="00FF2C44">
        <w:rPr>
          <w:rFonts w:asciiTheme="majorBidi" w:hAnsiTheme="majorBidi" w:cstheme="majorBidi"/>
          <w:spacing w:val="-10"/>
          <w:sz w:val="30"/>
          <w:szCs w:val="30"/>
          <w:cs/>
        </w:rPr>
        <w:t>จำนวน</w:t>
      </w:r>
      <w:r w:rsidR="00646E29" w:rsidRPr="00FF2C44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เงิน </w:t>
      </w:r>
      <w:r w:rsidR="00FF2C44" w:rsidRPr="00FF2C44">
        <w:rPr>
          <w:rFonts w:asciiTheme="majorBidi" w:hAnsiTheme="majorBidi" w:cstheme="majorBidi"/>
          <w:spacing w:val="-10"/>
          <w:sz w:val="30"/>
          <w:szCs w:val="30"/>
          <w:lang w:val="en-US"/>
        </w:rPr>
        <w:t>415.5</w:t>
      </w:r>
      <w:r w:rsidR="00FA5A28" w:rsidRPr="00FF2C44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</w:t>
      </w:r>
      <w:r w:rsidRPr="00FF2C44">
        <w:rPr>
          <w:rFonts w:asciiTheme="majorBidi" w:hAnsiTheme="majorBidi" w:cstheme="majorBidi"/>
          <w:spacing w:val="-10"/>
          <w:sz w:val="30"/>
          <w:szCs w:val="30"/>
          <w:cs/>
        </w:rPr>
        <w:t>ล้าน</w:t>
      </w:r>
      <w:r w:rsidRPr="0081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</w:t>
      </w:r>
      <w:r w:rsidRPr="008119F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8852A1" w:rsidRPr="008119F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</w:t>
      </w:r>
      <w:r w:rsidR="00C96F4C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4</w:t>
      </w:r>
      <w:r w:rsidRPr="008119F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8852A1" w:rsidRPr="008119F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</w:t>
      </w:r>
      <w:r w:rsidR="00EB5197" w:rsidRPr="008119F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,</w:t>
      </w:r>
      <w:r w:rsidR="00C96F4C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054.1</w:t>
      </w:r>
      <w:r w:rsidR="00AF427D" w:rsidRPr="008119F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 </w:t>
      </w:r>
      <w:r w:rsidRPr="008119F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81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เป็นหลักประกัน</w:t>
      </w:r>
      <w:r w:rsidR="00944767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วงเงินเลตเตอร์ออฟเครดิต </w:t>
      </w:r>
      <w:r w:rsidR="00944767" w:rsidRPr="00944767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(2564: </w:t>
      </w:r>
      <w:r w:rsidR="00944767" w:rsidRPr="0094476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US"/>
        </w:rPr>
        <w:t>หลักประกันเงินกู้ยืมระยะยาวซึ่งได้</w:t>
      </w:r>
      <w:r w:rsidR="00944767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br/>
      </w:r>
      <w:r w:rsidR="00944767" w:rsidRPr="0094476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US"/>
        </w:rPr>
        <w:t xml:space="preserve">ไถ่ถอนในเดือนมกราคม </w:t>
      </w:r>
      <w:r w:rsidR="00944767" w:rsidRPr="00944767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2565)</w:t>
      </w:r>
    </w:p>
    <w:p w14:paraId="78E4FCA8" w14:textId="77777777" w:rsidR="00DC3E44" w:rsidRPr="00B56E05" w:rsidRDefault="00DC3E44" w:rsidP="00B56E05">
      <w:pPr>
        <w:pStyle w:val="BodyText2"/>
        <w:tabs>
          <w:tab w:val="left" w:pos="540"/>
        </w:tabs>
        <w:spacing w:line="20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BDAB9A" w14:textId="3D18CD71" w:rsidR="00DC3E44" w:rsidRPr="009E3BC3" w:rsidRDefault="00DC3E44" w:rsidP="004D187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07764CD9" w14:textId="77777777" w:rsidR="002E773B" w:rsidRPr="006937AE" w:rsidRDefault="002E773B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25"/>
        <w:gridCol w:w="178"/>
        <w:gridCol w:w="1532"/>
      </w:tblGrid>
      <w:tr w:rsidR="008D7F49" w:rsidRPr="00D430E6" w14:paraId="6717D3B0" w14:textId="77777777" w:rsidTr="00AB1859">
        <w:trPr>
          <w:cantSplit/>
          <w:trHeight w:val="20"/>
          <w:tblHeader/>
        </w:trPr>
        <w:tc>
          <w:tcPr>
            <w:tcW w:w="5850" w:type="dxa"/>
            <w:vAlign w:val="bottom"/>
          </w:tcPr>
          <w:p w14:paraId="16A56C69" w14:textId="6F08030A" w:rsidR="008D7F49" w:rsidRPr="00D430E6" w:rsidRDefault="008D7F49" w:rsidP="001B682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3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ใช้</w:t>
            </w:r>
          </w:p>
        </w:tc>
        <w:tc>
          <w:tcPr>
            <w:tcW w:w="3235" w:type="dxa"/>
            <w:gridSpan w:val="3"/>
          </w:tcPr>
          <w:p w14:paraId="665DE081" w14:textId="4222E0DE" w:rsidR="008D7F49" w:rsidRPr="00D430E6" w:rsidRDefault="008D7F49" w:rsidP="001B682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30E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430E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/ </w:t>
            </w:r>
            <w:r w:rsidRPr="00D430E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D7F49" w:rsidRPr="00D430E6" w14:paraId="36DD5E7D" w14:textId="77777777" w:rsidTr="00AB1859">
        <w:trPr>
          <w:cantSplit/>
          <w:trHeight w:val="20"/>
          <w:tblHeader/>
        </w:trPr>
        <w:tc>
          <w:tcPr>
            <w:tcW w:w="5850" w:type="dxa"/>
            <w:vAlign w:val="bottom"/>
          </w:tcPr>
          <w:p w14:paraId="62579454" w14:textId="77777777" w:rsidR="008D7F49" w:rsidRPr="00D430E6" w:rsidRDefault="008D7F49" w:rsidP="001B68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3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D43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3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25" w:type="dxa"/>
          </w:tcPr>
          <w:p w14:paraId="54E232C8" w14:textId="19C523B5" w:rsidR="008D7F49" w:rsidRPr="00D430E6" w:rsidRDefault="008D7F49" w:rsidP="001B68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430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96F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04C2FB73" w14:textId="77777777" w:rsidR="008D7F49" w:rsidRPr="00D430E6" w:rsidRDefault="008D7F49" w:rsidP="001B682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4735279E" w14:textId="49CE9972" w:rsidR="008D7F49" w:rsidRPr="00D430E6" w:rsidRDefault="008D7F49" w:rsidP="001B682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30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C96F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8D7F49" w:rsidRPr="00D430E6" w14:paraId="26241797" w14:textId="77777777" w:rsidTr="00AB1859">
        <w:trPr>
          <w:cantSplit/>
          <w:trHeight w:val="20"/>
        </w:trPr>
        <w:tc>
          <w:tcPr>
            <w:tcW w:w="5850" w:type="dxa"/>
          </w:tcPr>
          <w:p w14:paraId="77C05A69" w14:textId="77777777" w:rsidR="008D7F49" w:rsidRPr="009E3BC3" w:rsidRDefault="008D7F49" w:rsidP="00D430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35" w:type="dxa"/>
            <w:gridSpan w:val="3"/>
          </w:tcPr>
          <w:p w14:paraId="715006DC" w14:textId="36C96BAB" w:rsidR="008D7F49" w:rsidRDefault="008D7F49" w:rsidP="008D7F4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96F4C" w:rsidRPr="00D430E6" w14:paraId="69E6DA46" w14:textId="77777777" w:rsidTr="00282F62">
        <w:trPr>
          <w:cantSplit/>
          <w:trHeight w:val="20"/>
        </w:trPr>
        <w:tc>
          <w:tcPr>
            <w:tcW w:w="5850" w:type="dxa"/>
          </w:tcPr>
          <w:p w14:paraId="75E289D6" w14:textId="2D067D92" w:rsidR="00C96F4C" w:rsidRPr="00D430E6" w:rsidRDefault="00C96F4C" w:rsidP="00C96F4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525" w:type="dxa"/>
          </w:tcPr>
          <w:p w14:paraId="0ECEDC45" w14:textId="52FCB21C" w:rsidR="00C96F4C" w:rsidRPr="00D430E6" w:rsidRDefault="001F5E4D" w:rsidP="001F5E4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72,021</w:t>
            </w:r>
          </w:p>
        </w:tc>
        <w:tc>
          <w:tcPr>
            <w:tcW w:w="178" w:type="dxa"/>
            <w:vAlign w:val="bottom"/>
          </w:tcPr>
          <w:p w14:paraId="30E4EA8E" w14:textId="77777777" w:rsidR="00C96F4C" w:rsidRPr="00D430E6" w:rsidRDefault="00C96F4C" w:rsidP="00C96F4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90718DC" w14:textId="4A324BE0" w:rsidR="00C96F4C" w:rsidRPr="00D430E6" w:rsidRDefault="00C96F4C" w:rsidP="00C96F4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78,283</w:t>
            </w:r>
          </w:p>
        </w:tc>
      </w:tr>
      <w:tr w:rsidR="00C96F4C" w:rsidRPr="00D430E6" w14:paraId="4A362F52" w14:textId="77777777" w:rsidTr="00282F62">
        <w:trPr>
          <w:cantSplit/>
          <w:trHeight w:val="20"/>
        </w:trPr>
        <w:tc>
          <w:tcPr>
            <w:tcW w:w="5850" w:type="dxa"/>
          </w:tcPr>
          <w:p w14:paraId="5850A31E" w14:textId="0128F5B2" w:rsidR="00C96F4C" w:rsidRPr="00D430E6" w:rsidRDefault="00C96F4C" w:rsidP="00C96F4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รถโฟล์คลิฟท์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288EA11F" w14:textId="7B378A59" w:rsidR="00C96F4C" w:rsidRPr="00D430E6" w:rsidRDefault="001F5E4D" w:rsidP="001F5E4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3,779</w:t>
            </w:r>
          </w:p>
        </w:tc>
        <w:tc>
          <w:tcPr>
            <w:tcW w:w="178" w:type="dxa"/>
            <w:vAlign w:val="bottom"/>
          </w:tcPr>
          <w:p w14:paraId="02C7F955" w14:textId="77777777" w:rsidR="00C96F4C" w:rsidRPr="00D430E6" w:rsidRDefault="00C96F4C" w:rsidP="00C96F4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4CB4E7E7" w14:textId="372E4BF6" w:rsidR="00C96F4C" w:rsidRPr="00D430E6" w:rsidRDefault="00C96F4C" w:rsidP="00C96F4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7,074</w:t>
            </w:r>
          </w:p>
        </w:tc>
      </w:tr>
      <w:tr w:rsidR="00C96F4C" w:rsidRPr="00D430E6" w14:paraId="1A06E30D" w14:textId="77777777" w:rsidTr="00282F62">
        <w:trPr>
          <w:cantSplit/>
          <w:trHeight w:val="20"/>
        </w:trPr>
        <w:tc>
          <w:tcPr>
            <w:tcW w:w="5850" w:type="dxa"/>
          </w:tcPr>
          <w:p w14:paraId="03F8CE0E" w14:textId="77777777" w:rsidR="00C96F4C" w:rsidRPr="00D430E6" w:rsidRDefault="00C96F4C" w:rsidP="00C96F4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30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14:paraId="7B05A2A2" w14:textId="3100A924" w:rsidR="00C96F4C" w:rsidRPr="001F5E4D" w:rsidRDefault="001F5E4D" w:rsidP="001F5E4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E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75,800</w:t>
            </w:r>
          </w:p>
        </w:tc>
        <w:tc>
          <w:tcPr>
            <w:tcW w:w="178" w:type="dxa"/>
            <w:vAlign w:val="bottom"/>
          </w:tcPr>
          <w:p w14:paraId="223D1FDB" w14:textId="77777777" w:rsidR="00C96F4C" w:rsidRPr="00D430E6" w:rsidRDefault="00C96F4C" w:rsidP="00C96F4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1DFBE9E8" w14:textId="54874F98" w:rsidR="00C96F4C" w:rsidRPr="00D430E6" w:rsidRDefault="00C96F4C" w:rsidP="00C96F4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85,357</w:t>
            </w:r>
          </w:p>
        </w:tc>
      </w:tr>
    </w:tbl>
    <w:p w14:paraId="47089CF0" w14:textId="16510E7B" w:rsidR="00D430E6" w:rsidRPr="006937AE" w:rsidRDefault="00D430E6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D5B5A46" w14:textId="22D2663E" w:rsidR="00194FD1" w:rsidRDefault="00C04AA2" w:rsidP="001C6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  <w:r w:rsidRPr="00C04AA2">
        <w:rPr>
          <w:rFonts w:asciiTheme="majorBidi" w:hAnsiTheme="majorBidi" w:cs="Angsana New" w:hint="cs"/>
          <w:spacing w:val="-6"/>
          <w:sz w:val="30"/>
          <w:szCs w:val="30"/>
          <w:cs/>
        </w:rPr>
        <w:t>กลุ่มบริษัทเช่าอาคารสำนักงานและรถโฟล์คลิฟท์เป็นระยะเวลา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6625D7">
        <w:rPr>
          <w:rFonts w:asciiTheme="majorBidi" w:hAnsiTheme="majorBidi" w:cs="Angsana New"/>
          <w:spacing w:val="-6"/>
          <w:sz w:val="30"/>
          <w:szCs w:val="30"/>
        </w:rPr>
        <w:t>6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C04AA2">
        <w:rPr>
          <w:rFonts w:asciiTheme="majorBidi" w:hAnsiTheme="majorBidi" w:cs="Angsana New" w:hint="cs"/>
          <w:spacing w:val="-6"/>
          <w:sz w:val="30"/>
          <w:szCs w:val="30"/>
          <w:cs/>
        </w:rPr>
        <w:t>และ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6625D7">
        <w:rPr>
          <w:rFonts w:asciiTheme="majorBidi" w:hAnsiTheme="majorBidi" w:cs="Angsana New"/>
          <w:spacing w:val="-6"/>
          <w:sz w:val="30"/>
          <w:szCs w:val="30"/>
        </w:rPr>
        <w:t>4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C04AA2">
        <w:rPr>
          <w:rFonts w:asciiTheme="majorBidi" w:hAnsiTheme="majorBidi" w:cs="Angsana New" w:hint="cs"/>
          <w:spacing w:val="-6"/>
          <w:sz w:val="30"/>
          <w:szCs w:val="30"/>
          <w:cs/>
        </w:rPr>
        <w:t>ปี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C04AA2">
        <w:rPr>
          <w:rFonts w:asciiTheme="majorBidi" w:hAnsiTheme="majorBidi" w:cs="Angsana New" w:hint="cs"/>
          <w:spacing w:val="-6"/>
          <w:sz w:val="30"/>
          <w:szCs w:val="30"/>
          <w:cs/>
        </w:rPr>
        <w:t>โดยมีสิทธิต่ออายุสัญญาเช่าเมื่อสิ้นสุดอายุสัญญา</w:t>
      </w:r>
      <w:r w:rsidRPr="00C04A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C04AA2">
        <w:rPr>
          <w:rFonts w:asciiTheme="majorBidi" w:hAnsiTheme="majorBidi" w:cs="Angsana New" w:hint="cs"/>
          <w:spacing w:val="-6"/>
          <w:sz w:val="30"/>
          <w:szCs w:val="30"/>
          <w:cs/>
        </w:rPr>
        <w:t>ค่าเช่ากำหนดชำระเป็นรายเดือนตามอัตราที่ระบุไว้ในสัญญา</w:t>
      </w:r>
      <w:r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</w:t>
      </w:r>
    </w:p>
    <w:p w14:paraId="7AAF2953" w14:textId="6B57A05E" w:rsidR="006937AE" w:rsidRDefault="006937AE" w:rsidP="001C6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</w:p>
    <w:p w14:paraId="1BB028CB" w14:textId="6735EB1A" w:rsidR="006937AE" w:rsidRDefault="006937AE" w:rsidP="0069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pacing w:val="-6"/>
          <w:sz w:val="30"/>
          <w:szCs w:val="30"/>
          <w:cs/>
        </w:rPr>
        <w:t>ใ</w:t>
      </w:r>
      <w:r w:rsidRPr="00F658E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นปี </w:t>
      </w:r>
      <w:r w:rsidRPr="00F658E0">
        <w:rPr>
          <w:rFonts w:asciiTheme="majorBidi" w:hAnsiTheme="majorBidi" w:cstheme="majorBidi"/>
          <w:spacing w:val="-6"/>
          <w:sz w:val="30"/>
          <w:szCs w:val="30"/>
        </w:rPr>
        <w:t>256</w:t>
      </w:r>
      <w:r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F658E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658E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สินทรัพย์สิทธิการใช้ของกลุ่มบริษัทเพิ่มขึ้นเป็นจำนวนเงิน </w:t>
      </w:r>
      <w:r>
        <w:rPr>
          <w:rFonts w:asciiTheme="majorBidi" w:hAnsiTheme="majorBidi" w:cstheme="majorBidi"/>
          <w:spacing w:val="-6"/>
          <w:sz w:val="30"/>
          <w:szCs w:val="30"/>
        </w:rPr>
        <w:t>6.1</w:t>
      </w:r>
      <w:r w:rsidRPr="00F658E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658E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ล้านบาท </w:t>
      </w:r>
      <w:r w:rsidRPr="00F658E0">
        <w:rPr>
          <w:rFonts w:asciiTheme="majorBidi" w:hAnsiTheme="majorBidi" w:cstheme="majorBidi"/>
          <w:i/>
          <w:iCs/>
          <w:spacing w:val="-6"/>
          <w:sz w:val="30"/>
          <w:szCs w:val="30"/>
        </w:rPr>
        <w:t>(256</w:t>
      </w:r>
      <w:r>
        <w:rPr>
          <w:rFonts w:asciiTheme="majorBidi" w:hAnsiTheme="majorBidi" w:cstheme="majorBidi"/>
          <w:i/>
          <w:iCs/>
          <w:spacing w:val="-6"/>
          <w:sz w:val="30"/>
          <w:szCs w:val="30"/>
        </w:rPr>
        <w:t>4</w:t>
      </w:r>
      <w:r w:rsidRPr="00F658E0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pacing w:val="-6"/>
          <w:sz w:val="30"/>
          <w:szCs w:val="30"/>
        </w:rPr>
        <w:t>6.3</w:t>
      </w:r>
      <w:r w:rsidRPr="00F658E0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F658E0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ล้านบาท)</w:t>
      </w:r>
    </w:p>
    <w:p w14:paraId="13AA28D7" w14:textId="54A2E168" w:rsidR="00391D6D" w:rsidRPr="006937AE" w:rsidRDefault="00391D6D" w:rsidP="001C6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14:paraId="5FBF4A88" w14:textId="6EBA473A" w:rsidR="00DC3E44" w:rsidRPr="003C461E" w:rsidRDefault="00DC3E44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461E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B4B7EBE" w14:textId="77777777" w:rsidR="00B244BB" w:rsidRPr="006937AE" w:rsidRDefault="00B244BB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677EA82" w14:textId="492AC67D" w:rsidR="00C04AA2" w:rsidRDefault="00DC3E44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461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04AA2">
        <w:rPr>
          <w:rFonts w:asciiTheme="majorBidi" w:hAnsiTheme="majorBidi" w:cstheme="majorBidi" w:hint="cs"/>
          <w:sz w:val="30"/>
          <w:szCs w:val="30"/>
          <w:cs/>
        </w:rPr>
        <w:t>มีสิทธิ</w:t>
      </w:r>
      <w:r w:rsidRPr="003C461E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="00C04AA2">
        <w:rPr>
          <w:rFonts w:asciiTheme="majorBidi" w:hAnsiTheme="majorBidi" w:cstheme="majorBidi" w:hint="cs"/>
          <w:sz w:val="30"/>
          <w:szCs w:val="30"/>
          <w:cs/>
        </w:rPr>
        <w:t>อาคารสำนักงาน</w:t>
      </w:r>
      <w:r w:rsidR="00E605D6" w:rsidRPr="003C461E">
        <w:rPr>
          <w:rFonts w:asciiTheme="majorBidi" w:hAnsiTheme="majorBidi" w:cstheme="majorBidi"/>
          <w:sz w:val="30"/>
          <w:szCs w:val="30"/>
          <w:cs/>
        </w:rPr>
        <w:t>ภายในระยะเวลาไม่น้อยกว่าหกเดือน</w:t>
      </w:r>
      <w:r w:rsidR="0085337A" w:rsidRPr="003C461E">
        <w:rPr>
          <w:rFonts w:asciiTheme="majorBidi" w:hAnsiTheme="majorBidi" w:cstheme="majorBidi"/>
          <w:sz w:val="30"/>
          <w:szCs w:val="30"/>
          <w:cs/>
        </w:rPr>
        <w:t>ก่อน</w:t>
      </w:r>
      <w:r w:rsidRPr="003C461E">
        <w:rPr>
          <w:rFonts w:asciiTheme="majorBidi" w:hAnsiTheme="majorBidi" w:cstheme="majorBidi"/>
          <w:sz w:val="30"/>
          <w:szCs w:val="30"/>
          <w:cs/>
        </w:rPr>
        <w:t>สิ้นสุดระยะเวลาเช่า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="00C04AA2">
        <w:rPr>
          <w:rFonts w:asciiTheme="majorBidi" w:hAnsiTheme="majorBidi" w:cstheme="majorBidi" w:hint="cs"/>
          <w:sz w:val="30"/>
          <w:szCs w:val="30"/>
          <w:cs/>
        </w:rPr>
        <w:t>ดังกล่าวอย่าง</w:t>
      </w:r>
      <w:r w:rsidR="006937AE">
        <w:rPr>
          <w:rFonts w:asciiTheme="majorBidi" w:hAnsiTheme="majorBidi" w:cstheme="majorBidi" w:hint="cs"/>
          <w:sz w:val="30"/>
          <w:szCs w:val="30"/>
          <w:cs/>
        </w:rPr>
        <w:t>สม่ำเสมอ</w:t>
      </w:r>
    </w:p>
    <w:p w14:paraId="261366D1" w14:textId="515C28AE" w:rsidR="006937AE" w:rsidRDefault="006937AE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1835C" w14:textId="04694CB2" w:rsidR="006937AE" w:rsidRDefault="006937AE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B00E32" w14:textId="77777777" w:rsidR="006937AE" w:rsidRDefault="006937AE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C8F406" w14:textId="7C8A7358" w:rsidR="00DC3E44" w:rsidRPr="00EE4EA8" w:rsidRDefault="00DC3E44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260"/>
        <w:gridCol w:w="180"/>
        <w:gridCol w:w="1170"/>
      </w:tblGrid>
      <w:tr w:rsidR="000604D3" w:rsidRPr="009E3BC3" w14:paraId="4054F494" w14:textId="77777777" w:rsidTr="008C72B8">
        <w:trPr>
          <w:cantSplit/>
          <w:tblHeader/>
        </w:trPr>
        <w:tc>
          <w:tcPr>
            <w:tcW w:w="6570" w:type="dxa"/>
            <w:shd w:val="clear" w:color="auto" w:fill="auto"/>
            <w:vAlign w:val="bottom"/>
          </w:tcPr>
          <w:p w14:paraId="573C0ABC" w14:textId="77777777" w:rsidR="000604D3" w:rsidRPr="009E3BC3" w:rsidRDefault="000604D3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610" w:type="dxa"/>
            <w:gridSpan w:val="3"/>
          </w:tcPr>
          <w:p w14:paraId="27E3D9A4" w14:textId="77777777" w:rsidR="008C10A1" w:rsidRPr="009E3BC3" w:rsidRDefault="000604D3" w:rsidP="0006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9E3BC3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 xml:space="preserve"> / </w:t>
            </w:r>
          </w:p>
          <w:p w14:paraId="3137AF83" w14:textId="19E2ABC1" w:rsidR="000604D3" w:rsidRPr="009E3BC3" w:rsidRDefault="000604D3" w:rsidP="0006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86DC5" w:rsidRPr="009E3BC3" w14:paraId="7CA16346" w14:textId="77777777" w:rsidTr="008C72B8">
        <w:trPr>
          <w:cantSplit/>
          <w:tblHeader/>
        </w:trPr>
        <w:tc>
          <w:tcPr>
            <w:tcW w:w="6570" w:type="dxa"/>
          </w:tcPr>
          <w:p w14:paraId="1637B041" w14:textId="09A240EB" w:rsidR="00886DC5" w:rsidRPr="009E3BC3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="008852A1"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46504597" w14:textId="51D38617" w:rsidR="00886DC5" w:rsidRPr="009E3BC3" w:rsidRDefault="008852A1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C96F4C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5</w:t>
            </w:r>
          </w:p>
        </w:tc>
        <w:tc>
          <w:tcPr>
            <w:tcW w:w="180" w:type="dxa"/>
          </w:tcPr>
          <w:p w14:paraId="108A942A" w14:textId="77777777" w:rsidR="00886DC5" w:rsidRPr="009E3BC3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62CEB9" w14:textId="4240D42F" w:rsidR="00886DC5" w:rsidRPr="009E3BC3" w:rsidRDefault="008852A1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C96F4C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4</w:t>
            </w:r>
          </w:p>
        </w:tc>
      </w:tr>
      <w:tr w:rsidR="00DC3E44" w:rsidRPr="009E3BC3" w14:paraId="06586919" w14:textId="77777777" w:rsidTr="008C72B8">
        <w:trPr>
          <w:cantSplit/>
          <w:tblHeader/>
        </w:trPr>
        <w:tc>
          <w:tcPr>
            <w:tcW w:w="6570" w:type="dxa"/>
          </w:tcPr>
          <w:p w14:paraId="566A6CFD" w14:textId="77777777" w:rsidR="00DC3E44" w:rsidRPr="00EE4EA8" w:rsidRDefault="00DC3E44" w:rsidP="00DC3E44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4BE409CA" w14:textId="77777777" w:rsidR="00DC3E44" w:rsidRPr="009E3BC3" w:rsidRDefault="00DC3E44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GB" w:bidi="ar-SA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="00722BFF"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นบาท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886DC5" w:rsidRPr="009E3BC3" w14:paraId="50314A64" w14:textId="77777777" w:rsidTr="008C72B8">
        <w:trPr>
          <w:cantSplit/>
        </w:trPr>
        <w:tc>
          <w:tcPr>
            <w:tcW w:w="6570" w:type="dxa"/>
          </w:tcPr>
          <w:p w14:paraId="08C487FA" w14:textId="77777777" w:rsidR="00886DC5" w:rsidRPr="009E3BC3" w:rsidRDefault="00886DC5" w:rsidP="00DC3E4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480B55BE" w14:textId="77777777" w:rsidR="00886DC5" w:rsidRPr="009E3BC3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 w:firstLine="13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75E53548" w14:textId="77777777" w:rsidR="00886DC5" w:rsidRPr="009E3BC3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53A147F" w14:textId="77777777" w:rsidR="00886DC5" w:rsidRPr="009E3BC3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96F4C" w:rsidRPr="009E3BC3" w14:paraId="1F254733" w14:textId="77777777" w:rsidTr="008C72B8">
        <w:trPr>
          <w:cantSplit/>
        </w:trPr>
        <w:tc>
          <w:tcPr>
            <w:tcW w:w="6570" w:type="dxa"/>
          </w:tcPr>
          <w:p w14:paraId="46BFD55F" w14:textId="37BE881C" w:rsidR="00C96F4C" w:rsidRPr="007B70DD" w:rsidRDefault="00C96F4C" w:rsidP="00C96F4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0DD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การลดค่าเช่าที่เกี่ยวข้องกับ</w:t>
            </w:r>
            <w:r w:rsidRPr="007B70D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B70DD">
              <w:rPr>
                <w:rFonts w:asciiTheme="majorBidi" w:hAnsiTheme="majorBidi" w:cstheme="majorBidi"/>
                <w:sz w:val="30"/>
                <w:szCs w:val="30"/>
              </w:rPr>
              <w:t>COVID-19</w:t>
            </w:r>
          </w:p>
        </w:tc>
        <w:tc>
          <w:tcPr>
            <w:tcW w:w="1260" w:type="dxa"/>
          </w:tcPr>
          <w:p w14:paraId="48696824" w14:textId="3A70CF79" w:rsidR="00C96F4C" w:rsidRPr="007B70DD" w:rsidRDefault="007B70DD" w:rsidP="007B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left" w:pos="1080"/>
                <w:tab w:val="decimal" w:pos="1642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B70D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                  -</w:t>
            </w:r>
          </w:p>
        </w:tc>
        <w:tc>
          <w:tcPr>
            <w:tcW w:w="180" w:type="dxa"/>
          </w:tcPr>
          <w:p w14:paraId="0ECD03A0" w14:textId="77777777" w:rsidR="00C96F4C" w:rsidRPr="007B70DD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A10BCBB" w14:textId="7E509B3A" w:rsidR="00C96F4C" w:rsidRPr="007B70DD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B70D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(394)</w:t>
            </w:r>
          </w:p>
        </w:tc>
      </w:tr>
      <w:tr w:rsidR="00C96F4C" w:rsidRPr="009E3BC3" w14:paraId="5A55FCBB" w14:textId="77777777" w:rsidTr="00F17B9C">
        <w:trPr>
          <w:cantSplit/>
        </w:trPr>
        <w:tc>
          <w:tcPr>
            <w:tcW w:w="6570" w:type="dxa"/>
          </w:tcPr>
          <w:p w14:paraId="0DFFBAB8" w14:textId="77777777" w:rsidR="00C96F4C" w:rsidRPr="007B70DD" w:rsidRDefault="00C96F4C" w:rsidP="00C96F4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0D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542802A2" w14:textId="77777777" w:rsidR="00C96F4C" w:rsidRPr="007B70DD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1DF9F212" w14:textId="77777777" w:rsidR="00C96F4C" w:rsidRPr="007B70DD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8C861A0" w14:textId="77777777" w:rsidR="00C96F4C" w:rsidRPr="007B70DD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C96F4C" w:rsidRPr="009E3BC3" w14:paraId="1CAFFA1B" w14:textId="77777777" w:rsidTr="00C67855">
        <w:trPr>
          <w:cantSplit/>
        </w:trPr>
        <w:tc>
          <w:tcPr>
            <w:tcW w:w="6570" w:type="dxa"/>
          </w:tcPr>
          <w:p w14:paraId="2FCD8852" w14:textId="77777777" w:rsidR="00C96F4C" w:rsidRPr="007B70DD" w:rsidRDefault="00C96F4C" w:rsidP="00C96F4C">
            <w:pPr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B70D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260" w:type="dxa"/>
            <w:vAlign w:val="bottom"/>
          </w:tcPr>
          <w:p w14:paraId="1D036A51" w14:textId="1BA46875" w:rsidR="00C96F4C" w:rsidRPr="007B70DD" w:rsidRDefault="003C461E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B70D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12,395</w:t>
            </w:r>
          </w:p>
        </w:tc>
        <w:tc>
          <w:tcPr>
            <w:tcW w:w="180" w:type="dxa"/>
            <w:vAlign w:val="bottom"/>
          </w:tcPr>
          <w:p w14:paraId="271273BA" w14:textId="77777777" w:rsidR="00C96F4C" w:rsidRPr="007B70DD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9EE794B" w14:textId="7BC13429" w:rsidR="00C96F4C" w:rsidRPr="007B70DD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B70D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11,891</w:t>
            </w:r>
          </w:p>
        </w:tc>
      </w:tr>
      <w:tr w:rsidR="00C96F4C" w:rsidRPr="009E3BC3" w14:paraId="14A39953" w14:textId="77777777" w:rsidTr="00C67855">
        <w:trPr>
          <w:cantSplit/>
        </w:trPr>
        <w:tc>
          <w:tcPr>
            <w:tcW w:w="6570" w:type="dxa"/>
          </w:tcPr>
          <w:p w14:paraId="261A98B4" w14:textId="6D785FC8" w:rsidR="00C96F4C" w:rsidRPr="007B70DD" w:rsidRDefault="00C96F4C" w:rsidP="00C96F4C">
            <w:pPr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B70DD">
              <w:rPr>
                <w:rFonts w:asciiTheme="majorBidi" w:hAnsiTheme="majorBidi" w:cstheme="majorBidi"/>
                <w:sz w:val="30"/>
                <w:szCs w:val="30"/>
                <w:cs/>
              </w:rPr>
              <w:t>รถโฟล์คลิฟท์</w:t>
            </w:r>
          </w:p>
        </w:tc>
        <w:tc>
          <w:tcPr>
            <w:tcW w:w="1260" w:type="dxa"/>
            <w:vAlign w:val="bottom"/>
          </w:tcPr>
          <w:p w14:paraId="6ECFF152" w14:textId="547BE3D2" w:rsidR="00C96F4C" w:rsidRPr="007B70DD" w:rsidRDefault="003C461E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B70D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3,29</w:t>
            </w:r>
            <w:r w:rsidR="00C604F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180" w:type="dxa"/>
            <w:vAlign w:val="bottom"/>
          </w:tcPr>
          <w:p w14:paraId="3A69D7AB" w14:textId="77777777" w:rsidR="00C96F4C" w:rsidRPr="007B70DD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9837EC9" w14:textId="61FD9CD0" w:rsidR="00C96F4C" w:rsidRPr="007B70DD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B70D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2,585</w:t>
            </w:r>
          </w:p>
        </w:tc>
      </w:tr>
      <w:tr w:rsidR="00C96F4C" w:rsidRPr="009E3BC3" w14:paraId="22B1FBEB" w14:textId="77777777" w:rsidTr="00C67855">
        <w:trPr>
          <w:cantSplit/>
        </w:trPr>
        <w:tc>
          <w:tcPr>
            <w:tcW w:w="6570" w:type="dxa"/>
          </w:tcPr>
          <w:p w14:paraId="633DB062" w14:textId="77777777" w:rsidR="00C96F4C" w:rsidRPr="007B70DD" w:rsidRDefault="00C96F4C" w:rsidP="00C96F4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0D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</w:tcPr>
          <w:p w14:paraId="53935E59" w14:textId="6D6F3780" w:rsidR="00C96F4C" w:rsidRPr="007B70DD" w:rsidRDefault="003C461E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B70D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1,748</w:t>
            </w:r>
          </w:p>
        </w:tc>
        <w:tc>
          <w:tcPr>
            <w:tcW w:w="180" w:type="dxa"/>
            <w:vAlign w:val="bottom"/>
          </w:tcPr>
          <w:p w14:paraId="57974EFA" w14:textId="77777777" w:rsidR="00C96F4C" w:rsidRPr="007B70DD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2BDB412" w14:textId="12F87008" w:rsidR="00C96F4C" w:rsidRPr="007B70DD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B70D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2,10</w:t>
            </w:r>
            <w:r w:rsidRPr="007B70D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</w:t>
            </w:r>
          </w:p>
        </w:tc>
      </w:tr>
      <w:tr w:rsidR="00C96F4C" w:rsidRPr="009E3BC3" w14:paraId="0394BC75" w14:textId="77777777" w:rsidTr="008C72B8">
        <w:trPr>
          <w:cantSplit/>
        </w:trPr>
        <w:tc>
          <w:tcPr>
            <w:tcW w:w="6570" w:type="dxa"/>
          </w:tcPr>
          <w:p w14:paraId="24496071" w14:textId="77777777" w:rsidR="00C96F4C" w:rsidRPr="007B70DD" w:rsidRDefault="00C96F4C" w:rsidP="00C96F4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70D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260" w:type="dxa"/>
            <w:vAlign w:val="bottom"/>
          </w:tcPr>
          <w:p w14:paraId="6E023862" w14:textId="562BA7E5" w:rsidR="00C96F4C" w:rsidRPr="007B70DD" w:rsidRDefault="00C604FF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5140D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80" w:type="dxa"/>
            <w:vAlign w:val="bottom"/>
          </w:tcPr>
          <w:p w14:paraId="6639EFC0" w14:textId="77777777" w:rsidR="00C96F4C" w:rsidRPr="007B70DD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7AF852C" w14:textId="1A9CE9C4" w:rsidR="00C96F4C" w:rsidRPr="007B70DD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B70DD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</w:tr>
    </w:tbl>
    <w:p w14:paraId="7C0E9550" w14:textId="77777777" w:rsidR="00DC3E44" w:rsidRPr="009E3BC3" w:rsidRDefault="00DC3E44" w:rsidP="00DC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8322D6" w14:textId="0503251C" w:rsidR="00DC3E44" w:rsidRDefault="00DC3E44" w:rsidP="00DC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C96F4C">
        <w:rPr>
          <w:rFonts w:asciiTheme="majorBidi" w:hAnsiTheme="majorBidi" w:cstheme="majorBidi"/>
          <w:sz w:val="30"/>
          <w:szCs w:val="30"/>
        </w:rPr>
        <w:t>5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</w:t>
      </w:r>
      <w:r w:rsidR="00B779D4" w:rsidRPr="009E3BC3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7B70DD">
        <w:rPr>
          <w:rFonts w:asciiTheme="majorBidi" w:hAnsiTheme="majorBidi" w:cstheme="majorBidi"/>
          <w:sz w:val="30"/>
          <w:szCs w:val="30"/>
        </w:rPr>
        <w:t xml:space="preserve"> 17.</w:t>
      </w:r>
      <w:r w:rsidR="00C604FF">
        <w:rPr>
          <w:rFonts w:asciiTheme="majorBidi" w:hAnsiTheme="majorBidi" w:cstheme="majorBidi"/>
          <w:sz w:val="30"/>
          <w:szCs w:val="30"/>
        </w:rPr>
        <w:t>2</w:t>
      </w:r>
      <w:r w:rsidR="002C22E1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430E6">
        <w:rPr>
          <w:rFonts w:asciiTheme="majorBidi" w:hAnsiTheme="majorBidi" w:cstheme="majorBidi"/>
          <w:sz w:val="30"/>
          <w:szCs w:val="30"/>
        </w:rPr>
        <w:t xml:space="preserve"> </w:t>
      </w:r>
      <w:r w:rsidR="00D430E6" w:rsidRPr="00D430E6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D430E6" w:rsidRPr="00D430E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96F4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D430E6" w:rsidRPr="00D430E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A1423">
        <w:rPr>
          <w:rFonts w:asciiTheme="majorBidi" w:hAnsiTheme="majorBidi" w:cstheme="majorBidi"/>
          <w:i/>
          <w:iCs/>
          <w:sz w:val="30"/>
          <w:szCs w:val="30"/>
        </w:rPr>
        <w:br/>
      </w:r>
      <w:r w:rsidR="00C96F4C">
        <w:rPr>
          <w:rFonts w:asciiTheme="majorBidi" w:hAnsiTheme="majorBidi" w:cstheme="majorBidi"/>
          <w:i/>
          <w:iCs/>
          <w:sz w:val="30"/>
          <w:szCs w:val="30"/>
        </w:rPr>
        <w:t>16.1</w:t>
      </w:r>
      <w:r w:rsidR="00D430E6" w:rsidRPr="00D430E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430E6" w:rsidRPr="00D430E6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64B34F01" w14:textId="77777777" w:rsidR="00901847" w:rsidRPr="009E3BC3" w:rsidRDefault="00901847" w:rsidP="00DC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 w:bidi="ar-SA"/>
        </w:rPr>
      </w:pPr>
    </w:p>
    <w:p w14:paraId="197561EB" w14:textId="5FE4DA0B" w:rsidR="00A24464" w:rsidRPr="009E3BC3" w:rsidRDefault="00A24464" w:rsidP="00A2446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1A406160" w14:textId="77777777" w:rsidR="00BC2B4B" w:rsidRPr="00AE6B57" w:rsidRDefault="00BC2B4B" w:rsidP="00BC2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tbl>
      <w:tblPr>
        <w:tblStyle w:val="TableGrid1"/>
        <w:tblW w:w="91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573"/>
        <w:gridCol w:w="236"/>
        <w:gridCol w:w="1533"/>
      </w:tblGrid>
      <w:tr w:rsidR="00057C10" w:rsidRPr="009E3BC3" w14:paraId="2302F163" w14:textId="77777777" w:rsidTr="00AE6B57">
        <w:trPr>
          <w:tblHeader/>
        </w:trPr>
        <w:tc>
          <w:tcPr>
            <w:tcW w:w="5850" w:type="dxa"/>
          </w:tcPr>
          <w:p w14:paraId="46F19611" w14:textId="77777777" w:rsidR="00057C10" w:rsidRPr="009E3BC3" w:rsidRDefault="00057C10" w:rsidP="0093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9" w:type="dxa"/>
            <w:gridSpan w:val="3"/>
            <w:vAlign w:val="bottom"/>
          </w:tcPr>
          <w:p w14:paraId="0F07382E" w14:textId="642261AE" w:rsidR="00057C10" w:rsidRPr="009E3BC3" w:rsidRDefault="00057C10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7E1" w:rsidRPr="009E3BC3" w14:paraId="6ABEA584" w14:textId="77777777" w:rsidTr="00AE6B57">
        <w:trPr>
          <w:tblHeader/>
        </w:trPr>
        <w:tc>
          <w:tcPr>
            <w:tcW w:w="5850" w:type="dxa"/>
          </w:tcPr>
          <w:p w14:paraId="454C1A25" w14:textId="77777777" w:rsidR="008D57E1" w:rsidRPr="009E3BC3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1393E525" w14:textId="2C54D7CE" w:rsidR="008D57E1" w:rsidRPr="009E3BC3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5</w:t>
            </w:r>
          </w:p>
        </w:tc>
        <w:tc>
          <w:tcPr>
            <w:tcW w:w="236" w:type="dxa"/>
          </w:tcPr>
          <w:p w14:paraId="2BCA7EE8" w14:textId="77777777" w:rsidR="008D57E1" w:rsidRPr="009E3BC3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</w:tcPr>
          <w:p w14:paraId="1273422E" w14:textId="4DE7BE3F" w:rsidR="008D57E1" w:rsidRPr="009E3BC3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4</w:t>
            </w:r>
          </w:p>
        </w:tc>
      </w:tr>
      <w:tr w:rsidR="008D57E1" w:rsidRPr="009E3BC3" w14:paraId="60E658DF" w14:textId="77777777" w:rsidTr="00AE6B57">
        <w:trPr>
          <w:tblHeader/>
        </w:trPr>
        <w:tc>
          <w:tcPr>
            <w:tcW w:w="5850" w:type="dxa"/>
          </w:tcPr>
          <w:p w14:paraId="2DB01951" w14:textId="77777777" w:rsidR="008D57E1" w:rsidRPr="009E3BC3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vAlign w:val="bottom"/>
          </w:tcPr>
          <w:p w14:paraId="7C723EBC" w14:textId="77777777" w:rsidR="008D57E1" w:rsidRPr="009E3BC3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center"/>
          </w:tcPr>
          <w:p w14:paraId="3E960E9E" w14:textId="77777777" w:rsidR="008D57E1" w:rsidRPr="009E3BC3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4AC5DE9A" w14:textId="77777777" w:rsidR="008D57E1" w:rsidRPr="009E3BC3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</w:tr>
      <w:tr w:rsidR="008D57E1" w:rsidRPr="009E3BC3" w14:paraId="191BD0CC" w14:textId="77777777" w:rsidTr="00AE6B57">
        <w:tc>
          <w:tcPr>
            <w:tcW w:w="5850" w:type="dxa"/>
          </w:tcPr>
          <w:p w14:paraId="291C3397" w14:textId="77777777" w:rsidR="008D57E1" w:rsidRPr="009E3BC3" w:rsidRDefault="008D57E1" w:rsidP="008D57E1">
            <w:pPr>
              <w:ind w:left="166" w:right="-107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9" w:type="dxa"/>
            <w:gridSpan w:val="3"/>
            <w:vAlign w:val="bottom"/>
          </w:tcPr>
          <w:p w14:paraId="459C52A8" w14:textId="7605DDDE" w:rsidR="008D57E1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F7C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7E1" w:rsidRPr="009E3BC3" w14:paraId="52ED1EED" w14:textId="77777777" w:rsidTr="00AE6B57">
        <w:tc>
          <w:tcPr>
            <w:tcW w:w="5850" w:type="dxa"/>
          </w:tcPr>
          <w:p w14:paraId="4EED8C8F" w14:textId="732E595B" w:rsidR="008D57E1" w:rsidRPr="009E3BC3" w:rsidRDefault="008D57E1" w:rsidP="008D57E1">
            <w:pPr>
              <w:ind w:left="166" w:right="-107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73" w:type="dxa"/>
            <w:vAlign w:val="bottom"/>
          </w:tcPr>
          <w:p w14:paraId="30F6DE81" w14:textId="20182DD7" w:rsidR="008D57E1" w:rsidRPr="009E3BC3" w:rsidRDefault="00C133FB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78,564</w:t>
            </w:r>
          </w:p>
        </w:tc>
        <w:tc>
          <w:tcPr>
            <w:tcW w:w="236" w:type="dxa"/>
            <w:vAlign w:val="bottom"/>
          </w:tcPr>
          <w:p w14:paraId="3C7B6B3B" w14:textId="77777777" w:rsidR="008D57E1" w:rsidRPr="009E3BC3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3EE709F3" w14:textId="7A29EDB8" w:rsidR="008D57E1" w:rsidRPr="009E3BC3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87,198</w:t>
            </w:r>
          </w:p>
        </w:tc>
      </w:tr>
      <w:tr w:rsidR="008D57E1" w:rsidRPr="009E3BC3" w14:paraId="24DBD9B4" w14:textId="77777777" w:rsidTr="00AE6B57">
        <w:tc>
          <w:tcPr>
            <w:tcW w:w="5850" w:type="dxa"/>
          </w:tcPr>
          <w:p w14:paraId="04DA45C9" w14:textId="77777777" w:rsidR="008D57E1" w:rsidRPr="009E3BC3" w:rsidRDefault="008D57E1" w:rsidP="008D57E1">
            <w:pPr>
              <w:ind w:left="166" w:right="-2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0BB59" w14:textId="5A4FA495" w:rsidR="008D57E1" w:rsidRPr="00F21784" w:rsidRDefault="00C133FB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78,564</w:t>
            </w:r>
          </w:p>
        </w:tc>
        <w:tc>
          <w:tcPr>
            <w:tcW w:w="236" w:type="dxa"/>
            <w:vAlign w:val="bottom"/>
          </w:tcPr>
          <w:p w14:paraId="3896D530" w14:textId="77777777" w:rsidR="008D57E1" w:rsidRPr="009E3BC3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14BEB" w14:textId="0A7DF1C9" w:rsidR="008D57E1" w:rsidRPr="009E3BC3" w:rsidRDefault="008D57E1" w:rsidP="008D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87,198</w:t>
            </w:r>
          </w:p>
        </w:tc>
      </w:tr>
    </w:tbl>
    <w:p w14:paraId="2751312B" w14:textId="5B9C5EEE" w:rsidR="00906E89" w:rsidRPr="00A33F9E" w:rsidRDefault="0090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14:paraId="254D373B" w14:textId="2A68A4E0" w:rsidR="007F1781" w:rsidRPr="008305DB" w:rsidRDefault="007F1781" w:rsidP="007F178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305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1E4CA71B" w14:textId="77777777" w:rsidR="007F1781" w:rsidRPr="008305DB" w:rsidRDefault="007F1781" w:rsidP="007F178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DB37406" w14:textId="430656E2" w:rsidR="007F1781" w:rsidRPr="007107E0" w:rsidRDefault="007F1781" w:rsidP="007F178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8305DB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Pr="008305DB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8305DB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Pr="008305DB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2565 </w:t>
      </w:r>
      <w:r w:rsidRPr="008305DB">
        <w:rPr>
          <w:rFonts w:asciiTheme="majorBidi" w:hAnsiTheme="majorBidi" w:cstheme="majorBidi"/>
          <w:spacing w:val="-8"/>
          <w:sz w:val="30"/>
          <w:szCs w:val="30"/>
          <w:cs/>
        </w:rPr>
        <w:t>บริษัทมีวงเงินสินเชื่อที่ยังไม่ได้เบิกใช้เป็นจำนวนเงิน</w:t>
      </w:r>
      <w:r w:rsidR="008305DB" w:rsidRPr="008305DB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1,7</w:t>
      </w:r>
      <w:r w:rsidR="001A4296">
        <w:rPr>
          <w:rFonts w:asciiTheme="majorBidi" w:hAnsiTheme="majorBidi" w:cstheme="majorBidi"/>
          <w:spacing w:val="-8"/>
          <w:sz w:val="30"/>
          <w:szCs w:val="30"/>
          <w:lang w:val="en-US"/>
        </w:rPr>
        <w:t>8</w:t>
      </w:r>
      <w:r w:rsidR="008305DB" w:rsidRPr="008305DB">
        <w:rPr>
          <w:rFonts w:asciiTheme="majorBidi" w:hAnsiTheme="majorBidi" w:cstheme="majorBidi"/>
          <w:spacing w:val="-8"/>
          <w:sz w:val="30"/>
          <w:szCs w:val="30"/>
          <w:lang w:val="en-US"/>
        </w:rPr>
        <w:t>0</w:t>
      </w:r>
      <w:r w:rsidR="008038DA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.0 </w:t>
      </w:r>
      <w:r w:rsidRPr="008305DB">
        <w:rPr>
          <w:rFonts w:asciiTheme="majorBidi" w:hAnsiTheme="majorBidi" w:cstheme="majorBidi"/>
          <w:spacing w:val="-8"/>
          <w:sz w:val="30"/>
          <w:szCs w:val="30"/>
          <w:cs/>
        </w:rPr>
        <w:t xml:space="preserve">ล้านบาท </w:t>
      </w:r>
      <w:r w:rsidRPr="008305DB">
        <w:rPr>
          <w:rFonts w:asciiTheme="majorBidi" w:hAnsiTheme="majorBidi" w:cstheme="majorBidi"/>
          <w:i/>
          <w:iCs/>
          <w:spacing w:val="-8"/>
          <w:sz w:val="30"/>
          <w:szCs w:val="30"/>
        </w:rPr>
        <w:t>(</w:t>
      </w:r>
      <w:r w:rsidRPr="008305DB"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  <w:t>2564</w:t>
      </w:r>
      <w:r w:rsidRPr="008305DB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: </w:t>
      </w:r>
      <w:r w:rsidRPr="008305DB"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  <w:t>1,</w:t>
      </w:r>
      <w:r w:rsidR="008305DB" w:rsidRPr="008305DB"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  <w:t>7</w:t>
      </w:r>
      <w:r w:rsidRPr="008305DB"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  <w:t xml:space="preserve">70.0 </w:t>
      </w:r>
      <w:r w:rsidRPr="008305DB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ล้านบาท)</w:t>
      </w:r>
      <w:r w:rsidRPr="007107E0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</w:p>
    <w:p w14:paraId="1EC466B4" w14:textId="4DEABD2B" w:rsidR="00A15967" w:rsidRDefault="00A15967" w:rsidP="00A36907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167F25D" w14:textId="4BC9A829" w:rsidR="00901847" w:rsidRDefault="00901847" w:rsidP="00A36907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450696" w14:textId="7D1A6C39" w:rsidR="00901847" w:rsidRDefault="00901847" w:rsidP="00A36907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9B6CEB3" w14:textId="75249CF0" w:rsidR="00901847" w:rsidRDefault="00901847" w:rsidP="00A36907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A5A364" w14:textId="77777777" w:rsidR="00901847" w:rsidRPr="007F1781" w:rsidRDefault="00901847" w:rsidP="00A36907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BFD6FA2" w14:textId="52268804" w:rsidR="00A24464" w:rsidRPr="009E3BC3" w:rsidRDefault="00A24464" w:rsidP="00A2446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44428748" w14:textId="77777777" w:rsidR="00F24E44" w:rsidRPr="00E90ED1" w:rsidRDefault="00F24E44" w:rsidP="0010111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20"/>
          <w:szCs w:val="20"/>
          <w:lang w:val="en-US"/>
        </w:rPr>
      </w:pPr>
    </w:p>
    <w:p w14:paraId="3B393BDC" w14:textId="59B97013" w:rsidR="00497270" w:rsidRDefault="00BC4FCB" w:rsidP="001C56D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="00694B8F" w:rsidRPr="009E3BC3">
        <w:rPr>
          <w:rFonts w:asciiTheme="majorBidi" w:hAnsiTheme="majorBidi" w:cstheme="majorBidi"/>
          <w:sz w:val="30"/>
          <w:szCs w:val="30"/>
          <w:cs/>
        </w:rPr>
        <w:t>บริษัทจัดการโครงการ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="00694B8F" w:rsidRPr="009E3BC3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2541</w:t>
      </w:r>
      <w:r w:rsidR="00694B8F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7809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694B8F" w:rsidRPr="009E3BC3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1C56D3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F18AF" w:rsidRPr="009E3BC3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โครงการผลประโยชน์ที่กำหนดไว้ของ</w:t>
      </w:r>
      <w:r w:rsidR="006874AD" w:rsidRPr="009E3BC3">
        <w:rPr>
          <w:rFonts w:asciiTheme="majorBidi" w:hAnsiTheme="majorBidi" w:cstheme="majorBidi"/>
          <w:sz w:val="30"/>
          <w:szCs w:val="30"/>
        </w:rPr>
        <w:br/>
      </w:r>
      <w:r w:rsidR="002F32F9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="007F18AF" w:rsidRPr="009E3BC3">
        <w:rPr>
          <w:rFonts w:asciiTheme="majorBidi" w:hAnsiTheme="majorBidi" w:cstheme="majorBidi"/>
          <w:sz w:val="30"/>
          <w:szCs w:val="30"/>
          <w:cs/>
        </w:rPr>
        <w:t xml:space="preserve">บริษัทมีความเสี่ยงจากการประมาณการตามหลักคณิตศาสตร์ประกันภัยได้แก่ ความเสี่ยงจากอัตราดอกเบี้ย </w:t>
      </w:r>
      <w:r w:rsidR="006874AD" w:rsidRPr="009E3BC3">
        <w:rPr>
          <w:rFonts w:asciiTheme="majorBidi" w:hAnsiTheme="majorBidi" w:cstheme="majorBidi"/>
          <w:sz w:val="30"/>
          <w:szCs w:val="30"/>
        </w:rPr>
        <w:br/>
      </w:r>
      <w:r w:rsidR="00497270" w:rsidRPr="00497270">
        <w:rPr>
          <w:rFonts w:asciiTheme="majorBidi" w:hAnsiTheme="majorBidi" w:cstheme="majorBidi" w:hint="cs"/>
          <w:sz w:val="30"/>
          <w:szCs w:val="30"/>
          <w:cs/>
        </w:rPr>
        <w:t>ความเสี่ยงจากอัตราการเพิ่มขึ้นของเงินเดือน และความเสี่ยงจากอัตราการหมุนเวียนของพนักงาน</w:t>
      </w:r>
    </w:p>
    <w:p w14:paraId="27DBBE73" w14:textId="14FDA12A" w:rsidR="001C56D3" w:rsidRPr="00E90ED1" w:rsidRDefault="001C56D3" w:rsidP="0010111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20"/>
          <w:szCs w:val="2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530"/>
      </w:tblGrid>
      <w:tr w:rsidR="006320CF" w:rsidRPr="009E3BC3" w14:paraId="3B1F3F55" w14:textId="77777777" w:rsidTr="00CB1E34">
        <w:tc>
          <w:tcPr>
            <w:tcW w:w="5670" w:type="dxa"/>
          </w:tcPr>
          <w:p w14:paraId="34260EF4" w14:textId="77777777" w:rsidR="006320CF" w:rsidRPr="009E3BC3" w:rsidRDefault="006320CF" w:rsidP="001C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3420" w:type="dxa"/>
            <w:gridSpan w:val="3"/>
          </w:tcPr>
          <w:p w14:paraId="1E58436C" w14:textId="55E7EE05" w:rsidR="006320CF" w:rsidRPr="009E3BC3" w:rsidRDefault="006320CF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0CF" w:rsidRPr="009E3BC3" w14:paraId="6E9A28EF" w14:textId="77777777" w:rsidTr="00CB1E34">
        <w:tc>
          <w:tcPr>
            <w:tcW w:w="5670" w:type="dxa"/>
          </w:tcPr>
          <w:p w14:paraId="38CD6317" w14:textId="77777777" w:rsidR="006320CF" w:rsidRPr="009E3BC3" w:rsidRDefault="006320CF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bookmarkStart w:id="0" w:name="_Hlk63087926"/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  <w:bookmarkEnd w:id="0"/>
          </w:p>
        </w:tc>
        <w:tc>
          <w:tcPr>
            <w:tcW w:w="1620" w:type="dxa"/>
          </w:tcPr>
          <w:p w14:paraId="636B9658" w14:textId="2B80828E" w:rsidR="006320CF" w:rsidRPr="009E3BC3" w:rsidRDefault="006320CF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6F4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173905A" w14:textId="77777777" w:rsidR="006320CF" w:rsidRPr="009E3BC3" w:rsidRDefault="006320CF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759321" w14:textId="0CA55DA5" w:rsidR="006320CF" w:rsidRPr="009E3BC3" w:rsidRDefault="006320CF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6F4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320CF" w:rsidRPr="009E3BC3" w14:paraId="6DAB710E" w14:textId="77777777" w:rsidTr="00CB1E34">
        <w:trPr>
          <w:trHeight w:val="85"/>
        </w:trPr>
        <w:tc>
          <w:tcPr>
            <w:tcW w:w="5670" w:type="dxa"/>
          </w:tcPr>
          <w:p w14:paraId="52D14ED5" w14:textId="77777777" w:rsidR="006320CF" w:rsidRPr="00901847" w:rsidRDefault="006320CF" w:rsidP="0043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420" w:type="dxa"/>
            <w:gridSpan w:val="3"/>
          </w:tcPr>
          <w:p w14:paraId="49D0E344" w14:textId="600713BE" w:rsidR="006320CF" w:rsidRPr="006320CF" w:rsidRDefault="006320CF" w:rsidP="006320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20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570" w:rsidRPr="009E3BC3" w14:paraId="6EA86899" w14:textId="77777777" w:rsidTr="00CB1E34">
        <w:trPr>
          <w:trHeight w:val="85"/>
        </w:trPr>
        <w:tc>
          <w:tcPr>
            <w:tcW w:w="5670" w:type="dxa"/>
          </w:tcPr>
          <w:p w14:paraId="0CC8E0DA" w14:textId="4FC9A9E0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</w:tcPr>
          <w:p w14:paraId="587CF148" w14:textId="33E0D3D4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46,758</w:t>
            </w:r>
          </w:p>
        </w:tc>
        <w:tc>
          <w:tcPr>
            <w:tcW w:w="270" w:type="dxa"/>
          </w:tcPr>
          <w:p w14:paraId="4C414693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3D530F" w14:textId="1D12F7CD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41,420</w:t>
            </w:r>
          </w:p>
        </w:tc>
      </w:tr>
      <w:tr w:rsidR="00120570" w:rsidRPr="009E3BC3" w14:paraId="0D6BE6E5" w14:textId="77777777" w:rsidTr="00CB1E34">
        <w:trPr>
          <w:trHeight w:val="85"/>
        </w:trPr>
        <w:tc>
          <w:tcPr>
            <w:tcW w:w="5670" w:type="dxa"/>
          </w:tcPr>
          <w:p w14:paraId="24BDA6C4" w14:textId="77777777" w:rsidR="00120570" w:rsidRPr="009E3BC3" w:rsidRDefault="00120570" w:rsidP="00120570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620" w:type="dxa"/>
          </w:tcPr>
          <w:p w14:paraId="4E377A5C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E0200" w14:textId="77777777" w:rsidR="00120570" w:rsidRPr="009E3BC3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7F8707" w14:textId="77777777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1469" w:rsidRPr="009E3BC3" w14:paraId="70089F53" w14:textId="77777777" w:rsidTr="00120570">
        <w:trPr>
          <w:trHeight w:val="85"/>
        </w:trPr>
        <w:tc>
          <w:tcPr>
            <w:tcW w:w="5670" w:type="dxa"/>
          </w:tcPr>
          <w:p w14:paraId="7F85A060" w14:textId="2477DA45" w:rsidR="002E1469" w:rsidRPr="009E3BC3" w:rsidRDefault="002E1469" w:rsidP="002E146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620" w:type="dxa"/>
          </w:tcPr>
          <w:p w14:paraId="635A7578" w14:textId="532B4CD2" w:rsidR="002E1469" w:rsidRPr="009E3BC3" w:rsidRDefault="002E1469" w:rsidP="002E14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4,608</w:t>
            </w:r>
          </w:p>
        </w:tc>
        <w:tc>
          <w:tcPr>
            <w:tcW w:w="270" w:type="dxa"/>
          </w:tcPr>
          <w:p w14:paraId="20595E74" w14:textId="77777777" w:rsidR="002E1469" w:rsidRPr="009E3BC3" w:rsidRDefault="002E1469" w:rsidP="002E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894429" w14:textId="087CD0F0" w:rsidR="002E1469" w:rsidRPr="009E3BC3" w:rsidRDefault="002E1469" w:rsidP="002E14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4,735</w:t>
            </w:r>
          </w:p>
        </w:tc>
      </w:tr>
      <w:tr w:rsidR="002E1469" w:rsidRPr="009E3BC3" w14:paraId="05539BB1" w14:textId="77777777" w:rsidTr="00901847">
        <w:trPr>
          <w:trHeight w:val="85"/>
        </w:trPr>
        <w:tc>
          <w:tcPr>
            <w:tcW w:w="5670" w:type="dxa"/>
          </w:tcPr>
          <w:p w14:paraId="0833376F" w14:textId="24DA88E1" w:rsidR="002E1469" w:rsidRPr="009E3BC3" w:rsidRDefault="00D66232" w:rsidP="002E146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8D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ACE029E" w14:textId="64458FDB" w:rsidR="002E1469" w:rsidRPr="009E3BC3" w:rsidRDefault="002E1469" w:rsidP="002E14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C604F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C471CFA" w14:textId="77777777" w:rsidR="002E1469" w:rsidRPr="009E3BC3" w:rsidRDefault="002E1469" w:rsidP="002E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F2F516C" w14:textId="3368EB66" w:rsidR="002E1469" w:rsidRPr="009E3BC3" w:rsidRDefault="002E1469" w:rsidP="002E14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</w:tr>
      <w:tr w:rsidR="00120570" w:rsidRPr="009E3BC3" w14:paraId="1B6B2069" w14:textId="77777777" w:rsidTr="00901847">
        <w:trPr>
          <w:trHeight w:val="85"/>
        </w:trPr>
        <w:tc>
          <w:tcPr>
            <w:tcW w:w="5670" w:type="dxa"/>
          </w:tcPr>
          <w:p w14:paraId="738887BA" w14:textId="77777777" w:rsidR="00120570" w:rsidRPr="009E3BC3" w:rsidRDefault="00120570" w:rsidP="001205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FDF108C" w14:textId="221E32AA" w:rsidR="00120570" w:rsidRPr="00E35719" w:rsidRDefault="00C604FF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5,267</w:t>
            </w:r>
          </w:p>
        </w:tc>
        <w:tc>
          <w:tcPr>
            <w:tcW w:w="270" w:type="dxa"/>
          </w:tcPr>
          <w:p w14:paraId="4B8A9184" w14:textId="77777777" w:rsidR="00120570" w:rsidRPr="00E35719" w:rsidRDefault="00120570" w:rsidP="0012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DFD59CF" w14:textId="46F75B06" w:rsidR="00120570" w:rsidRPr="009E3BC3" w:rsidRDefault="00120570" w:rsidP="00120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5,338</w:t>
            </w:r>
          </w:p>
        </w:tc>
      </w:tr>
      <w:tr w:rsidR="00901847" w:rsidRPr="009E3BC3" w14:paraId="791824B6" w14:textId="77777777" w:rsidTr="002E1469">
        <w:tc>
          <w:tcPr>
            <w:tcW w:w="5670" w:type="dxa"/>
            <w:shd w:val="clear" w:color="auto" w:fill="auto"/>
          </w:tcPr>
          <w:p w14:paraId="3F8D3A30" w14:textId="643C7231" w:rsidR="00901847" w:rsidRDefault="00901847" w:rsidP="0090184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620" w:type="dxa"/>
          </w:tcPr>
          <w:p w14:paraId="27FE0B12" w14:textId="77777777" w:rsidR="00901847" w:rsidRPr="009E3BC3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B7DE4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197130" w14:textId="77777777" w:rsidR="00901847" w:rsidRPr="009E3BC3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1847" w:rsidRPr="009E3BC3" w14:paraId="06F9F39E" w14:textId="77777777" w:rsidTr="002E1469">
        <w:tc>
          <w:tcPr>
            <w:tcW w:w="5670" w:type="dxa"/>
            <w:shd w:val="clear" w:color="auto" w:fill="auto"/>
          </w:tcPr>
          <w:p w14:paraId="47192588" w14:textId="14765F08" w:rsidR="00901847" w:rsidRPr="009E3BC3" w:rsidRDefault="00901847" w:rsidP="00901847">
            <w:pPr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1620" w:type="dxa"/>
          </w:tcPr>
          <w:p w14:paraId="2AC19B8A" w14:textId="77777777" w:rsidR="00901847" w:rsidRPr="009E3BC3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8BB66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BA0FB9" w14:textId="77777777" w:rsidR="00901847" w:rsidRPr="009E3BC3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1847" w:rsidRPr="009E3BC3" w14:paraId="05281322" w14:textId="77777777" w:rsidTr="002E1469">
        <w:tc>
          <w:tcPr>
            <w:tcW w:w="5670" w:type="dxa"/>
            <w:shd w:val="clear" w:color="auto" w:fill="auto"/>
          </w:tcPr>
          <w:p w14:paraId="3E03ABD9" w14:textId="1C28663D" w:rsidR="00901847" w:rsidRPr="009E3BC3" w:rsidRDefault="00901847" w:rsidP="00901847">
            <w:pPr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A27844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620" w:type="dxa"/>
          </w:tcPr>
          <w:p w14:paraId="2DE46732" w14:textId="77777777" w:rsidR="00901847" w:rsidRPr="009E3BC3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7A7F5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D31DB8" w14:textId="77777777" w:rsidR="00901847" w:rsidRPr="009E3BC3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1847" w:rsidRPr="009E3BC3" w14:paraId="098F6CE4" w14:textId="77777777" w:rsidTr="002E1469">
        <w:tc>
          <w:tcPr>
            <w:tcW w:w="5670" w:type="dxa"/>
            <w:shd w:val="clear" w:color="auto" w:fill="auto"/>
          </w:tcPr>
          <w:p w14:paraId="4A29E4C2" w14:textId="54E6EBB4" w:rsidR="00901847" w:rsidRPr="009E3BC3" w:rsidRDefault="00901847" w:rsidP="00901847">
            <w:pPr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1E797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  <w:r w:rsidRPr="001E797C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620" w:type="dxa"/>
          </w:tcPr>
          <w:p w14:paraId="37BA5A44" w14:textId="127314F9" w:rsidR="00901847" w:rsidRPr="002E1469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469">
              <w:rPr>
                <w:rFonts w:asciiTheme="majorBidi" w:hAnsiTheme="majorBidi" w:cstheme="majorBidi"/>
                <w:sz w:val="30"/>
                <w:szCs w:val="30"/>
              </w:rPr>
              <w:t>(5,20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E14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25B727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EFFB7A" w14:textId="7CAA6800" w:rsidR="00901847" w:rsidRPr="009E3BC3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1847" w:rsidRPr="009E3BC3" w14:paraId="180D841B" w14:textId="77777777" w:rsidTr="002E1469">
        <w:tc>
          <w:tcPr>
            <w:tcW w:w="5670" w:type="dxa"/>
          </w:tcPr>
          <w:p w14:paraId="70DF0A8A" w14:textId="39ED4569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-   </w:t>
            </w:r>
            <w:r w:rsidRPr="001E797C">
              <w:rPr>
                <w:rFonts w:ascii="Angsana New" w:hAnsi="Angsana New" w:cs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7A45176" w14:textId="2F40E50C" w:rsidR="00901847" w:rsidRPr="002E1469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1469">
              <w:rPr>
                <w:rFonts w:asciiTheme="majorBidi" w:hAnsiTheme="majorBidi" w:cstheme="majorBidi"/>
                <w:sz w:val="30"/>
                <w:szCs w:val="30"/>
              </w:rPr>
              <w:t>(2,871)</w:t>
            </w:r>
          </w:p>
        </w:tc>
        <w:tc>
          <w:tcPr>
            <w:tcW w:w="270" w:type="dxa"/>
          </w:tcPr>
          <w:p w14:paraId="35D5E320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977127F" w14:textId="3064B732" w:rsidR="00901847" w:rsidRPr="00C2628F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62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1847" w:rsidRPr="009E3BC3" w14:paraId="380D9958" w14:textId="77777777" w:rsidTr="002E1469">
        <w:tc>
          <w:tcPr>
            <w:tcW w:w="5670" w:type="dxa"/>
          </w:tcPr>
          <w:p w14:paraId="249A6986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2CEF193" w14:textId="47316A64" w:rsidR="00901847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(8,074)</w:t>
            </w:r>
          </w:p>
        </w:tc>
        <w:tc>
          <w:tcPr>
            <w:tcW w:w="270" w:type="dxa"/>
          </w:tcPr>
          <w:p w14:paraId="68168192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275B0D4" w14:textId="22D4C1EC" w:rsidR="00901847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01847" w:rsidRPr="009E3BC3" w14:paraId="0F3E3CA0" w14:textId="77777777" w:rsidTr="00230BFF">
        <w:tc>
          <w:tcPr>
            <w:tcW w:w="5670" w:type="dxa"/>
          </w:tcPr>
          <w:p w14:paraId="489288CF" w14:textId="6C8C7D02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4C8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89757F9" w14:textId="64A4A18C" w:rsidR="00901847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(3,440)</w:t>
            </w:r>
          </w:p>
        </w:tc>
        <w:tc>
          <w:tcPr>
            <w:tcW w:w="270" w:type="dxa"/>
          </w:tcPr>
          <w:p w14:paraId="2116BF14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0AD3105" w14:textId="1AD66063" w:rsidR="00901847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1847" w:rsidRPr="009E3BC3" w14:paraId="7A626890" w14:textId="77777777" w:rsidTr="002E1469">
        <w:tc>
          <w:tcPr>
            <w:tcW w:w="5670" w:type="dxa"/>
          </w:tcPr>
          <w:p w14:paraId="6ADAA020" w14:textId="7824ED88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D0C94A" w14:textId="06B8C30E" w:rsidR="00901847" w:rsidRPr="009E3BC3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40,511</w:t>
            </w:r>
          </w:p>
        </w:tc>
        <w:tc>
          <w:tcPr>
            <w:tcW w:w="270" w:type="dxa"/>
          </w:tcPr>
          <w:p w14:paraId="0CC6F56D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7C20C65" w14:textId="73FA7FA7" w:rsidR="00901847" w:rsidRPr="009E3BC3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46,758</w:t>
            </w:r>
          </w:p>
        </w:tc>
      </w:tr>
      <w:tr w:rsidR="00901847" w:rsidRPr="009E3BC3" w14:paraId="0AC8F96F" w14:textId="77777777" w:rsidTr="00CB1E34">
        <w:tc>
          <w:tcPr>
            <w:tcW w:w="5670" w:type="dxa"/>
            <w:vMerge w:val="restart"/>
          </w:tcPr>
          <w:p w14:paraId="20CF0622" w14:textId="77777777" w:rsidR="00901847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2641A6" w14:textId="6681E8DB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3BB156D8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3420" w:type="dxa"/>
            <w:gridSpan w:val="3"/>
          </w:tcPr>
          <w:p w14:paraId="7028C106" w14:textId="77777777" w:rsidR="00901847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069684" w14:textId="3E8BE535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01847" w:rsidRPr="009E3BC3" w14:paraId="152C0FCC" w14:textId="77777777" w:rsidTr="00CB1E34">
        <w:tc>
          <w:tcPr>
            <w:tcW w:w="5670" w:type="dxa"/>
            <w:vMerge/>
          </w:tcPr>
          <w:p w14:paraId="5B15C2A2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242C423" w14:textId="06BB3EDE" w:rsidR="00901847" w:rsidRPr="009E3BC3" w:rsidRDefault="00901847" w:rsidP="0090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66B552C" w14:textId="77777777" w:rsidR="00901847" w:rsidRPr="009E3BC3" w:rsidRDefault="00901847" w:rsidP="0090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AF4663" w14:textId="15E29D5A" w:rsidR="00901847" w:rsidRPr="009E3BC3" w:rsidRDefault="00901847" w:rsidP="0090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01847" w:rsidRPr="009E3BC3" w14:paraId="2BE7896A" w14:textId="77777777" w:rsidTr="00CB1E34">
        <w:tc>
          <w:tcPr>
            <w:tcW w:w="5670" w:type="dxa"/>
          </w:tcPr>
          <w:p w14:paraId="4006673D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3750A570" w14:textId="3BC9D495" w:rsidR="00901847" w:rsidRPr="006320CF" w:rsidRDefault="00901847" w:rsidP="00901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320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901847" w:rsidRPr="009E3BC3" w14:paraId="5B6F73BB" w14:textId="77777777" w:rsidTr="00CB1E34">
        <w:trPr>
          <w:trHeight w:val="85"/>
        </w:trPr>
        <w:tc>
          <w:tcPr>
            <w:tcW w:w="5670" w:type="dxa"/>
          </w:tcPr>
          <w:p w14:paraId="429933E0" w14:textId="77777777" w:rsidR="00901847" w:rsidRPr="009E3BC3" w:rsidRDefault="00901847" w:rsidP="009018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0526D55D" w14:textId="20350E95" w:rsidR="00901847" w:rsidRPr="009E3BC3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3.15</w:t>
            </w:r>
          </w:p>
        </w:tc>
        <w:tc>
          <w:tcPr>
            <w:tcW w:w="270" w:type="dxa"/>
          </w:tcPr>
          <w:p w14:paraId="3DD40A41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9A45AB" w14:textId="4243917D" w:rsidR="00901847" w:rsidRPr="009E3BC3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1.80</w:t>
            </w:r>
          </w:p>
        </w:tc>
      </w:tr>
      <w:tr w:rsidR="00901847" w:rsidRPr="009E3BC3" w14:paraId="29CC293B" w14:textId="77777777" w:rsidTr="00CB1E34">
        <w:trPr>
          <w:trHeight w:val="85"/>
        </w:trPr>
        <w:tc>
          <w:tcPr>
            <w:tcW w:w="5670" w:type="dxa"/>
          </w:tcPr>
          <w:p w14:paraId="5DB7B921" w14:textId="77777777" w:rsidR="00901847" w:rsidRPr="009E3BC3" w:rsidRDefault="00901847" w:rsidP="0090184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620" w:type="dxa"/>
          </w:tcPr>
          <w:p w14:paraId="45D99E2B" w14:textId="2E7D3A14" w:rsidR="00901847" w:rsidRPr="009E3BC3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895B7D4" w14:textId="77777777" w:rsidR="00901847" w:rsidRPr="009E3BC3" w:rsidRDefault="00901847" w:rsidP="0090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BA228C" w14:textId="7C3829ED" w:rsidR="00901847" w:rsidRPr="009E3BC3" w:rsidRDefault="00901847" w:rsidP="009018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26F2C209" w14:textId="77777777" w:rsidR="0010111B" w:rsidRPr="00E90ED1" w:rsidRDefault="0010111B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20"/>
          <w:szCs w:val="20"/>
          <w:lang w:val="en-US"/>
        </w:rPr>
      </w:pPr>
    </w:p>
    <w:p w14:paraId="4A182C66" w14:textId="4A0A8ED6" w:rsidR="00B02444" w:rsidRDefault="00712D11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  <w:lang w:val="en-US"/>
        </w:rPr>
        <w:t>ข้อสมมติ</w:t>
      </w:r>
      <w:r w:rsidR="00B02444" w:rsidRPr="009E3BC3">
        <w:rPr>
          <w:rFonts w:asciiTheme="majorBidi" w:eastAsia="Calibri" w:hAnsiTheme="majorBidi" w:cstheme="majorBidi"/>
          <w:sz w:val="30"/>
          <w:szCs w:val="30"/>
          <w:cs/>
          <w:lang w:val="en-US"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3C9E5460" w14:textId="77777777" w:rsidR="0010111B" w:rsidRPr="00E90ED1" w:rsidRDefault="0010111B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20"/>
          <w:szCs w:val="20"/>
          <w:lang w:val="en-US"/>
        </w:rPr>
      </w:pPr>
    </w:p>
    <w:p w14:paraId="0D2F908E" w14:textId="13B47307" w:rsidR="00642AA3" w:rsidRPr="009E3BC3" w:rsidRDefault="00642AA3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</w:pPr>
      <w:r w:rsidRPr="009E3BC3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8852A1" w:rsidRPr="009E3BC3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31</w:t>
      </w:r>
      <w:r w:rsidRPr="009E3BC3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8852A1" w:rsidRPr="009E3BC3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256</w:t>
      </w:r>
      <w:r w:rsidR="00C96F4C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5</w:t>
      </w:r>
      <w:r w:rsidRPr="009E3BC3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 xml:space="preserve"> </w:t>
      </w:r>
      <w:r w:rsidRPr="009E3BC3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>ระยะเวลาถัวเฉลี่ยถ่วงน้ำหนักของภาระผูกพันผลประโยชน์ที่</w:t>
      </w:r>
      <w:r w:rsidRPr="00E3571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>กำหนดไว้เป็น</w:t>
      </w:r>
      <w:r w:rsidRPr="00E3571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 xml:space="preserve"> </w:t>
      </w:r>
      <w:r w:rsidR="0056244C" w:rsidRPr="00E3571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1</w:t>
      </w:r>
      <w:r w:rsidR="00431E21" w:rsidRPr="00E3571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4</w:t>
      </w:r>
      <w:r w:rsidR="000948C2" w:rsidRPr="00E3571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 xml:space="preserve"> </w:t>
      </w:r>
      <w:r w:rsidRPr="00E3571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ปี </w:t>
      </w:r>
      <w:r w:rsidRPr="00E35719">
        <w:rPr>
          <w:rFonts w:asciiTheme="majorBidi" w:eastAsia="Calibri" w:hAnsiTheme="majorBidi" w:cstheme="majorBidi"/>
          <w:i/>
          <w:iCs/>
          <w:spacing w:val="-6"/>
          <w:sz w:val="30"/>
          <w:szCs w:val="30"/>
          <w:lang w:val="en-US"/>
        </w:rPr>
        <w:t>(</w:t>
      </w:r>
      <w:r w:rsidR="008852A1" w:rsidRPr="00E35719">
        <w:rPr>
          <w:rFonts w:asciiTheme="majorBidi" w:eastAsia="Calibri" w:hAnsiTheme="majorBidi" w:cstheme="majorBidi"/>
          <w:i/>
          <w:iCs/>
          <w:spacing w:val="-6"/>
          <w:sz w:val="30"/>
          <w:szCs w:val="30"/>
          <w:lang w:val="en-US"/>
        </w:rPr>
        <w:t>256</w:t>
      </w:r>
      <w:r w:rsidR="00C96F4C" w:rsidRPr="00E35719">
        <w:rPr>
          <w:rFonts w:asciiTheme="majorBidi" w:eastAsia="Calibri" w:hAnsiTheme="majorBidi" w:cstheme="majorBidi"/>
          <w:i/>
          <w:iCs/>
          <w:spacing w:val="-6"/>
          <w:sz w:val="30"/>
          <w:szCs w:val="30"/>
          <w:lang w:val="en-US"/>
        </w:rPr>
        <w:t>4</w:t>
      </w:r>
      <w:r w:rsidR="005A607E" w:rsidRPr="00E35719">
        <w:rPr>
          <w:rFonts w:asciiTheme="majorBidi" w:eastAsia="Calibri" w:hAnsiTheme="majorBidi" w:cstheme="majorBidi"/>
          <w:i/>
          <w:iCs/>
          <w:spacing w:val="-6"/>
          <w:sz w:val="30"/>
          <w:szCs w:val="30"/>
          <w:lang w:val="en-US"/>
        </w:rPr>
        <w:t>:</w:t>
      </w:r>
      <w:r w:rsidR="0050044A" w:rsidRPr="00E35719">
        <w:rPr>
          <w:rFonts w:asciiTheme="majorBidi" w:eastAsia="Calibri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="002E3079" w:rsidRPr="00E35719">
        <w:rPr>
          <w:rFonts w:asciiTheme="majorBidi" w:eastAsia="Calibri" w:hAnsiTheme="majorBidi" w:cstheme="majorBidi"/>
          <w:i/>
          <w:iCs/>
          <w:spacing w:val="-6"/>
          <w:sz w:val="30"/>
          <w:szCs w:val="30"/>
          <w:lang w:val="en-US"/>
        </w:rPr>
        <w:t>16</w:t>
      </w:r>
      <w:r w:rsidRPr="00E35719">
        <w:rPr>
          <w:rFonts w:asciiTheme="majorBidi" w:eastAsia="Calibri" w:hAnsiTheme="majorBidi" w:cstheme="majorBidi"/>
          <w:i/>
          <w:iCs/>
          <w:spacing w:val="-6"/>
          <w:sz w:val="30"/>
          <w:szCs w:val="30"/>
          <w:cs/>
          <w:lang w:val="en-US"/>
        </w:rPr>
        <w:t xml:space="preserve"> ปี</w:t>
      </w:r>
      <w:r w:rsidRPr="00E35719">
        <w:rPr>
          <w:rFonts w:asciiTheme="majorBidi" w:eastAsia="Calibri" w:hAnsiTheme="majorBidi" w:cstheme="majorBidi"/>
          <w:i/>
          <w:iCs/>
          <w:spacing w:val="-6"/>
          <w:sz w:val="30"/>
          <w:szCs w:val="30"/>
          <w:lang w:val="en-US"/>
        </w:rPr>
        <w:t>)</w:t>
      </w:r>
    </w:p>
    <w:p w14:paraId="6723CF92" w14:textId="06C90809" w:rsidR="005C548E" w:rsidRPr="009E3BC3" w:rsidRDefault="005C548E" w:rsidP="008C07FC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3DF0DA5" w14:textId="77777777" w:rsidR="008C3B00" w:rsidRPr="009E3BC3" w:rsidRDefault="008C3B00" w:rsidP="008C3B00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spacing w:val="-8"/>
          <w:sz w:val="30"/>
          <w:szCs w:val="30"/>
          <w:lang w:eastAsia="x-none"/>
        </w:rPr>
      </w:pPr>
    </w:p>
    <w:p w14:paraId="7F1B6B93" w14:textId="77777777" w:rsidR="005C548E" w:rsidRPr="009E3BC3" w:rsidRDefault="005C548E" w:rsidP="008C3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การเปลี่ยนแปลงในแต่ละข</w:t>
      </w:r>
      <w:r w:rsidR="00712D11" w:rsidRPr="009E3BC3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้อสมมติ</w:t>
      </w:r>
      <w:r w:rsidRPr="009E3BC3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ที่เกี่ยวข้องในการประมาณการตามหลักคณิตศาสตร์ประกันภัยที่อาจเป็นไปได้</w:t>
      </w:r>
      <w:r w:rsidR="003D64CE" w:rsidRPr="009E3BC3">
        <w:rPr>
          <w:rFonts w:asciiTheme="majorBidi" w:eastAsia="Calibri" w:hAnsiTheme="majorBidi" w:cstheme="majorBidi"/>
          <w:sz w:val="30"/>
          <w:szCs w:val="30"/>
          <w:lang w:eastAsia="x-none"/>
        </w:rPr>
        <w:br/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  <w:cs/>
          <w:lang w:eastAsia="x-none"/>
        </w:rPr>
        <w:t>อย่างสมเหตุสมผล ณ วันที่รายงาน</w:t>
      </w:r>
      <w:r w:rsidR="00712D11" w:rsidRPr="009E3BC3">
        <w:rPr>
          <w:rFonts w:asciiTheme="majorBidi" w:eastAsia="Calibri" w:hAnsiTheme="majorBidi" w:cstheme="majorBidi"/>
          <w:spacing w:val="-4"/>
          <w:sz w:val="30"/>
          <w:szCs w:val="30"/>
          <w:cs/>
          <w:lang w:eastAsia="x-none"/>
        </w:rPr>
        <w:t xml:space="preserve"> โดยถือว่าข้อสมมติ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  <w:cs/>
          <w:lang w:eastAsia="x-none"/>
        </w:rPr>
        <w:t xml:space="preserve">อื่นๆ คงที่ </w:t>
      </w:r>
      <w:r w:rsidR="00510228" w:rsidRPr="009E3BC3">
        <w:rPr>
          <w:rFonts w:asciiTheme="majorBidi" w:eastAsia="Calibri" w:hAnsiTheme="majorBidi" w:cstheme="majorBidi"/>
          <w:spacing w:val="-4"/>
          <w:sz w:val="30"/>
          <w:szCs w:val="30"/>
          <w:cs/>
          <w:lang w:eastAsia="x-none"/>
        </w:rPr>
        <w:t>มีผลกระทบต่อภาระผูกพันของโครงการผลประโยชน์</w:t>
      </w:r>
      <w:r w:rsidR="00510228" w:rsidRPr="009E3BC3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เป็นจำนวนเงินดังต่อไปนี้</w:t>
      </w:r>
    </w:p>
    <w:p w14:paraId="59FAD12D" w14:textId="77777777" w:rsidR="00386E77" w:rsidRPr="009E3BC3" w:rsidRDefault="00386E77" w:rsidP="008C3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789"/>
        <w:gridCol w:w="1152"/>
        <w:gridCol w:w="261"/>
        <w:gridCol w:w="1152"/>
        <w:gridCol w:w="261"/>
        <w:gridCol w:w="1152"/>
        <w:gridCol w:w="261"/>
        <w:gridCol w:w="1152"/>
      </w:tblGrid>
      <w:tr w:rsidR="00386E77" w:rsidRPr="009E3BC3" w14:paraId="3102A487" w14:textId="77777777" w:rsidTr="00CD0D00">
        <w:trPr>
          <w:trHeight w:val="20"/>
          <w:tblHeader/>
        </w:trPr>
        <w:tc>
          <w:tcPr>
            <w:tcW w:w="3789" w:type="dxa"/>
          </w:tcPr>
          <w:p w14:paraId="06377F0C" w14:textId="77777777" w:rsidR="00386E77" w:rsidRPr="009E3BC3" w:rsidRDefault="00386E77" w:rsidP="00370487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1" w:type="dxa"/>
            <w:gridSpan w:val="7"/>
          </w:tcPr>
          <w:p w14:paraId="1A119EB7" w14:textId="77777777" w:rsidR="00386E77" w:rsidRPr="009E3BC3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="00B170F2" w:rsidRPr="009E3BC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B0329" w:rsidRPr="009E3BC3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="00B170F2" w:rsidRPr="009E3BC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B0329"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6E77" w:rsidRPr="009E3BC3" w14:paraId="3B9286A6" w14:textId="77777777" w:rsidTr="00CD0D00">
        <w:trPr>
          <w:trHeight w:val="20"/>
          <w:tblHeader/>
        </w:trPr>
        <w:tc>
          <w:tcPr>
            <w:tcW w:w="3789" w:type="dxa"/>
          </w:tcPr>
          <w:p w14:paraId="4D6EA4E9" w14:textId="77777777" w:rsidR="00386E77" w:rsidRPr="009E3BC3" w:rsidRDefault="00386E77" w:rsidP="0037048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28B95EA1" w14:textId="184126D7" w:rsidR="00386E77" w:rsidRPr="009E3BC3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8852A1"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1" w:type="dxa"/>
          </w:tcPr>
          <w:p w14:paraId="6A70141D" w14:textId="77777777" w:rsidR="00386E77" w:rsidRPr="009E3BC3" w:rsidRDefault="00386E7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68C07D44" w14:textId="252F07EC" w:rsidR="00386E77" w:rsidRPr="009E3BC3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8852A1"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CD0D00" w:rsidRPr="009E3BC3" w14:paraId="55DE8759" w14:textId="77777777" w:rsidTr="00CD0D00">
        <w:trPr>
          <w:trHeight w:val="20"/>
          <w:tblHeader/>
        </w:trPr>
        <w:tc>
          <w:tcPr>
            <w:tcW w:w="3789" w:type="dxa"/>
          </w:tcPr>
          <w:p w14:paraId="7F446C30" w14:textId="6EABC3AB" w:rsidR="00CD0D00" w:rsidRPr="009E3BC3" w:rsidRDefault="00CD0D00" w:rsidP="00CD0D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</w:tcPr>
          <w:p w14:paraId="7EF75E20" w14:textId="72ED7BAF" w:rsidR="00CD0D00" w:rsidRPr="009E3BC3" w:rsidRDefault="00CD0D00" w:rsidP="00CD0D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96F4C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14:paraId="72E2F905" w14:textId="77777777" w:rsidR="00CD0D00" w:rsidRPr="009E3BC3" w:rsidRDefault="00CD0D00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78175A" w14:textId="1BA43FFA" w:rsidR="00CD0D00" w:rsidRPr="009E3BC3" w:rsidRDefault="00CD0D00" w:rsidP="00CD0D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96F4C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022485C8" w14:textId="77777777" w:rsidR="00CD0D00" w:rsidRPr="009E3BC3" w:rsidRDefault="00CD0D00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4E2CF1F8" w14:textId="687B71F5" w:rsidR="00CD0D00" w:rsidRPr="009E3BC3" w:rsidRDefault="00CD0D00" w:rsidP="00CD0D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6F4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14:paraId="2D4B864C" w14:textId="77777777" w:rsidR="00CD0D00" w:rsidRPr="009E3BC3" w:rsidRDefault="00CD0D00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6BDBDD" w14:textId="54907A7D" w:rsidR="00CD0D00" w:rsidRPr="009E3BC3" w:rsidRDefault="00CD0D00" w:rsidP="00CD0D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6F4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D0D00" w:rsidRPr="009E3BC3" w14:paraId="465BCFD5" w14:textId="77777777" w:rsidTr="00CD0D00">
        <w:trPr>
          <w:trHeight w:val="20"/>
          <w:tblHeader/>
        </w:trPr>
        <w:tc>
          <w:tcPr>
            <w:tcW w:w="3789" w:type="dxa"/>
          </w:tcPr>
          <w:p w14:paraId="54FB47E8" w14:textId="77777777" w:rsidR="00CD0D00" w:rsidRPr="009E3BC3" w:rsidRDefault="00CD0D00" w:rsidP="00CD0D00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91" w:type="dxa"/>
            <w:gridSpan w:val="7"/>
            <w:vAlign w:val="center"/>
          </w:tcPr>
          <w:p w14:paraId="470282AC" w14:textId="77777777" w:rsidR="00CD0D00" w:rsidRPr="009E3BC3" w:rsidRDefault="00CD0D00" w:rsidP="00CD0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6244C" w:rsidRPr="009E3BC3" w14:paraId="029BB0B8" w14:textId="77777777" w:rsidTr="00CD0D00">
        <w:trPr>
          <w:trHeight w:val="20"/>
        </w:trPr>
        <w:tc>
          <w:tcPr>
            <w:tcW w:w="3789" w:type="dxa"/>
          </w:tcPr>
          <w:p w14:paraId="4B4105EE" w14:textId="77777777" w:rsidR="0056244C" w:rsidRPr="009E3BC3" w:rsidRDefault="0056244C" w:rsidP="0056244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188D565A" w14:textId="603ABBE1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(1,868)</w:t>
            </w:r>
          </w:p>
        </w:tc>
        <w:tc>
          <w:tcPr>
            <w:tcW w:w="261" w:type="dxa"/>
            <w:vAlign w:val="center"/>
          </w:tcPr>
          <w:p w14:paraId="01367AD7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221329CD" w14:textId="71FCC03A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(1,971)</w:t>
            </w:r>
          </w:p>
        </w:tc>
        <w:tc>
          <w:tcPr>
            <w:tcW w:w="261" w:type="dxa"/>
            <w:vAlign w:val="center"/>
          </w:tcPr>
          <w:p w14:paraId="543770F1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DF4C03A" w14:textId="6C016C74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2,018</w:t>
            </w:r>
          </w:p>
        </w:tc>
        <w:tc>
          <w:tcPr>
            <w:tcW w:w="261" w:type="dxa"/>
            <w:vAlign w:val="center"/>
          </w:tcPr>
          <w:p w14:paraId="617F5E2A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E4C5D14" w14:textId="00A3F67B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</w:tr>
      <w:tr w:rsidR="0056244C" w:rsidRPr="009E3BC3" w14:paraId="05CE7F95" w14:textId="77777777" w:rsidTr="00CD0D00">
        <w:trPr>
          <w:trHeight w:val="20"/>
        </w:trPr>
        <w:tc>
          <w:tcPr>
            <w:tcW w:w="3789" w:type="dxa"/>
          </w:tcPr>
          <w:p w14:paraId="29D73E6A" w14:textId="77777777" w:rsidR="0056244C" w:rsidRPr="009E3BC3" w:rsidRDefault="0056244C" w:rsidP="0056244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52" w:type="dxa"/>
          </w:tcPr>
          <w:p w14:paraId="41822B7F" w14:textId="48468AB1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4,123</w:t>
            </w:r>
          </w:p>
        </w:tc>
        <w:tc>
          <w:tcPr>
            <w:tcW w:w="261" w:type="dxa"/>
          </w:tcPr>
          <w:p w14:paraId="39CB8074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4F0BA966" w14:textId="036B9C70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5,091</w:t>
            </w:r>
          </w:p>
        </w:tc>
        <w:tc>
          <w:tcPr>
            <w:tcW w:w="261" w:type="dxa"/>
          </w:tcPr>
          <w:p w14:paraId="0D6E7DEF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62E1DF10" w14:textId="0DAA7E21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(3,603)</w:t>
            </w:r>
          </w:p>
        </w:tc>
        <w:tc>
          <w:tcPr>
            <w:tcW w:w="261" w:type="dxa"/>
          </w:tcPr>
          <w:p w14:paraId="0E374D38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7A9A201A" w14:textId="2C441102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(4,328)</w:t>
            </w:r>
          </w:p>
        </w:tc>
      </w:tr>
    </w:tbl>
    <w:p w14:paraId="5E012D9A" w14:textId="77777777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E3F48CE" w14:textId="147523C6" w:rsidR="008C4B41" w:rsidRPr="009E3BC3" w:rsidRDefault="00B170F2" w:rsidP="00A2446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ส่วนเกินทุนและ</w:t>
      </w:r>
      <w:r w:rsidR="008C4B41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</w:p>
    <w:p w14:paraId="0CD8FB34" w14:textId="77777777" w:rsidR="008C4B41" w:rsidRPr="009E3BC3" w:rsidRDefault="008C4B41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B29B0CF" w14:textId="77777777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970FAE0" w14:textId="77777777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5518A6" w14:textId="70BE512D" w:rsidR="00B170F2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852A1" w:rsidRPr="009E3BC3">
        <w:rPr>
          <w:rFonts w:asciiTheme="majorBidi" w:hAnsiTheme="majorBidi" w:cstheme="majorBidi"/>
          <w:sz w:val="30"/>
          <w:szCs w:val="30"/>
        </w:rPr>
        <w:t>2535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มาตรา </w:t>
      </w:r>
      <w:r w:rsidR="008852A1" w:rsidRPr="009E3BC3">
        <w:rPr>
          <w:rFonts w:asciiTheme="majorBidi" w:hAnsiTheme="majorBidi" w:cstheme="majorBidi"/>
          <w:sz w:val="30"/>
          <w:szCs w:val="30"/>
        </w:rPr>
        <w:t>51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319F77C4" w14:textId="55D0B123" w:rsidR="00483569" w:rsidRDefault="0048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DC25D6A" w14:textId="77777777" w:rsidR="00B170F2" w:rsidRPr="009E3BC3" w:rsidRDefault="00B170F2" w:rsidP="00B170F2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ส่วนเกินทุนจากการจ่ายโดยใช้หุ้นเป็นเกณฑ์</w:t>
      </w:r>
    </w:p>
    <w:p w14:paraId="348682BA" w14:textId="77777777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51DD88" w14:textId="72347559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ส่วนเกินทุนจากการจ่ายโดยใช้หุ้นเป็นเกณฑ์ที่บันทึกในส่วนของผู้ถือหุ้นคือ มูลค่ายุติธรรมของสิทธิในการซื้อหุ้นของพนักงานและคู่ค้า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เกี่ยวข้อง พร้อมๆไปกับรับรู้การเพิ่มขึ้นของส่วนของผู้ถือหุ้นตามที่กำหนดไว้ในมาตรฐาน</w:t>
      </w:r>
      <w:r w:rsidRPr="009E3BC3">
        <w:rPr>
          <w:rFonts w:asciiTheme="majorBidi" w:hAnsiTheme="majorBidi" w:cstheme="majorBidi"/>
          <w:sz w:val="30"/>
          <w:szCs w:val="30"/>
        </w:rPr>
        <w:t xml:space="preserve"> 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การรายงานทางการเงินฉบับที่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2</w:t>
      </w:r>
    </w:p>
    <w:p w14:paraId="0AAC7A95" w14:textId="77777777" w:rsidR="00B170F2" w:rsidRPr="009E3BC3" w:rsidRDefault="00B170F2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63F428E" w14:textId="77777777" w:rsidR="00F75608" w:rsidRDefault="00F75608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  <w:sectPr w:rsidR="00F75608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15E7673F" w14:textId="42287C8F" w:rsidR="00DF7B69" w:rsidRPr="009E3BC3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สำรองประกอบด้วย</w:t>
      </w:r>
    </w:p>
    <w:p w14:paraId="69708971" w14:textId="77777777" w:rsidR="00DF7B69" w:rsidRPr="009E3BC3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1D559EAD" w14:textId="77777777" w:rsidR="00DF7B69" w:rsidRPr="009E3BC3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การจัดสรรกำไร</w:t>
      </w:r>
      <w:r w:rsidR="00E56364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และ</w:t>
      </w:r>
      <w:r w:rsidR="00E56364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/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หรือ</w:t>
      </w:r>
      <w:r w:rsidR="00E56364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กำไรสะสม</w:t>
      </w:r>
    </w:p>
    <w:p w14:paraId="78B51887" w14:textId="77777777" w:rsidR="00DF7B69" w:rsidRPr="009E3BC3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567AF066" w14:textId="77777777" w:rsidR="00E56364" w:rsidRPr="009E3BC3" w:rsidRDefault="002C4507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ทุน</w:t>
      </w:r>
      <w:r w:rsidR="00E56364" w:rsidRPr="009E3BC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สำรองตามก</w:t>
      </w:r>
      <w:r w:rsidR="00E56364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ฎหมาย</w:t>
      </w:r>
    </w:p>
    <w:p w14:paraId="45654E8C" w14:textId="77777777" w:rsidR="00E56364" w:rsidRPr="009E3BC3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5A83345D" w14:textId="0AEF5562" w:rsidR="008C4B41" w:rsidRPr="009E3BC3" w:rsidRDefault="00525A92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116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บริษัทจะต้องจัดสรรทุนสำรอง </w:t>
      </w:r>
      <w:r w:rsidR="00B108F5" w:rsidRPr="009E3BC3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(“</w:t>
      </w:r>
      <w:r w:rsidR="002C4507" w:rsidRPr="009E3BC3">
        <w:rPr>
          <w:rFonts w:asciiTheme="majorBidi" w:hAnsiTheme="majorBidi" w:cstheme="majorBidi"/>
          <w:sz w:val="30"/>
          <w:szCs w:val="30"/>
          <w:cs/>
          <w:lang w:val="en-US"/>
        </w:rPr>
        <w:t>ทุน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สำรองตามกฎหมาย”) อย่างน้อยร้อยละ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ของกำไรสุทธิประจำปีหลังจากหักขาดทุนสะสมยกมา (ถ้ามี) จนกว่าสำรองดังกล่าวจะมีจำนวนไม่น้อยกว่าร้อยละ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ของทุนจดทะเบียน เงินสำรองนี้จะนำไปจ่ายเป็นเงินปันผลไม่ได้</w:t>
      </w:r>
    </w:p>
    <w:p w14:paraId="767CB603" w14:textId="77777777" w:rsidR="000307FB" w:rsidRPr="009E3BC3" w:rsidRDefault="000307FB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295F9650" w14:textId="77777777" w:rsidR="00E56364" w:rsidRPr="009E3BC3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3165367" w14:textId="1BF3F8B0" w:rsidR="00E56364" w:rsidRPr="009E3BC3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799836F3" w14:textId="72CD9842" w:rsidR="003E511F" w:rsidRPr="009E3BC3" w:rsidRDefault="003E511F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ผลต่างของอัตราแลกเปลี่ยนจากการแปลงค่าหน่วยงานต่างประเทศ</w:t>
      </w:r>
    </w:p>
    <w:p w14:paraId="545723E5" w14:textId="77777777" w:rsidR="003E511F" w:rsidRPr="009E3BC3" w:rsidRDefault="003E511F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7460180E" w14:textId="00A24BBF" w:rsidR="002C4507" w:rsidRPr="009E3BC3" w:rsidRDefault="00C713CA" w:rsidP="00937C68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ผลต่างของอัตราแลกเปลี่ยนจากการแปลงค่าหน่วยงานต่างประเทศ</w:t>
      </w:r>
      <w:r w:rsidR="00937C68" w:rsidRPr="009E3BC3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ประกอบด้วยผลต่างการแปลงค่าทั้งหมดจาก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br/>
      </w:r>
      <w:r w:rsidR="00937C68" w:rsidRPr="009E3BC3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งบการเงินของหน่วยงานในต่างประเทศ</w:t>
      </w:r>
    </w:p>
    <w:p w14:paraId="2587BCE9" w14:textId="77777777" w:rsidR="00937C68" w:rsidRPr="009E3BC3" w:rsidRDefault="00937C68" w:rsidP="00937C68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366F8CE" w14:textId="3849DB0B" w:rsidR="00EE7657" w:rsidRPr="009E3BC3" w:rsidRDefault="00EE7657" w:rsidP="00A2446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E15423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9E3BC3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0063DF97" w14:textId="77777777" w:rsidR="00E56364" w:rsidRPr="009E3BC3" w:rsidRDefault="00E56364" w:rsidP="00772D1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554C9" w14:textId="77777777" w:rsidR="00937C68" w:rsidRPr="009E3BC3" w:rsidRDefault="00937C68" w:rsidP="00937C68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20126DF4" w14:textId="77777777" w:rsidR="002C4507" w:rsidRPr="009E3BC3" w:rsidRDefault="002C4507" w:rsidP="00772D1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0DDB2" w14:textId="78F0CE08" w:rsidR="00CC4941" w:rsidRDefault="00CC4941" w:rsidP="00CC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9E3BC3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9E3BC3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9E3BC3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6815E096" w14:textId="762084FD" w:rsidR="00483569" w:rsidRDefault="0048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2A55BC20" w14:textId="77777777" w:rsidR="00396A2A" w:rsidRPr="009E3BC3" w:rsidRDefault="00994CDC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361EE51A" w14:textId="77777777" w:rsidR="00396A2A" w:rsidRPr="009E3BC3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47E93D" w14:textId="77777777" w:rsidR="00E32AAF" w:rsidRPr="009E3BC3" w:rsidRDefault="00E32AAF" w:rsidP="00E32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13CBBE5A" w14:textId="77777777" w:rsidR="0063381F" w:rsidRPr="009E3BC3" w:rsidRDefault="0063381F" w:rsidP="0046749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593AF1" w14:textId="77777777" w:rsidR="00CD2E7C" w:rsidRDefault="00CD2E7C" w:rsidP="00B9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CD2E7C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0A523979" w14:textId="12F4BBFB" w:rsidR="00B9154E" w:rsidRPr="009E3BC3" w:rsidRDefault="00B9154E" w:rsidP="00B9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รายได้จำแนกตามเขตภูมิศาสตร์หลักและจังหวะเวลาในการรับรู้รายได้ของกลุ่มบริษัทสำหรับแต่ละปีสิ้นสุดวันที่ </w:t>
      </w:r>
      <w:r w:rsidRPr="009E3BC3">
        <w:rPr>
          <w:rFonts w:asciiTheme="majorBidi" w:hAnsiTheme="majorBidi" w:cstheme="majorBidi"/>
          <w:sz w:val="30"/>
          <w:szCs w:val="30"/>
          <w:cs/>
        </w:rPr>
        <w:br/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C96F4C">
        <w:rPr>
          <w:rFonts w:asciiTheme="majorBidi" w:hAnsiTheme="majorBidi" w:cstheme="majorBidi"/>
          <w:sz w:val="30"/>
          <w:szCs w:val="30"/>
        </w:rPr>
        <w:t>5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C96F4C">
        <w:rPr>
          <w:rFonts w:asciiTheme="majorBidi" w:hAnsiTheme="majorBidi" w:cstheme="majorBidi"/>
          <w:sz w:val="30"/>
          <w:szCs w:val="30"/>
        </w:rPr>
        <w:t>4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F7381F8" w14:textId="77777777" w:rsidR="002C4507" w:rsidRPr="009E3BC3" w:rsidRDefault="002C4507" w:rsidP="0046749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D014BC" w:rsidRPr="009E3BC3" w14:paraId="564B1956" w14:textId="77777777" w:rsidTr="00B9154E">
        <w:tc>
          <w:tcPr>
            <w:tcW w:w="3777" w:type="dxa"/>
          </w:tcPr>
          <w:p w14:paraId="5D4DC49C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14:paraId="0B7C7363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6340DB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ABBEBA0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6F4C" w:rsidRPr="009E3BC3" w14:paraId="023FDC44" w14:textId="77777777" w:rsidTr="00B9154E">
        <w:tc>
          <w:tcPr>
            <w:tcW w:w="3777" w:type="dxa"/>
          </w:tcPr>
          <w:p w14:paraId="1A17EBA2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22B77534" w14:textId="0C77060F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5</w:t>
            </w:r>
          </w:p>
        </w:tc>
        <w:tc>
          <w:tcPr>
            <w:tcW w:w="270" w:type="dxa"/>
          </w:tcPr>
          <w:p w14:paraId="73180D13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A9326" w14:textId="48E7E73A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4</w:t>
            </w:r>
          </w:p>
        </w:tc>
        <w:tc>
          <w:tcPr>
            <w:tcW w:w="270" w:type="dxa"/>
          </w:tcPr>
          <w:p w14:paraId="1CAC25BF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330DD7E" w14:textId="433E16F2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5</w:t>
            </w:r>
          </w:p>
        </w:tc>
        <w:tc>
          <w:tcPr>
            <w:tcW w:w="270" w:type="dxa"/>
          </w:tcPr>
          <w:p w14:paraId="54ADDABA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CACF500" w14:textId="533D49F9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4</w:t>
            </w:r>
          </w:p>
        </w:tc>
      </w:tr>
      <w:tr w:rsidR="00C96F4C" w:rsidRPr="009E3BC3" w14:paraId="764384A7" w14:textId="77777777" w:rsidTr="00B9154E">
        <w:tc>
          <w:tcPr>
            <w:tcW w:w="3777" w:type="dxa"/>
          </w:tcPr>
          <w:p w14:paraId="66F1D951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672AF69B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6244C" w:rsidRPr="009E3BC3" w14:paraId="455E0178" w14:textId="77777777" w:rsidTr="00B9154E">
        <w:tc>
          <w:tcPr>
            <w:tcW w:w="3777" w:type="dxa"/>
          </w:tcPr>
          <w:p w14:paraId="1744ED89" w14:textId="77777777" w:rsidR="0056244C" w:rsidRPr="009E3BC3" w:rsidRDefault="0056244C" w:rsidP="00562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4A5965C7" w14:textId="6DBB830E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5,727,225</w:t>
            </w:r>
          </w:p>
        </w:tc>
        <w:tc>
          <w:tcPr>
            <w:tcW w:w="270" w:type="dxa"/>
          </w:tcPr>
          <w:p w14:paraId="62A2684B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87FFC2" w14:textId="4296E329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4,553,857</w:t>
            </w:r>
          </w:p>
        </w:tc>
        <w:tc>
          <w:tcPr>
            <w:tcW w:w="270" w:type="dxa"/>
          </w:tcPr>
          <w:p w14:paraId="7B6B6846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28C4B7A" w14:textId="7C73ED02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5,727,225</w:t>
            </w:r>
          </w:p>
        </w:tc>
        <w:tc>
          <w:tcPr>
            <w:tcW w:w="270" w:type="dxa"/>
          </w:tcPr>
          <w:p w14:paraId="3B385F83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CB4F668" w14:textId="60092BCF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4,553,562</w:t>
            </w:r>
          </w:p>
        </w:tc>
      </w:tr>
      <w:tr w:rsidR="0056244C" w:rsidRPr="009E3BC3" w14:paraId="3998C218" w14:textId="77777777" w:rsidTr="00B9154E">
        <w:tc>
          <w:tcPr>
            <w:tcW w:w="3777" w:type="dxa"/>
          </w:tcPr>
          <w:p w14:paraId="426B4504" w14:textId="77777777" w:rsidR="0056244C" w:rsidRPr="009E3BC3" w:rsidRDefault="0056244C" w:rsidP="00562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28437DED" w14:textId="4D9F965D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613,138</w:t>
            </w:r>
          </w:p>
        </w:tc>
        <w:tc>
          <w:tcPr>
            <w:tcW w:w="270" w:type="dxa"/>
          </w:tcPr>
          <w:p w14:paraId="4042ADE9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6A20E" w14:textId="4FAFA980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674,401</w:t>
            </w:r>
          </w:p>
        </w:tc>
        <w:tc>
          <w:tcPr>
            <w:tcW w:w="270" w:type="dxa"/>
          </w:tcPr>
          <w:p w14:paraId="5453C7D4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D25FA91" w14:textId="0658621D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613,138</w:t>
            </w:r>
          </w:p>
        </w:tc>
        <w:tc>
          <w:tcPr>
            <w:tcW w:w="270" w:type="dxa"/>
          </w:tcPr>
          <w:p w14:paraId="250A4B65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6FB1672" w14:textId="400CA028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674,401</w:t>
            </w:r>
          </w:p>
        </w:tc>
      </w:tr>
      <w:tr w:rsidR="0056244C" w:rsidRPr="009E3BC3" w14:paraId="07A7B3A8" w14:textId="77777777" w:rsidTr="00B9154E">
        <w:tc>
          <w:tcPr>
            <w:tcW w:w="3777" w:type="dxa"/>
          </w:tcPr>
          <w:p w14:paraId="345AF2C7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02090E4" w14:textId="7E58455F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6,340,363</w:t>
            </w:r>
          </w:p>
        </w:tc>
        <w:tc>
          <w:tcPr>
            <w:tcW w:w="270" w:type="dxa"/>
          </w:tcPr>
          <w:p w14:paraId="1C633114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5E933A" w14:textId="0F8369EF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5,228,258</w:t>
            </w:r>
          </w:p>
        </w:tc>
        <w:tc>
          <w:tcPr>
            <w:tcW w:w="270" w:type="dxa"/>
          </w:tcPr>
          <w:p w14:paraId="5B42CC12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C9BAAA1" w14:textId="07B893BB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6,340,363</w:t>
            </w:r>
          </w:p>
        </w:tc>
        <w:tc>
          <w:tcPr>
            <w:tcW w:w="270" w:type="dxa"/>
          </w:tcPr>
          <w:p w14:paraId="6AED9F07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38FAC6C1" w14:textId="37AB9617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5,227,963</w:t>
            </w:r>
          </w:p>
        </w:tc>
      </w:tr>
      <w:tr w:rsidR="0056244C" w:rsidRPr="009E3BC3" w14:paraId="74E6E0E9" w14:textId="77777777" w:rsidTr="00B9154E">
        <w:tc>
          <w:tcPr>
            <w:tcW w:w="3777" w:type="dxa"/>
          </w:tcPr>
          <w:p w14:paraId="47A3E9D4" w14:textId="77777777" w:rsidR="0056244C" w:rsidRPr="009E3BC3" w:rsidRDefault="0056244C" w:rsidP="0056244C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64E53E3" w14:textId="77777777" w:rsidR="0056244C" w:rsidRPr="009E3BC3" w:rsidRDefault="0056244C" w:rsidP="0056244C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51E8E" w14:textId="77777777" w:rsidR="0056244C" w:rsidRPr="009E3BC3" w:rsidRDefault="0056244C" w:rsidP="0056244C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A2076E" w14:textId="77777777" w:rsidR="0056244C" w:rsidRPr="009E3BC3" w:rsidRDefault="0056244C" w:rsidP="0056244C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3B245" w14:textId="77777777" w:rsidR="0056244C" w:rsidRPr="009E3BC3" w:rsidRDefault="0056244C" w:rsidP="0056244C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EDADA75" w14:textId="77777777" w:rsidR="0056244C" w:rsidRPr="009E3BC3" w:rsidRDefault="0056244C" w:rsidP="0056244C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FB88BB" w14:textId="77777777" w:rsidR="0056244C" w:rsidRPr="009E3BC3" w:rsidRDefault="0056244C" w:rsidP="0056244C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8B939AF" w14:textId="77777777" w:rsidR="0056244C" w:rsidRPr="009E3BC3" w:rsidRDefault="0056244C" w:rsidP="0056244C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244C" w:rsidRPr="009E3BC3" w14:paraId="2A334E4D" w14:textId="77777777" w:rsidTr="00B9154E">
        <w:tc>
          <w:tcPr>
            <w:tcW w:w="3777" w:type="dxa"/>
          </w:tcPr>
          <w:p w14:paraId="584F520A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760B2C29" w14:textId="77777777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A1BA1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2B759" w14:textId="77777777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08C3A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5BC05E11" w14:textId="77777777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59993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C418FB7" w14:textId="77777777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244C" w:rsidRPr="009E3BC3" w14:paraId="3D469CA6" w14:textId="77777777" w:rsidTr="00B9154E">
        <w:tc>
          <w:tcPr>
            <w:tcW w:w="3777" w:type="dxa"/>
          </w:tcPr>
          <w:p w14:paraId="0D4FAC54" w14:textId="77777777" w:rsidR="0056244C" w:rsidRPr="009E3BC3" w:rsidRDefault="0056244C" w:rsidP="00562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492C983" w14:textId="74D0DF2E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6,340,363</w:t>
            </w:r>
          </w:p>
        </w:tc>
        <w:tc>
          <w:tcPr>
            <w:tcW w:w="270" w:type="dxa"/>
          </w:tcPr>
          <w:p w14:paraId="4E498CDE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ADF829" w14:textId="3B476685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5,228,258</w:t>
            </w:r>
          </w:p>
        </w:tc>
        <w:tc>
          <w:tcPr>
            <w:tcW w:w="270" w:type="dxa"/>
          </w:tcPr>
          <w:p w14:paraId="0B164318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018AF7B" w14:textId="5F23F512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6,340,363</w:t>
            </w:r>
          </w:p>
        </w:tc>
        <w:tc>
          <w:tcPr>
            <w:tcW w:w="270" w:type="dxa"/>
          </w:tcPr>
          <w:p w14:paraId="7E10F19F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B126F59" w14:textId="29E6C484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5,227,963</w:t>
            </w:r>
          </w:p>
        </w:tc>
      </w:tr>
      <w:tr w:rsidR="0056244C" w:rsidRPr="009E3BC3" w14:paraId="02E748E1" w14:textId="77777777" w:rsidTr="00B9154E">
        <w:tc>
          <w:tcPr>
            <w:tcW w:w="3777" w:type="dxa"/>
          </w:tcPr>
          <w:p w14:paraId="58F454C2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064891E" w14:textId="0C0EE8AB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6,340,363</w:t>
            </w:r>
          </w:p>
        </w:tc>
        <w:tc>
          <w:tcPr>
            <w:tcW w:w="270" w:type="dxa"/>
          </w:tcPr>
          <w:p w14:paraId="1BED1A4B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167347" w14:textId="30B1FB10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5,228,258</w:t>
            </w:r>
          </w:p>
        </w:tc>
        <w:tc>
          <w:tcPr>
            <w:tcW w:w="270" w:type="dxa"/>
          </w:tcPr>
          <w:p w14:paraId="6251684C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681B0F09" w14:textId="017D928D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6,340,363</w:t>
            </w:r>
          </w:p>
        </w:tc>
        <w:tc>
          <w:tcPr>
            <w:tcW w:w="270" w:type="dxa"/>
          </w:tcPr>
          <w:p w14:paraId="711CCDE5" w14:textId="77777777" w:rsidR="0056244C" w:rsidRPr="009E3BC3" w:rsidRDefault="0056244C" w:rsidP="00562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913AD2B" w14:textId="4E5F8376" w:rsidR="0056244C" w:rsidRPr="009E3BC3" w:rsidRDefault="0056244C" w:rsidP="005624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5,227,963</w:t>
            </w:r>
          </w:p>
        </w:tc>
      </w:tr>
    </w:tbl>
    <w:p w14:paraId="7DE395C2" w14:textId="77777777" w:rsidR="007425C0" w:rsidRPr="009E3BC3" w:rsidRDefault="007425C0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F53243" w14:textId="77777777" w:rsidR="00396A2A" w:rsidRPr="009E3BC3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3F95E56B" w14:textId="77777777" w:rsidR="00396A2A" w:rsidRPr="009E3BC3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8305ED" w14:textId="6363AAF9" w:rsidR="00A13265" w:rsidRPr="009E3BC3" w:rsidRDefault="00A13265" w:rsidP="00A1326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กลุ่มบริษัทมีรายได้จากลูกค้ารายหนึ่งของกลุ่มบริษัทและบริษัทเป็นจำนวนเงินประมาณ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5,300</w:t>
      </w:r>
      <w:r w:rsidR="00951492" w:rsidRPr="00951492">
        <w:rPr>
          <w:rFonts w:asciiTheme="majorBidi" w:hAnsiTheme="majorBidi" w:cstheme="majorBidi"/>
          <w:sz w:val="30"/>
          <w:szCs w:val="30"/>
          <w:lang w:val="en-US"/>
        </w:rPr>
        <w:t>.4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สำหรับงบการเงินรวมและ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="003C18B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Pr="009E3BC3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4,239.7 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และ 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>,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239.9 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สำหรับงบการเงินรวมและงบการเงินเฉพาะกิจการ ตามลำดับ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จากรายได้รวมของ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บริษัทและบริษัท</w:t>
      </w:r>
    </w:p>
    <w:p w14:paraId="4A19C6EB" w14:textId="3825E330" w:rsidR="00532089" w:rsidRPr="00622A7A" w:rsidRDefault="00532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34D40A91" w14:textId="77777777" w:rsidR="00280E0C" w:rsidRDefault="00280E0C" w:rsidP="00A2446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280E0C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7371E213" w14:textId="1D788D5E" w:rsidR="009D2465" w:rsidRPr="00F24E44" w:rsidRDefault="009D2465" w:rsidP="00A2446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24E44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72FADBA6" w14:textId="77777777" w:rsidR="0046749D" w:rsidRPr="00F24E44" w:rsidRDefault="0046749D" w:rsidP="00280E0C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00"/>
        <w:gridCol w:w="1062"/>
        <w:gridCol w:w="270"/>
        <w:gridCol w:w="1080"/>
        <w:gridCol w:w="270"/>
        <w:gridCol w:w="1080"/>
        <w:gridCol w:w="270"/>
        <w:gridCol w:w="1080"/>
      </w:tblGrid>
      <w:tr w:rsidR="00D014BC" w:rsidRPr="009E3BC3" w14:paraId="147CF681" w14:textId="77777777" w:rsidTr="004B57AB">
        <w:trPr>
          <w:tblHeader/>
        </w:trPr>
        <w:tc>
          <w:tcPr>
            <w:tcW w:w="3330" w:type="dxa"/>
          </w:tcPr>
          <w:p w14:paraId="1CC96D1D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66BA41C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1A83B751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1C5CB1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D1CC9F8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C96F4C" w:rsidRPr="009E3BC3" w14:paraId="6EF74A5A" w14:textId="77777777" w:rsidTr="004B57AB">
        <w:trPr>
          <w:tblHeader/>
        </w:trPr>
        <w:tc>
          <w:tcPr>
            <w:tcW w:w="3330" w:type="dxa"/>
          </w:tcPr>
          <w:p w14:paraId="19096A50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940426D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62" w:type="dxa"/>
          </w:tcPr>
          <w:p w14:paraId="51410E63" w14:textId="62FEBC16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5</w:t>
            </w:r>
          </w:p>
        </w:tc>
        <w:tc>
          <w:tcPr>
            <w:tcW w:w="270" w:type="dxa"/>
          </w:tcPr>
          <w:p w14:paraId="47D1CE0C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DA7348" w14:textId="64BA6586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4</w:t>
            </w:r>
          </w:p>
        </w:tc>
        <w:tc>
          <w:tcPr>
            <w:tcW w:w="270" w:type="dxa"/>
          </w:tcPr>
          <w:p w14:paraId="15857198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637EEE" w14:textId="541CA51B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5</w:t>
            </w:r>
          </w:p>
        </w:tc>
        <w:tc>
          <w:tcPr>
            <w:tcW w:w="270" w:type="dxa"/>
          </w:tcPr>
          <w:p w14:paraId="73093877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C81C6D" w14:textId="3E30A8FE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4</w:t>
            </w:r>
          </w:p>
        </w:tc>
      </w:tr>
      <w:tr w:rsidR="00C96F4C" w:rsidRPr="009E3BC3" w14:paraId="595D08C9" w14:textId="77777777" w:rsidTr="004B57AB">
        <w:trPr>
          <w:tblHeader/>
        </w:trPr>
        <w:tc>
          <w:tcPr>
            <w:tcW w:w="3330" w:type="dxa"/>
          </w:tcPr>
          <w:p w14:paraId="1FEC46D9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666B8E4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12" w:type="dxa"/>
            <w:gridSpan w:val="7"/>
          </w:tcPr>
          <w:p w14:paraId="6DCFD64C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96F4C" w:rsidRPr="009E3BC3" w14:paraId="2D4C4593" w14:textId="77777777" w:rsidTr="004B57AB">
        <w:tc>
          <w:tcPr>
            <w:tcW w:w="3330" w:type="dxa"/>
          </w:tcPr>
          <w:p w14:paraId="6126E581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900" w:type="dxa"/>
          </w:tcPr>
          <w:p w14:paraId="2C3F6194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68F2AD5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AEC79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FE8F2F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7E4E1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4474F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064B0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337641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3114" w:rsidRPr="009E3BC3" w14:paraId="17AC6B8E" w14:textId="77777777" w:rsidTr="004B57AB">
        <w:tc>
          <w:tcPr>
            <w:tcW w:w="3330" w:type="dxa"/>
          </w:tcPr>
          <w:p w14:paraId="6215E773" w14:textId="77777777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00" w:type="dxa"/>
          </w:tcPr>
          <w:p w14:paraId="7D5D18D1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78DF54C" w14:textId="21704BA8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13,927</w:t>
            </w:r>
          </w:p>
        </w:tc>
        <w:tc>
          <w:tcPr>
            <w:tcW w:w="270" w:type="dxa"/>
          </w:tcPr>
          <w:p w14:paraId="1C0849B1" w14:textId="77777777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FC021" w14:textId="396F5911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60,132</w:t>
            </w:r>
          </w:p>
        </w:tc>
        <w:tc>
          <w:tcPr>
            <w:tcW w:w="270" w:type="dxa"/>
          </w:tcPr>
          <w:p w14:paraId="627A67A3" w14:textId="77777777" w:rsidR="00883114" w:rsidRPr="00413DB4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E6B428" w14:textId="7FB8A5BB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13,927</w:t>
            </w:r>
          </w:p>
        </w:tc>
        <w:tc>
          <w:tcPr>
            <w:tcW w:w="270" w:type="dxa"/>
          </w:tcPr>
          <w:p w14:paraId="099A1124" w14:textId="77777777" w:rsidR="00883114" w:rsidRPr="00413DB4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9044CD" w14:textId="45CFDE37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59,922</w:t>
            </w:r>
          </w:p>
        </w:tc>
      </w:tr>
      <w:tr w:rsidR="00883114" w:rsidRPr="009E3BC3" w14:paraId="29D27E1C" w14:textId="77777777" w:rsidTr="004B57AB">
        <w:tc>
          <w:tcPr>
            <w:tcW w:w="3330" w:type="dxa"/>
          </w:tcPr>
          <w:p w14:paraId="4CA6DC75" w14:textId="77777777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ต้นทุนวัตถุดิบและวัสดุสิ้นเปลืองใช้ไป</w:t>
            </w:r>
          </w:p>
        </w:tc>
        <w:tc>
          <w:tcPr>
            <w:tcW w:w="900" w:type="dxa"/>
          </w:tcPr>
          <w:p w14:paraId="38646559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E90CFEF" w14:textId="528CC8D5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3,049,623</w:t>
            </w:r>
          </w:p>
        </w:tc>
        <w:tc>
          <w:tcPr>
            <w:tcW w:w="270" w:type="dxa"/>
          </w:tcPr>
          <w:p w14:paraId="14860467" w14:textId="77777777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63B191" w14:textId="1A966EB0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2,333,770</w:t>
            </w:r>
          </w:p>
        </w:tc>
        <w:tc>
          <w:tcPr>
            <w:tcW w:w="270" w:type="dxa"/>
          </w:tcPr>
          <w:p w14:paraId="2F9FF2D3" w14:textId="77777777" w:rsidR="00883114" w:rsidRPr="00413DB4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358E7" w14:textId="18210E83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3,049,623</w:t>
            </w:r>
          </w:p>
        </w:tc>
        <w:tc>
          <w:tcPr>
            <w:tcW w:w="270" w:type="dxa"/>
          </w:tcPr>
          <w:p w14:paraId="1AE65E00" w14:textId="77777777" w:rsidR="00883114" w:rsidRPr="00413DB4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0F5CD" w14:textId="0E8253AB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2,333,774</w:t>
            </w:r>
          </w:p>
        </w:tc>
      </w:tr>
      <w:tr w:rsidR="00883114" w:rsidRPr="009E3BC3" w14:paraId="499DC2A0" w14:textId="77777777" w:rsidTr="004B57AB">
        <w:tc>
          <w:tcPr>
            <w:tcW w:w="3330" w:type="dxa"/>
            <w:shd w:val="clear" w:color="auto" w:fill="auto"/>
          </w:tcPr>
          <w:p w14:paraId="79E8E87C" w14:textId="5197FE9F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ค่าภาษีสรรพสามิต</w:t>
            </w:r>
          </w:p>
        </w:tc>
        <w:tc>
          <w:tcPr>
            <w:tcW w:w="900" w:type="dxa"/>
            <w:shd w:val="clear" w:color="auto" w:fill="auto"/>
          </w:tcPr>
          <w:p w14:paraId="772BCD10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666CDEE" w14:textId="38D08876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821,001</w:t>
            </w:r>
          </w:p>
        </w:tc>
        <w:tc>
          <w:tcPr>
            <w:tcW w:w="270" w:type="dxa"/>
            <w:shd w:val="clear" w:color="auto" w:fill="auto"/>
          </w:tcPr>
          <w:p w14:paraId="10F70BB0" w14:textId="77777777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882BD0" w14:textId="021149C8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654,230</w:t>
            </w:r>
          </w:p>
        </w:tc>
        <w:tc>
          <w:tcPr>
            <w:tcW w:w="270" w:type="dxa"/>
            <w:shd w:val="clear" w:color="auto" w:fill="auto"/>
          </w:tcPr>
          <w:p w14:paraId="3305B257" w14:textId="77777777" w:rsidR="00883114" w:rsidRPr="00413DB4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977D1B" w14:textId="6C481E19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821,001</w:t>
            </w:r>
          </w:p>
        </w:tc>
        <w:tc>
          <w:tcPr>
            <w:tcW w:w="270" w:type="dxa"/>
            <w:shd w:val="clear" w:color="auto" w:fill="auto"/>
          </w:tcPr>
          <w:p w14:paraId="5AA77C47" w14:textId="77777777" w:rsidR="00883114" w:rsidRPr="00413DB4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579937" w14:textId="0F4A416C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654,230</w:t>
            </w:r>
          </w:p>
        </w:tc>
      </w:tr>
      <w:tr w:rsidR="00883114" w:rsidRPr="009E3BC3" w14:paraId="379341E9" w14:textId="77777777" w:rsidTr="004B57AB">
        <w:tc>
          <w:tcPr>
            <w:tcW w:w="3330" w:type="dxa"/>
          </w:tcPr>
          <w:p w14:paraId="0B3CBA56" w14:textId="77777777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900" w:type="dxa"/>
          </w:tcPr>
          <w:p w14:paraId="33C537A1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FF3F2C8" w14:textId="2EBC85EE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547,288</w:t>
            </w:r>
          </w:p>
        </w:tc>
        <w:tc>
          <w:tcPr>
            <w:tcW w:w="270" w:type="dxa"/>
          </w:tcPr>
          <w:p w14:paraId="3CB5AD96" w14:textId="77777777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11F8C" w14:textId="49BC85B2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562,507</w:t>
            </w:r>
          </w:p>
        </w:tc>
        <w:tc>
          <w:tcPr>
            <w:tcW w:w="270" w:type="dxa"/>
          </w:tcPr>
          <w:p w14:paraId="11B3FF5A" w14:textId="77777777" w:rsidR="00883114" w:rsidRPr="00413DB4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7C9BB" w14:textId="6061EAFC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547,288</w:t>
            </w:r>
          </w:p>
        </w:tc>
        <w:tc>
          <w:tcPr>
            <w:tcW w:w="270" w:type="dxa"/>
          </w:tcPr>
          <w:p w14:paraId="5FE2E0F3" w14:textId="77777777" w:rsidR="00883114" w:rsidRPr="00413DB4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CB833" w14:textId="0C8389BC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562,507</w:t>
            </w:r>
          </w:p>
        </w:tc>
      </w:tr>
      <w:tr w:rsidR="00883114" w:rsidRPr="009E3BC3" w14:paraId="22CBB5E5" w14:textId="77777777" w:rsidTr="004B57AB">
        <w:tc>
          <w:tcPr>
            <w:tcW w:w="3330" w:type="dxa"/>
          </w:tcPr>
          <w:p w14:paraId="27546921" w14:textId="0948C718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6C51D686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A9FD415" w14:textId="2D47ADD7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293,782</w:t>
            </w:r>
          </w:p>
        </w:tc>
        <w:tc>
          <w:tcPr>
            <w:tcW w:w="270" w:type="dxa"/>
          </w:tcPr>
          <w:p w14:paraId="0097F7C9" w14:textId="77777777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97870" w14:textId="34BD271B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226,202</w:t>
            </w:r>
          </w:p>
        </w:tc>
        <w:tc>
          <w:tcPr>
            <w:tcW w:w="270" w:type="dxa"/>
          </w:tcPr>
          <w:p w14:paraId="435E5727" w14:textId="77777777" w:rsidR="00883114" w:rsidRPr="00413DB4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238C7" w14:textId="57920C00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293,782</w:t>
            </w:r>
          </w:p>
        </w:tc>
        <w:tc>
          <w:tcPr>
            <w:tcW w:w="270" w:type="dxa"/>
          </w:tcPr>
          <w:p w14:paraId="2888FA51" w14:textId="77777777" w:rsidR="00883114" w:rsidRPr="00413DB4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7CEF7" w14:textId="629A87FD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226,202</w:t>
            </w:r>
          </w:p>
        </w:tc>
      </w:tr>
      <w:tr w:rsidR="00883114" w:rsidRPr="009E3BC3" w14:paraId="398B4EE9" w14:textId="77777777" w:rsidTr="004B57AB">
        <w:tc>
          <w:tcPr>
            <w:tcW w:w="3330" w:type="dxa"/>
          </w:tcPr>
          <w:p w14:paraId="7C0DD5B3" w14:textId="3892ECD3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39CC271E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80583BC" w14:textId="5D5FD245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154,334</w:t>
            </w:r>
          </w:p>
        </w:tc>
        <w:tc>
          <w:tcPr>
            <w:tcW w:w="270" w:type="dxa"/>
          </w:tcPr>
          <w:p w14:paraId="369BBB55" w14:textId="77777777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E8546" w14:textId="21DF127D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149,996</w:t>
            </w:r>
          </w:p>
        </w:tc>
        <w:tc>
          <w:tcPr>
            <w:tcW w:w="270" w:type="dxa"/>
          </w:tcPr>
          <w:p w14:paraId="1DFB764B" w14:textId="77777777" w:rsidR="00883114" w:rsidRPr="00413DB4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5E6FF" w14:textId="05D4FEE2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154,334</w:t>
            </w:r>
          </w:p>
        </w:tc>
        <w:tc>
          <w:tcPr>
            <w:tcW w:w="270" w:type="dxa"/>
          </w:tcPr>
          <w:p w14:paraId="3EABB6FA" w14:textId="77777777" w:rsidR="00883114" w:rsidRPr="00413DB4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775B4" w14:textId="3C29A55C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149,996</w:t>
            </w:r>
          </w:p>
        </w:tc>
      </w:tr>
      <w:tr w:rsidR="00883114" w:rsidRPr="009E3BC3" w14:paraId="01C34F89" w14:textId="77777777" w:rsidTr="004B57AB">
        <w:tc>
          <w:tcPr>
            <w:tcW w:w="3330" w:type="dxa"/>
          </w:tcPr>
          <w:p w14:paraId="305F164A" w14:textId="631A1566" w:rsidR="00883114" w:rsidRPr="009E3BC3" w:rsidRDefault="00883114" w:rsidP="008831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900" w:type="dxa"/>
          </w:tcPr>
          <w:p w14:paraId="4AE6DFF6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62ABA5C" w14:textId="24B98042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23,225</w:t>
            </w:r>
          </w:p>
        </w:tc>
        <w:tc>
          <w:tcPr>
            <w:tcW w:w="270" w:type="dxa"/>
          </w:tcPr>
          <w:p w14:paraId="003C14AC" w14:textId="77777777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F1B545" w14:textId="178BFBAD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19,942</w:t>
            </w:r>
          </w:p>
        </w:tc>
        <w:tc>
          <w:tcPr>
            <w:tcW w:w="270" w:type="dxa"/>
          </w:tcPr>
          <w:p w14:paraId="22C3E70B" w14:textId="77777777" w:rsidR="00883114" w:rsidRPr="00413DB4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36417" w14:textId="7042D2EB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23,225</w:t>
            </w:r>
          </w:p>
        </w:tc>
        <w:tc>
          <w:tcPr>
            <w:tcW w:w="270" w:type="dxa"/>
          </w:tcPr>
          <w:p w14:paraId="5BA3B10D" w14:textId="77777777" w:rsidR="00883114" w:rsidRPr="00413DB4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CC32BD" w14:textId="487A76F1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19,942</w:t>
            </w:r>
          </w:p>
        </w:tc>
      </w:tr>
      <w:tr w:rsidR="00883114" w:rsidRPr="009E3BC3" w14:paraId="23024F29" w14:textId="77777777" w:rsidTr="004B57AB">
        <w:tc>
          <w:tcPr>
            <w:tcW w:w="3330" w:type="dxa"/>
          </w:tcPr>
          <w:p w14:paraId="3CCEEA33" w14:textId="2E4D81E3" w:rsidR="00883114" w:rsidRPr="009E3BC3" w:rsidRDefault="00883114" w:rsidP="008831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68FB7F8B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58E040" w14:textId="1D31E9B3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250,610</w:t>
            </w:r>
          </w:p>
        </w:tc>
        <w:tc>
          <w:tcPr>
            <w:tcW w:w="270" w:type="dxa"/>
          </w:tcPr>
          <w:p w14:paraId="539FA82D" w14:textId="77777777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3B7A4" w14:textId="72A604C2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214,101</w:t>
            </w:r>
          </w:p>
        </w:tc>
        <w:tc>
          <w:tcPr>
            <w:tcW w:w="270" w:type="dxa"/>
          </w:tcPr>
          <w:p w14:paraId="3CA8DAA2" w14:textId="77777777" w:rsidR="00883114" w:rsidRPr="00413DB4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83A57" w14:textId="66116D80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250,610</w:t>
            </w:r>
          </w:p>
        </w:tc>
        <w:tc>
          <w:tcPr>
            <w:tcW w:w="270" w:type="dxa"/>
          </w:tcPr>
          <w:p w14:paraId="6642EC00" w14:textId="77777777" w:rsidR="00883114" w:rsidRPr="00413DB4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64B862" w14:textId="2C5A5571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214,101</w:t>
            </w:r>
          </w:p>
        </w:tc>
      </w:tr>
      <w:tr w:rsidR="00883114" w:rsidRPr="009E3BC3" w14:paraId="438EFFE3" w14:textId="77777777" w:rsidTr="004B57AB">
        <w:tc>
          <w:tcPr>
            <w:tcW w:w="3330" w:type="dxa"/>
          </w:tcPr>
          <w:p w14:paraId="2AA39D48" w14:textId="7B11BE1A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1D58E46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8BFF955" w14:textId="4802799F" w:rsidR="00883114" w:rsidRPr="00966522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5,153,790</w:t>
            </w:r>
          </w:p>
        </w:tc>
        <w:tc>
          <w:tcPr>
            <w:tcW w:w="270" w:type="dxa"/>
          </w:tcPr>
          <w:p w14:paraId="57CD0CEA" w14:textId="77777777" w:rsidR="00883114" w:rsidRPr="00966522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756172" w14:textId="0B7F35BC" w:rsidR="00883114" w:rsidRPr="00966522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5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4,220,880</w:t>
            </w:r>
          </w:p>
        </w:tc>
        <w:tc>
          <w:tcPr>
            <w:tcW w:w="270" w:type="dxa"/>
          </w:tcPr>
          <w:p w14:paraId="62283697" w14:textId="77777777" w:rsidR="00883114" w:rsidRPr="00966522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C33983" w14:textId="2A3D2E7C" w:rsidR="00883114" w:rsidRPr="00966522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5,153,790</w:t>
            </w:r>
          </w:p>
        </w:tc>
        <w:tc>
          <w:tcPr>
            <w:tcW w:w="270" w:type="dxa"/>
          </w:tcPr>
          <w:p w14:paraId="4B823DB1" w14:textId="77777777" w:rsidR="00883114" w:rsidRPr="00966522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8586BE" w14:textId="47152853" w:rsidR="00883114" w:rsidRPr="00966522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5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4,220,674</w:t>
            </w:r>
          </w:p>
        </w:tc>
      </w:tr>
      <w:tr w:rsidR="00883114" w:rsidRPr="009E3BC3" w14:paraId="50B8E767" w14:textId="77777777" w:rsidTr="004B57AB">
        <w:tc>
          <w:tcPr>
            <w:tcW w:w="3330" w:type="dxa"/>
          </w:tcPr>
          <w:p w14:paraId="5FFB91A3" w14:textId="28DA54A3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10F02D0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7EBD548" w14:textId="5AEDBD31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1FE54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66A7D1" w14:textId="6D7FE1AE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0EBD2" w14:textId="77777777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A3AA8A" w14:textId="5E01CB18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21C0A" w14:textId="77777777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8A9668" w14:textId="05D92D5E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3114" w:rsidRPr="009E3BC3" w14:paraId="0BCCD28C" w14:textId="77777777" w:rsidTr="004B57AB">
        <w:tc>
          <w:tcPr>
            <w:tcW w:w="3330" w:type="dxa"/>
          </w:tcPr>
          <w:p w14:paraId="6092292A" w14:textId="77AE13DC" w:rsidR="00883114" w:rsidRPr="009E3BC3" w:rsidRDefault="00883114" w:rsidP="008831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900" w:type="dxa"/>
          </w:tcPr>
          <w:p w14:paraId="62422CC9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BD16E1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372E1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FB03F8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41FF5" w14:textId="77777777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AABD4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EDC34" w14:textId="77777777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5277DB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3114" w:rsidRPr="009E3BC3" w14:paraId="54C97A1E" w14:textId="77777777" w:rsidTr="004B57AB">
        <w:tc>
          <w:tcPr>
            <w:tcW w:w="3330" w:type="dxa"/>
          </w:tcPr>
          <w:p w14:paraId="4BB5EAFF" w14:textId="764E601C" w:rsidR="00883114" w:rsidRPr="009E3BC3" w:rsidRDefault="00883114" w:rsidP="0088311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900" w:type="dxa"/>
          </w:tcPr>
          <w:p w14:paraId="1D0523F0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94065DB" w14:textId="7BA80330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268,862</w:t>
            </w:r>
          </w:p>
        </w:tc>
        <w:tc>
          <w:tcPr>
            <w:tcW w:w="270" w:type="dxa"/>
          </w:tcPr>
          <w:p w14:paraId="6690812F" w14:textId="77777777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8E73A" w14:textId="4E80D1B9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257,246</w:t>
            </w:r>
          </w:p>
        </w:tc>
        <w:tc>
          <w:tcPr>
            <w:tcW w:w="270" w:type="dxa"/>
          </w:tcPr>
          <w:p w14:paraId="608B7F46" w14:textId="77777777" w:rsidR="00883114" w:rsidRPr="00413DB4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E8D26" w14:textId="3EFA794E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268,862</w:t>
            </w:r>
          </w:p>
        </w:tc>
        <w:tc>
          <w:tcPr>
            <w:tcW w:w="270" w:type="dxa"/>
          </w:tcPr>
          <w:p w14:paraId="7799DA25" w14:textId="77777777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2BA7F" w14:textId="393EB823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257,242</w:t>
            </w:r>
          </w:p>
        </w:tc>
      </w:tr>
      <w:tr w:rsidR="00883114" w:rsidRPr="009E3BC3" w14:paraId="7D3CACE0" w14:textId="77777777" w:rsidTr="004B57AB">
        <w:tc>
          <w:tcPr>
            <w:tcW w:w="3330" w:type="dxa"/>
          </w:tcPr>
          <w:p w14:paraId="505EC4E3" w14:textId="14076F2E" w:rsidR="00883114" w:rsidRPr="009E3BC3" w:rsidRDefault="00883114" w:rsidP="008831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900" w:type="dxa"/>
          </w:tcPr>
          <w:p w14:paraId="5EB41932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E37801C" w14:textId="7B966804" w:rsidR="00883114" w:rsidRPr="00413DB4" w:rsidRDefault="00413DB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18,135</w:t>
            </w:r>
          </w:p>
        </w:tc>
        <w:tc>
          <w:tcPr>
            <w:tcW w:w="270" w:type="dxa"/>
          </w:tcPr>
          <w:p w14:paraId="723A900E" w14:textId="77777777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B559C7" w14:textId="4181CA89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13,029</w:t>
            </w:r>
          </w:p>
        </w:tc>
        <w:tc>
          <w:tcPr>
            <w:tcW w:w="270" w:type="dxa"/>
          </w:tcPr>
          <w:p w14:paraId="07420854" w14:textId="77777777" w:rsidR="00883114" w:rsidRPr="00413DB4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463A9D" w14:textId="2B43BB85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18,135</w:t>
            </w:r>
          </w:p>
        </w:tc>
        <w:tc>
          <w:tcPr>
            <w:tcW w:w="270" w:type="dxa"/>
          </w:tcPr>
          <w:p w14:paraId="20434013" w14:textId="77777777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FDE4BB" w14:textId="4D22A22B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13,029</w:t>
            </w:r>
          </w:p>
        </w:tc>
      </w:tr>
      <w:tr w:rsidR="00883114" w:rsidRPr="009E3BC3" w14:paraId="036FCABB" w14:textId="77777777" w:rsidTr="004B57AB">
        <w:tc>
          <w:tcPr>
            <w:tcW w:w="3330" w:type="dxa"/>
          </w:tcPr>
          <w:p w14:paraId="1BC11081" w14:textId="59242E27" w:rsidR="00883114" w:rsidRPr="009E3BC3" w:rsidRDefault="00883114" w:rsidP="008831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ค่าแรกเข้าและค่าบริการอื่น</w:t>
            </w:r>
          </w:p>
        </w:tc>
        <w:tc>
          <w:tcPr>
            <w:tcW w:w="900" w:type="dxa"/>
          </w:tcPr>
          <w:p w14:paraId="58A2D38B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9A5B8D" w14:textId="2A09BD5C" w:rsidR="00883114" w:rsidRPr="00413DB4" w:rsidRDefault="00413DB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4,776</w:t>
            </w:r>
          </w:p>
        </w:tc>
        <w:tc>
          <w:tcPr>
            <w:tcW w:w="270" w:type="dxa"/>
          </w:tcPr>
          <w:p w14:paraId="31B72B2E" w14:textId="77777777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06065" w14:textId="33A26288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5,487</w:t>
            </w:r>
          </w:p>
        </w:tc>
        <w:tc>
          <w:tcPr>
            <w:tcW w:w="270" w:type="dxa"/>
          </w:tcPr>
          <w:p w14:paraId="387EF6FB" w14:textId="77777777" w:rsidR="00883114" w:rsidRPr="00413DB4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D5D16C" w14:textId="77AAD1CC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4,776</w:t>
            </w:r>
          </w:p>
        </w:tc>
        <w:tc>
          <w:tcPr>
            <w:tcW w:w="270" w:type="dxa"/>
          </w:tcPr>
          <w:p w14:paraId="1AD01F10" w14:textId="77777777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461FC" w14:textId="6EBF775E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5,487</w:t>
            </w:r>
          </w:p>
        </w:tc>
      </w:tr>
      <w:tr w:rsidR="00883114" w:rsidRPr="009E3BC3" w14:paraId="5BC3CC2F" w14:textId="77777777" w:rsidTr="004B57AB">
        <w:tc>
          <w:tcPr>
            <w:tcW w:w="3330" w:type="dxa"/>
          </w:tcPr>
          <w:p w14:paraId="72C114AA" w14:textId="48924B30" w:rsidR="00883114" w:rsidRPr="009E3BC3" w:rsidRDefault="00883114" w:rsidP="008831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ค่าใช้จ่ายในการส่งออก</w:t>
            </w:r>
          </w:p>
        </w:tc>
        <w:tc>
          <w:tcPr>
            <w:tcW w:w="900" w:type="dxa"/>
          </w:tcPr>
          <w:p w14:paraId="7442A874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C455D28" w14:textId="42533494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1,210</w:t>
            </w:r>
          </w:p>
        </w:tc>
        <w:tc>
          <w:tcPr>
            <w:tcW w:w="270" w:type="dxa"/>
          </w:tcPr>
          <w:p w14:paraId="4C139A7A" w14:textId="77777777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A1715" w14:textId="76D8E864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1,260</w:t>
            </w:r>
          </w:p>
        </w:tc>
        <w:tc>
          <w:tcPr>
            <w:tcW w:w="270" w:type="dxa"/>
          </w:tcPr>
          <w:p w14:paraId="2EF45586" w14:textId="77777777" w:rsidR="00883114" w:rsidRPr="00413DB4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81C7CC" w14:textId="7A583E62" w:rsidR="00883114" w:rsidRPr="00413DB4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DB4">
              <w:rPr>
                <w:rFonts w:asciiTheme="majorBidi" w:hAnsiTheme="majorBidi" w:cstheme="majorBidi"/>
                <w:sz w:val="30"/>
                <w:szCs w:val="30"/>
              </w:rPr>
              <w:t>1,210</w:t>
            </w:r>
          </w:p>
        </w:tc>
        <w:tc>
          <w:tcPr>
            <w:tcW w:w="270" w:type="dxa"/>
          </w:tcPr>
          <w:p w14:paraId="03DAE050" w14:textId="77777777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DC12A2" w14:textId="06A7B892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1,260</w:t>
            </w:r>
          </w:p>
        </w:tc>
      </w:tr>
      <w:tr w:rsidR="00883114" w:rsidRPr="009E3BC3" w14:paraId="52401CD5" w14:textId="77777777" w:rsidTr="004B57AB">
        <w:tc>
          <w:tcPr>
            <w:tcW w:w="3330" w:type="dxa"/>
          </w:tcPr>
          <w:p w14:paraId="017D0051" w14:textId="124F051A" w:rsidR="00883114" w:rsidRPr="009E3BC3" w:rsidRDefault="00883114" w:rsidP="008831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3381E3B7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909B77B" w14:textId="1620DF2C" w:rsidR="00883114" w:rsidRPr="00966522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292,983</w:t>
            </w:r>
          </w:p>
        </w:tc>
        <w:tc>
          <w:tcPr>
            <w:tcW w:w="270" w:type="dxa"/>
          </w:tcPr>
          <w:p w14:paraId="24D09A0D" w14:textId="77777777" w:rsidR="00883114" w:rsidRPr="00966522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B2B4EE" w14:textId="580784BF" w:rsidR="00883114" w:rsidRPr="00966522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277,022</w:t>
            </w:r>
          </w:p>
        </w:tc>
        <w:tc>
          <w:tcPr>
            <w:tcW w:w="270" w:type="dxa"/>
          </w:tcPr>
          <w:p w14:paraId="6FD40C9A" w14:textId="77777777" w:rsidR="00883114" w:rsidRPr="00966522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45506" w14:textId="337C856E" w:rsidR="00883114" w:rsidRPr="00966522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292,983</w:t>
            </w:r>
          </w:p>
        </w:tc>
        <w:tc>
          <w:tcPr>
            <w:tcW w:w="270" w:type="dxa"/>
          </w:tcPr>
          <w:p w14:paraId="1C6EA25F" w14:textId="77777777" w:rsidR="00883114" w:rsidRPr="00966522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57CC29" w14:textId="6247BC18" w:rsidR="00883114" w:rsidRPr="00966522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277,018</w:t>
            </w:r>
          </w:p>
        </w:tc>
      </w:tr>
      <w:tr w:rsidR="00883114" w:rsidRPr="009E3BC3" w14:paraId="1350EAF8" w14:textId="77777777" w:rsidTr="004B57AB">
        <w:tc>
          <w:tcPr>
            <w:tcW w:w="3330" w:type="dxa"/>
          </w:tcPr>
          <w:p w14:paraId="7C9DD7C2" w14:textId="77777777" w:rsidR="00883114" w:rsidRPr="009E3BC3" w:rsidRDefault="00883114" w:rsidP="00883114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E6B340C" w14:textId="77777777" w:rsidR="00883114" w:rsidRPr="009E3BC3" w:rsidRDefault="00883114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01B892E5" w14:textId="77777777" w:rsidR="00883114" w:rsidRPr="009E3BC3" w:rsidRDefault="00883114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E80933" w14:textId="77777777" w:rsidR="00883114" w:rsidRPr="009E3BC3" w:rsidRDefault="00883114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0B5B13E" w14:textId="77777777" w:rsidR="00883114" w:rsidRPr="009E3BC3" w:rsidRDefault="00883114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5D351F" w14:textId="77777777" w:rsidR="00883114" w:rsidRPr="009E3BC3" w:rsidRDefault="00883114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3CBB66F" w14:textId="77777777" w:rsidR="00883114" w:rsidRPr="009E3BC3" w:rsidRDefault="00883114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22B343" w14:textId="77777777" w:rsidR="00883114" w:rsidRPr="009E3BC3" w:rsidRDefault="00883114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34403C1" w14:textId="77777777" w:rsidR="00883114" w:rsidRPr="009E3BC3" w:rsidRDefault="00883114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83114" w:rsidRPr="009E3BC3" w14:paraId="7CCBE7A4" w14:textId="77777777" w:rsidTr="004B57AB">
        <w:tc>
          <w:tcPr>
            <w:tcW w:w="3330" w:type="dxa"/>
          </w:tcPr>
          <w:p w14:paraId="781486CD" w14:textId="62E396A1" w:rsidR="00883114" w:rsidRPr="009E3BC3" w:rsidRDefault="00883114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900" w:type="dxa"/>
          </w:tcPr>
          <w:p w14:paraId="46845C7C" w14:textId="77777777" w:rsidR="00883114" w:rsidRPr="009E3BC3" w:rsidRDefault="00883114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5EDCDE2E" w14:textId="77777777" w:rsidR="00883114" w:rsidRPr="009E3BC3" w:rsidRDefault="00883114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448272" w14:textId="77777777" w:rsidR="00883114" w:rsidRPr="009E3BC3" w:rsidRDefault="00883114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4D334C" w14:textId="77777777" w:rsidR="00883114" w:rsidRPr="009E3BC3" w:rsidRDefault="00883114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B5A2F4" w14:textId="77777777" w:rsidR="00883114" w:rsidRPr="009E3BC3" w:rsidRDefault="00883114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8395B42" w14:textId="77777777" w:rsidR="00883114" w:rsidRPr="009E3BC3" w:rsidRDefault="00883114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6ECD0A" w14:textId="77777777" w:rsidR="00883114" w:rsidRPr="009E3BC3" w:rsidRDefault="00883114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BCDF36" w14:textId="77777777" w:rsidR="00883114" w:rsidRPr="009E3BC3" w:rsidRDefault="00883114" w:rsidP="00883114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83114" w:rsidRPr="009E3BC3" w14:paraId="56DE0F92" w14:textId="77777777" w:rsidTr="004B57AB">
        <w:tc>
          <w:tcPr>
            <w:tcW w:w="3330" w:type="dxa"/>
          </w:tcPr>
          <w:p w14:paraId="3582744B" w14:textId="0915E010" w:rsidR="00883114" w:rsidRPr="009E3BC3" w:rsidRDefault="00883114" w:rsidP="0088311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68B42282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19CB715" w14:textId="35707185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122,801</w:t>
            </w:r>
          </w:p>
        </w:tc>
        <w:tc>
          <w:tcPr>
            <w:tcW w:w="270" w:type="dxa"/>
          </w:tcPr>
          <w:p w14:paraId="54288302" w14:textId="77777777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6D086" w14:textId="1C0509D6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119,697</w:t>
            </w:r>
          </w:p>
        </w:tc>
        <w:tc>
          <w:tcPr>
            <w:tcW w:w="270" w:type="dxa"/>
          </w:tcPr>
          <w:p w14:paraId="1EEA74A1" w14:textId="77777777" w:rsidR="00883114" w:rsidRPr="00FA6AB1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891710" w14:textId="0857050D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122,801</w:t>
            </w:r>
          </w:p>
        </w:tc>
        <w:tc>
          <w:tcPr>
            <w:tcW w:w="270" w:type="dxa"/>
          </w:tcPr>
          <w:p w14:paraId="5D467ABB" w14:textId="77777777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F416E" w14:textId="23846064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119,697</w:t>
            </w:r>
          </w:p>
        </w:tc>
      </w:tr>
      <w:tr w:rsidR="00883114" w:rsidRPr="009E3BC3" w14:paraId="7F111653" w14:textId="77777777" w:rsidTr="004B57AB">
        <w:tc>
          <w:tcPr>
            <w:tcW w:w="3330" w:type="dxa"/>
          </w:tcPr>
          <w:p w14:paraId="0D13F267" w14:textId="3CD3FF23" w:rsidR="00883114" w:rsidRPr="009E3BC3" w:rsidRDefault="00883114" w:rsidP="0088311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กลับรายการค่าเผื่อ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ผล</w:t>
            </w:r>
            <w:r w:rsidRPr="001E7F0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900" w:type="dxa"/>
          </w:tcPr>
          <w:p w14:paraId="514709F9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D5663E9" w14:textId="77777777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439BF0" w14:textId="77777777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C22C2A" w14:textId="77777777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252944" w14:textId="77777777" w:rsidR="00883114" w:rsidRPr="00FA6AB1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CDFA9" w14:textId="77777777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D1496" w14:textId="77777777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DB8F31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3114" w:rsidRPr="009E3BC3" w14:paraId="448BADCC" w14:textId="77777777" w:rsidTr="004B57AB">
        <w:tc>
          <w:tcPr>
            <w:tcW w:w="3330" w:type="dxa"/>
          </w:tcPr>
          <w:p w14:paraId="38DE2F92" w14:textId="5C598975" w:rsidR="00883114" w:rsidRDefault="00883114" w:rsidP="0088311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ด้านเครดิตที่คาดว่าจะเกิดขึ้น</w:t>
            </w:r>
          </w:p>
        </w:tc>
        <w:tc>
          <w:tcPr>
            <w:tcW w:w="900" w:type="dxa"/>
          </w:tcPr>
          <w:p w14:paraId="3ED3C4AA" w14:textId="6C076BEE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4, 6</w:t>
            </w:r>
          </w:p>
        </w:tc>
        <w:tc>
          <w:tcPr>
            <w:tcW w:w="1062" w:type="dxa"/>
          </w:tcPr>
          <w:p w14:paraId="5D2C7251" w14:textId="5B689EED" w:rsidR="00883114" w:rsidRPr="00FA6AB1" w:rsidRDefault="00520600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2A6EFC" w14:textId="77777777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F0800E" w14:textId="4E2621F5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6D7001" w14:textId="77777777" w:rsidR="00883114" w:rsidRPr="00FA6AB1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6EA4D0" w14:textId="27F1824E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  <w:tc>
          <w:tcPr>
            <w:tcW w:w="270" w:type="dxa"/>
          </w:tcPr>
          <w:p w14:paraId="04B5A039" w14:textId="77777777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06A52" w14:textId="3E01B04E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(1,767)</w:t>
            </w:r>
          </w:p>
        </w:tc>
      </w:tr>
      <w:tr w:rsidR="00883114" w:rsidRPr="009E3BC3" w14:paraId="4F1ED72F" w14:textId="77777777" w:rsidTr="004B57AB">
        <w:tc>
          <w:tcPr>
            <w:tcW w:w="3330" w:type="dxa"/>
          </w:tcPr>
          <w:p w14:paraId="20084290" w14:textId="55CD9D14" w:rsidR="00883114" w:rsidRPr="001E7F06" w:rsidRDefault="00883114" w:rsidP="008831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E7F0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00" w:type="dxa"/>
          </w:tcPr>
          <w:p w14:paraId="77EE3EB7" w14:textId="2A9D33BB" w:rsidR="00883114" w:rsidRPr="001E7F06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7F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9C30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62" w:type="dxa"/>
          </w:tcPr>
          <w:p w14:paraId="09E8D95C" w14:textId="61D581AB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E76108" w14:textId="77777777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825C19" w14:textId="5DB91045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11,677</w:t>
            </w:r>
          </w:p>
        </w:tc>
        <w:tc>
          <w:tcPr>
            <w:tcW w:w="270" w:type="dxa"/>
          </w:tcPr>
          <w:p w14:paraId="5314365F" w14:textId="77777777" w:rsidR="00883114" w:rsidRPr="00FA6AB1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6CE20" w14:textId="1FB21AC2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E85E0" w14:textId="77777777" w:rsidR="00883114" w:rsidRPr="001E7F06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F2E3EE" w14:textId="753F3F4E" w:rsidR="00883114" w:rsidRPr="001E7F06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11,677</w:t>
            </w:r>
          </w:p>
        </w:tc>
      </w:tr>
      <w:tr w:rsidR="00883114" w:rsidRPr="009E3BC3" w14:paraId="7C9D63BF" w14:textId="77777777" w:rsidTr="004B57AB">
        <w:tc>
          <w:tcPr>
            <w:tcW w:w="3330" w:type="dxa"/>
          </w:tcPr>
          <w:p w14:paraId="6D3208FA" w14:textId="23A22DA7" w:rsidR="00883114" w:rsidRPr="009E3BC3" w:rsidRDefault="00883114" w:rsidP="008831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338F5608" w14:textId="1FBE1CA9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CE44A73" w14:textId="166C9617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22,899</w:t>
            </w:r>
          </w:p>
        </w:tc>
        <w:tc>
          <w:tcPr>
            <w:tcW w:w="270" w:type="dxa"/>
          </w:tcPr>
          <w:p w14:paraId="7D08D393" w14:textId="77777777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99846" w14:textId="05543662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21,319</w:t>
            </w:r>
          </w:p>
        </w:tc>
        <w:tc>
          <w:tcPr>
            <w:tcW w:w="270" w:type="dxa"/>
          </w:tcPr>
          <w:p w14:paraId="4343A898" w14:textId="77777777" w:rsidR="00883114" w:rsidRPr="00FA6AB1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A7B007" w14:textId="0AB6FE15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22,899</w:t>
            </w:r>
          </w:p>
        </w:tc>
        <w:tc>
          <w:tcPr>
            <w:tcW w:w="270" w:type="dxa"/>
          </w:tcPr>
          <w:p w14:paraId="5D18CA18" w14:textId="77777777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DD47C" w14:textId="523B9DF3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21,319</w:t>
            </w:r>
          </w:p>
        </w:tc>
      </w:tr>
      <w:tr w:rsidR="00883114" w:rsidRPr="009E3BC3" w14:paraId="1E2E390D" w14:textId="77777777" w:rsidTr="004B57AB">
        <w:tc>
          <w:tcPr>
            <w:tcW w:w="3330" w:type="dxa"/>
          </w:tcPr>
          <w:p w14:paraId="5C3E7BF2" w14:textId="12B3C4F6" w:rsidR="00883114" w:rsidRPr="009E3BC3" w:rsidRDefault="00883114" w:rsidP="008831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6425E04F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675C2DF" w14:textId="542758E1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26,495</w:t>
            </w:r>
          </w:p>
        </w:tc>
        <w:tc>
          <w:tcPr>
            <w:tcW w:w="270" w:type="dxa"/>
          </w:tcPr>
          <w:p w14:paraId="7EC1C84A" w14:textId="77777777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87643" w14:textId="2D303044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15,653</w:t>
            </w:r>
          </w:p>
        </w:tc>
        <w:tc>
          <w:tcPr>
            <w:tcW w:w="270" w:type="dxa"/>
          </w:tcPr>
          <w:p w14:paraId="524DBF7B" w14:textId="77777777" w:rsidR="00883114" w:rsidRPr="00FA6AB1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914EE" w14:textId="2CB85D06" w:rsidR="00883114" w:rsidRPr="00FA6AB1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AB1">
              <w:rPr>
                <w:rFonts w:asciiTheme="majorBidi" w:hAnsiTheme="majorBidi" w:cstheme="majorBidi"/>
                <w:sz w:val="30"/>
                <w:szCs w:val="30"/>
              </w:rPr>
              <w:t>26,392</w:t>
            </w:r>
          </w:p>
        </w:tc>
        <w:tc>
          <w:tcPr>
            <w:tcW w:w="270" w:type="dxa"/>
          </w:tcPr>
          <w:p w14:paraId="6E94AF32" w14:textId="77777777" w:rsidR="00883114" w:rsidRPr="009E3BC3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51909" w14:textId="117B6A18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15,445</w:t>
            </w:r>
          </w:p>
        </w:tc>
      </w:tr>
      <w:tr w:rsidR="00883114" w:rsidRPr="009E3BC3" w14:paraId="3475503E" w14:textId="77777777" w:rsidTr="004B57AB">
        <w:tc>
          <w:tcPr>
            <w:tcW w:w="3330" w:type="dxa"/>
          </w:tcPr>
          <w:p w14:paraId="6E4F65D6" w14:textId="4B0A0363" w:rsidR="00883114" w:rsidRPr="009E3BC3" w:rsidRDefault="00883114" w:rsidP="008831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702B2D5" w14:textId="77777777" w:rsidR="00883114" w:rsidRPr="009E3BC3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D938B64" w14:textId="2FEB18AD" w:rsidR="00883114" w:rsidRPr="00F606B5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172,195</w:t>
            </w:r>
          </w:p>
        </w:tc>
        <w:tc>
          <w:tcPr>
            <w:tcW w:w="270" w:type="dxa"/>
          </w:tcPr>
          <w:p w14:paraId="60575876" w14:textId="77777777" w:rsidR="00883114" w:rsidRPr="00F606B5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E99E9B" w14:textId="4D294E93" w:rsidR="00883114" w:rsidRPr="00F606B5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06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168,346</w:t>
            </w:r>
          </w:p>
        </w:tc>
        <w:tc>
          <w:tcPr>
            <w:tcW w:w="270" w:type="dxa"/>
          </w:tcPr>
          <w:p w14:paraId="4A765DD3" w14:textId="77777777" w:rsidR="00883114" w:rsidRPr="00F606B5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FA465D" w14:textId="44B82988" w:rsidR="00883114" w:rsidRPr="00F606B5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172,937</w:t>
            </w:r>
          </w:p>
        </w:tc>
        <w:tc>
          <w:tcPr>
            <w:tcW w:w="270" w:type="dxa"/>
          </w:tcPr>
          <w:p w14:paraId="516A280A" w14:textId="77777777" w:rsidR="00883114" w:rsidRPr="00F606B5" w:rsidRDefault="00883114" w:rsidP="008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8EE1B2" w14:textId="642D008F" w:rsidR="00883114" w:rsidRPr="00F606B5" w:rsidRDefault="00883114" w:rsidP="008831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06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1F9200E2" w14:textId="04650DDD" w:rsidR="00A2383E" w:rsidRPr="00883114" w:rsidRDefault="00A2383E" w:rsidP="00A2446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83114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B9A342B" w14:textId="77777777" w:rsidR="00F24E44" w:rsidRDefault="00F24E44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B6BC772" w14:textId="506EF42D" w:rsidR="0017336D" w:rsidRPr="009E3BC3" w:rsidRDefault="0017336D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0CF6ACE" w14:textId="77777777" w:rsidR="0017336D" w:rsidRPr="00F24E44" w:rsidRDefault="0017336D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9"/>
        <w:gridCol w:w="2521"/>
        <w:gridCol w:w="1710"/>
        <w:gridCol w:w="270"/>
        <w:gridCol w:w="1530"/>
        <w:gridCol w:w="270"/>
      </w:tblGrid>
      <w:tr w:rsidR="00795DE8" w:rsidRPr="009E3BC3" w14:paraId="61F12220" w14:textId="77777777" w:rsidTr="00795DE8">
        <w:tc>
          <w:tcPr>
            <w:tcW w:w="5850" w:type="dxa"/>
            <w:gridSpan w:val="2"/>
          </w:tcPr>
          <w:p w14:paraId="60414D8E" w14:textId="77777777" w:rsidR="00795DE8" w:rsidRPr="009E3BC3" w:rsidRDefault="00795DE8" w:rsidP="00F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44493001" w14:textId="5126825C" w:rsidR="00795DE8" w:rsidRPr="009E3BC3" w:rsidRDefault="00795DE8" w:rsidP="0026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46C37406" w14:textId="77777777" w:rsidR="00795DE8" w:rsidRPr="009E3BC3" w:rsidRDefault="00795DE8" w:rsidP="0026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95DE8" w:rsidRPr="009E3BC3" w14:paraId="6B7FF32B" w14:textId="77777777" w:rsidTr="00795DE8">
        <w:tc>
          <w:tcPr>
            <w:tcW w:w="3329" w:type="dxa"/>
          </w:tcPr>
          <w:p w14:paraId="7AB706F4" w14:textId="77777777" w:rsidR="00795DE8" w:rsidRPr="009E3BC3" w:rsidRDefault="00795DE8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1" w:type="dxa"/>
          </w:tcPr>
          <w:p w14:paraId="5A92BCF8" w14:textId="77777777" w:rsidR="00795DE8" w:rsidRPr="009E3BC3" w:rsidRDefault="00795DE8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A685986" w14:textId="2E533BE6" w:rsidR="00795DE8" w:rsidRPr="009E3BC3" w:rsidRDefault="00795DE8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C96F4C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5</w:t>
            </w:r>
          </w:p>
        </w:tc>
        <w:tc>
          <w:tcPr>
            <w:tcW w:w="270" w:type="dxa"/>
          </w:tcPr>
          <w:p w14:paraId="203F44F2" w14:textId="77777777" w:rsidR="00795DE8" w:rsidRPr="009E3BC3" w:rsidRDefault="00795DE8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44B488" w14:textId="561B6CCE" w:rsidR="00795DE8" w:rsidRPr="009E3BC3" w:rsidRDefault="00795DE8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C96F4C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4</w:t>
            </w:r>
          </w:p>
        </w:tc>
        <w:tc>
          <w:tcPr>
            <w:tcW w:w="270" w:type="dxa"/>
          </w:tcPr>
          <w:p w14:paraId="04CE9D3A" w14:textId="77777777" w:rsidR="00795DE8" w:rsidRPr="009E3BC3" w:rsidRDefault="00795DE8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3341" w:rsidRPr="006767BE" w14:paraId="08335B69" w14:textId="77777777" w:rsidTr="002E3079">
        <w:tc>
          <w:tcPr>
            <w:tcW w:w="3329" w:type="dxa"/>
            <w:shd w:val="clear" w:color="auto" w:fill="auto"/>
          </w:tcPr>
          <w:p w14:paraId="256683FC" w14:textId="77777777" w:rsidR="009B3341" w:rsidRPr="006767BE" w:rsidRDefault="009B3341" w:rsidP="00E86C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1" w:type="dxa"/>
            <w:shd w:val="clear" w:color="auto" w:fill="auto"/>
          </w:tcPr>
          <w:p w14:paraId="68E20FBE" w14:textId="77777777" w:rsidR="009B3341" w:rsidRPr="006767BE" w:rsidRDefault="009B3341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20596662" w14:textId="25840E6E" w:rsidR="009B3341" w:rsidRPr="006767BE" w:rsidRDefault="009B3341" w:rsidP="009B33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0B98516" w14:textId="77777777" w:rsidR="009B3341" w:rsidRPr="006767BE" w:rsidRDefault="009B3341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5DE8" w:rsidRPr="006767BE" w14:paraId="6E473824" w14:textId="77777777" w:rsidTr="00795DE8">
        <w:tc>
          <w:tcPr>
            <w:tcW w:w="3329" w:type="dxa"/>
            <w:shd w:val="clear" w:color="auto" w:fill="auto"/>
          </w:tcPr>
          <w:p w14:paraId="3CBAF5AB" w14:textId="77777777" w:rsidR="00795DE8" w:rsidRPr="006767BE" w:rsidRDefault="00795DE8" w:rsidP="00E86C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521" w:type="dxa"/>
            <w:shd w:val="clear" w:color="auto" w:fill="auto"/>
          </w:tcPr>
          <w:p w14:paraId="6B6F6468" w14:textId="77777777" w:rsidR="00795DE8" w:rsidRPr="006767BE" w:rsidRDefault="00795DE8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B6BC7F8" w14:textId="77777777" w:rsidR="00795DE8" w:rsidRPr="006767BE" w:rsidRDefault="00795DE8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E33502" w14:textId="77777777" w:rsidR="00795DE8" w:rsidRPr="006767BE" w:rsidRDefault="00795DE8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775653F" w14:textId="77777777" w:rsidR="00795DE8" w:rsidRPr="006767BE" w:rsidRDefault="00795DE8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B9DB5B" w14:textId="77777777" w:rsidR="00795DE8" w:rsidRPr="006767BE" w:rsidRDefault="00795DE8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F4C" w:rsidRPr="00F325F5" w14:paraId="3472F6A7" w14:textId="77777777" w:rsidTr="00795DE8">
        <w:tc>
          <w:tcPr>
            <w:tcW w:w="3329" w:type="dxa"/>
            <w:shd w:val="clear" w:color="auto" w:fill="auto"/>
          </w:tcPr>
          <w:p w14:paraId="145AF12F" w14:textId="48C1C0D3" w:rsidR="00C96F4C" w:rsidRPr="00F325F5" w:rsidRDefault="00C96F4C" w:rsidP="00C96F4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25F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2521" w:type="dxa"/>
            <w:shd w:val="clear" w:color="auto" w:fill="auto"/>
          </w:tcPr>
          <w:p w14:paraId="7FE34434" w14:textId="77777777" w:rsidR="00C96F4C" w:rsidRPr="00F325F5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CBC7E91" w14:textId="1AD4E4D3" w:rsidR="00C96F4C" w:rsidRPr="00F325F5" w:rsidRDefault="000A186F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143,299</w:t>
            </w:r>
          </w:p>
        </w:tc>
        <w:tc>
          <w:tcPr>
            <w:tcW w:w="270" w:type="dxa"/>
            <w:shd w:val="clear" w:color="auto" w:fill="auto"/>
          </w:tcPr>
          <w:p w14:paraId="76506E4B" w14:textId="77777777" w:rsidR="00C96F4C" w:rsidRPr="00F325F5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6A4297D" w14:textId="0264A21E" w:rsidR="00C96F4C" w:rsidRPr="00F325F5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40,079</w:t>
            </w:r>
          </w:p>
        </w:tc>
        <w:tc>
          <w:tcPr>
            <w:tcW w:w="270" w:type="dxa"/>
            <w:shd w:val="clear" w:color="auto" w:fill="auto"/>
          </w:tcPr>
          <w:p w14:paraId="62D845CC" w14:textId="77777777" w:rsidR="00C96F4C" w:rsidRPr="00F325F5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F4C" w:rsidRPr="006767BE" w14:paraId="4FD136C3" w14:textId="77777777" w:rsidTr="00795DE8">
        <w:tc>
          <w:tcPr>
            <w:tcW w:w="3329" w:type="dxa"/>
            <w:shd w:val="clear" w:color="auto" w:fill="auto"/>
          </w:tcPr>
          <w:p w14:paraId="3D41B0B1" w14:textId="2BC644B6" w:rsidR="00C96F4C" w:rsidRPr="006767BE" w:rsidRDefault="00C96F4C" w:rsidP="00C96F4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</w:t>
            </w:r>
            <w:r w:rsidR="00E94F6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</w:t>
            </w: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</w:p>
        </w:tc>
        <w:tc>
          <w:tcPr>
            <w:tcW w:w="2521" w:type="dxa"/>
            <w:shd w:val="clear" w:color="auto" w:fill="auto"/>
          </w:tcPr>
          <w:p w14:paraId="1C245AA2" w14:textId="77777777" w:rsidR="00C96F4C" w:rsidRPr="006767BE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9B5B4A5" w14:textId="428B9667" w:rsidR="00C96F4C" w:rsidRPr="006767BE" w:rsidRDefault="00395BF9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(689)</w:t>
            </w:r>
          </w:p>
        </w:tc>
        <w:tc>
          <w:tcPr>
            <w:tcW w:w="270" w:type="dxa"/>
            <w:shd w:val="clear" w:color="auto" w:fill="auto"/>
          </w:tcPr>
          <w:p w14:paraId="0ADFF5D6" w14:textId="77777777" w:rsidR="00C96F4C" w:rsidRPr="006767BE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CE6C8B1" w14:textId="0A9CB6F2" w:rsidR="00C96F4C" w:rsidRPr="006767BE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ADFFBF" w14:textId="77777777" w:rsidR="00C96F4C" w:rsidRPr="006767BE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F4C" w:rsidRPr="006767BE" w14:paraId="28A7EBAA" w14:textId="77777777" w:rsidTr="00795DE8">
        <w:tc>
          <w:tcPr>
            <w:tcW w:w="3329" w:type="dxa"/>
            <w:shd w:val="clear" w:color="auto" w:fill="auto"/>
          </w:tcPr>
          <w:p w14:paraId="282EA8D0" w14:textId="77777777" w:rsidR="00C96F4C" w:rsidRPr="006767BE" w:rsidRDefault="00C96F4C" w:rsidP="00C96F4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1" w:type="dxa"/>
            <w:shd w:val="clear" w:color="auto" w:fill="auto"/>
          </w:tcPr>
          <w:p w14:paraId="210F0277" w14:textId="77777777" w:rsidR="00C96F4C" w:rsidRPr="006767BE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360"/>
              </w:tabs>
              <w:ind w:left="-3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4CF8" w14:textId="1565AD48" w:rsidR="00C96F4C" w:rsidRPr="006767BE" w:rsidRDefault="000A186F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395B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95B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70" w:type="dxa"/>
            <w:shd w:val="clear" w:color="auto" w:fill="auto"/>
          </w:tcPr>
          <w:p w14:paraId="063BB9B6" w14:textId="77777777" w:rsidR="00C96F4C" w:rsidRPr="006767BE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03902" w14:textId="13CCF9EC" w:rsidR="00C96F4C" w:rsidRPr="006767BE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40,079</w:t>
            </w:r>
          </w:p>
        </w:tc>
        <w:tc>
          <w:tcPr>
            <w:tcW w:w="270" w:type="dxa"/>
            <w:shd w:val="clear" w:color="auto" w:fill="auto"/>
          </w:tcPr>
          <w:p w14:paraId="6CA7DCE9" w14:textId="77777777" w:rsidR="00C96F4C" w:rsidRPr="006767BE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6F4C" w:rsidRPr="006767BE" w14:paraId="45CA95F9" w14:textId="77777777" w:rsidTr="00795DE8">
        <w:tc>
          <w:tcPr>
            <w:tcW w:w="3329" w:type="dxa"/>
            <w:shd w:val="clear" w:color="auto" w:fill="auto"/>
          </w:tcPr>
          <w:p w14:paraId="3EA7FD8C" w14:textId="77777777" w:rsidR="00C96F4C" w:rsidRPr="006767BE" w:rsidRDefault="00C96F4C" w:rsidP="00C96F4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21" w:type="dxa"/>
            <w:shd w:val="clear" w:color="auto" w:fill="auto"/>
          </w:tcPr>
          <w:p w14:paraId="4DB6B0A9" w14:textId="77777777" w:rsidR="00C96F4C" w:rsidRPr="006767BE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4A42433" w14:textId="77777777" w:rsidR="00C96F4C" w:rsidRPr="006767BE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0DAC71" w14:textId="77777777" w:rsidR="00C96F4C" w:rsidRPr="006767BE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F9D44E4" w14:textId="77777777" w:rsidR="00C96F4C" w:rsidRPr="006767BE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68B07F" w14:textId="77777777" w:rsidR="00C96F4C" w:rsidRPr="006767BE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F4C" w:rsidRPr="006767BE" w14:paraId="76872BB8" w14:textId="77777777" w:rsidTr="00795DE8">
        <w:tc>
          <w:tcPr>
            <w:tcW w:w="3329" w:type="dxa"/>
            <w:shd w:val="clear" w:color="auto" w:fill="auto"/>
          </w:tcPr>
          <w:p w14:paraId="07E852B8" w14:textId="77777777" w:rsidR="00C96F4C" w:rsidRPr="006767BE" w:rsidRDefault="00C96F4C" w:rsidP="00C96F4C">
            <w:pPr>
              <w:tabs>
                <w:tab w:val="clear" w:pos="258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521" w:type="dxa"/>
            <w:shd w:val="clear" w:color="auto" w:fill="auto"/>
          </w:tcPr>
          <w:p w14:paraId="76BA077A" w14:textId="77777777" w:rsidR="00C96F4C" w:rsidRPr="006767BE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9BDBAB8" w14:textId="14D7A041" w:rsidR="00C96F4C" w:rsidRPr="006767BE" w:rsidRDefault="006C3322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36,876</w:t>
            </w:r>
          </w:p>
        </w:tc>
        <w:tc>
          <w:tcPr>
            <w:tcW w:w="270" w:type="dxa"/>
            <w:shd w:val="clear" w:color="auto" w:fill="auto"/>
          </w:tcPr>
          <w:p w14:paraId="5EB11828" w14:textId="77777777" w:rsidR="00C96F4C" w:rsidRPr="006767BE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AF8A546" w14:textId="4795D79B" w:rsidR="00C96F4C" w:rsidRPr="006767BE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</w:rPr>
              <w:t>53,98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FE95A1A" w14:textId="77777777" w:rsidR="00C96F4C" w:rsidRPr="006767BE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F4C" w:rsidRPr="006767BE" w14:paraId="7EDC7CEF" w14:textId="77777777" w:rsidTr="00795DE8">
        <w:tc>
          <w:tcPr>
            <w:tcW w:w="3329" w:type="dxa"/>
            <w:shd w:val="clear" w:color="auto" w:fill="auto"/>
          </w:tcPr>
          <w:p w14:paraId="7A59B4B8" w14:textId="0C20F572" w:rsidR="00C96F4C" w:rsidRPr="006767BE" w:rsidRDefault="00C96F4C" w:rsidP="00C96F4C">
            <w:pPr>
              <w:tabs>
                <w:tab w:val="clear" w:pos="258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1" w:type="dxa"/>
            <w:shd w:val="clear" w:color="auto" w:fill="auto"/>
          </w:tcPr>
          <w:p w14:paraId="5E76FACA" w14:textId="77777777" w:rsidR="00C96F4C" w:rsidRPr="006767BE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012A5" w14:textId="4F500C45" w:rsidR="00C96F4C" w:rsidRPr="006767BE" w:rsidRDefault="006C3322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36,876</w:t>
            </w:r>
          </w:p>
        </w:tc>
        <w:tc>
          <w:tcPr>
            <w:tcW w:w="270" w:type="dxa"/>
            <w:shd w:val="clear" w:color="auto" w:fill="auto"/>
          </w:tcPr>
          <w:p w14:paraId="6D57EFB2" w14:textId="77777777" w:rsidR="00C96F4C" w:rsidRPr="006767BE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382DD" w14:textId="0DA0CC56" w:rsidR="00C96F4C" w:rsidRPr="006767BE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3103438" w14:textId="77777777" w:rsidR="00C96F4C" w:rsidRPr="006767BE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6F4C" w:rsidRPr="009E3BC3" w14:paraId="4B99416B" w14:textId="77777777" w:rsidTr="00795DE8">
        <w:trPr>
          <w:trHeight w:val="64"/>
        </w:trPr>
        <w:tc>
          <w:tcPr>
            <w:tcW w:w="3329" w:type="dxa"/>
            <w:shd w:val="clear" w:color="auto" w:fill="auto"/>
          </w:tcPr>
          <w:p w14:paraId="3AA52682" w14:textId="77777777" w:rsidR="00C96F4C" w:rsidRPr="006767BE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21" w:type="dxa"/>
            <w:shd w:val="clear" w:color="auto" w:fill="auto"/>
          </w:tcPr>
          <w:p w14:paraId="6CC31C05" w14:textId="77777777" w:rsidR="00C96F4C" w:rsidRPr="006767BE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6E102" w14:textId="4FA9EDAA" w:rsidR="00C96F4C" w:rsidRPr="006767BE" w:rsidRDefault="006C3322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179,486</w:t>
            </w:r>
          </w:p>
        </w:tc>
        <w:tc>
          <w:tcPr>
            <w:tcW w:w="270" w:type="dxa"/>
            <w:shd w:val="clear" w:color="auto" w:fill="auto"/>
          </w:tcPr>
          <w:p w14:paraId="4CC2C080" w14:textId="77777777" w:rsidR="00C96F4C" w:rsidRPr="006767BE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FBFDF" w14:textId="5E65E513" w:rsidR="00C96F4C" w:rsidRPr="006767BE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064</w:t>
            </w:r>
          </w:p>
        </w:tc>
        <w:tc>
          <w:tcPr>
            <w:tcW w:w="270" w:type="dxa"/>
            <w:shd w:val="clear" w:color="auto" w:fill="auto"/>
          </w:tcPr>
          <w:p w14:paraId="0250B1E5" w14:textId="77777777" w:rsidR="00C96F4C" w:rsidRPr="006767BE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16F73B9" w14:textId="77777777" w:rsidR="007B1EE2" w:rsidRPr="009E3BC3" w:rsidRDefault="007B1EE2" w:rsidP="003A4F0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BEFC42" w14:textId="4930B05E" w:rsidR="006767BE" w:rsidRDefault="00F24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F8CEAD1" w14:textId="77777777" w:rsidR="005B71E2" w:rsidRPr="009E3BC3" w:rsidRDefault="005B71E2" w:rsidP="00B20B9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sectPr w:rsidR="005B71E2" w:rsidRPr="009E3BC3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6C19387A" w14:textId="1057A68C" w:rsidR="006E33EB" w:rsidRPr="009E3BC3" w:rsidRDefault="00D81438" w:rsidP="00C90408">
      <w:pPr>
        <w:pStyle w:val="BodyText2"/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749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1E989762" w14:textId="77777777" w:rsidR="00D81438" w:rsidRPr="009E3BC3" w:rsidRDefault="00D81438" w:rsidP="00D81438">
      <w:pPr>
        <w:pStyle w:val="BodyText2"/>
        <w:tabs>
          <w:tab w:val="left" w:pos="540"/>
        </w:tabs>
        <w:spacing w:line="260" w:lineRule="atLeast"/>
        <w:ind w:left="540" w:firstLine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139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814"/>
        <w:gridCol w:w="270"/>
        <w:gridCol w:w="1084"/>
        <w:gridCol w:w="270"/>
        <w:gridCol w:w="902"/>
        <w:gridCol w:w="270"/>
        <w:gridCol w:w="1180"/>
        <w:gridCol w:w="270"/>
        <w:gridCol w:w="994"/>
        <w:gridCol w:w="252"/>
        <w:gridCol w:w="1102"/>
        <w:gridCol w:w="252"/>
        <w:gridCol w:w="1012"/>
        <w:gridCol w:w="252"/>
        <w:gridCol w:w="1066"/>
      </w:tblGrid>
      <w:tr w:rsidR="005B71E2" w:rsidRPr="009E3BC3" w14:paraId="6D83EDD7" w14:textId="77777777" w:rsidTr="00456AC7">
        <w:trPr>
          <w:trHeight w:val="426"/>
        </w:trPr>
        <w:tc>
          <w:tcPr>
            <w:tcW w:w="3960" w:type="dxa"/>
            <w:shd w:val="clear" w:color="auto" w:fill="auto"/>
          </w:tcPr>
          <w:p w14:paraId="5EF45634" w14:textId="77777777" w:rsidR="005B71E2" w:rsidRPr="009E3BC3" w:rsidRDefault="005B71E2" w:rsidP="001E6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90" w:type="dxa"/>
            <w:gridSpan w:val="7"/>
            <w:vAlign w:val="bottom"/>
          </w:tcPr>
          <w:p w14:paraId="5E9BED4B" w14:textId="77777777" w:rsidR="005B71E2" w:rsidRPr="009E3BC3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EB3F5F" w14:textId="77777777" w:rsidR="005B71E2" w:rsidRPr="009E3BC3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30" w:type="dxa"/>
            <w:gridSpan w:val="7"/>
          </w:tcPr>
          <w:p w14:paraId="41EAF348" w14:textId="77777777" w:rsidR="005B71E2" w:rsidRPr="009E3BC3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6F4C" w:rsidRPr="009E3BC3" w14:paraId="67F99568" w14:textId="77777777" w:rsidTr="00456AC7">
        <w:trPr>
          <w:trHeight w:val="416"/>
        </w:trPr>
        <w:tc>
          <w:tcPr>
            <w:tcW w:w="3960" w:type="dxa"/>
            <w:shd w:val="clear" w:color="auto" w:fill="auto"/>
          </w:tcPr>
          <w:p w14:paraId="79484564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168" w:type="dxa"/>
            <w:gridSpan w:val="3"/>
            <w:vAlign w:val="bottom"/>
          </w:tcPr>
          <w:p w14:paraId="649B09EF" w14:textId="79E56E8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AD8F25D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2" w:type="dxa"/>
            <w:gridSpan w:val="3"/>
          </w:tcPr>
          <w:p w14:paraId="5FD699C6" w14:textId="0B8F4EE1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6D61F6A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8" w:type="dxa"/>
            <w:gridSpan w:val="3"/>
            <w:vAlign w:val="bottom"/>
          </w:tcPr>
          <w:p w14:paraId="1F800139" w14:textId="69A9948B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0CBBA7C6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0" w:type="dxa"/>
            <w:gridSpan w:val="3"/>
          </w:tcPr>
          <w:p w14:paraId="16201606" w14:textId="0BD23090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96F4C" w:rsidRPr="009E3BC3" w14:paraId="44076DCF" w14:textId="77777777" w:rsidTr="00456AC7">
        <w:trPr>
          <w:trHeight w:val="406"/>
        </w:trPr>
        <w:tc>
          <w:tcPr>
            <w:tcW w:w="3960" w:type="dxa"/>
            <w:shd w:val="clear" w:color="auto" w:fill="auto"/>
          </w:tcPr>
          <w:p w14:paraId="6CE59D95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FDB3F0F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590F0BDF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4759A8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74E3C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F912338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5E0109DD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68E43A0D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3EB9A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3C2357B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2" w:type="dxa"/>
            <w:vAlign w:val="bottom"/>
          </w:tcPr>
          <w:p w14:paraId="0C8A94EA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B7F97B2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8EB5478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7143A09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2" w:type="dxa"/>
            <w:vAlign w:val="bottom"/>
          </w:tcPr>
          <w:p w14:paraId="0E035F30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26767D7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F4C" w:rsidRPr="009E3BC3" w14:paraId="47FFF210" w14:textId="77777777" w:rsidTr="00456AC7">
        <w:trPr>
          <w:trHeight w:val="416"/>
        </w:trPr>
        <w:tc>
          <w:tcPr>
            <w:tcW w:w="3960" w:type="dxa"/>
            <w:shd w:val="clear" w:color="auto" w:fill="auto"/>
          </w:tcPr>
          <w:p w14:paraId="6C0C7BB5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5F2C2F8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3D2E7371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0F9D9A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041DF7D6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CB98CE2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455E8029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5567785D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7D816EF5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4" w:type="dxa"/>
            <w:vAlign w:val="bottom"/>
          </w:tcPr>
          <w:p w14:paraId="698AB1C6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2" w:type="dxa"/>
            <w:vAlign w:val="bottom"/>
          </w:tcPr>
          <w:p w14:paraId="08D2F40A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FE8E7D2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52" w:type="dxa"/>
          </w:tcPr>
          <w:p w14:paraId="45122201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3AF5B79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2" w:type="dxa"/>
            <w:vAlign w:val="bottom"/>
          </w:tcPr>
          <w:p w14:paraId="59552C5D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393CBD8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6F4C" w:rsidRPr="006767BE" w14:paraId="315687CD" w14:textId="77777777" w:rsidTr="00456AC7">
        <w:trPr>
          <w:trHeight w:val="416"/>
        </w:trPr>
        <w:tc>
          <w:tcPr>
            <w:tcW w:w="3960" w:type="dxa"/>
            <w:shd w:val="clear" w:color="auto" w:fill="auto"/>
          </w:tcPr>
          <w:p w14:paraId="40F62C6D" w14:textId="6A8CD16C" w:rsidR="00C96F4C" w:rsidRPr="006767BE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14" w:type="dxa"/>
            <w:shd w:val="clear" w:color="auto" w:fill="auto"/>
          </w:tcPr>
          <w:p w14:paraId="3F13188E" w14:textId="77777777" w:rsidR="00C96F4C" w:rsidRPr="006767BE" w:rsidRDefault="00C96F4C" w:rsidP="00C96F4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A1D9F3" w14:textId="77777777" w:rsidR="00C96F4C" w:rsidRPr="006767BE" w:rsidRDefault="00C96F4C" w:rsidP="00C96F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</w:tcPr>
          <w:p w14:paraId="0E331B5E" w14:textId="4DDEAF1F" w:rsidR="00C96F4C" w:rsidRPr="006767BE" w:rsidRDefault="00C95E0E" w:rsidP="001C36C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821,129</w:t>
            </w:r>
          </w:p>
        </w:tc>
        <w:tc>
          <w:tcPr>
            <w:tcW w:w="270" w:type="dxa"/>
            <w:shd w:val="clear" w:color="auto" w:fill="auto"/>
          </w:tcPr>
          <w:p w14:paraId="59ADA1B0" w14:textId="77777777" w:rsidR="00C96F4C" w:rsidRPr="006767BE" w:rsidRDefault="00C96F4C" w:rsidP="00C96F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7520D425" w14:textId="77777777" w:rsidR="00C96F4C" w:rsidRPr="006767BE" w:rsidRDefault="00C96F4C" w:rsidP="00C96F4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778F46" w14:textId="77777777" w:rsidR="00C96F4C" w:rsidRPr="006767BE" w:rsidRDefault="00C96F4C" w:rsidP="00C96F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10C01F6A" w14:textId="690DDD48" w:rsidR="00C96F4C" w:rsidRPr="006767BE" w:rsidRDefault="00C96F4C" w:rsidP="00C96F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640,835</w:t>
            </w:r>
          </w:p>
        </w:tc>
        <w:tc>
          <w:tcPr>
            <w:tcW w:w="270" w:type="dxa"/>
            <w:shd w:val="clear" w:color="auto" w:fill="auto"/>
          </w:tcPr>
          <w:p w14:paraId="3581D4B7" w14:textId="77777777" w:rsidR="00C96F4C" w:rsidRPr="006767BE" w:rsidRDefault="00C96F4C" w:rsidP="00C96F4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50CA3497" w14:textId="77777777" w:rsidR="00C96F4C" w:rsidRPr="006767BE" w:rsidRDefault="00C96F4C" w:rsidP="00C96F4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85062F6" w14:textId="77777777" w:rsidR="00C96F4C" w:rsidRPr="006767BE" w:rsidRDefault="00C96F4C" w:rsidP="00C96F4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</w:tcPr>
          <w:p w14:paraId="3EF17CF7" w14:textId="3D9DF97F" w:rsidR="00C96F4C" w:rsidRPr="006767BE" w:rsidRDefault="00C95E0E" w:rsidP="00C96F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905,240</w:t>
            </w:r>
          </w:p>
        </w:tc>
        <w:tc>
          <w:tcPr>
            <w:tcW w:w="252" w:type="dxa"/>
            <w:shd w:val="clear" w:color="auto" w:fill="auto"/>
          </w:tcPr>
          <w:p w14:paraId="5153E479" w14:textId="77777777" w:rsidR="00C96F4C" w:rsidRPr="006767BE" w:rsidRDefault="00C96F4C" w:rsidP="00C96F4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1A70E082" w14:textId="77777777" w:rsidR="00C96F4C" w:rsidRPr="006767BE" w:rsidRDefault="00C96F4C" w:rsidP="00C96F4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76199F0" w14:textId="77777777" w:rsidR="00C96F4C" w:rsidRPr="006767BE" w:rsidRDefault="00C96F4C" w:rsidP="00C96F4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shd w:val="clear" w:color="auto" w:fill="auto"/>
          </w:tcPr>
          <w:p w14:paraId="765B8DA9" w14:textId="2091BD86" w:rsidR="00C96F4C" w:rsidRPr="006767BE" w:rsidRDefault="00C96F4C" w:rsidP="00C96F4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583,774</w:t>
            </w:r>
          </w:p>
        </w:tc>
      </w:tr>
      <w:tr w:rsidR="00C96F4C" w:rsidRPr="006767BE" w14:paraId="1A051380" w14:textId="77777777" w:rsidTr="00456AC7">
        <w:trPr>
          <w:trHeight w:val="406"/>
        </w:trPr>
        <w:tc>
          <w:tcPr>
            <w:tcW w:w="3960" w:type="dxa"/>
            <w:shd w:val="clear" w:color="auto" w:fill="auto"/>
          </w:tcPr>
          <w:p w14:paraId="5FA4A39B" w14:textId="77777777" w:rsidR="00C96F4C" w:rsidRPr="006767BE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14" w:type="dxa"/>
            <w:shd w:val="clear" w:color="auto" w:fill="auto"/>
          </w:tcPr>
          <w:p w14:paraId="4A254CDF" w14:textId="2673A8DD" w:rsidR="00C96F4C" w:rsidRPr="006767BE" w:rsidRDefault="003A75C5" w:rsidP="00C96F4C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402DF81" w14:textId="77777777" w:rsidR="00C96F4C" w:rsidRPr="006767BE" w:rsidRDefault="00C96F4C" w:rsidP="00C96F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4D451F32" w14:textId="6025547D" w:rsidR="00C96F4C" w:rsidRPr="006767BE" w:rsidRDefault="00036826" w:rsidP="00C96F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164,226</w:t>
            </w:r>
          </w:p>
        </w:tc>
        <w:tc>
          <w:tcPr>
            <w:tcW w:w="270" w:type="dxa"/>
            <w:shd w:val="clear" w:color="auto" w:fill="auto"/>
          </w:tcPr>
          <w:p w14:paraId="6FCA9801" w14:textId="77777777" w:rsidR="00C96F4C" w:rsidRPr="006767BE" w:rsidRDefault="00C96F4C" w:rsidP="00C96F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4A364C35" w14:textId="10C19BE8" w:rsidR="00C96F4C" w:rsidRPr="006767BE" w:rsidRDefault="00C96F4C" w:rsidP="00C96F4C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016722F" w14:textId="77777777" w:rsidR="00C96F4C" w:rsidRPr="006767BE" w:rsidRDefault="00C96F4C" w:rsidP="00C96F4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18274241" w14:textId="438C71C3" w:rsidR="00C96F4C" w:rsidRPr="006767BE" w:rsidRDefault="00C96F4C" w:rsidP="00C96F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128,167</w:t>
            </w:r>
          </w:p>
        </w:tc>
        <w:tc>
          <w:tcPr>
            <w:tcW w:w="270" w:type="dxa"/>
            <w:shd w:val="clear" w:color="auto" w:fill="auto"/>
          </w:tcPr>
          <w:p w14:paraId="35256E89" w14:textId="77777777" w:rsidR="00C96F4C" w:rsidRPr="006767BE" w:rsidRDefault="00C96F4C" w:rsidP="00C96F4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780E5D13" w14:textId="5178E846" w:rsidR="00C96F4C" w:rsidRPr="006767BE" w:rsidRDefault="003A75C5" w:rsidP="00C96F4C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5A15A3E7" w14:textId="77777777" w:rsidR="00C96F4C" w:rsidRPr="006767BE" w:rsidRDefault="00C96F4C" w:rsidP="00C96F4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0B3DB475" w14:textId="66E8FF39" w:rsidR="00C96F4C" w:rsidRPr="006767BE" w:rsidRDefault="003A75C5" w:rsidP="00C96F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181,048</w:t>
            </w:r>
          </w:p>
        </w:tc>
        <w:tc>
          <w:tcPr>
            <w:tcW w:w="252" w:type="dxa"/>
            <w:shd w:val="clear" w:color="auto" w:fill="auto"/>
          </w:tcPr>
          <w:p w14:paraId="59409052" w14:textId="77777777" w:rsidR="00C96F4C" w:rsidRPr="006767BE" w:rsidRDefault="00C96F4C" w:rsidP="00C96F4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1CED6CE3" w14:textId="01D87AC0" w:rsidR="00C96F4C" w:rsidRPr="006767BE" w:rsidRDefault="00C96F4C" w:rsidP="00C96F4C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5B7704CC" w14:textId="77777777" w:rsidR="00C96F4C" w:rsidRPr="006767BE" w:rsidRDefault="00C96F4C" w:rsidP="00C96F4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shd w:val="clear" w:color="auto" w:fill="auto"/>
          </w:tcPr>
          <w:p w14:paraId="7FFFF91F" w14:textId="6BD8A53C" w:rsidR="00C96F4C" w:rsidRPr="006767BE" w:rsidRDefault="00C96F4C" w:rsidP="00C96F4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116,755</w:t>
            </w:r>
          </w:p>
        </w:tc>
      </w:tr>
      <w:tr w:rsidR="00731A40" w:rsidRPr="006767BE" w14:paraId="563D3877" w14:textId="77777777" w:rsidTr="00456AC7">
        <w:trPr>
          <w:trHeight w:val="416"/>
        </w:trPr>
        <w:tc>
          <w:tcPr>
            <w:tcW w:w="3960" w:type="dxa"/>
            <w:shd w:val="clear" w:color="auto" w:fill="auto"/>
          </w:tcPr>
          <w:p w14:paraId="5B77D685" w14:textId="77777777" w:rsidR="00C85015" w:rsidRDefault="00731A40" w:rsidP="0073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</w:t>
            </w: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ารร่วมค้า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</w:t>
            </w:r>
          </w:p>
          <w:p w14:paraId="79C578AF" w14:textId="67FD5FCC" w:rsidR="00731A40" w:rsidRPr="006767BE" w:rsidRDefault="00C85015" w:rsidP="0073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731A4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814" w:type="dxa"/>
            <w:shd w:val="clear" w:color="auto" w:fill="auto"/>
          </w:tcPr>
          <w:p w14:paraId="27B3C770" w14:textId="77777777" w:rsidR="00731A40" w:rsidRPr="006767BE" w:rsidRDefault="00731A40" w:rsidP="00731A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F6E2E3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027B6B7D" w14:textId="77777777" w:rsidR="00C85015" w:rsidRDefault="00C85015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86AF814" w14:textId="7E50F2B1" w:rsidR="00731A40" w:rsidRPr="006767BE" w:rsidRDefault="00731A40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(16,449)</w:t>
            </w:r>
          </w:p>
        </w:tc>
        <w:tc>
          <w:tcPr>
            <w:tcW w:w="270" w:type="dxa"/>
            <w:shd w:val="clear" w:color="auto" w:fill="auto"/>
          </w:tcPr>
          <w:p w14:paraId="7ABBFA64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1881DA72" w14:textId="77777777" w:rsidR="00731A40" w:rsidRPr="006767BE" w:rsidRDefault="00731A40" w:rsidP="00731A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A614AA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03A0687E" w14:textId="77777777" w:rsidR="00C85015" w:rsidRDefault="00C85015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673A204" w14:textId="53D73F33" w:rsidR="00731A40" w:rsidRDefault="00731A40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(11,790)</w:t>
            </w:r>
          </w:p>
        </w:tc>
        <w:tc>
          <w:tcPr>
            <w:tcW w:w="270" w:type="dxa"/>
            <w:shd w:val="clear" w:color="auto" w:fill="auto"/>
          </w:tcPr>
          <w:p w14:paraId="3D1B2847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55E507CE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4E6945C6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01592998" w14:textId="77777777" w:rsidR="00C85015" w:rsidRDefault="00C85015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7A691E6" w14:textId="3BD54F8A" w:rsidR="00731A40" w:rsidRPr="006767BE" w:rsidRDefault="00731A40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C37FDA6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5B0A7BA8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3C36B845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3264B8BF" w14:textId="77777777" w:rsidR="00C85015" w:rsidRDefault="00C85015" w:rsidP="00731A4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A47F98C" w14:textId="549D5222" w:rsidR="00731A40" w:rsidRDefault="00731A40" w:rsidP="00731A4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B5D85" w:rsidRPr="006767BE" w14:paraId="0559F76B" w14:textId="77777777" w:rsidTr="00456AC7">
        <w:trPr>
          <w:trHeight w:val="416"/>
        </w:trPr>
        <w:tc>
          <w:tcPr>
            <w:tcW w:w="3960" w:type="dxa"/>
            <w:shd w:val="clear" w:color="auto" w:fill="auto"/>
          </w:tcPr>
          <w:p w14:paraId="0B89CDB3" w14:textId="77777777" w:rsidR="00734BF2" w:rsidRDefault="006B5D85" w:rsidP="00734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ผลกระทบจากความแตกต่าง</w:t>
            </w:r>
            <w:r w:rsidR="00F90B5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ทางภาษี</w:t>
            </w:r>
          </w:p>
          <w:p w14:paraId="584E3161" w14:textId="2BC2ABF9" w:rsidR="006B5D85" w:rsidRPr="006767BE" w:rsidRDefault="00734BF2" w:rsidP="00734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B5D8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ของเงินลงทุนในการร่วมค้า</w:t>
            </w:r>
          </w:p>
        </w:tc>
        <w:tc>
          <w:tcPr>
            <w:tcW w:w="814" w:type="dxa"/>
            <w:shd w:val="clear" w:color="auto" w:fill="auto"/>
          </w:tcPr>
          <w:p w14:paraId="4AC94C8D" w14:textId="77777777" w:rsidR="006B5D85" w:rsidRPr="006767BE" w:rsidRDefault="006B5D85" w:rsidP="00731A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8A8FCC" w14:textId="77777777" w:rsidR="006B5D85" w:rsidRPr="006767BE" w:rsidRDefault="006B5D85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379A276D" w14:textId="77777777" w:rsidR="006B5D85" w:rsidRDefault="006B5D85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BB3F08" w14:textId="5812C6B8" w:rsidR="006B5D85" w:rsidRPr="006B5D85" w:rsidRDefault="006B5D85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33,420</w:t>
            </w:r>
          </w:p>
        </w:tc>
        <w:tc>
          <w:tcPr>
            <w:tcW w:w="270" w:type="dxa"/>
            <w:shd w:val="clear" w:color="auto" w:fill="auto"/>
          </w:tcPr>
          <w:p w14:paraId="6F6DD90A" w14:textId="77777777" w:rsidR="006B5D85" w:rsidRPr="00D516E0" w:rsidRDefault="006B5D85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642C4B3E" w14:textId="77777777" w:rsidR="006B5D85" w:rsidRPr="00D516E0" w:rsidRDefault="006B5D85" w:rsidP="00731A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4F780C" w14:textId="77777777" w:rsidR="006B5D85" w:rsidRPr="00D516E0" w:rsidRDefault="006B5D85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3A7ACAE8" w14:textId="77777777" w:rsidR="006B5D85" w:rsidRDefault="006B5D85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DBD14C4" w14:textId="13C709B7" w:rsidR="006B5D85" w:rsidRPr="00D516E0" w:rsidRDefault="006B5D85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D263B8" w14:textId="77777777" w:rsidR="006B5D85" w:rsidRPr="00D516E0" w:rsidRDefault="006B5D85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07484C62" w14:textId="77777777" w:rsidR="006B5D85" w:rsidRPr="00D516E0" w:rsidRDefault="006B5D85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BA70A77" w14:textId="77777777" w:rsidR="006B5D85" w:rsidRPr="00D516E0" w:rsidRDefault="006B5D85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1D807A39" w14:textId="77777777" w:rsidR="006B5D85" w:rsidRDefault="006B5D85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496047" w14:textId="64DD8E28" w:rsidR="006B5D85" w:rsidRDefault="006B5D85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3FF771B" w14:textId="77777777" w:rsidR="006B5D85" w:rsidRPr="00D516E0" w:rsidRDefault="006B5D85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5A89358D" w14:textId="77777777" w:rsidR="006B5D85" w:rsidRPr="00D516E0" w:rsidRDefault="006B5D85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5CD84DE5" w14:textId="77777777" w:rsidR="006B5D85" w:rsidRPr="006767BE" w:rsidRDefault="006B5D85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77E149BA" w14:textId="77777777" w:rsidR="006B5D85" w:rsidRDefault="006B5D85" w:rsidP="00731A4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13124B4" w14:textId="18D64F0C" w:rsidR="006B5D85" w:rsidRPr="00D516E0" w:rsidRDefault="006B5D85" w:rsidP="00731A4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31A40" w:rsidRPr="006767BE" w14:paraId="37B8F71E" w14:textId="77777777" w:rsidTr="00456AC7">
        <w:trPr>
          <w:trHeight w:val="416"/>
        </w:trPr>
        <w:tc>
          <w:tcPr>
            <w:tcW w:w="3960" w:type="dxa"/>
            <w:shd w:val="clear" w:color="auto" w:fill="auto"/>
          </w:tcPr>
          <w:p w14:paraId="500BB0D2" w14:textId="77777777" w:rsidR="00731A40" w:rsidRPr="006767BE" w:rsidRDefault="00731A40" w:rsidP="0073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14" w:type="dxa"/>
            <w:shd w:val="clear" w:color="auto" w:fill="auto"/>
          </w:tcPr>
          <w:p w14:paraId="6B8B3E4F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E23B42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1D0835CF" w14:textId="4EA0137D" w:rsidR="00731A40" w:rsidRPr="00D516E0" w:rsidRDefault="006B5D85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579</w:t>
            </w:r>
          </w:p>
        </w:tc>
        <w:tc>
          <w:tcPr>
            <w:tcW w:w="270" w:type="dxa"/>
            <w:shd w:val="clear" w:color="auto" w:fill="auto"/>
          </w:tcPr>
          <w:p w14:paraId="5F051014" w14:textId="77777777" w:rsidR="00731A40" w:rsidRPr="00D516E0" w:rsidRDefault="00731A4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6046ACD9" w14:textId="77777777" w:rsidR="00731A40" w:rsidRPr="00D516E0" w:rsidRDefault="00731A40" w:rsidP="00731A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61FC04" w14:textId="77777777" w:rsidR="00731A40" w:rsidRPr="00D516E0" w:rsidRDefault="00731A4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540DF09B" w14:textId="1EE9BA00" w:rsidR="00731A40" w:rsidRPr="00D516E0" w:rsidRDefault="00731A40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1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602</w:t>
            </w:r>
          </w:p>
        </w:tc>
        <w:tc>
          <w:tcPr>
            <w:tcW w:w="270" w:type="dxa"/>
            <w:shd w:val="clear" w:color="auto" w:fill="auto"/>
          </w:tcPr>
          <w:p w14:paraId="35D44B44" w14:textId="77777777" w:rsidR="00731A40" w:rsidRPr="00D516E0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2C584B31" w14:textId="77777777" w:rsidR="00731A40" w:rsidRPr="00D516E0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52496852" w14:textId="77777777" w:rsidR="00731A40" w:rsidRPr="00D516E0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6534039A" w14:textId="582C138E" w:rsidR="00731A40" w:rsidRPr="00D516E0" w:rsidRDefault="00E56FC4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579</w:t>
            </w:r>
          </w:p>
        </w:tc>
        <w:tc>
          <w:tcPr>
            <w:tcW w:w="252" w:type="dxa"/>
            <w:shd w:val="clear" w:color="auto" w:fill="auto"/>
          </w:tcPr>
          <w:p w14:paraId="177B27C7" w14:textId="77777777" w:rsidR="00731A40" w:rsidRPr="00D516E0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6AB1C84B" w14:textId="77777777" w:rsidR="00731A40" w:rsidRPr="00D516E0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415DDEA1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4932AA38" w14:textId="62034FFA" w:rsidR="00731A40" w:rsidRPr="006767BE" w:rsidRDefault="00731A40" w:rsidP="00731A4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1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622</w:t>
            </w:r>
          </w:p>
        </w:tc>
      </w:tr>
      <w:tr w:rsidR="00731A40" w:rsidRPr="006767BE" w14:paraId="67132582" w14:textId="77777777" w:rsidTr="00456AC7">
        <w:trPr>
          <w:trHeight w:val="406"/>
        </w:trPr>
        <w:tc>
          <w:tcPr>
            <w:tcW w:w="3960" w:type="dxa"/>
            <w:shd w:val="clear" w:color="auto" w:fill="auto"/>
          </w:tcPr>
          <w:p w14:paraId="4DED0C65" w14:textId="77777777" w:rsidR="00731A40" w:rsidRPr="006767BE" w:rsidRDefault="00731A40" w:rsidP="0073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14" w:type="dxa"/>
            <w:shd w:val="clear" w:color="auto" w:fill="auto"/>
          </w:tcPr>
          <w:p w14:paraId="1A015802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9A0BFC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0CA926B" w14:textId="1FBD1DB4" w:rsidR="00731A40" w:rsidRPr="00D516E0" w:rsidRDefault="00731A40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(36)</w:t>
            </w:r>
          </w:p>
        </w:tc>
        <w:tc>
          <w:tcPr>
            <w:tcW w:w="270" w:type="dxa"/>
            <w:shd w:val="clear" w:color="auto" w:fill="auto"/>
          </w:tcPr>
          <w:p w14:paraId="266004D7" w14:textId="77777777" w:rsidR="00731A40" w:rsidRPr="00D516E0" w:rsidRDefault="00731A4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4CA66A38" w14:textId="77777777" w:rsidR="00731A40" w:rsidRPr="00D516E0" w:rsidRDefault="00731A40" w:rsidP="00731A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45D670" w14:textId="77777777" w:rsidR="00731A40" w:rsidRPr="00D516E0" w:rsidRDefault="00731A4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D405656" w14:textId="6EDAA02F" w:rsidR="00731A40" w:rsidRPr="00D516E0" w:rsidRDefault="00731A40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1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(22,412)</w:t>
            </w:r>
          </w:p>
        </w:tc>
        <w:tc>
          <w:tcPr>
            <w:tcW w:w="270" w:type="dxa"/>
            <w:shd w:val="clear" w:color="auto" w:fill="auto"/>
          </w:tcPr>
          <w:p w14:paraId="683CFE4D" w14:textId="77777777" w:rsidR="00731A40" w:rsidRPr="00D516E0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06F4C0BE" w14:textId="77777777" w:rsidR="00731A40" w:rsidRPr="00D516E0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692FAA8" w14:textId="77777777" w:rsidR="00731A40" w:rsidRPr="00D516E0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7FA703BA" w14:textId="2C604A28" w:rsidR="00731A40" w:rsidRPr="00D516E0" w:rsidRDefault="00731A40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(36)</w:t>
            </w:r>
          </w:p>
        </w:tc>
        <w:tc>
          <w:tcPr>
            <w:tcW w:w="252" w:type="dxa"/>
            <w:shd w:val="clear" w:color="auto" w:fill="auto"/>
          </w:tcPr>
          <w:p w14:paraId="4546EAC9" w14:textId="77777777" w:rsidR="00731A40" w:rsidRPr="00D516E0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4CA9F05E" w14:textId="77777777" w:rsidR="00731A40" w:rsidRPr="00D516E0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2E772DB3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2D2106EB" w14:textId="4FA8A8FB" w:rsidR="00731A40" w:rsidRPr="006767BE" w:rsidRDefault="00731A40" w:rsidP="00731A4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1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(22,412)</w:t>
            </w:r>
          </w:p>
        </w:tc>
      </w:tr>
      <w:tr w:rsidR="00731A40" w:rsidRPr="006767BE" w14:paraId="57DFED17" w14:textId="77777777" w:rsidTr="00456AC7">
        <w:trPr>
          <w:trHeight w:val="406"/>
        </w:trPr>
        <w:tc>
          <w:tcPr>
            <w:tcW w:w="3960" w:type="dxa"/>
            <w:shd w:val="clear" w:color="auto" w:fill="auto"/>
          </w:tcPr>
          <w:p w14:paraId="7EBB02A7" w14:textId="00CC1CF9" w:rsidR="00731A40" w:rsidRPr="006767BE" w:rsidRDefault="00731A40" w:rsidP="0073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</w:t>
            </w:r>
            <w:r w:rsidR="003C577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</w:t>
            </w: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</w:p>
        </w:tc>
        <w:tc>
          <w:tcPr>
            <w:tcW w:w="814" w:type="dxa"/>
            <w:shd w:val="clear" w:color="auto" w:fill="auto"/>
          </w:tcPr>
          <w:p w14:paraId="6761C584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E334BE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36B240F" w14:textId="29EEA383" w:rsidR="00731A40" w:rsidRPr="006767BE" w:rsidRDefault="00731A40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(689)</w:t>
            </w:r>
          </w:p>
        </w:tc>
        <w:tc>
          <w:tcPr>
            <w:tcW w:w="270" w:type="dxa"/>
            <w:shd w:val="clear" w:color="auto" w:fill="auto"/>
          </w:tcPr>
          <w:p w14:paraId="60530E6B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6D5CF6D6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765306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05BDA95" w14:textId="308D853C" w:rsidR="00731A40" w:rsidRPr="006767BE" w:rsidRDefault="00731A40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DD51F5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1B9DF6F4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1617A50B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24234587" w14:textId="31E0DB09" w:rsidR="00731A40" w:rsidRPr="006767BE" w:rsidRDefault="00731A40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(689)</w:t>
            </w:r>
          </w:p>
        </w:tc>
        <w:tc>
          <w:tcPr>
            <w:tcW w:w="252" w:type="dxa"/>
            <w:shd w:val="clear" w:color="auto" w:fill="auto"/>
          </w:tcPr>
          <w:p w14:paraId="782F1E29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42A50E18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511A8AA8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02462401" w14:textId="7BA1A5BD" w:rsidR="00731A40" w:rsidRPr="006767BE" w:rsidRDefault="00731A40" w:rsidP="00731A4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373F0" w:rsidRPr="006767BE" w14:paraId="584ACD07" w14:textId="77777777" w:rsidTr="00456AC7">
        <w:trPr>
          <w:trHeight w:val="406"/>
        </w:trPr>
        <w:tc>
          <w:tcPr>
            <w:tcW w:w="3960" w:type="dxa"/>
            <w:shd w:val="clear" w:color="auto" w:fill="auto"/>
          </w:tcPr>
          <w:p w14:paraId="5B7EB99D" w14:textId="01FE4EF6" w:rsidR="00C373F0" w:rsidRPr="006767BE" w:rsidRDefault="00C373F0" w:rsidP="0073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4" w:type="dxa"/>
            <w:shd w:val="clear" w:color="auto" w:fill="auto"/>
          </w:tcPr>
          <w:p w14:paraId="27A3B14D" w14:textId="77777777" w:rsidR="00C373F0" w:rsidRPr="006767BE" w:rsidRDefault="00C373F0" w:rsidP="00731A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D594B7" w14:textId="77777777" w:rsidR="00C373F0" w:rsidRPr="006767BE" w:rsidRDefault="00C373F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5B6FDBC" w14:textId="64FF8A45" w:rsidR="00C373F0" w:rsidRDefault="00C373F0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(1,565)</w:t>
            </w:r>
          </w:p>
        </w:tc>
        <w:tc>
          <w:tcPr>
            <w:tcW w:w="270" w:type="dxa"/>
            <w:shd w:val="clear" w:color="auto" w:fill="auto"/>
          </w:tcPr>
          <w:p w14:paraId="2830D330" w14:textId="77777777" w:rsidR="00C373F0" w:rsidRPr="006767BE" w:rsidRDefault="00C373F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7422B39F" w14:textId="77777777" w:rsidR="00C373F0" w:rsidRPr="006767BE" w:rsidRDefault="00C373F0" w:rsidP="00731A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51DD22" w14:textId="77777777" w:rsidR="00C373F0" w:rsidRPr="006767BE" w:rsidRDefault="00C373F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99D63A7" w14:textId="440CC107" w:rsidR="00C373F0" w:rsidRDefault="00C373F0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(503)</w:t>
            </w:r>
          </w:p>
        </w:tc>
        <w:tc>
          <w:tcPr>
            <w:tcW w:w="270" w:type="dxa"/>
            <w:shd w:val="clear" w:color="auto" w:fill="auto"/>
          </w:tcPr>
          <w:p w14:paraId="3604D2B6" w14:textId="77777777" w:rsidR="00C373F0" w:rsidRPr="006767BE" w:rsidRDefault="00C373F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7214702C" w14:textId="77777777" w:rsidR="00C373F0" w:rsidRPr="006767BE" w:rsidRDefault="00C373F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152042F2" w14:textId="77777777" w:rsidR="00C373F0" w:rsidRPr="006767BE" w:rsidRDefault="00C373F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11B4F43D" w14:textId="242102FF" w:rsidR="00C373F0" w:rsidRDefault="00C373F0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(1,416)</w:t>
            </w:r>
          </w:p>
        </w:tc>
        <w:tc>
          <w:tcPr>
            <w:tcW w:w="252" w:type="dxa"/>
            <w:shd w:val="clear" w:color="auto" w:fill="auto"/>
          </w:tcPr>
          <w:p w14:paraId="660A9615" w14:textId="77777777" w:rsidR="00C373F0" w:rsidRPr="006767BE" w:rsidRDefault="00C373F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3F2CA03C" w14:textId="77777777" w:rsidR="00C373F0" w:rsidRPr="006767BE" w:rsidRDefault="00C373F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2E0BFA43" w14:textId="77777777" w:rsidR="00C373F0" w:rsidRPr="006767BE" w:rsidRDefault="00C373F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shd w:val="clear" w:color="auto" w:fill="auto"/>
          </w:tcPr>
          <w:p w14:paraId="1C8C955D" w14:textId="3AE8F826" w:rsidR="00C373F0" w:rsidRDefault="00C373F0" w:rsidP="00731A4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35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01)</w:t>
            </w:r>
          </w:p>
        </w:tc>
      </w:tr>
      <w:tr w:rsidR="00731A40" w:rsidRPr="009E3BC3" w14:paraId="0379470A" w14:textId="77777777" w:rsidTr="00456AC7">
        <w:trPr>
          <w:trHeight w:val="426"/>
        </w:trPr>
        <w:tc>
          <w:tcPr>
            <w:tcW w:w="3960" w:type="dxa"/>
            <w:shd w:val="clear" w:color="auto" w:fill="auto"/>
          </w:tcPr>
          <w:p w14:paraId="44976413" w14:textId="77777777" w:rsidR="00731A40" w:rsidRPr="006767BE" w:rsidRDefault="00731A40" w:rsidP="0073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6F9C6" w14:textId="7DF19521" w:rsidR="00731A40" w:rsidRPr="006767BE" w:rsidRDefault="00731A40" w:rsidP="00731A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7E092F11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F8F0B" w14:textId="37F72444" w:rsidR="00731A40" w:rsidRPr="006767BE" w:rsidRDefault="00826D93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179,486</w:t>
            </w:r>
          </w:p>
        </w:tc>
        <w:tc>
          <w:tcPr>
            <w:tcW w:w="270" w:type="dxa"/>
            <w:shd w:val="clear" w:color="auto" w:fill="auto"/>
          </w:tcPr>
          <w:p w14:paraId="09FF7A2F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F00BE" w14:textId="01FFACEA" w:rsidR="00731A40" w:rsidRPr="006767BE" w:rsidRDefault="00731A40" w:rsidP="00731A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59CC3E2E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A5DA8" w14:textId="37D3432C" w:rsidR="00731A40" w:rsidRPr="006767BE" w:rsidRDefault="00731A40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94,064</w:t>
            </w:r>
          </w:p>
        </w:tc>
        <w:tc>
          <w:tcPr>
            <w:tcW w:w="270" w:type="dxa"/>
            <w:shd w:val="clear" w:color="auto" w:fill="auto"/>
          </w:tcPr>
          <w:p w14:paraId="70679B91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809F4" w14:textId="3A30526B" w:rsidR="00731A40" w:rsidRPr="006767BE" w:rsidRDefault="00731A40" w:rsidP="00731A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0232AE49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4D56C" w14:textId="5181B9A9" w:rsidR="00731A40" w:rsidRPr="006767BE" w:rsidRDefault="00826D93" w:rsidP="00731A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179,486</w:t>
            </w:r>
          </w:p>
        </w:tc>
        <w:tc>
          <w:tcPr>
            <w:tcW w:w="252" w:type="dxa"/>
            <w:shd w:val="clear" w:color="auto" w:fill="auto"/>
          </w:tcPr>
          <w:p w14:paraId="6A8C8533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ED4C3" w14:textId="1F71631A" w:rsidR="00731A40" w:rsidRPr="006767BE" w:rsidRDefault="00731A40" w:rsidP="00731A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</w:t>
            </w:r>
          </w:p>
        </w:tc>
        <w:tc>
          <w:tcPr>
            <w:tcW w:w="252" w:type="dxa"/>
            <w:shd w:val="clear" w:color="auto" w:fill="auto"/>
          </w:tcPr>
          <w:p w14:paraId="1E951183" w14:textId="77777777" w:rsidR="00731A40" w:rsidRPr="006767BE" w:rsidRDefault="00731A40" w:rsidP="00731A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D8BCE" w14:textId="2A04C0FC" w:rsidR="00731A40" w:rsidRPr="006767BE" w:rsidRDefault="00731A40" w:rsidP="00731A4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94,064</w:t>
            </w:r>
          </w:p>
        </w:tc>
      </w:tr>
    </w:tbl>
    <w:p w14:paraId="4791C84B" w14:textId="77777777" w:rsidR="005B71E2" w:rsidRPr="009E3BC3" w:rsidRDefault="005B71E2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D5E4464" w14:textId="77777777" w:rsidR="005B71E2" w:rsidRPr="009E3BC3" w:rsidRDefault="005B71E2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  <w:sectPr w:rsidR="005B71E2" w:rsidRPr="009E3BC3" w:rsidSect="00E86C05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301D1C" w:rsidRPr="00A81989" w14:paraId="7C70926E" w14:textId="77777777" w:rsidTr="00C90408">
        <w:tc>
          <w:tcPr>
            <w:tcW w:w="4230" w:type="dxa"/>
          </w:tcPr>
          <w:p w14:paraId="5472B147" w14:textId="77777777" w:rsidR="00301D1C" w:rsidRPr="00A81989" w:rsidRDefault="00301D1C" w:rsidP="0030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0" w:type="dxa"/>
            <w:gridSpan w:val="7"/>
          </w:tcPr>
          <w:p w14:paraId="4F07E1DC" w14:textId="77777777" w:rsidR="00301D1C" w:rsidRPr="00A81989" w:rsidRDefault="00301D1C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E03E6" w:rsidRPr="00A81989" w14:paraId="243F9738" w14:textId="77777777" w:rsidTr="00C90408">
        <w:tc>
          <w:tcPr>
            <w:tcW w:w="4230" w:type="dxa"/>
          </w:tcPr>
          <w:p w14:paraId="05AE7A2E" w14:textId="77777777" w:rsidR="00EE03E6" w:rsidRPr="00A81989" w:rsidRDefault="006E33EB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</w:tcPr>
          <w:p w14:paraId="1191DFB3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EE03E6" w:rsidRPr="00A81989" w14:paraId="5CD6B4B2" w14:textId="77777777" w:rsidTr="00C90408">
        <w:tc>
          <w:tcPr>
            <w:tcW w:w="4230" w:type="dxa"/>
          </w:tcPr>
          <w:p w14:paraId="3698F3DF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07227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80839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E206C8B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0CF0D176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061DB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03E6" w:rsidRPr="00A81989" w14:paraId="7C2015F6" w14:textId="77777777" w:rsidTr="00C90408">
        <w:tc>
          <w:tcPr>
            <w:tcW w:w="4230" w:type="dxa"/>
            <w:shd w:val="clear" w:color="auto" w:fill="auto"/>
          </w:tcPr>
          <w:p w14:paraId="33DEFBF6" w14:textId="77777777" w:rsidR="00EE03E6" w:rsidRPr="00A81989" w:rsidRDefault="00EE03E6" w:rsidP="00733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74EA68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7C5149AE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84975D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AFAE10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B58F81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704F0CB8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A7EC47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E03E6" w:rsidRPr="00A81989" w14:paraId="160C907C" w14:textId="77777777" w:rsidTr="00C90408">
        <w:tc>
          <w:tcPr>
            <w:tcW w:w="4230" w:type="dxa"/>
            <w:shd w:val="clear" w:color="auto" w:fill="auto"/>
          </w:tcPr>
          <w:p w14:paraId="75F78B14" w14:textId="77777777" w:rsidR="00EE03E6" w:rsidRPr="00A81989" w:rsidRDefault="00EE03E6" w:rsidP="00733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9F8344" w14:textId="1FFDE749" w:rsidR="00EE03E6" w:rsidRPr="00A81989" w:rsidRDefault="008852A1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E03E6"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667B8B10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92C9F8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65AEAD1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EFE7C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43A5BB7B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162EC1" w14:textId="3E651C7D" w:rsidR="00EE03E6" w:rsidRPr="00A81989" w:rsidRDefault="008852A1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E03E6" w:rsidRPr="00A8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E03E6"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E03E6" w:rsidRPr="00A81989" w14:paraId="270C1F00" w14:textId="77777777" w:rsidTr="00C90408">
        <w:tc>
          <w:tcPr>
            <w:tcW w:w="4230" w:type="dxa"/>
          </w:tcPr>
          <w:p w14:paraId="7B0FADE0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38E597F" w14:textId="77777777" w:rsidR="00EE03E6" w:rsidRPr="00A81989" w:rsidRDefault="00EE03E6" w:rsidP="0073330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819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41694" w:rsidRPr="00A81989" w14:paraId="0D075D9A" w14:textId="77777777" w:rsidTr="00C90408">
        <w:tc>
          <w:tcPr>
            <w:tcW w:w="4230" w:type="dxa"/>
          </w:tcPr>
          <w:p w14:paraId="170E0FE1" w14:textId="5C9484CA" w:rsidR="00541694" w:rsidRPr="00A81989" w:rsidRDefault="008852A1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96F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130" w:type="dxa"/>
            <w:gridSpan w:val="7"/>
          </w:tcPr>
          <w:p w14:paraId="1183EC27" w14:textId="77777777" w:rsidR="00541694" w:rsidRPr="00A81989" w:rsidRDefault="00541694" w:rsidP="0073330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E03E6" w:rsidRPr="00A81989" w14:paraId="6ACAAFB7" w14:textId="77777777" w:rsidTr="00C90408">
        <w:tc>
          <w:tcPr>
            <w:tcW w:w="4230" w:type="dxa"/>
          </w:tcPr>
          <w:p w14:paraId="6E9E90B8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_Hlk32954517"/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5422D063" w14:textId="77777777" w:rsidR="00EE03E6" w:rsidRPr="00A81989" w:rsidRDefault="00EE03E6" w:rsidP="0073330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A15562" w14:textId="77777777" w:rsidR="00EE03E6" w:rsidRPr="00A81989" w:rsidRDefault="00EE03E6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6556E44" w14:textId="77777777" w:rsidR="00EE03E6" w:rsidRPr="00B307CD" w:rsidRDefault="00EE03E6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73DC21" w14:textId="77777777" w:rsidR="00EE03E6" w:rsidRPr="00A81989" w:rsidRDefault="00EE03E6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5D0A504" w14:textId="77777777" w:rsidR="00EE03E6" w:rsidRPr="00A81989" w:rsidRDefault="00EE03E6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579226" w14:textId="77777777" w:rsidR="00EE03E6" w:rsidRPr="00A81989" w:rsidRDefault="00EE03E6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A8E93D9" w14:textId="77777777" w:rsidR="00EE03E6" w:rsidRPr="00A81989" w:rsidRDefault="00EE03E6" w:rsidP="0073330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bookmarkEnd w:id="1"/>
      <w:tr w:rsidR="00BB4C82" w:rsidRPr="00A81989" w14:paraId="7F765F70" w14:textId="77777777" w:rsidTr="00C90408">
        <w:tc>
          <w:tcPr>
            <w:tcW w:w="4230" w:type="dxa"/>
          </w:tcPr>
          <w:p w14:paraId="7CC3EF0C" w14:textId="77777777" w:rsidR="00BB4C82" w:rsidRPr="00A81989" w:rsidRDefault="00BB4C82" w:rsidP="00BB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080" w:type="dxa"/>
            <w:shd w:val="clear" w:color="auto" w:fill="auto"/>
          </w:tcPr>
          <w:p w14:paraId="03B68B09" w14:textId="7EA63140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1,547</w:t>
            </w:r>
          </w:p>
        </w:tc>
        <w:tc>
          <w:tcPr>
            <w:tcW w:w="270" w:type="dxa"/>
            <w:shd w:val="clear" w:color="auto" w:fill="auto"/>
          </w:tcPr>
          <w:p w14:paraId="0D008C7F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1AAEC3" w14:textId="7525CD21" w:rsidR="00BB4C82" w:rsidRPr="00B307CD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7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307CD" w:rsidRPr="00B307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582</w:t>
            </w:r>
            <w:r w:rsidRPr="00B307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AF6BBF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C5505C" w14:textId="3AC053D1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A8A851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C4E35E5" w14:textId="51996BE8" w:rsidR="00BB4C82" w:rsidRPr="00A81989" w:rsidRDefault="00B307CD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965</w:t>
            </w:r>
          </w:p>
        </w:tc>
      </w:tr>
      <w:tr w:rsidR="00BB4C82" w:rsidRPr="00A81989" w14:paraId="3663BEDD" w14:textId="77777777" w:rsidTr="00C90408">
        <w:tc>
          <w:tcPr>
            <w:tcW w:w="4230" w:type="dxa"/>
          </w:tcPr>
          <w:p w14:paraId="7B38564D" w14:textId="77777777" w:rsidR="00BB4C82" w:rsidRPr="00A81989" w:rsidRDefault="00BB4C82" w:rsidP="00BB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3B53C9AD" w14:textId="48BC59F6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368</w:t>
            </w:r>
          </w:p>
        </w:tc>
        <w:tc>
          <w:tcPr>
            <w:tcW w:w="270" w:type="dxa"/>
            <w:shd w:val="clear" w:color="auto" w:fill="auto"/>
          </w:tcPr>
          <w:p w14:paraId="186CB583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D7C16E4" w14:textId="4EFFADE3" w:rsidR="00BB4C82" w:rsidRPr="00B307CD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7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185</w:t>
            </w:r>
          </w:p>
        </w:tc>
        <w:tc>
          <w:tcPr>
            <w:tcW w:w="270" w:type="dxa"/>
            <w:shd w:val="clear" w:color="auto" w:fill="auto"/>
          </w:tcPr>
          <w:p w14:paraId="3C86FA6D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141FA05" w14:textId="7F5C56A8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216429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B0C6AA3" w14:textId="7325E25C" w:rsidR="00BB4C82" w:rsidRPr="00A81989" w:rsidRDefault="00B307CD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553</w:t>
            </w:r>
          </w:p>
        </w:tc>
      </w:tr>
      <w:tr w:rsidR="00BB4C82" w:rsidRPr="00A81989" w14:paraId="022E073B" w14:textId="77777777" w:rsidTr="00C90408">
        <w:tc>
          <w:tcPr>
            <w:tcW w:w="4230" w:type="dxa"/>
          </w:tcPr>
          <w:p w14:paraId="2B9E0159" w14:textId="77777777" w:rsidR="00BB4C82" w:rsidRPr="00A81989" w:rsidRDefault="00BB4C82" w:rsidP="00BB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67A67DBC" w14:textId="7CD419FD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6B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11,58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9327D4B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0FDAAF2" w14:textId="4D638660" w:rsidR="00BB4C82" w:rsidRPr="00B307CD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7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307CD" w:rsidRPr="00B307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4,112</w:t>
            </w:r>
            <w:r w:rsidRPr="00B307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93D3C4" w14:textId="77777777" w:rsidR="00BB4C82" w:rsidRPr="00C66BF8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82FD57A" w14:textId="14757427" w:rsidR="00BB4C82" w:rsidRPr="00C66BF8" w:rsidRDefault="00BB4C82" w:rsidP="00BB4C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6B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1D89E7" w14:textId="77777777" w:rsidR="00BB4C82" w:rsidRPr="00C66BF8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E4041EC" w14:textId="412A91A3" w:rsidR="00BB4C82" w:rsidRPr="00C66BF8" w:rsidRDefault="00B307CD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7,473</w:t>
            </w:r>
          </w:p>
        </w:tc>
      </w:tr>
      <w:tr w:rsidR="00BB4C82" w:rsidRPr="00A81989" w14:paraId="2992664A" w14:textId="77777777" w:rsidTr="00C90408">
        <w:tc>
          <w:tcPr>
            <w:tcW w:w="4230" w:type="dxa"/>
          </w:tcPr>
          <w:p w14:paraId="3AD805BA" w14:textId="77777777" w:rsidR="00BB4C82" w:rsidRPr="00A81989" w:rsidRDefault="00BB4C82" w:rsidP="00BB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ขาดทุนจากการด้อยค่าเงินลงทุนในการร่วมค้า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C607942" w14:textId="6FF60721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70" w:type="dxa"/>
            <w:shd w:val="clear" w:color="auto" w:fill="auto"/>
          </w:tcPr>
          <w:p w14:paraId="6C18846F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39D7DA8" w14:textId="2ECFF231" w:rsidR="00BB4C82" w:rsidRPr="00B307CD" w:rsidRDefault="00B307CD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7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B4C82" w:rsidRPr="00B307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33,420</w:t>
            </w:r>
            <w:r w:rsidRPr="00B307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EA35BA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1BF40A" w14:textId="78F5BF3A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6E0AD0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A185B0" w14:textId="717BCE11" w:rsidR="00BB4C82" w:rsidRPr="00A81989" w:rsidRDefault="00B307CD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62,900</w:t>
            </w:r>
          </w:p>
        </w:tc>
      </w:tr>
      <w:tr w:rsidR="00BB4C82" w:rsidRPr="00A81989" w14:paraId="0EE55311" w14:textId="77777777" w:rsidTr="00C90408">
        <w:tc>
          <w:tcPr>
            <w:tcW w:w="4230" w:type="dxa"/>
          </w:tcPr>
          <w:p w14:paraId="4D4C9F19" w14:textId="682448F9" w:rsidR="00BB4C82" w:rsidRPr="00A81989" w:rsidRDefault="00BB4C82" w:rsidP="00BB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A8198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80" w:type="dxa"/>
            <w:shd w:val="clear" w:color="auto" w:fill="auto"/>
          </w:tcPr>
          <w:p w14:paraId="0F805A6D" w14:textId="4C7C5F85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2,335</w:t>
            </w:r>
          </w:p>
        </w:tc>
        <w:tc>
          <w:tcPr>
            <w:tcW w:w="270" w:type="dxa"/>
            <w:shd w:val="clear" w:color="auto" w:fill="auto"/>
          </w:tcPr>
          <w:p w14:paraId="4A19C0FE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0DAF5B" w14:textId="226DAA6D" w:rsidR="00BB4C82" w:rsidRPr="00B307CD" w:rsidRDefault="00463181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0D2327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0A7AFD" w14:textId="06B603B8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1D2470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E0B9F26" w14:textId="1FC99485" w:rsidR="00BB4C82" w:rsidRPr="00A81989" w:rsidRDefault="00463181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2,335</w:t>
            </w:r>
          </w:p>
        </w:tc>
      </w:tr>
      <w:tr w:rsidR="00BB4C82" w:rsidRPr="00A81989" w14:paraId="16E6C4A2" w14:textId="77777777" w:rsidTr="00C90408">
        <w:tc>
          <w:tcPr>
            <w:tcW w:w="4230" w:type="dxa"/>
          </w:tcPr>
          <w:p w14:paraId="706AE4F2" w14:textId="77777777" w:rsidR="00BB4C82" w:rsidRPr="00A81989" w:rsidRDefault="00BB4C82" w:rsidP="00BB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4FDDFD5E" w14:textId="5A6945C2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9,352</w:t>
            </w:r>
          </w:p>
        </w:tc>
        <w:tc>
          <w:tcPr>
            <w:tcW w:w="270" w:type="dxa"/>
            <w:shd w:val="clear" w:color="auto" w:fill="auto"/>
          </w:tcPr>
          <w:p w14:paraId="124DD6E5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F39B734" w14:textId="27DA9B63" w:rsidR="00BB4C82" w:rsidRPr="00B307CD" w:rsidRDefault="00D57B80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1,053</w:t>
            </w:r>
          </w:p>
        </w:tc>
        <w:tc>
          <w:tcPr>
            <w:tcW w:w="270" w:type="dxa"/>
            <w:shd w:val="clear" w:color="auto" w:fill="auto"/>
          </w:tcPr>
          <w:p w14:paraId="74361F94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B665ADD" w14:textId="449613A6" w:rsidR="00BB4C82" w:rsidRPr="00A81989" w:rsidRDefault="008B1426" w:rsidP="00BB4C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(1,615)</w:t>
            </w:r>
          </w:p>
        </w:tc>
        <w:tc>
          <w:tcPr>
            <w:tcW w:w="270" w:type="dxa"/>
            <w:shd w:val="clear" w:color="auto" w:fill="auto"/>
          </w:tcPr>
          <w:p w14:paraId="00B8B1EC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88E51D9" w14:textId="5E351E3B" w:rsidR="00BB4C82" w:rsidRPr="00A81989" w:rsidRDefault="008F7CCA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D57B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</w:t>
            </w:r>
          </w:p>
        </w:tc>
      </w:tr>
      <w:tr w:rsidR="00BB4C82" w:rsidRPr="00A81989" w14:paraId="0F7BF70D" w14:textId="77777777" w:rsidTr="00C90408">
        <w:tc>
          <w:tcPr>
            <w:tcW w:w="4230" w:type="dxa"/>
          </w:tcPr>
          <w:p w14:paraId="40439E8B" w14:textId="77777777" w:rsidR="00BB4C82" w:rsidRPr="00A81989" w:rsidRDefault="00BB4C82" w:rsidP="00BB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61D53" w14:textId="66074F26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121,507</w:t>
            </w:r>
          </w:p>
        </w:tc>
        <w:tc>
          <w:tcPr>
            <w:tcW w:w="270" w:type="dxa"/>
            <w:shd w:val="clear" w:color="auto" w:fill="auto"/>
          </w:tcPr>
          <w:p w14:paraId="3A3FE965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9A56D" w14:textId="241CCE5D" w:rsidR="00BB4C82" w:rsidRPr="00E82E68" w:rsidRDefault="004C6B4A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8F7C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D57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8F7C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57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7C295A" w14:textId="77777777" w:rsidR="00BB4C82" w:rsidRPr="00E82E68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B4AF8" w14:textId="3D5BC1BD" w:rsidR="00BB4C82" w:rsidRPr="00A81989" w:rsidRDefault="00371CDF" w:rsidP="00BB4C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(1,615)</w:t>
            </w:r>
          </w:p>
        </w:tc>
        <w:tc>
          <w:tcPr>
            <w:tcW w:w="270" w:type="dxa"/>
            <w:shd w:val="clear" w:color="auto" w:fill="auto"/>
          </w:tcPr>
          <w:p w14:paraId="4F87EDCD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AA5EB" w14:textId="580542AB" w:rsidR="00BB4C82" w:rsidRPr="00A81989" w:rsidRDefault="008F7CCA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D57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57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016</w:t>
            </w:r>
          </w:p>
        </w:tc>
      </w:tr>
      <w:tr w:rsidR="00BB4C82" w:rsidRPr="00A81989" w14:paraId="7FD3D104" w14:textId="77777777" w:rsidTr="00C90408">
        <w:tc>
          <w:tcPr>
            <w:tcW w:w="4230" w:type="dxa"/>
          </w:tcPr>
          <w:p w14:paraId="42D7C407" w14:textId="77777777" w:rsidR="00BB4C82" w:rsidRPr="00A81989" w:rsidRDefault="00BB4C82" w:rsidP="00BB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A880925" w14:textId="77777777" w:rsidR="00BB4C82" w:rsidRPr="00A81989" w:rsidRDefault="00BB4C82" w:rsidP="00BB4C8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B4C82" w:rsidRPr="00A81989" w14:paraId="6A9FD9FA" w14:textId="77777777" w:rsidTr="00C90408">
        <w:tc>
          <w:tcPr>
            <w:tcW w:w="4230" w:type="dxa"/>
          </w:tcPr>
          <w:p w14:paraId="614D75BB" w14:textId="45EDEF4C" w:rsidR="00BB4C82" w:rsidRPr="00A81989" w:rsidRDefault="00BB4C82" w:rsidP="00BB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130" w:type="dxa"/>
            <w:gridSpan w:val="7"/>
          </w:tcPr>
          <w:p w14:paraId="73AA62DE" w14:textId="77777777" w:rsidR="00BB4C82" w:rsidRPr="00A81989" w:rsidRDefault="00BB4C82" w:rsidP="00BB4C8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B4C82" w:rsidRPr="00A81989" w14:paraId="5DD54998" w14:textId="77777777" w:rsidTr="00C90408">
        <w:tc>
          <w:tcPr>
            <w:tcW w:w="4230" w:type="dxa"/>
          </w:tcPr>
          <w:p w14:paraId="117A4B6D" w14:textId="7065C49E" w:rsidR="00BB4C82" w:rsidRPr="00A81989" w:rsidRDefault="00BB4C82" w:rsidP="00BB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1BAC54E4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415C76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84E619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7C0EA4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4AA74F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0153BF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6F69C42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B4C82" w:rsidRPr="00A81989" w14:paraId="6CB0A34C" w14:textId="77777777" w:rsidTr="00C90408">
        <w:tc>
          <w:tcPr>
            <w:tcW w:w="4230" w:type="dxa"/>
          </w:tcPr>
          <w:p w14:paraId="5A754035" w14:textId="03168CDB" w:rsidR="00BB4C82" w:rsidRPr="00A81989" w:rsidRDefault="00BB4C82" w:rsidP="00BB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080" w:type="dxa"/>
            <w:shd w:val="clear" w:color="auto" w:fill="auto"/>
          </w:tcPr>
          <w:p w14:paraId="5F2D11FC" w14:textId="437C3B66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892</w:t>
            </w:r>
          </w:p>
        </w:tc>
        <w:tc>
          <w:tcPr>
            <w:tcW w:w="270" w:type="dxa"/>
            <w:shd w:val="clear" w:color="auto" w:fill="auto"/>
          </w:tcPr>
          <w:p w14:paraId="5F17DD7E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19908A9" w14:textId="5B8404BD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(1,345)</w:t>
            </w:r>
          </w:p>
        </w:tc>
        <w:tc>
          <w:tcPr>
            <w:tcW w:w="270" w:type="dxa"/>
            <w:shd w:val="clear" w:color="auto" w:fill="auto"/>
          </w:tcPr>
          <w:p w14:paraId="56EE05B9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45E6B3E" w14:textId="6787EE82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44E59E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F29ABCD" w14:textId="7D206BB3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1,547</w:t>
            </w:r>
          </w:p>
        </w:tc>
      </w:tr>
      <w:tr w:rsidR="00BB4C82" w:rsidRPr="00A81989" w14:paraId="450B15F1" w14:textId="77777777" w:rsidTr="00C90408">
        <w:tc>
          <w:tcPr>
            <w:tcW w:w="4230" w:type="dxa"/>
          </w:tcPr>
          <w:p w14:paraId="4F7593EB" w14:textId="6549880E" w:rsidR="00BB4C82" w:rsidRPr="00A81989" w:rsidRDefault="00BB4C82" w:rsidP="00BB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6CB87B34" w14:textId="75092A14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270" w:type="dxa"/>
            <w:shd w:val="clear" w:color="auto" w:fill="auto"/>
          </w:tcPr>
          <w:p w14:paraId="7C5B7C1D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B5590C" w14:textId="4C899B19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14:paraId="34260C95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BD8732" w14:textId="3C778C71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F8658D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5CAAA3" w14:textId="0D62F91D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368</w:t>
            </w:r>
          </w:p>
        </w:tc>
      </w:tr>
      <w:tr w:rsidR="00BB4C82" w:rsidRPr="00A81989" w14:paraId="6E065814" w14:textId="77777777" w:rsidTr="00C90408">
        <w:tc>
          <w:tcPr>
            <w:tcW w:w="4230" w:type="dxa"/>
          </w:tcPr>
          <w:p w14:paraId="55559996" w14:textId="51F33462" w:rsidR="00BB4C82" w:rsidRPr="00A81989" w:rsidRDefault="00BB4C82" w:rsidP="00BB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4FF203EE" w14:textId="3E6CFB76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270" w:type="dxa"/>
            <w:shd w:val="clear" w:color="auto" w:fill="auto"/>
          </w:tcPr>
          <w:p w14:paraId="128DA5A5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1858CC" w14:textId="3A74F641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6B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C66B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136A3E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7DFA816" w14:textId="17162A78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6B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402C7C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F75861" w14:textId="58DCB716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6B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11,58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BB4C82" w:rsidRPr="00A81989" w14:paraId="5C90EBA4" w14:textId="77777777" w:rsidTr="00C90408">
        <w:tc>
          <w:tcPr>
            <w:tcW w:w="4230" w:type="dxa"/>
          </w:tcPr>
          <w:p w14:paraId="046DE51D" w14:textId="189849EA" w:rsidR="00BB4C82" w:rsidRPr="00A81989" w:rsidRDefault="00BB4C82" w:rsidP="00BB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ขาดทุนจากการด้อยค่าเงินลงทุนในการร่วมค้า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6FB481B" w14:textId="478C25C5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70" w:type="dxa"/>
            <w:shd w:val="clear" w:color="auto" w:fill="auto"/>
          </w:tcPr>
          <w:p w14:paraId="7109DA9E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14E30D" w14:textId="0339F45A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5722BF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DCB5A2" w14:textId="36B71280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30BCD3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DC8D49A" w14:textId="431F0356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</w:tr>
      <w:tr w:rsidR="00BB4C82" w:rsidRPr="00A81989" w14:paraId="6F6F3CD6" w14:textId="77777777" w:rsidTr="00C90408">
        <w:tc>
          <w:tcPr>
            <w:tcW w:w="4230" w:type="dxa"/>
          </w:tcPr>
          <w:p w14:paraId="3EACC84C" w14:textId="1D32C258" w:rsidR="00BB4C82" w:rsidRPr="00A81989" w:rsidRDefault="00BB4C82" w:rsidP="00BB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A8198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80" w:type="dxa"/>
            <w:shd w:val="clear" w:color="auto" w:fill="auto"/>
          </w:tcPr>
          <w:p w14:paraId="058CDDA9" w14:textId="70C43F24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204BE7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A0C9689" w14:textId="18E12964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2,335</w:t>
            </w:r>
          </w:p>
        </w:tc>
        <w:tc>
          <w:tcPr>
            <w:tcW w:w="270" w:type="dxa"/>
            <w:shd w:val="clear" w:color="auto" w:fill="auto"/>
          </w:tcPr>
          <w:p w14:paraId="2FF7F9C3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7356835" w14:textId="6EC06C49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EBA633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53D06B" w14:textId="16E182B0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2,335</w:t>
            </w:r>
          </w:p>
        </w:tc>
      </w:tr>
      <w:tr w:rsidR="00BB4C82" w:rsidRPr="00A81989" w14:paraId="54B3CAA5" w14:textId="77777777" w:rsidTr="00C96F4C">
        <w:tc>
          <w:tcPr>
            <w:tcW w:w="4230" w:type="dxa"/>
          </w:tcPr>
          <w:p w14:paraId="197DBEC7" w14:textId="37A5479F" w:rsidR="00BB4C82" w:rsidRPr="00A81989" w:rsidRDefault="00BB4C82" w:rsidP="00BB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080C9477" w14:textId="14B40764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8,284</w:t>
            </w:r>
          </w:p>
        </w:tc>
        <w:tc>
          <w:tcPr>
            <w:tcW w:w="270" w:type="dxa"/>
            <w:shd w:val="clear" w:color="auto" w:fill="auto"/>
          </w:tcPr>
          <w:p w14:paraId="65A8473C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3C1B6DF" w14:textId="77A9B51C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1,068</w:t>
            </w:r>
          </w:p>
        </w:tc>
        <w:tc>
          <w:tcPr>
            <w:tcW w:w="270" w:type="dxa"/>
            <w:shd w:val="clear" w:color="auto" w:fill="auto"/>
          </w:tcPr>
          <w:p w14:paraId="399135F8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2D04456" w14:textId="494748CB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DA5788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55CD068" w14:textId="499769E0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9,352</w:t>
            </w:r>
          </w:p>
        </w:tc>
      </w:tr>
      <w:tr w:rsidR="00BB4C82" w:rsidRPr="009E3BC3" w14:paraId="754A6C45" w14:textId="77777777" w:rsidTr="00C96F4C">
        <w:tc>
          <w:tcPr>
            <w:tcW w:w="4230" w:type="dxa"/>
          </w:tcPr>
          <w:p w14:paraId="107203DF" w14:textId="4814AA50" w:rsidR="00BB4C82" w:rsidRPr="00A81989" w:rsidRDefault="00BB4C82" w:rsidP="00BB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ยอดขาดทุนทางภาษียกไป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0B3305" w14:textId="5438B621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52,078</w:t>
            </w:r>
          </w:p>
        </w:tc>
        <w:tc>
          <w:tcPr>
            <w:tcW w:w="270" w:type="dxa"/>
            <w:shd w:val="clear" w:color="auto" w:fill="auto"/>
          </w:tcPr>
          <w:p w14:paraId="25B0F25A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4E2EA2" w14:textId="6075FB7C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2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(52,078)</w:t>
            </w:r>
          </w:p>
        </w:tc>
        <w:tc>
          <w:tcPr>
            <w:tcW w:w="270" w:type="dxa"/>
            <w:shd w:val="clear" w:color="auto" w:fill="auto"/>
          </w:tcPr>
          <w:p w14:paraId="225FA3DB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1DBDB8" w14:textId="3D406F3B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042407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E72385" w14:textId="237E31FA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B4C82" w:rsidRPr="009E3BC3" w14:paraId="4F71C493" w14:textId="77777777" w:rsidTr="00C96F4C">
        <w:tc>
          <w:tcPr>
            <w:tcW w:w="4230" w:type="dxa"/>
          </w:tcPr>
          <w:p w14:paraId="7DD43B6B" w14:textId="5A8F177D" w:rsidR="00BB4C82" w:rsidRPr="00A81989" w:rsidRDefault="00BB4C82" w:rsidP="00BB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868DD" w14:textId="3E84F951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175,492</w:t>
            </w:r>
          </w:p>
        </w:tc>
        <w:tc>
          <w:tcPr>
            <w:tcW w:w="270" w:type="dxa"/>
            <w:shd w:val="clear" w:color="auto" w:fill="auto"/>
          </w:tcPr>
          <w:p w14:paraId="41DBBCD4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7E2FD" w14:textId="0E5D6947" w:rsidR="00BB4C82" w:rsidRPr="00E82E68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(53,98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E82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FBD2CF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3334E" w14:textId="309C7BE5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640496" w14:textId="77777777" w:rsidR="00BB4C82" w:rsidRPr="00A81989" w:rsidRDefault="00BB4C82" w:rsidP="00BB4C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0D2BE" w14:textId="7E49D562" w:rsidR="00BB4C82" w:rsidRPr="00A81989" w:rsidRDefault="00BB4C82" w:rsidP="00BB4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121,507</w:t>
            </w:r>
          </w:p>
        </w:tc>
      </w:tr>
    </w:tbl>
    <w:p w14:paraId="6CB49A0E" w14:textId="77777777" w:rsidR="00C832F4" w:rsidRPr="009E3BC3" w:rsidRDefault="00C832F4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4BFB844" w14:textId="77777777" w:rsidR="00C96F4C" w:rsidRDefault="00C96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br w:type="page"/>
      </w:r>
    </w:p>
    <w:p w14:paraId="6786F914" w14:textId="5D7D5EB8" w:rsidR="00C832F4" w:rsidRDefault="00C832F4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ณ วันที่ </w:t>
      </w:r>
      <w:r w:rsidR="008852A1" w:rsidRPr="009E3BC3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9E3B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8852A1" w:rsidRPr="009E3BC3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96F4C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9E3B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</w:t>
      </w:r>
      <w:r w:rsidR="00062C70" w:rsidRPr="009E3BC3">
        <w:rPr>
          <w:rFonts w:asciiTheme="majorBidi" w:hAnsiTheme="majorBidi" w:cstheme="majorBidi"/>
          <w:spacing w:val="-2"/>
          <w:sz w:val="30"/>
          <w:szCs w:val="30"/>
          <w:cs/>
        </w:rPr>
        <w:t>ค่าเผื่อผลขาดทุนจากการด</w:t>
      </w:r>
      <w:r w:rsidR="00101E4E" w:rsidRPr="009E3BC3">
        <w:rPr>
          <w:rFonts w:asciiTheme="majorBidi" w:hAnsiTheme="majorBidi" w:cstheme="majorBidi"/>
          <w:spacing w:val="-2"/>
          <w:sz w:val="30"/>
          <w:szCs w:val="30"/>
          <w:cs/>
        </w:rPr>
        <w:t>้</w:t>
      </w:r>
      <w:r w:rsidR="00062C70" w:rsidRPr="009E3BC3">
        <w:rPr>
          <w:rFonts w:asciiTheme="majorBidi" w:hAnsiTheme="majorBidi" w:cstheme="majorBidi"/>
          <w:spacing w:val="-2"/>
          <w:sz w:val="30"/>
          <w:szCs w:val="30"/>
          <w:cs/>
        </w:rPr>
        <w:t>อยค่า</w:t>
      </w:r>
      <w:r w:rsidR="007E3925" w:rsidRPr="009E3BC3">
        <w:rPr>
          <w:rFonts w:asciiTheme="majorBidi" w:hAnsiTheme="majorBidi" w:cstheme="majorBidi"/>
          <w:spacing w:val="-2"/>
          <w:sz w:val="30"/>
          <w:szCs w:val="30"/>
          <w:cs/>
        </w:rPr>
        <w:t>ของ</w:t>
      </w:r>
      <w:r w:rsidR="00062C70" w:rsidRPr="009E3BC3">
        <w:rPr>
          <w:rFonts w:asciiTheme="majorBidi" w:hAnsiTheme="majorBidi" w:cstheme="majorBidi"/>
          <w:spacing w:val="-2"/>
          <w:sz w:val="30"/>
          <w:szCs w:val="30"/>
          <w:cs/>
        </w:rPr>
        <w:t>ลูกหนี้การค้าในงบการเงินเฉพาะ</w:t>
      </w:r>
      <w:r w:rsidR="00062C70" w:rsidRPr="009E3BC3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062C70" w:rsidRPr="00EB6297">
        <w:rPr>
          <w:rFonts w:asciiTheme="majorBidi" w:hAnsiTheme="majorBidi" w:cstheme="majorBidi"/>
          <w:spacing w:val="-6"/>
          <w:sz w:val="30"/>
          <w:szCs w:val="30"/>
          <w:cs/>
        </w:rPr>
        <w:t>เป็นจำนวนเงิน</w:t>
      </w:r>
      <w:r w:rsidR="009A4F02" w:rsidRPr="00EB6297">
        <w:rPr>
          <w:rFonts w:asciiTheme="majorBidi" w:hAnsiTheme="majorBidi" w:cstheme="majorBidi"/>
          <w:spacing w:val="-6"/>
          <w:sz w:val="30"/>
          <w:szCs w:val="30"/>
        </w:rPr>
        <w:t xml:space="preserve"> 72.4</w:t>
      </w:r>
      <w:r w:rsidR="00062C70" w:rsidRPr="00EB629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62C70" w:rsidRPr="00EB6297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="00062C70" w:rsidRPr="00EB6297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062C70" w:rsidRPr="00EB6297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C96F4C" w:rsidRPr="00EB6297">
        <w:rPr>
          <w:rFonts w:asciiTheme="majorBidi" w:hAnsiTheme="majorBidi" w:cstheme="majorBidi"/>
          <w:i/>
          <w:iCs/>
          <w:spacing w:val="-6"/>
          <w:sz w:val="30"/>
          <w:szCs w:val="30"/>
        </w:rPr>
        <w:t>4</w:t>
      </w:r>
      <w:r w:rsidR="00062C70" w:rsidRPr="00EB6297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C96F4C" w:rsidRPr="00EB6297">
        <w:rPr>
          <w:rFonts w:asciiTheme="majorBidi" w:hAnsiTheme="majorBidi" w:cstheme="majorBidi"/>
          <w:i/>
          <w:iCs/>
          <w:spacing w:val="-6"/>
          <w:sz w:val="30"/>
          <w:szCs w:val="30"/>
        </w:rPr>
        <w:t>71.5</w:t>
      </w:r>
      <w:r w:rsidR="00E86C05" w:rsidRPr="00EB6297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="00E86C05" w:rsidRPr="00EB6297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ล้านบาท</w:t>
      </w:r>
      <w:r w:rsidR="00062C70" w:rsidRPr="00EB6297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)</w:t>
      </w:r>
      <w:r w:rsidR="00062C70" w:rsidRPr="00EB6297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</w:t>
      </w:r>
      <w:r w:rsidRPr="00EB6297">
        <w:rPr>
          <w:rFonts w:asciiTheme="majorBidi" w:hAnsiTheme="majorBidi" w:cstheme="majorBidi"/>
          <w:spacing w:val="-6"/>
          <w:sz w:val="30"/>
          <w:szCs w:val="30"/>
          <w:cs/>
        </w:rPr>
        <w:t>ขาดทุนทางภาษี</w:t>
      </w:r>
      <w:r w:rsidR="00062C70" w:rsidRPr="00EB6297">
        <w:rPr>
          <w:rFonts w:asciiTheme="majorBidi" w:hAnsiTheme="majorBidi" w:cstheme="majorBidi"/>
          <w:spacing w:val="-6"/>
          <w:sz w:val="30"/>
          <w:szCs w:val="30"/>
          <w:cs/>
        </w:rPr>
        <w:t>ในงบการเงินรวม</w:t>
      </w:r>
      <w:r w:rsidR="00CF26CC" w:rsidRPr="00EB6297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เป็นจำนวนเงิน </w:t>
      </w:r>
      <w:r w:rsidR="00EB6297" w:rsidRPr="00EB6297">
        <w:rPr>
          <w:rFonts w:asciiTheme="majorBidi" w:hAnsiTheme="majorBidi" w:cstheme="majorBidi"/>
          <w:spacing w:val="-6"/>
          <w:sz w:val="30"/>
          <w:szCs w:val="30"/>
        </w:rPr>
        <w:t>71.8</w:t>
      </w:r>
      <w:r w:rsidR="00CF26CC" w:rsidRPr="00EB629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F26CC" w:rsidRPr="00EB6297">
        <w:rPr>
          <w:rFonts w:asciiTheme="majorBidi" w:hAnsiTheme="majorBidi" w:cstheme="majorBidi"/>
          <w:spacing w:val="-6"/>
          <w:sz w:val="30"/>
          <w:szCs w:val="30"/>
          <w:cs/>
        </w:rPr>
        <w:t>ล้าน</w:t>
      </w:r>
      <w:r w:rsidR="00CF26CC" w:rsidRPr="009E3BC3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CF26CC" w:rsidRPr="009E3BC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852A1" w:rsidRPr="009E3BC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96F4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CF26CC" w:rsidRPr="009E3BC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96F4C">
        <w:rPr>
          <w:rFonts w:asciiTheme="majorBidi" w:hAnsiTheme="majorBidi" w:cstheme="majorBidi"/>
          <w:i/>
          <w:iCs/>
          <w:sz w:val="30"/>
          <w:szCs w:val="30"/>
        </w:rPr>
        <w:t>71.9</w:t>
      </w:r>
      <w:r w:rsidR="00CF26CC" w:rsidRPr="009E3B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F26CC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CF26CC" w:rsidRPr="009E3BC3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CF26CC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ที่ยังไม่ได้ใช้ซึ่งยังไม่ได้รับรู้รายการดังกล่าวเป็นสินทรัพย์ภาษีเงินได้รอตัดบัญชี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เนื่องจากความไม่แน่นอนที่จะใช้ประโยชน์ทางภาษีจากรายการดังกล่าวในอนาคต</w:t>
      </w:r>
    </w:p>
    <w:p w14:paraId="0417901C" w14:textId="77777777" w:rsidR="00C96F4C" w:rsidRPr="009E3BC3" w:rsidRDefault="00C96F4C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022C7" w14:textId="2CAD98FE" w:rsidR="008443B9" w:rsidRPr="009E3BC3" w:rsidRDefault="008443B9" w:rsidP="00A2446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  <w:r w:rsidR="00176837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ขั้นพื้นฐาน</w:t>
      </w:r>
    </w:p>
    <w:p w14:paraId="2EB2DD73" w14:textId="77777777" w:rsidR="008443B9" w:rsidRPr="009E3BC3" w:rsidRDefault="008443B9" w:rsidP="008443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4"/>
        <w:gridCol w:w="1123"/>
      </w:tblGrid>
      <w:tr w:rsidR="003B490F" w:rsidRPr="009E3BC3" w14:paraId="080FDE61" w14:textId="77777777" w:rsidTr="00CE3E79">
        <w:trPr>
          <w:tblHeader/>
        </w:trPr>
        <w:tc>
          <w:tcPr>
            <w:tcW w:w="3780" w:type="dxa"/>
          </w:tcPr>
          <w:p w14:paraId="1EE63E40" w14:textId="77777777" w:rsidR="003B490F" w:rsidRPr="009E3BC3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1EEE872" w14:textId="77777777" w:rsidR="003B490F" w:rsidRPr="009E3BC3" w:rsidRDefault="003B490F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58084F" w14:textId="77777777" w:rsidR="003B490F" w:rsidRPr="009E3BC3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D43AB4F" w14:textId="77777777" w:rsidR="003B490F" w:rsidRPr="009E3BC3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C96F4C" w:rsidRPr="009E3BC3" w14:paraId="101F9890" w14:textId="77777777" w:rsidTr="00CE3E79">
        <w:trPr>
          <w:tblHeader/>
        </w:trPr>
        <w:tc>
          <w:tcPr>
            <w:tcW w:w="3780" w:type="dxa"/>
          </w:tcPr>
          <w:p w14:paraId="63D2D932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E34894" w14:textId="1813BA56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642171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63D76C" w14:textId="00BA27A9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94C2F51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ABFEB2D" w14:textId="77B611F1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3FADF264" w14:textId="77777777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F38C664" w14:textId="5B34BDDD" w:rsidR="00C96F4C" w:rsidRPr="009E3BC3" w:rsidRDefault="00C96F4C" w:rsidP="00C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96F4C" w:rsidRPr="009E3BC3" w14:paraId="2C00526E" w14:textId="77777777" w:rsidTr="00CE3E79">
        <w:trPr>
          <w:tblHeader/>
        </w:trPr>
        <w:tc>
          <w:tcPr>
            <w:tcW w:w="3780" w:type="dxa"/>
          </w:tcPr>
          <w:p w14:paraId="272C8290" w14:textId="77777777" w:rsidR="00C96F4C" w:rsidRPr="009E3BC3" w:rsidRDefault="00C96F4C" w:rsidP="00C96F4C">
            <w:pPr>
              <w:pStyle w:val="Heading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1999544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96F4C" w:rsidRPr="009E3BC3" w14:paraId="7E2949A9" w14:textId="77777777" w:rsidTr="00CE3E79">
        <w:tc>
          <w:tcPr>
            <w:tcW w:w="3780" w:type="dxa"/>
          </w:tcPr>
          <w:p w14:paraId="23672233" w14:textId="77777777" w:rsidR="00C96F4C" w:rsidRPr="009E3BC3" w:rsidRDefault="00C96F4C" w:rsidP="00C96F4C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 </w:t>
            </w:r>
          </w:p>
        </w:tc>
        <w:tc>
          <w:tcPr>
            <w:tcW w:w="1170" w:type="dxa"/>
          </w:tcPr>
          <w:p w14:paraId="4697C902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71A55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A0917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BABDE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64D4ECC" w14:textId="77777777" w:rsidR="00C96F4C" w:rsidRPr="009E3BC3" w:rsidRDefault="00C96F4C" w:rsidP="00C96F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ED4B85C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1B16981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0735" w:rsidRPr="009E3BC3" w14:paraId="00AE0BDE" w14:textId="77777777" w:rsidTr="00F8477D">
        <w:tc>
          <w:tcPr>
            <w:tcW w:w="3780" w:type="dxa"/>
          </w:tcPr>
          <w:p w14:paraId="10FBC365" w14:textId="77777777" w:rsidR="00710735" w:rsidRPr="009E3BC3" w:rsidRDefault="00710735" w:rsidP="007107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583BBDB" w14:textId="428A2FBC" w:rsidR="00710735" w:rsidRPr="009E3BC3" w:rsidRDefault="00710735" w:rsidP="007107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380C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80C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14:paraId="49CA82F2" w14:textId="77777777" w:rsidR="00710735" w:rsidRPr="009E3BC3" w:rsidRDefault="00710735" w:rsidP="0071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0E5534" w14:textId="47CCE9FB" w:rsidR="00710735" w:rsidRPr="009E3BC3" w:rsidRDefault="00710735" w:rsidP="007107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546,771</w:t>
            </w:r>
          </w:p>
        </w:tc>
        <w:tc>
          <w:tcPr>
            <w:tcW w:w="270" w:type="dxa"/>
          </w:tcPr>
          <w:p w14:paraId="35E79D2F" w14:textId="77777777" w:rsidR="00710735" w:rsidRPr="009E3BC3" w:rsidRDefault="00710735" w:rsidP="0071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</w:tcPr>
          <w:p w14:paraId="1185E021" w14:textId="3777DF0B" w:rsidR="00710735" w:rsidRPr="009E3BC3" w:rsidRDefault="00710735" w:rsidP="007107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380C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80C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754</w:t>
            </w:r>
          </w:p>
        </w:tc>
        <w:tc>
          <w:tcPr>
            <w:tcW w:w="274" w:type="dxa"/>
            <w:shd w:val="clear" w:color="auto" w:fill="auto"/>
          </w:tcPr>
          <w:p w14:paraId="57F41379" w14:textId="77777777" w:rsidR="00710735" w:rsidRPr="009E3BC3" w:rsidRDefault="00710735" w:rsidP="0071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499BFFB8" w14:textId="2707A7D5" w:rsidR="00710735" w:rsidRPr="009E3BC3" w:rsidRDefault="00710735" w:rsidP="007107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489,710</w:t>
            </w:r>
          </w:p>
        </w:tc>
      </w:tr>
      <w:tr w:rsidR="00710735" w:rsidRPr="009E3BC3" w14:paraId="680DB4A5" w14:textId="77777777" w:rsidTr="00CE3E79">
        <w:trPr>
          <w:trHeight w:val="89"/>
        </w:trPr>
        <w:tc>
          <w:tcPr>
            <w:tcW w:w="3780" w:type="dxa"/>
          </w:tcPr>
          <w:p w14:paraId="3009E4D8" w14:textId="77777777" w:rsidR="00710735" w:rsidRPr="009E3BC3" w:rsidRDefault="00710735" w:rsidP="0071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69CF7DB" w14:textId="77777777" w:rsidR="00710735" w:rsidRPr="009E3BC3" w:rsidRDefault="00710735" w:rsidP="0071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DD532E" w14:textId="77777777" w:rsidR="00710735" w:rsidRPr="009E3BC3" w:rsidRDefault="00710735" w:rsidP="0071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CCD9E7" w14:textId="77777777" w:rsidR="00710735" w:rsidRPr="009E3BC3" w:rsidRDefault="00710735" w:rsidP="0071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D027F8" w14:textId="77777777" w:rsidR="00710735" w:rsidRPr="009E3BC3" w:rsidRDefault="00710735" w:rsidP="0071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789A1FA5" w14:textId="77777777" w:rsidR="00710735" w:rsidRPr="009E3BC3" w:rsidRDefault="00710735" w:rsidP="0071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BBCF2E1" w14:textId="77777777" w:rsidR="00710735" w:rsidRPr="009E3BC3" w:rsidRDefault="00710735" w:rsidP="0071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2ABE77FB" w14:textId="77777777" w:rsidR="00710735" w:rsidRPr="009E3BC3" w:rsidRDefault="00710735" w:rsidP="0071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0735" w:rsidRPr="009E3BC3" w14:paraId="0650C640" w14:textId="77777777" w:rsidTr="005F5A02">
        <w:tc>
          <w:tcPr>
            <w:tcW w:w="3780" w:type="dxa"/>
          </w:tcPr>
          <w:p w14:paraId="70D7FD53" w14:textId="77777777" w:rsidR="00710735" w:rsidRPr="009E3BC3" w:rsidRDefault="00710735" w:rsidP="0071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</w:tcPr>
          <w:p w14:paraId="291E3BC2" w14:textId="02883775" w:rsidR="00710735" w:rsidRPr="009E3BC3" w:rsidRDefault="00710735" w:rsidP="007107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14:paraId="07E75CD1" w14:textId="77777777" w:rsidR="00710735" w:rsidRPr="009E3BC3" w:rsidRDefault="00710735" w:rsidP="007107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E08183" w14:textId="0689E35D" w:rsidR="00710735" w:rsidRPr="009E3BC3" w:rsidRDefault="00710735" w:rsidP="007107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14:paraId="2CD55249" w14:textId="77777777" w:rsidR="00710735" w:rsidRPr="009E3BC3" w:rsidRDefault="00710735" w:rsidP="007107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0EC2903E" w14:textId="72E424F9" w:rsidR="00710735" w:rsidRPr="009E3BC3" w:rsidRDefault="00710735" w:rsidP="007107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0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4" w:type="dxa"/>
          </w:tcPr>
          <w:p w14:paraId="59244635" w14:textId="77777777" w:rsidR="00710735" w:rsidRPr="009E3BC3" w:rsidRDefault="00710735" w:rsidP="0071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5FA6351F" w14:textId="72A2C8EB" w:rsidR="00710735" w:rsidRPr="009E3BC3" w:rsidRDefault="00710735" w:rsidP="007107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</w:tr>
      <w:tr w:rsidR="00710735" w:rsidRPr="009E3BC3" w14:paraId="50A1105B" w14:textId="77777777" w:rsidTr="005F5A02">
        <w:tc>
          <w:tcPr>
            <w:tcW w:w="3780" w:type="dxa"/>
          </w:tcPr>
          <w:p w14:paraId="63D22C83" w14:textId="7870DFEE" w:rsidR="00710735" w:rsidRPr="009E3BC3" w:rsidRDefault="00710735" w:rsidP="0071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1027E53" w14:textId="1D4BB4EF" w:rsidR="00710735" w:rsidRPr="009E3BC3" w:rsidRDefault="00710735" w:rsidP="007107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B4FCBD" w14:textId="77777777" w:rsidR="00710735" w:rsidRPr="009E3BC3" w:rsidRDefault="00710735" w:rsidP="0071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550962E" w14:textId="7C68F7E2" w:rsidR="00710735" w:rsidRPr="009E3BC3" w:rsidRDefault="00710735" w:rsidP="007107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9E5367" w14:textId="77777777" w:rsidR="00710735" w:rsidRPr="009E3BC3" w:rsidRDefault="00710735" w:rsidP="0071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57F27773" w14:textId="61FA88BE" w:rsidR="00710735" w:rsidRPr="009E3BC3" w:rsidRDefault="00710735" w:rsidP="007107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BDD593D" w14:textId="77777777" w:rsidR="00710735" w:rsidRPr="009E3BC3" w:rsidRDefault="00710735" w:rsidP="0071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45B52033" w14:textId="635CD3BD" w:rsidR="00710735" w:rsidRPr="009E3BC3" w:rsidRDefault="00710735" w:rsidP="007107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10735" w:rsidRPr="009E3BC3" w14:paraId="645A6F74" w14:textId="77777777" w:rsidTr="005F5A02">
        <w:tc>
          <w:tcPr>
            <w:tcW w:w="3780" w:type="dxa"/>
          </w:tcPr>
          <w:p w14:paraId="4DFD4601" w14:textId="7B33D704" w:rsidR="00710735" w:rsidRPr="009E3BC3" w:rsidRDefault="00710735" w:rsidP="0071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737121" w14:textId="2F3ADD73" w:rsidR="00710735" w:rsidRPr="009E3BC3" w:rsidRDefault="00710735" w:rsidP="007107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380C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4FC7AD85" w14:textId="77777777" w:rsidR="00710735" w:rsidRPr="009E3BC3" w:rsidRDefault="00710735" w:rsidP="007107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589970" w14:textId="38F877AC" w:rsidR="00710735" w:rsidRPr="009E3BC3" w:rsidRDefault="00710735" w:rsidP="007107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74033A85" w14:textId="77777777" w:rsidR="00710735" w:rsidRPr="009E3BC3" w:rsidRDefault="00710735" w:rsidP="007107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3AE9028B" w14:textId="5A489CCB" w:rsidR="00710735" w:rsidRPr="009E3BC3" w:rsidRDefault="00710735" w:rsidP="007107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00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  <w:r w:rsidR="00380C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18135CA6" w14:textId="77777777" w:rsidR="00710735" w:rsidRPr="009E3BC3" w:rsidRDefault="00710735" w:rsidP="0071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39D61117" w14:textId="4F2FBEC5" w:rsidR="00710735" w:rsidRPr="009E3BC3" w:rsidRDefault="00710735" w:rsidP="007107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</w:tr>
    </w:tbl>
    <w:p w14:paraId="7D75F08A" w14:textId="77777777" w:rsidR="00B40EAF" w:rsidRPr="009E3BC3" w:rsidRDefault="00B40EAF" w:rsidP="00B40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7920"/>
        </w:tabs>
        <w:spacing w:line="260" w:lineRule="atLeast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099E801" w14:textId="1AD3208B" w:rsidR="00D31312" w:rsidRPr="009E3BC3" w:rsidRDefault="00D31312" w:rsidP="00A2446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1B662A3C" w14:textId="77777777" w:rsidR="005D40B6" w:rsidRPr="009E3BC3" w:rsidRDefault="005D40B6" w:rsidP="00FD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6EF84B" w14:textId="77777777" w:rsidR="00BB2766" w:rsidRPr="009E3BC3" w:rsidRDefault="00BB2766" w:rsidP="00FE1E6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71382D6F" w14:textId="77777777" w:rsidR="00BB2766" w:rsidRPr="009E3BC3" w:rsidRDefault="00BB2766" w:rsidP="00FE1E6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8748" w:type="dxa"/>
        <w:tblInd w:w="450" w:type="dxa"/>
        <w:tblLook w:val="04A0" w:firstRow="1" w:lastRow="0" w:firstColumn="1" w:lastColumn="0" w:noHBand="0" w:noVBand="1"/>
      </w:tblPr>
      <w:tblGrid>
        <w:gridCol w:w="2250"/>
        <w:gridCol w:w="1800"/>
        <w:gridCol w:w="1890"/>
        <w:gridCol w:w="1278"/>
        <w:gridCol w:w="236"/>
        <w:gridCol w:w="1294"/>
      </w:tblGrid>
      <w:tr w:rsidR="001C6D7A" w:rsidRPr="009E3BC3" w14:paraId="7E1181E8" w14:textId="77777777" w:rsidTr="009C6893">
        <w:tc>
          <w:tcPr>
            <w:tcW w:w="2250" w:type="dxa"/>
            <w:shd w:val="clear" w:color="auto" w:fill="auto"/>
            <w:vAlign w:val="bottom"/>
          </w:tcPr>
          <w:p w14:paraId="1333F383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B11A98D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FA27291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612178B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1DF481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4B39DDDE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60161CC" w14:textId="77777777" w:rsidR="00BB2766" w:rsidRPr="009E3BC3" w:rsidDel="00D43E7A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C6D7A" w:rsidRPr="009E3BC3" w14:paraId="07242B35" w14:textId="77777777" w:rsidTr="009C6893">
        <w:tc>
          <w:tcPr>
            <w:tcW w:w="2250" w:type="dxa"/>
            <w:shd w:val="clear" w:color="auto" w:fill="auto"/>
          </w:tcPr>
          <w:p w14:paraId="00B1A755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A6D19B5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6800695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8892830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0D7C421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308C0838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F0F54"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C6D7A" w:rsidRPr="009E3BC3" w14:paraId="5B4A291C" w14:textId="77777777" w:rsidTr="009C6893">
        <w:tc>
          <w:tcPr>
            <w:tcW w:w="2250" w:type="dxa"/>
            <w:shd w:val="clear" w:color="auto" w:fill="auto"/>
          </w:tcPr>
          <w:p w14:paraId="119A4216" w14:textId="40BF91A8" w:rsidR="00BB2766" w:rsidRPr="009E3BC3" w:rsidRDefault="008852A1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C96F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65E5F173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shd w:val="clear" w:color="auto" w:fill="auto"/>
          </w:tcPr>
          <w:p w14:paraId="416CB01B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shd w:val="clear" w:color="auto" w:fill="auto"/>
          </w:tcPr>
          <w:p w14:paraId="01ACC1CC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B93553F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3E3A3D30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AE747C" w:rsidRPr="009E3BC3" w14:paraId="2EC588B6" w14:textId="77777777" w:rsidTr="009C6893">
        <w:tc>
          <w:tcPr>
            <w:tcW w:w="2250" w:type="dxa"/>
            <w:shd w:val="clear" w:color="auto" w:fill="auto"/>
          </w:tcPr>
          <w:p w14:paraId="47180CBC" w14:textId="35DFC719" w:rsidR="00AE747C" w:rsidRPr="009E3BC3" w:rsidRDefault="00AE747C" w:rsidP="00AE7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00AD61EA" w14:textId="2C9F3292" w:rsidR="00AE747C" w:rsidRPr="009E3BC3" w:rsidRDefault="00AE747C" w:rsidP="00AE7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"/>
                <w:tab w:val="left" w:pos="240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16920AC7" w14:textId="7D8CBAB1" w:rsidR="00AE747C" w:rsidRPr="009E3BC3" w:rsidRDefault="00AE747C" w:rsidP="00AE7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BB433AE" w14:textId="1AE30E51" w:rsidR="00AE747C" w:rsidRPr="009E3BC3" w:rsidRDefault="00AE747C" w:rsidP="00AE7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4B2F992D" w14:textId="77777777" w:rsidR="00AE747C" w:rsidRPr="009E3BC3" w:rsidRDefault="00AE747C" w:rsidP="00AE7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C14386C" w14:textId="13A8F034" w:rsidR="00AE747C" w:rsidRPr="009E3BC3" w:rsidRDefault="00AE747C" w:rsidP="00AE7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9"/>
                <w:tab w:val="left" w:pos="926"/>
              </w:tabs>
              <w:spacing w:line="240" w:lineRule="auto"/>
              <w:ind w:left="-156" w:right="-1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650,000</w:t>
            </w:r>
          </w:p>
        </w:tc>
      </w:tr>
      <w:tr w:rsidR="001C6D7A" w:rsidRPr="009E3BC3" w14:paraId="5988543A" w14:textId="77777777" w:rsidTr="009C6893">
        <w:tc>
          <w:tcPr>
            <w:tcW w:w="2250" w:type="dxa"/>
            <w:shd w:val="clear" w:color="auto" w:fill="auto"/>
          </w:tcPr>
          <w:p w14:paraId="6B1A8329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3269BF3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shd w:val="clear" w:color="auto" w:fill="auto"/>
          </w:tcPr>
          <w:p w14:paraId="2B39B463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5FC9FE39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</w:tcPr>
          <w:p w14:paraId="632ABCC0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9980F1A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  <w:tr w:rsidR="001C6D7A" w:rsidRPr="009E3BC3" w14:paraId="61DDD28F" w14:textId="77777777" w:rsidTr="009C6893">
        <w:tc>
          <w:tcPr>
            <w:tcW w:w="2250" w:type="dxa"/>
            <w:shd w:val="clear" w:color="auto" w:fill="auto"/>
          </w:tcPr>
          <w:p w14:paraId="5E14119B" w14:textId="108C015C" w:rsidR="00BB2766" w:rsidRPr="009E3BC3" w:rsidRDefault="008852A1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C96F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42F44DA9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shd w:val="clear" w:color="auto" w:fill="auto"/>
          </w:tcPr>
          <w:p w14:paraId="31542AE1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shd w:val="clear" w:color="auto" w:fill="auto"/>
          </w:tcPr>
          <w:p w14:paraId="04FDD574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</w:tcPr>
          <w:p w14:paraId="18F28335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294" w:type="dxa"/>
            <w:shd w:val="clear" w:color="auto" w:fill="auto"/>
          </w:tcPr>
          <w:p w14:paraId="2AA04758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  <w:tr w:rsidR="00C96F4C" w:rsidRPr="009E3BC3" w14:paraId="18783FB2" w14:textId="77777777" w:rsidTr="009C6893">
        <w:tc>
          <w:tcPr>
            <w:tcW w:w="2250" w:type="dxa"/>
            <w:shd w:val="clear" w:color="auto" w:fill="auto"/>
          </w:tcPr>
          <w:p w14:paraId="15E39EC1" w14:textId="7324A436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584E0DAE" w14:textId="2D4B4CC0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67E5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D5F1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67E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5F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D67E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67E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456FB58F" w14:textId="056876EB" w:rsidR="00C96F4C" w:rsidRPr="009E3BC3" w:rsidRDefault="00BD5F1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C67E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96F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6F4C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C96F4C"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6F4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6995179F" w14:textId="3B86D0BC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0.50</w:t>
            </w:r>
          </w:p>
        </w:tc>
        <w:tc>
          <w:tcPr>
            <w:tcW w:w="236" w:type="dxa"/>
            <w:shd w:val="clear" w:color="auto" w:fill="auto"/>
          </w:tcPr>
          <w:p w14:paraId="17B82573" w14:textId="77777777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0E817BD4" w14:textId="01E249F0" w:rsidR="00C96F4C" w:rsidRPr="009E3BC3" w:rsidRDefault="00C96F4C" w:rsidP="00C96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left" w:pos="795"/>
              </w:tabs>
              <w:spacing w:line="240" w:lineRule="auto"/>
              <w:ind w:left="-156" w:right="-2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650,000</w:t>
            </w:r>
          </w:p>
        </w:tc>
      </w:tr>
    </w:tbl>
    <w:p w14:paraId="15796AC2" w14:textId="77777777" w:rsidR="005C00F7" w:rsidRPr="009E3BC3" w:rsidRDefault="005C00F7" w:rsidP="00FE1E6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  <w:sectPr w:rsidR="005C00F7" w:rsidRPr="009E3BC3" w:rsidSect="00B16945">
          <w:headerReference w:type="default" r:id="rId24"/>
          <w:footerReference w:type="default" r:id="rId2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963C88F" w14:textId="785B289F" w:rsidR="00192260" w:rsidRPr="00192260" w:rsidRDefault="00192260" w:rsidP="00A2446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ครื่องมือทางการเงิน</w:t>
      </w:r>
    </w:p>
    <w:p w14:paraId="467C3BE9" w14:textId="77777777" w:rsidR="00A81C49" w:rsidRPr="009E3BC3" w:rsidRDefault="00A81C49" w:rsidP="00FF255B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71331B0" w14:textId="5402F7BA" w:rsidR="00A81C49" w:rsidRPr="009E3BC3" w:rsidRDefault="00A81C49" w:rsidP="00BA3BCA">
      <w:pPr>
        <w:pStyle w:val="BodyText2"/>
        <w:numPr>
          <w:ilvl w:val="0"/>
          <w:numId w:val="29"/>
        </w:numPr>
        <w:spacing w:line="260" w:lineRule="atLeast"/>
        <w:ind w:left="540" w:right="-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665F0D3" w14:textId="77777777" w:rsidR="00E25327" w:rsidRPr="00197E87" w:rsidRDefault="00E25327" w:rsidP="007278E2">
      <w:pPr>
        <w:pStyle w:val="BodyText2"/>
        <w:tabs>
          <w:tab w:val="left" w:pos="540"/>
          <w:tab w:val="left" w:pos="126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D497DC" w14:textId="276ADF4B" w:rsidR="00A81C49" w:rsidRPr="009E3BC3" w:rsidRDefault="00A81C49" w:rsidP="00E9608C">
      <w:pPr>
        <w:pStyle w:val="BodyText2"/>
        <w:spacing w:line="260" w:lineRule="atLeast"/>
        <w:ind w:left="540" w:right="40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 w:eastAsia="en-US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8828CC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และหนี้สินทางการเงิน</w:t>
      </w:r>
      <w:r w:rsidRPr="009E3BC3">
        <w:rPr>
          <w:rFonts w:asciiTheme="majorBidi" w:hAnsiTheme="majorBidi" w:cstheme="majorBidi"/>
          <w:sz w:val="30"/>
          <w:szCs w:val="30"/>
          <w:cs/>
          <w:lang w:val="en-US" w:eastAsia="en-US"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9D29829" w14:textId="77777777" w:rsidR="00A81C49" w:rsidRPr="00197E87" w:rsidRDefault="00A81C49" w:rsidP="003A154F">
      <w:pPr>
        <w:pStyle w:val="BodyText2"/>
        <w:tabs>
          <w:tab w:val="left" w:pos="540"/>
        </w:tabs>
        <w:spacing w:line="260" w:lineRule="atLeast"/>
        <w:ind w:left="540" w:firstLine="72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440"/>
        <w:gridCol w:w="270"/>
        <w:gridCol w:w="1530"/>
        <w:gridCol w:w="270"/>
        <w:gridCol w:w="900"/>
        <w:gridCol w:w="270"/>
        <w:gridCol w:w="1080"/>
        <w:gridCol w:w="270"/>
        <w:gridCol w:w="1080"/>
      </w:tblGrid>
      <w:tr w:rsidR="00BA3BCA" w:rsidRPr="00C81CBE" w14:paraId="486033E1" w14:textId="77777777" w:rsidTr="00BA3BCA">
        <w:trPr>
          <w:trHeight w:val="261"/>
          <w:tblHeader/>
        </w:trPr>
        <w:tc>
          <w:tcPr>
            <w:tcW w:w="2070" w:type="dxa"/>
            <w:vAlign w:val="bottom"/>
          </w:tcPr>
          <w:p w14:paraId="63AD8FB6" w14:textId="77777777" w:rsidR="00BA3BCA" w:rsidRPr="00BA3BCA" w:rsidRDefault="00BA3BCA" w:rsidP="004E64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10" w:type="dxa"/>
            <w:gridSpan w:val="9"/>
          </w:tcPr>
          <w:p w14:paraId="72ABEAEB" w14:textId="77777777" w:rsidR="00BA3BCA" w:rsidRPr="00BA3BCA" w:rsidRDefault="00BA3BCA" w:rsidP="004E64F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A3BCA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งบการเงินรวม </w:t>
            </w:r>
            <w:r w:rsidRPr="00BA3BCA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 xml:space="preserve">/ </w:t>
            </w:r>
            <w:r w:rsidRPr="00BA3BCA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197E87" w:rsidRPr="00C81CBE" w14:paraId="3D79D4DE" w14:textId="77777777" w:rsidTr="00BA3BCA">
        <w:trPr>
          <w:trHeight w:val="261"/>
          <w:tblHeader/>
        </w:trPr>
        <w:tc>
          <w:tcPr>
            <w:tcW w:w="2070" w:type="dxa"/>
            <w:vAlign w:val="bottom"/>
          </w:tcPr>
          <w:p w14:paraId="2DB317FB" w14:textId="77777777" w:rsidR="00197E87" w:rsidRPr="00BA3BCA" w:rsidRDefault="00197E87" w:rsidP="004E64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4AABB879" w14:textId="77777777" w:rsidR="00197E87" w:rsidRPr="00BA3BCA" w:rsidRDefault="00197E87" w:rsidP="004E64F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A3B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3870" w:type="dxa"/>
            <w:gridSpan w:val="6"/>
            <w:vAlign w:val="bottom"/>
          </w:tcPr>
          <w:p w14:paraId="38D0CDF4" w14:textId="77777777" w:rsidR="00197E87" w:rsidRPr="00BA3BCA" w:rsidRDefault="00197E87" w:rsidP="004E64F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A3BC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97E87" w:rsidRPr="00C81CBE" w14:paraId="4E3D6EEE" w14:textId="77777777" w:rsidTr="00BA3BCA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05E83094" w14:textId="77777777" w:rsidR="00197E87" w:rsidRPr="00BA3BCA" w:rsidRDefault="00197E87" w:rsidP="004E64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79C4EC5" w14:textId="77777777" w:rsidR="00197E87" w:rsidRPr="00BA3BCA" w:rsidRDefault="00197E87" w:rsidP="004E64F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286AD78" w14:textId="77777777" w:rsidR="00197E87" w:rsidRPr="00BA3BCA" w:rsidRDefault="00197E87" w:rsidP="004E64F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3B9762A" w14:textId="77777777" w:rsidR="00197E87" w:rsidRPr="00BA3BCA" w:rsidRDefault="00197E87" w:rsidP="004E64F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CF6EB1E" w14:textId="77777777" w:rsidR="00197E87" w:rsidRPr="00BA3BCA" w:rsidRDefault="00197E87" w:rsidP="004E64F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7A6E822" w14:textId="77777777" w:rsidR="00197E87" w:rsidRPr="00BA3BCA" w:rsidRDefault="00197E87" w:rsidP="004E64F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A3BC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A3B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49242FDA" w14:textId="77777777" w:rsidR="00197E87" w:rsidRPr="00BA3BCA" w:rsidRDefault="00197E87" w:rsidP="004E64F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C4C8D53" w14:textId="77777777" w:rsidR="00197E87" w:rsidRPr="00BA3BCA" w:rsidRDefault="00197E87" w:rsidP="004E64FC">
            <w:pPr>
              <w:pStyle w:val="acctfourfigures"/>
              <w:tabs>
                <w:tab w:val="left" w:pos="9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A3BC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A3B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6FD6556F" w14:textId="77777777" w:rsidR="00197E87" w:rsidRPr="00BA3BCA" w:rsidRDefault="00197E87" w:rsidP="004E64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0C986A94" w14:textId="77777777" w:rsidR="00197E87" w:rsidRPr="00BA3BCA" w:rsidRDefault="00197E87" w:rsidP="00BA3BCA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A3BCA" w:rsidRPr="00C81CBE" w14:paraId="318722CF" w14:textId="77777777" w:rsidTr="00BA3BCA">
        <w:trPr>
          <w:trHeight w:val="261"/>
        </w:trPr>
        <w:tc>
          <w:tcPr>
            <w:tcW w:w="2070" w:type="dxa"/>
            <w:vAlign w:val="bottom"/>
          </w:tcPr>
          <w:p w14:paraId="25D57F06" w14:textId="77777777" w:rsidR="00BA3BCA" w:rsidRPr="00BA3BCA" w:rsidRDefault="00BA3BCA" w:rsidP="004E64F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110" w:type="dxa"/>
            <w:gridSpan w:val="9"/>
          </w:tcPr>
          <w:p w14:paraId="142383E2" w14:textId="77777777" w:rsidR="00BA3BCA" w:rsidRPr="00BA3BCA" w:rsidRDefault="00BA3BCA" w:rsidP="004E64F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3BC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97E87" w:rsidRPr="00C81CBE" w14:paraId="6B953BDD" w14:textId="77777777" w:rsidTr="00BA3BCA">
        <w:trPr>
          <w:trHeight w:val="261"/>
        </w:trPr>
        <w:tc>
          <w:tcPr>
            <w:tcW w:w="2070" w:type="dxa"/>
            <w:vAlign w:val="bottom"/>
          </w:tcPr>
          <w:p w14:paraId="284F3166" w14:textId="56B4C8EC" w:rsidR="00197E87" w:rsidRPr="00BA3BCA" w:rsidRDefault="00197E87" w:rsidP="00BA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A3BC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0126D380" w14:textId="77777777" w:rsidR="00197E87" w:rsidRPr="00BA3BCA" w:rsidRDefault="00197E87" w:rsidP="00197E87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98C86E1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2F1F341E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B1F21B0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45C3F05" w14:textId="77777777" w:rsidR="00197E87" w:rsidRPr="00BA3BCA" w:rsidRDefault="00197E87" w:rsidP="00197E87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EA73BC" w14:textId="77777777" w:rsidR="00197E87" w:rsidRPr="00BA3BCA" w:rsidRDefault="00197E87" w:rsidP="00197E87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A66FA18" w14:textId="77777777" w:rsidR="00197E87" w:rsidRPr="00BA3BCA" w:rsidRDefault="00197E87" w:rsidP="00197E87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97E87" w:rsidRPr="00C81CBE" w14:paraId="726DEF03" w14:textId="77777777" w:rsidTr="00BA3BCA">
        <w:trPr>
          <w:trHeight w:val="261"/>
        </w:trPr>
        <w:tc>
          <w:tcPr>
            <w:tcW w:w="2070" w:type="dxa"/>
            <w:vAlign w:val="bottom"/>
            <w:hideMark/>
          </w:tcPr>
          <w:p w14:paraId="5726829F" w14:textId="77777777" w:rsidR="00197E87" w:rsidRPr="00BA3BCA" w:rsidRDefault="00197E87" w:rsidP="0019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bottom"/>
          </w:tcPr>
          <w:p w14:paraId="7B6DF8FB" w14:textId="77777777" w:rsidR="00197E87" w:rsidRPr="00BA3BCA" w:rsidRDefault="00197E87" w:rsidP="00197E87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4F5B29D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20D20D93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55F8064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BCD5AD0" w14:textId="77777777" w:rsidR="00197E87" w:rsidRPr="00BA3BCA" w:rsidRDefault="00197E87" w:rsidP="00197E87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21B947" w14:textId="77777777" w:rsidR="00197E87" w:rsidRPr="00BA3BCA" w:rsidRDefault="00197E87" w:rsidP="00197E87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8CD98DC" w14:textId="77777777" w:rsidR="00197E87" w:rsidRPr="00BA3BCA" w:rsidRDefault="00197E87" w:rsidP="00197E87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97E87" w:rsidRPr="00C81CBE" w14:paraId="70D552B8" w14:textId="77777777" w:rsidTr="00BA3BCA">
        <w:trPr>
          <w:trHeight w:val="261"/>
        </w:trPr>
        <w:tc>
          <w:tcPr>
            <w:tcW w:w="2070" w:type="dxa"/>
            <w:vAlign w:val="bottom"/>
            <w:hideMark/>
          </w:tcPr>
          <w:p w14:paraId="7E772C10" w14:textId="77777777" w:rsidR="00197E87" w:rsidRPr="00BA3BCA" w:rsidRDefault="00197E87" w:rsidP="0019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หน่วยลงทุนในตราสารหนี้</w:t>
            </w:r>
          </w:p>
        </w:tc>
        <w:tc>
          <w:tcPr>
            <w:tcW w:w="1440" w:type="dxa"/>
            <w:vAlign w:val="bottom"/>
          </w:tcPr>
          <w:p w14:paraId="3CE26A42" w14:textId="3F46360F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572,727</w:t>
            </w:r>
          </w:p>
        </w:tc>
        <w:tc>
          <w:tcPr>
            <w:tcW w:w="270" w:type="dxa"/>
          </w:tcPr>
          <w:p w14:paraId="551336F9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D30D5DB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8925E0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97ECAC1" w14:textId="4302C262" w:rsidR="00197E87" w:rsidRPr="00BA3BCA" w:rsidRDefault="00197E87" w:rsidP="00BA3BC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572,727</w:t>
            </w:r>
          </w:p>
        </w:tc>
        <w:tc>
          <w:tcPr>
            <w:tcW w:w="270" w:type="dxa"/>
            <w:vAlign w:val="bottom"/>
          </w:tcPr>
          <w:p w14:paraId="403539C9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4F6AE88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92816F" w14:textId="77777777" w:rsidR="00197E87" w:rsidRPr="00BA3BCA" w:rsidRDefault="00197E87" w:rsidP="0019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7C33A1" w14:textId="02A927AB" w:rsidR="00197E87" w:rsidRPr="00BA3BCA" w:rsidRDefault="00197E87" w:rsidP="00BA3BCA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572,727</w:t>
            </w:r>
          </w:p>
        </w:tc>
      </w:tr>
      <w:tr w:rsidR="00197E87" w:rsidRPr="00C81CBE" w14:paraId="178F2465" w14:textId="77777777" w:rsidTr="00BA3BCA">
        <w:trPr>
          <w:trHeight w:val="261"/>
        </w:trPr>
        <w:tc>
          <w:tcPr>
            <w:tcW w:w="2070" w:type="dxa"/>
            <w:vAlign w:val="bottom"/>
          </w:tcPr>
          <w:p w14:paraId="42D355A1" w14:textId="77777777" w:rsidR="00197E87" w:rsidRPr="00BA3BCA" w:rsidRDefault="00197E87" w:rsidP="0019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vAlign w:val="bottom"/>
          </w:tcPr>
          <w:p w14:paraId="4088D3D6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33841E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F6068C3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92,600</w:t>
            </w:r>
          </w:p>
        </w:tc>
        <w:tc>
          <w:tcPr>
            <w:tcW w:w="270" w:type="dxa"/>
          </w:tcPr>
          <w:p w14:paraId="709FCFF6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DFA0960" w14:textId="77777777" w:rsidR="00197E87" w:rsidRPr="00BA3BCA" w:rsidRDefault="00197E87" w:rsidP="00BA3BC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468F34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9F083DF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92,600</w:t>
            </w:r>
          </w:p>
        </w:tc>
        <w:tc>
          <w:tcPr>
            <w:tcW w:w="270" w:type="dxa"/>
            <w:vAlign w:val="bottom"/>
          </w:tcPr>
          <w:p w14:paraId="1AFFF4E1" w14:textId="77777777" w:rsidR="00197E87" w:rsidRPr="00BA3BCA" w:rsidRDefault="00197E87" w:rsidP="0019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86220BF" w14:textId="77777777" w:rsidR="00197E87" w:rsidRPr="00BA3BCA" w:rsidRDefault="00197E87" w:rsidP="00BA3BCA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92,600</w:t>
            </w:r>
          </w:p>
        </w:tc>
      </w:tr>
      <w:tr w:rsidR="00197E87" w:rsidRPr="00C81CBE" w14:paraId="73306908" w14:textId="77777777" w:rsidTr="00BA3BCA">
        <w:trPr>
          <w:trHeight w:val="261"/>
        </w:trPr>
        <w:tc>
          <w:tcPr>
            <w:tcW w:w="2070" w:type="dxa"/>
            <w:vAlign w:val="bottom"/>
          </w:tcPr>
          <w:p w14:paraId="6973E478" w14:textId="77777777" w:rsidR="00197E87" w:rsidRPr="00BA3BCA" w:rsidRDefault="00197E87" w:rsidP="0019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E10CF20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5E6B7F3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7F2B9707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64DD8C2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3817600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98AA95" w14:textId="77777777" w:rsidR="00197E87" w:rsidRPr="00BA3BCA" w:rsidRDefault="00197E87" w:rsidP="0019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3D4BBAB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97E87" w:rsidRPr="00C81CBE" w14:paraId="21B1F590" w14:textId="77777777" w:rsidTr="00BA3BCA">
        <w:trPr>
          <w:trHeight w:val="261"/>
        </w:trPr>
        <w:tc>
          <w:tcPr>
            <w:tcW w:w="2070" w:type="dxa"/>
            <w:vAlign w:val="bottom"/>
          </w:tcPr>
          <w:p w14:paraId="233A56E9" w14:textId="77777777" w:rsidR="00197E87" w:rsidRPr="00BA3BCA" w:rsidRDefault="00197E87" w:rsidP="0019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2564</w:t>
            </w:r>
          </w:p>
        </w:tc>
        <w:tc>
          <w:tcPr>
            <w:tcW w:w="1440" w:type="dxa"/>
            <w:vAlign w:val="bottom"/>
          </w:tcPr>
          <w:p w14:paraId="1024FDFE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630A87A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43BC3ACB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7285BEF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25B9FAA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090D4F" w14:textId="77777777" w:rsidR="00197E87" w:rsidRPr="00BA3BCA" w:rsidRDefault="00197E87" w:rsidP="0019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6504D4B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97E87" w:rsidRPr="00C81CBE" w14:paraId="6D1E7F1F" w14:textId="77777777" w:rsidTr="00BA3BCA">
        <w:trPr>
          <w:trHeight w:val="261"/>
        </w:trPr>
        <w:tc>
          <w:tcPr>
            <w:tcW w:w="2070" w:type="dxa"/>
            <w:vAlign w:val="bottom"/>
          </w:tcPr>
          <w:p w14:paraId="43265B72" w14:textId="77777777" w:rsidR="00197E87" w:rsidRPr="00BA3BCA" w:rsidRDefault="00197E87" w:rsidP="0019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A3BC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bottom"/>
          </w:tcPr>
          <w:p w14:paraId="318EFEDB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5D3D440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3A827A09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A907C7E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404C3B7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5D52A6E" w14:textId="77777777" w:rsidR="00197E87" w:rsidRPr="00BA3BCA" w:rsidRDefault="00197E87" w:rsidP="0019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C9ADD4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97E87" w:rsidRPr="00C81CBE" w14:paraId="29ED543C" w14:textId="77777777" w:rsidTr="00BA3BCA">
        <w:trPr>
          <w:trHeight w:val="261"/>
        </w:trPr>
        <w:tc>
          <w:tcPr>
            <w:tcW w:w="2070" w:type="dxa"/>
            <w:vAlign w:val="bottom"/>
          </w:tcPr>
          <w:p w14:paraId="45FFB1B0" w14:textId="77777777" w:rsidR="00197E87" w:rsidRPr="00BA3BCA" w:rsidRDefault="00197E87" w:rsidP="0019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หน่วยลงทุนในตราสารหนี้</w:t>
            </w:r>
          </w:p>
        </w:tc>
        <w:tc>
          <w:tcPr>
            <w:tcW w:w="1440" w:type="dxa"/>
            <w:vAlign w:val="bottom"/>
          </w:tcPr>
          <w:p w14:paraId="7D50764A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296,362</w:t>
            </w:r>
          </w:p>
        </w:tc>
        <w:tc>
          <w:tcPr>
            <w:tcW w:w="270" w:type="dxa"/>
          </w:tcPr>
          <w:p w14:paraId="12D6EE6B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A854A53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81289F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40026C3" w14:textId="77777777" w:rsidR="00197E87" w:rsidRPr="00BA3BCA" w:rsidRDefault="00197E87" w:rsidP="00BA3BC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296,362</w:t>
            </w:r>
          </w:p>
        </w:tc>
        <w:tc>
          <w:tcPr>
            <w:tcW w:w="1080" w:type="dxa"/>
            <w:vAlign w:val="bottom"/>
          </w:tcPr>
          <w:p w14:paraId="74DC0039" w14:textId="77777777" w:rsidR="00197E87" w:rsidRPr="00BA3BCA" w:rsidRDefault="00197E87" w:rsidP="00197E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016E70" w14:textId="77777777" w:rsidR="00197E87" w:rsidRPr="00BA3BCA" w:rsidRDefault="00197E87" w:rsidP="0019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CF68F89" w14:textId="2A0243D0" w:rsidR="00197E87" w:rsidRPr="00BA3BCA" w:rsidRDefault="00197E87" w:rsidP="00BA3BCA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296,362</w:t>
            </w:r>
          </w:p>
        </w:tc>
      </w:tr>
    </w:tbl>
    <w:p w14:paraId="23CEFF50" w14:textId="77777777" w:rsidR="00392529" w:rsidRPr="00197E87" w:rsidRDefault="00392529" w:rsidP="00E9608C">
      <w:pPr>
        <w:pStyle w:val="BodyText2"/>
        <w:spacing w:line="260" w:lineRule="atLeast"/>
        <w:ind w:left="540" w:hanging="7"/>
        <w:jc w:val="thaiDistribute"/>
        <w:rPr>
          <w:rFonts w:asciiTheme="majorBidi" w:hAnsiTheme="majorBidi"/>
          <w:sz w:val="20"/>
          <w:szCs w:val="20"/>
        </w:rPr>
      </w:pPr>
    </w:p>
    <w:p w14:paraId="2BFC96D3" w14:textId="78B7BE66" w:rsidR="005C00F7" w:rsidRDefault="001E40C7" w:rsidP="001E40C7">
      <w:pPr>
        <w:pStyle w:val="BodyText2"/>
        <w:tabs>
          <w:tab w:val="decimal" w:pos="360"/>
          <w:tab w:val="decimal" w:pos="450"/>
          <w:tab w:val="decimal" w:pos="540"/>
          <w:tab w:val="decimal" w:pos="630"/>
        </w:tabs>
        <w:spacing w:line="260" w:lineRule="atLeast"/>
        <w:ind w:left="540" w:hanging="18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lang w:val="en-US"/>
        </w:rPr>
        <w:t xml:space="preserve">   </w:t>
      </w:r>
      <w:r w:rsidR="006D55BF" w:rsidRPr="006D55BF">
        <w:rPr>
          <w:rFonts w:asciiTheme="majorBidi" w:hAnsiTheme="majorBidi" w:hint="cs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6C090879" w14:textId="77777777" w:rsidR="009A1C6F" w:rsidRPr="009A1C6F" w:rsidRDefault="009A1C6F" w:rsidP="00456AC7">
      <w:pPr>
        <w:pStyle w:val="BodyText2"/>
        <w:tabs>
          <w:tab w:val="decimal" w:pos="540"/>
        </w:tabs>
        <w:spacing w:line="260" w:lineRule="atLeast"/>
        <w:ind w:left="540" w:hanging="7"/>
        <w:jc w:val="thaiDistribute"/>
        <w:rPr>
          <w:rFonts w:asciiTheme="majorBidi" w:hAnsiTheme="majorBidi"/>
          <w:sz w:val="24"/>
          <w:szCs w:val="24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36"/>
        <w:gridCol w:w="6424"/>
      </w:tblGrid>
      <w:tr w:rsidR="009A1C6F" w:rsidRPr="009E3BC3" w14:paraId="1A8EC595" w14:textId="77777777" w:rsidTr="00D13CB1">
        <w:trPr>
          <w:tblHeader/>
        </w:trPr>
        <w:tc>
          <w:tcPr>
            <w:tcW w:w="2790" w:type="dxa"/>
            <w:hideMark/>
          </w:tcPr>
          <w:p w14:paraId="47B707AB" w14:textId="77777777" w:rsidR="009A1C6F" w:rsidRPr="009E3BC3" w:rsidRDefault="009A1C6F" w:rsidP="00456AC7">
            <w:pPr>
              <w:pStyle w:val="block"/>
              <w:tabs>
                <w:tab w:val="left" w:pos="227"/>
                <w:tab w:val="left" w:pos="454"/>
                <w:tab w:val="decimal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108" w:hanging="9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3ADFBAB" w14:textId="77777777" w:rsidR="009A1C6F" w:rsidRPr="009E3BC3" w:rsidRDefault="009A1C6F" w:rsidP="00456AC7">
            <w:pPr>
              <w:pStyle w:val="block"/>
              <w:tabs>
                <w:tab w:val="left" w:pos="227"/>
                <w:tab w:val="left" w:pos="454"/>
                <w:tab w:val="decimal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549CB313" w14:textId="77777777" w:rsidR="009A1C6F" w:rsidRPr="009E3BC3" w:rsidRDefault="009A1C6F" w:rsidP="00456AC7">
            <w:pPr>
              <w:pStyle w:val="block"/>
              <w:tabs>
                <w:tab w:val="left" w:pos="227"/>
                <w:tab w:val="left" w:pos="454"/>
                <w:tab w:val="decimal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A1C6F" w:rsidRPr="009E3BC3" w14:paraId="5E6D2703" w14:textId="77777777" w:rsidTr="00D13CB1">
        <w:tc>
          <w:tcPr>
            <w:tcW w:w="2790" w:type="dxa"/>
            <w:hideMark/>
          </w:tcPr>
          <w:p w14:paraId="723EAB42" w14:textId="3C103B2D" w:rsidR="009A1C6F" w:rsidRPr="009E3BC3" w:rsidRDefault="009A1C6F" w:rsidP="00456AC7">
            <w:pPr>
              <w:pStyle w:val="block"/>
              <w:tabs>
                <w:tab w:val="left" w:pos="0"/>
                <w:tab w:val="left" w:pos="454"/>
                <w:tab w:val="decimal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</w:t>
            </w:r>
            <w:r w:rsidR="00D13C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ตราสารหนี้ที่วัดมูลค่าด้วย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93D03C7" w14:textId="77777777" w:rsidR="009A1C6F" w:rsidRPr="009E3BC3" w:rsidRDefault="009A1C6F" w:rsidP="00456AC7">
            <w:pPr>
              <w:pStyle w:val="block"/>
              <w:tabs>
                <w:tab w:val="left" w:pos="227"/>
                <w:tab w:val="left" w:pos="454"/>
                <w:tab w:val="decimal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64C6CC6C" w14:textId="77777777" w:rsidR="009A1C6F" w:rsidRDefault="009A1C6F" w:rsidP="00456AC7">
            <w:pPr>
              <w:pStyle w:val="block"/>
              <w:tabs>
                <w:tab w:val="left" w:pos="227"/>
                <w:tab w:val="left" w:pos="454"/>
                <w:tab w:val="decimal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C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สินทรัพย์สุทธิ ณ วันที่รายงาน ซึ่งอ้างอิงราคาหรืออัตราผลตอบแทน</w:t>
            </w:r>
          </w:p>
          <w:p w14:paraId="399D30FD" w14:textId="77777777" w:rsidR="009A1C6F" w:rsidRPr="009E3BC3" w:rsidRDefault="009A1C6F" w:rsidP="00456AC7">
            <w:pPr>
              <w:pStyle w:val="block"/>
              <w:tabs>
                <w:tab w:val="left" w:pos="227"/>
                <w:tab w:val="left" w:pos="454"/>
                <w:tab w:val="decimal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ที่ประกาศโดยสมาคมตลาดตราสารหนี้ไทย ณ วันที่วัดมูลค่าเงินลงทุน</w:t>
            </w:r>
          </w:p>
        </w:tc>
      </w:tr>
      <w:tr w:rsidR="009A1C6F" w:rsidRPr="009E3BC3" w14:paraId="530D6FBC" w14:textId="77777777" w:rsidTr="00D13CB1">
        <w:tc>
          <w:tcPr>
            <w:tcW w:w="2790" w:type="dxa"/>
          </w:tcPr>
          <w:p w14:paraId="1C7E7469" w14:textId="77777777" w:rsidR="009A1C6F" w:rsidRPr="00B53C65" w:rsidRDefault="009A1C6F" w:rsidP="00456AC7">
            <w:pPr>
              <w:pStyle w:val="block"/>
              <w:tabs>
                <w:tab w:val="left" w:pos="0"/>
                <w:tab w:val="left" w:pos="454"/>
                <w:tab w:val="decimal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เงินลงทุนระยะยาวอื่น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ที่วัด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มูลค่าด้วยมูลค่ายุติธรรมผ่าน</w:t>
            </w:r>
          </w:p>
          <w:p w14:paraId="3A449D36" w14:textId="77777777" w:rsidR="009A1C6F" w:rsidRPr="00C81CBE" w:rsidRDefault="009A1C6F" w:rsidP="00456AC7">
            <w:pPr>
              <w:pStyle w:val="block"/>
              <w:tabs>
                <w:tab w:val="left" w:pos="0"/>
                <w:tab w:val="left" w:pos="454"/>
                <w:tab w:val="decimal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754FFBE0" w14:textId="77777777" w:rsidR="009A1C6F" w:rsidRPr="009E3BC3" w:rsidRDefault="009A1C6F" w:rsidP="00456AC7">
            <w:pPr>
              <w:pStyle w:val="block"/>
              <w:tabs>
                <w:tab w:val="left" w:pos="227"/>
                <w:tab w:val="left" w:pos="454"/>
                <w:tab w:val="decimal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</w:tcPr>
          <w:p w14:paraId="187EC9B9" w14:textId="77777777" w:rsidR="009A1C6F" w:rsidRPr="00141C04" w:rsidRDefault="009A1C6F" w:rsidP="00456AC7">
            <w:pPr>
              <w:pStyle w:val="block"/>
              <w:tabs>
                <w:tab w:val="left" w:pos="227"/>
                <w:tab w:val="left" w:pos="454"/>
                <w:tab w:val="decimal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ราคาซื้อขายหุ้น</w:t>
            </w:r>
          </w:p>
        </w:tc>
      </w:tr>
    </w:tbl>
    <w:p w14:paraId="16D3C848" w14:textId="77EDA125" w:rsidR="006D55BF" w:rsidRPr="009A1C6F" w:rsidRDefault="006D55BF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24030F2" w14:textId="1F501CFA" w:rsidR="00DD269C" w:rsidRPr="009E3BC3" w:rsidRDefault="00B75329" w:rsidP="00B75329">
      <w:pPr>
        <w:pStyle w:val="BodyText2"/>
        <w:numPr>
          <w:ilvl w:val="0"/>
          <w:numId w:val="29"/>
        </w:numPr>
        <w:tabs>
          <w:tab w:val="decimal" w:pos="450"/>
        </w:tabs>
        <w:spacing w:line="260" w:lineRule="atLeast"/>
        <w:ind w:left="54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="007A39D6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</w:t>
      </w:r>
      <w:r w:rsidR="009A2FDD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หน่วยลงทุนใน</w:t>
      </w:r>
      <w:r w:rsidR="007A39D6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ตราสาร</w:t>
      </w:r>
      <w:r w:rsidR="0031002A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</w:t>
      </w:r>
      <w:r w:rsidR="007A39D6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ที่อยู่ในความต้องการของตลาด</w:t>
      </w:r>
    </w:p>
    <w:p w14:paraId="33A27DCB" w14:textId="77777777" w:rsidR="007A39D6" w:rsidRPr="009A1C6F" w:rsidRDefault="007A39D6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Style w:val="TableGrid"/>
        <w:tblW w:w="921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4"/>
        <w:gridCol w:w="1084"/>
        <w:gridCol w:w="246"/>
        <w:gridCol w:w="1009"/>
        <w:gridCol w:w="239"/>
        <w:gridCol w:w="1141"/>
        <w:gridCol w:w="231"/>
        <w:gridCol w:w="1075"/>
        <w:gridCol w:w="231"/>
        <w:gridCol w:w="1113"/>
      </w:tblGrid>
      <w:tr w:rsidR="007A39D6" w:rsidRPr="009E3BC3" w14:paraId="7AAD0D2D" w14:textId="77777777" w:rsidTr="000F5164">
        <w:trPr>
          <w:tblHeader/>
        </w:trPr>
        <w:tc>
          <w:tcPr>
            <w:tcW w:w="2844" w:type="dxa"/>
          </w:tcPr>
          <w:p w14:paraId="7BC0B254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9" w:type="dxa"/>
            <w:gridSpan w:val="9"/>
            <w:hideMark/>
          </w:tcPr>
          <w:p w14:paraId="2A863BB3" w14:textId="42863CD3" w:rsidR="007A39D6" w:rsidRPr="009E3BC3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="0031002A"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="0031002A"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="0031002A"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A46563" w:rsidRPr="009E3BC3" w14:paraId="71129626" w14:textId="77777777" w:rsidTr="000F5164">
        <w:trPr>
          <w:tblHeader/>
        </w:trPr>
        <w:tc>
          <w:tcPr>
            <w:tcW w:w="2844" w:type="dxa"/>
            <w:vAlign w:val="bottom"/>
            <w:hideMark/>
          </w:tcPr>
          <w:p w14:paraId="5BDF7EAB" w14:textId="6F08F975" w:rsidR="007A39D6" w:rsidRPr="009E3BC3" w:rsidRDefault="007B7238" w:rsidP="007B7238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A39D6"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</w:t>
            </w:r>
            <w:r w:rsidR="0031002A"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="007A39D6"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1084" w:type="dxa"/>
            <w:vAlign w:val="bottom"/>
            <w:hideMark/>
          </w:tcPr>
          <w:p w14:paraId="280B41C3" w14:textId="77777777" w:rsidR="007A39D6" w:rsidRPr="009E3BC3" w:rsidRDefault="007A39D6" w:rsidP="00906E9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2E68EEF" w14:textId="5D742D48" w:rsidR="007A39D6" w:rsidRPr="009E3BC3" w:rsidRDefault="008852A1" w:rsidP="00906E9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39D6"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39D6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2065065" w14:textId="77777777" w:rsidR="007A39D6" w:rsidRPr="009E3BC3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9" w:type="dxa"/>
            <w:vAlign w:val="bottom"/>
            <w:hideMark/>
          </w:tcPr>
          <w:p w14:paraId="77473045" w14:textId="77777777" w:rsidR="007A39D6" w:rsidRPr="009E3BC3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0113B165" w14:textId="77777777" w:rsidR="007A39D6" w:rsidRPr="009E3BC3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1" w:type="dxa"/>
            <w:vAlign w:val="bottom"/>
            <w:hideMark/>
          </w:tcPr>
          <w:p w14:paraId="6B891993" w14:textId="77777777" w:rsidR="007A39D6" w:rsidRPr="009E3BC3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05A70ADA" w14:textId="77777777" w:rsidR="007A39D6" w:rsidRPr="009E3BC3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5" w:type="dxa"/>
            <w:vAlign w:val="bottom"/>
            <w:hideMark/>
          </w:tcPr>
          <w:p w14:paraId="7458022B" w14:textId="77777777" w:rsidR="007A39D6" w:rsidRPr="009E3BC3" w:rsidRDefault="007A39D6" w:rsidP="00906E94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6F581591" w14:textId="77777777" w:rsidR="007A39D6" w:rsidRPr="009E3BC3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3" w:type="dxa"/>
            <w:vAlign w:val="bottom"/>
            <w:hideMark/>
          </w:tcPr>
          <w:p w14:paraId="214055E3" w14:textId="77777777" w:rsidR="007A39D6" w:rsidRPr="009E3BC3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C2BA2D5" w14:textId="798C3B54" w:rsidR="007A39D6" w:rsidRPr="009E3BC3" w:rsidRDefault="008852A1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A39D6"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39D6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7A39D6" w:rsidRPr="009E3BC3" w14:paraId="64070F1A" w14:textId="77777777" w:rsidTr="000F5164">
        <w:trPr>
          <w:tblHeader/>
        </w:trPr>
        <w:tc>
          <w:tcPr>
            <w:tcW w:w="2844" w:type="dxa"/>
          </w:tcPr>
          <w:p w14:paraId="711728A9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369" w:type="dxa"/>
            <w:gridSpan w:val="9"/>
            <w:vAlign w:val="bottom"/>
            <w:hideMark/>
          </w:tcPr>
          <w:p w14:paraId="207FDB26" w14:textId="77777777" w:rsidR="007A39D6" w:rsidRPr="009E3BC3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23389"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46563" w:rsidRPr="009E3BC3" w14:paraId="48101392" w14:textId="77777777" w:rsidTr="000F5164">
        <w:tc>
          <w:tcPr>
            <w:tcW w:w="2844" w:type="dxa"/>
            <w:hideMark/>
          </w:tcPr>
          <w:p w14:paraId="7DDB5187" w14:textId="58B1556F" w:rsidR="007A39D6" w:rsidRPr="009E3BC3" w:rsidRDefault="008852A1" w:rsidP="001E40C7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F51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4" w:type="dxa"/>
          </w:tcPr>
          <w:p w14:paraId="61D39643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D3869AD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83AC373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168F60F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2B46AC7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E711927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3DEC43D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41B2531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06E71CA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6563" w:rsidRPr="009E3BC3" w14:paraId="063F3B7D" w14:textId="77777777" w:rsidTr="000F5164">
        <w:tc>
          <w:tcPr>
            <w:tcW w:w="2844" w:type="dxa"/>
            <w:hideMark/>
          </w:tcPr>
          <w:p w14:paraId="2BCBA2EE" w14:textId="77777777" w:rsidR="007A39D6" w:rsidRPr="009E3BC3" w:rsidRDefault="007A39D6" w:rsidP="001E40C7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4" w:type="dxa"/>
          </w:tcPr>
          <w:p w14:paraId="3E36449A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42F28E01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E3E8FD5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120C58D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147B713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7470954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B3DA28C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691B632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F074DC4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6563" w:rsidRPr="009E3BC3" w14:paraId="38BB5392" w14:textId="77777777" w:rsidTr="000F5164">
        <w:tc>
          <w:tcPr>
            <w:tcW w:w="2844" w:type="dxa"/>
            <w:shd w:val="clear" w:color="auto" w:fill="auto"/>
          </w:tcPr>
          <w:p w14:paraId="42D9D173" w14:textId="1190719A" w:rsidR="00906E94" w:rsidRPr="009E3BC3" w:rsidRDefault="00906E94" w:rsidP="001E40C7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</w:t>
            </w:r>
            <w:r w:rsidR="007A39D6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="0031002A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หนี้</w:t>
            </w:r>
          </w:p>
          <w:p w14:paraId="3944F49B" w14:textId="63E89F15" w:rsidR="007A39D6" w:rsidRPr="009E3BC3" w:rsidRDefault="00906E94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="007A39D6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  <w:r w:rsidR="00512AE4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84" w:type="dxa"/>
            <w:shd w:val="clear" w:color="auto" w:fill="auto"/>
          </w:tcPr>
          <w:p w14:paraId="2568B142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  <w:shd w:val="clear" w:color="auto" w:fill="auto"/>
          </w:tcPr>
          <w:p w14:paraId="3C64E760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060D22C6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0FBB1B0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12DC89C7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319E4CCB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20F4D5C0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6BB8DD98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E1A0EED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644F" w:rsidRPr="009E3BC3" w14:paraId="6BE92BFA" w14:textId="77777777" w:rsidTr="000F5164">
        <w:tc>
          <w:tcPr>
            <w:tcW w:w="2844" w:type="dxa"/>
            <w:shd w:val="clear" w:color="auto" w:fill="auto"/>
            <w:hideMark/>
          </w:tcPr>
          <w:p w14:paraId="0581C7BB" w14:textId="366721C2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5ED8138B" w14:textId="5B58172C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296,362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72A7B2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398163B" w14:textId="0849953D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3,040</w:t>
            </w:r>
            <w:r w:rsidR="00A6306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99A29D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D0017F5" w14:textId="2D284DAC" w:rsidR="00E3644F" w:rsidRPr="009E3BC3" w:rsidRDefault="00E67754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3644F">
              <w:rPr>
                <w:rFonts w:asciiTheme="majorBidi" w:hAnsiTheme="majorBidi" w:cstheme="majorBidi"/>
                <w:sz w:val="30"/>
                <w:szCs w:val="30"/>
              </w:rPr>
              <w:t>2,764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3060">
              <w:rPr>
                <w:rFonts w:asciiTheme="majorBidi" w:hAnsiTheme="majorBidi" w:cstheme="majorBidi"/>
                <w:sz w:val="30"/>
                <w:szCs w:val="30"/>
              </w:rPr>
              <w:t>017)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7A3F151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76D65B4" w14:textId="7B45A26D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AE3637D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06C759F" w14:textId="1EF1EF00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572,727</w:t>
            </w:r>
          </w:p>
        </w:tc>
      </w:tr>
      <w:tr w:rsidR="00E3644F" w:rsidRPr="009E3BC3" w14:paraId="20BC31C8" w14:textId="77777777" w:rsidTr="000F5164">
        <w:tc>
          <w:tcPr>
            <w:tcW w:w="2844" w:type="dxa"/>
            <w:hideMark/>
          </w:tcPr>
          <w:p w14:paraId="6B490024" w14:textId="77777777" w:rsidR="00E3644F" w:rsidRPr="009E3BC3" w:rsidRDefault="00E3644F" w:rsidP="001E40C7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75BB0" w14:textId="5D7DC6E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296,362</w:t>
            </w:r>
          </w:p>
        </w:tc>
        <w:tc>
          <w:tcPr>
            <w:tcW w:w="246" w:type="dxa"/>
            <w:vAlign w:val="bottom"/>
          </w:tcPr>
          <w:p w14:paraId="4BA55D75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F2846" w14:textId="1C0CF2E6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3,040</w:t>
            </w:r>
            <w:r w:rsidR="00A63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9" w:type="dxa"/>
            <w:vAlign w:val="bottom"/>
          </w:tcPr>
          <w:p w14:paraId="54B8C5F1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8E9773" w14:textId="27BE0D5B" w:rsidR="00E3644F" w:rsidRPr="009E3BC3" w:rsidRDefault="00A63060" w:rsidP="00E3644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364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,017)</w:t>
            </w:r>
          </w:p>
        </w:tc>
        <w:tc>
          <w:tcPr>
            <w:tcW w:w="231" w:type="dxa"/>
            <w:vAlign w:val="bottom"/>
          </w:tcPr>
          <w:p w14:paraId="2C54FC02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549B69" w14:textId="178FFCA1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231" w:type="dxa"/>
            <w:vAlign w:val="bottom"/>
          </w:tcPr>
          <w:p w14:paraId="6FDAFE4F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5AFD82" w14:textId="074BFC84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572,727</w:t>
            </w:r>
          </w:p>
        </w:tc>
      </w:tr>
      <w:tr w:rsidR="00E3644F" w:rsidRPr="009E3BC3" w14:paraId="182B135D" w14:textId="77777777" w:rsidTr="000F5164">
        <w:tc>
          <w:tcPr>
            <w:tcW w:w="2844" w:type="dxa"/>
          </w:tcPr>
          <w:p w14:paraId="6ECE790E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1084" w:type="dxa"/>
          </w:tcPr>
          <w:p w14:paraId="0206FF28" w14:textId="7777777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617758C0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94B8EF" w14:textId="7777777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6878AFA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EB9713" w14:textId="7777777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10F904B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1F3F4D" w14:textId="7777777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2CC2D56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DF41734" w14:textId="7777777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644F" w:rsidRPr="009E3BC3" w14:paraId="02AD0C83" w14:textId="77777777" w:rsidTr="000F5164">
        <w:tc>
          <w:tcPr>
            <w:tcW w:w="2844" w:type="dxa"/>
            <w:hideMark/>
          </w:tcPr>
          <w:p w14:paraId="479298CC" w14:textId="5F746E1F" w:rsidR="00E3644F" w:rsidRPr="009E3BC3" w:rsidRDefault="00B75329" w:rsidP="00B75329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3644F"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364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4" w:type="dxa"/>
          </w:tcPr>
          <w:p w14:paraId="5DFCA4EC" w14:textId="7777777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04FD145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11C0E3F" w14:textId="7777777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C5B59FC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797DCE2" w14:textId="7777777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80196C1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0013CFC" w14:textId="7777777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8D6557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D75939E" w14:textId="7777777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644F" w:rsidRPr="009E3BC3" w14:paraId="2999007D" w14:textId="77777777" w:rsidTr="000F5164">
        <w:tc>
          <w:tcPr>
            <w:tcW w:w="2844" w:type="dxa"/>
            <w:hideMark/>
          </w:tcPr>
          <w:p w14:paraId="43C5B796" w14:textId="4656F2B1" w:rsidR="00E3644F" w:rsidRPr="009E3BC3" w:rsidRDefault="007B7238" w:rsidP="001E40C7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E40C7"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4" w:type="dxa"/>
          </w:tcPr>
          <w:p w14:paraId="1320BF9A" w14:textId="7777777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6A6333B6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AC3B2DE" w14:textId="7777777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0B1E21D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33C48EE" w14:textId="7777777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C6967F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F885D47" w14:textId="7777777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D6F6726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5D50E79" w14:textId="7777777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644F" w:rsidRPr="009E3BC3" w14:paraId="543BBFA5" w14:textId="77777777" w:rsidTr="000F5164">
        <w:tc>
          <w:tcPr>
            <w:tcW w:w="2844" w:type="dxa"/>
          </w:tcPr>
          <w:p w14:paraId="65AC3B2F" w14:textId="77777777" w:rsidR="001E40C7" w:rsidRPr="009E3BC3" w:rsidRDefault="001E40C7" w:rsidP="001E40C7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  <w:p w14:paraId="0710A563" w14:textId="1B677675" w:rsidR="00E3644F" w:rsidRPr="009E3BC3" w:rsidRDefault="001E40C7" w:rsidP="001E40C7">
            <w:pPr>
              <w:spacing w:line="240" w:lineRule="auto"/>
              <w:ind w:firstLine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ที่วัดมูลค่าด้วยมูลค่ายุติธรรม</w:t>
            </w:r>
          </w:p>
        </w:tc>
        <w:tc>
          <w:tcPr>
            <w:tcW w:w="1084" w:type="dxa"/>
          </w:tcPr>
          <w:p w14:paraId="24A56F5A" w14:textId="7777777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9ADA5DC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5C0E4C8" w14:textId="7777777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41589E0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9571935" w14:textId="7777777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D6F075B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77A06A0" w14:textId="7777777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F5CF66C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C668652" w14:textId="77777777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644F" w:rsidRPr="009E3BC3" w14:paraId="1903385C" w14:textId="77777777" w:rsidTr="000F5164">
        <w:tc>
          <w:tcPr>
            <w:tcW w:w="2844" w:type="dxa"/>
            <w:hideMark/>
          </w:tcPr>
          <w:p w14:paraId="6DB48EA7" w14:textId="4802EA61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1084" w:type="dxa"/>
            <w:vAlign w:val="bottom"/>
          </w:tcPr>
          <w:p w14:paraId="42D1954D" w14:textId="290E48C3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184,795</w:t>
            </w:r>
          </w:p>
        </w:tc>
        <w:tc>
          <w:tcPr>
            <w:tcW w:w="246" w:type="dxa"/>
            <w:vAlign w:val="bottom"/>
          </w:tcPr>
          <w:p w14:paraId="7D5995E4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D853BF" w14:textId="37999576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1,420,000</w:t>
            </w:r>
          </w:p>
        </w:tc>
        <w:tc>
          <w:tcPr>
            <w:tcW w:w="239" w:type="dxa"/>
            <w:vAlign w:val="bottom"/>
          </w:tcPr>
          <w:p w14:paraId="3611B369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601C81B5" w14:textId="31E9C33B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(1,308,465)</w:t>
            </w:r>
          </w:p>
        </w:tc>
        <w:tc>
          <w:tcPr>
            <w:tcW w:w="231" w:type="dxa"/>
            <w:vAlign w:val="bottom"/>
          </w:tcPr>
          <w:p w14:paraId="40A8F04B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C174A89" w14:textId="6A94F00F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1" w:type="dxa"/>
            <w:vAlign w:val="bottom"/>
          </w:tcPr>
          <w:p w14:paraId="149322B8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6BA7A21E" w14:textId="6591FDB4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296,362</w:t>
            </w:r>
          </w:p>
        </w:tc>
      </w:tr>
      <w:tr w:rsidR="00E3644F" w:rsidRPr="009E3BC3" w14:paraId="3F43A47A" w14:textId="77777777" w:rsidTr="000F5164">
        <w:tc>
          <w:tcPr>
            <w:tcW w:w="2844" w:type="dxa"/>
            <w:hideMark/>
          </w:tcPr>
          <w:p w14:paraId="2B95E4C9" w14:textId="68FD2110" w:rsidR="00E3644F" w:rsidRPr="009E3BC3" w:rsidRDefault="00E3644F" w:rsidP="001E40C7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76B1D0" w14:textId="2DAC6512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184,795</w:t>
            </w:r>
          </w:p>
        </w:tc>
        <w:tc>
          <w:tcPr>
            <w:tcW w:w="246" w:type="dxa"/>
            <w:vAlign w:val="bottom"/>
          </w:tcPr>
          <w:p w14:paraId="54903448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327F14" w14:textId="3A8CD9E5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1,420,000</w:t>
            </w:r>
          </w:p>
        </w:tc>
        <w:tc>
          <w:tcPr>
            <w:tcW w:w="239" w:type="dxa"/>
            <w:vAlign w:val="bottom"/>
          </w:tcPr>
          <w:p w14:paraId="1B4202B3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E5E19" w14:textId="58CDF406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(1,308,465)</w:t>
            </w:r>
          </w:p>
        </w:tc>
        <w:tc>
          <w:tcPr>
            <w:tcW w:w="231" w:type="dxa"/>
            <w:vAlign w:val="bottom"/>
          </w:tcPr>
          <w:p w14:paraId="7B1CD373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E8D1F9" w14:textId="4DC395B6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31" w:type="dxa"/>
            <w:vAlign w:val="bottom"/>
          </w:tcPr>
          <w:p w14:paraId="4DCC0636" w14:textId="77777777" w:rsidR="00E3644F" w:rsidRPr="009E3BC3" w:rsidRDefault="00E3644F" w:rsidP="00E364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72DC5" w14:textId="0B435070" w:rsidR="00E3644F" w:rsidRPr="009E3BC3" w:rsidRDefault="00E3644F" w:rsidP="00E3644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296,362</w:t>
            </w:r>
          </w:p>
        </w:tc>
      </w:tr>
    </w:tbl>
    <w:p w14:paraId="2EE88840" w14:textId="087A60CB" w:rsidR="00635170" w:rsidRPr="009E3BC3" w:rsidRDefault="003E6F7C" w:rsidP="008601E4">
      <w:pPr>
        <w:pStyle w:val="BodyText2"/>
        <w:numPr>
          <w:ilvl w:val="0"/>
          <w:numId w:val="29"/>
        </w:numPr>
        <w:spacing w:line="260" w:lineRule="atLeast"/>
        <w:ind w:left="540" w:right="-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9B76DC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9BFC130" w14:textId="77777777" w:rsidR="009B76DC" w:rsidRPr="009E3BC3" w:rsidRDefault="009B76DC" w:rsidP="002E517F">
      <w:pPr>
        <w:pStyle w:val="BodyText2"/>
        <w:tabs>
          <w:tab w:val="left" w:pos="9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32248" w14:textId="057DD75F" w:rsidR="00967C3F" w:rsidRPr="009E3BC3" w:rsidRDefault="00E9608C" w:rsidP="00E9608C">
      <w:pPr>
        <w:tabs>
          <w:tab w:val="clear" w:pos="227"/>
          <w:tab w:val="clear" w:pos="454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967C3F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22707D0" w14:textId="77777777" w:rsidR="00967C3F" w:rsidRPr="009E3BC3" w:rsidRDefault="00967C3F" w:rsidP="00E9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63805D" w14:textId="47BC1840" w:rsidR="00967C3F" w:rsidRPr="009E3BC3" w:rsidRDefault="00E9608C" w:rsidP="00E9608C">
      <w:pPr>
        <w:tabs>
          <w:tab w:val="clear" w:pos="227"/>
          <w:tab w:val="clear" w:pos="454"/>
        </w:tabs>
        <w:spacing w:line="240" w:lineRule="auto"/>
        <w:ind w:left="540" w:right="-7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967C3F" w:rsidRPr="009E3BC3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="00A029CA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A029CA" w:rsidRPr="009E3BC3">
        <w:rPr>
          <w:rFonts w:asciiTheme="majorBidi" w:hAnsiTheme="majorBidi" w:cstheme="majorBidi"/>
          <w:sz w:val="30"/>
          <w:szCs w:val="30"/>
        </w:rPr>
        <w:br/>
      </w:r>
      <w:r w:rsidR="00967C3F" w:rsidRPr="009E3BC3">
        <w:rPr>
          <w:rFonts w:asciiTheme="majorBidi" w:hAnsiTheme="majorBidi" w:cstheme="majorBidi"/>
          <w:sz w:val="30"/>
          <w:szCs w:val="30"/>
          <w:cs/>
        </w:rPr>
        <w:t>ความเสี่ยงของกลุ่มบริษัท</w:t>
      </w:r>
      <w:r w:rsidR="00967C3F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967C3F" w:rsidRPr="009E3BC3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A406CC3" w14:textId="77777777" w:rsidR="00967C3F" w:rsidRPr="009E3BC3" w:rsidRDefault="00967C3F" w:rsidP="00E9608C">
      <w:pPr>
        <w:tabs>
          <w:tab w:val="clear" w:pos="227"/>
          <w:tab w:val="clear" w:pos="454"/>
          <w:tab w:val="left" w:pos="360"/>
          <w:tab w:val="left" w:pos="450"/>
        </w:tabs>
        <w:spacing w:line="240" w:lineRule="auto"/>
        <w:ind w:left="540" w:right="-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997425" w14:textId="3DB7DC70" w:rsidR="00967C3F" w:rsidRPr="009E3BC3" w:rsidRDefault="00967C3F" w:rsidP="00E9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E097A4B" w14:textId="77777777" w:rsidR="00967C3F" w:rsidRPr="009E3BC3" w:rsidRDefault="00967C3F" w:rsidP="00E9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57AB2" w14:textId="77777777" w:rsidR="00967C3F" w:rsidRPr="009E3BC3" w:rsidRDefault="00967C3F" w:rsidP="00E9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360C445" w14:textId="77777777" w:rsidR="00967C3F" w:rsidRPr="009E3BC3" w:rsidRDefault="00967C3F" w:rsidP="00B82050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568175" w14:textId="2B3E9DCD" w:rsidR="00245AC7" w:rsidRPr="009E3BC3" w:rsidRDefault="00245AC7" w:rsidP="00B82050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ค.</w:t>
      </w:r>
      <w:r w:rsidR="008852A1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  <w:r w:rsidR="00897AF1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ความเสี่ยงด้านเครดิต</w:t>
      </w:r>
    </w:p>
    <w:p w14:paraId="1BB118AF" w14:textId="77777777" w:rsidR="00245AC7" w:rsidRPr="009E3BC3" w:rsidRDefault="00245AC7" w:rsidP="00B82050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0CA75F" w14:textId="77777777" w:rsidR="00B82050" w:rsidRPr="009E3BC3" w:rsidRDefault="00B82050" w:rsidP="00897AF1">
      <w:pPr>
        <w:tabs>
          <w:tab w:val="clear" w:pos="227"/>
          <w:tab w:val="clear" w:pos="454"/>
          <w:tab w:val="clear" w:pos="907"/>
          <w:tab w:val="left" w:pos="540"/>
          <w:tab w:val="left" w:pos="108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247DD163" w14:textId="77777777" w:rsidR="00245AC7" w:rsidRPr="009E3BC3" w:rsidRDefault="00245AC7" w:rsidP="0099060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lang w:val="en-US"/>
        </w:rPr>
      </w:pPr>
    </w:p>
    <w:p w14:paraId="641D3A9F" w14:textId="77777777" w:rsidR="00C90408" w:rsidRDefault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10ED2AC" w14:textId="10C4AC93" w:rsidR="00245AC7" w:rsidRPr="009E3BC3" w:rsidRDefault="0099060F" w:rsidP="00897AF1">
      <w:pPr>
        <w:pStyle w:val="BodyText2"/>
        <w:spacing w:line="260" w:lineRule="atLeast"/>
        <w:ind w:left="547" w:firstLine="353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(</w:t>
      </w:r>
      <w:r w:rsidRPr="009E3BC3">
        <w:rPr>
          <w:rFonts w:asciiTheme="majorBidi" w:hAnsiTheme="majorBidi" w:cstheme="majorBidi"/>
          <w:sz w:val="30"/>
          <w:szCs w:val="30"/>
          <w:cs/>
        </w:rPr>
        <w:t>ค</w:t>
      </w:r>
      <w:r w:rsidRPr="009E3BC3">
        <w:rPr>
          <w:rFonts w:asciiTheme="majorBidi" w:hAnsiTheme="majorBidi" w:cstheme="majorBidi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</w:rPr>
        <w:t>)</w:t>
      </w:r>
      <w:r w:rsidRPr="009E3B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2ACD"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0B4EDFF" w14:textId="77777777" w:rsidR="0099060F" w:rsidRPr="009E3BC3" w:rsidRDefault="0099060F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81B1D7C" w14:textId="14B14FDF" w:rsidR="0099060F" w:rsidRPr="009E3BC3" w:rsidRDefault="0099060F" w:rsidP="004076F6">
      <w:pPr>
        <w:tabs>
          <w:tab w:val="clear" w:pos="907"/>
          <w:tab w:val="clear" w:pos="1644"/>
          <w:tab w:val="left" w:pos="108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  <w:r w:rsidRPr="0046701D">
        <w:rPr>
          <w:rFonts w:asciiTheme="majorBidi" w:hAnsiTheme="majorBidi" w:cstheme="majorBidi"/>
          <w:sz w:val="30"/>
          <w:szCs w:val="30"/>
          <w:cs/>
        </w:rPr>
        <w:t>ความเสี่ยง</w:t>
      </w:r>
      <w:r w:rsidRPr="009E3BC3">
        <w:rPr>
          <w:rFonts w:asciiTheme="majorBidi" w:hAnsiTheme="majorBidi" w:cstheme="majorBidi"/>
          <w:sz w:val="30"/>
          <w:szCs w:val="30"/>
          <w:cs/>
        </w:rPr>
        <w:t>ด้านเครดิตของกลุ่มบริษัท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รายละเอียดการกระจุกตัวของรายได้เปิดเผยในหมายเหตุ</w:t>
      </w:r>
      <w:r w:rsidR="00A029CA" w:rsidRPr="009E3BC3">
        <w:rPr>
          <w:rFonts w:asciiTheme="majorBidi" w:hAnsiTheme="majorBidi" w:cstheme="majorBidi"/>
          <w:sz w:val="30"/>
          <w:szCs w:val="30"/>
          <w:cs/>
        </w:rPr>
        <w:t>ประกอบงบการเงิน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8852A1" w:rsidRPr="009E3BC3">
        <w:rPr>
          <w:rFonts w:asciiTheme="majorBidi" w:hAnsiTheme="majorBidi" w:cstheme="majorBidi"/>
          <w:sz w:val="30"/>
          <w:szCs w:val="30"/>
        </w:rPr>
        <w:t>1</w:t>
      </w:r>
      <w:r w:rsidR="0046701D">
        <w:rPr>
          <w:rFonts w:asciiTheme="majorBidi" w:hAnsiTheme="majorBidi" w:cstheme="majorBidi"/>
          <w:sz w:val="30"/>
          <w:szCs w:val="30"/>
        </w:rPr>
        <w:t>7</w:t>
      </w:r>
    </w:p>
    <w:p w14:paraId="434713AF" w14:textId="77777777" w:rsidR="0099060F" w:rsidRPr="009E3BC3" w:rsidRDefault="0099060F" w:rsidP="00897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GB"/>
        </w:rPr>
      </w:pPr>
    </w:p>
    <w:p w14:paraId="18CB014F" w14:textId="6565C168" w:rsidR="0099060F" w:rsidRPr="009E3BC3" w:rsidRDefault="00AD1A89" w:rsidP="00B405A7">
      <w:pPr>
        <w:tabs>
          <w:tab w:val="clear" w:pos="907"/>
          <w:tab w:val="clear" w:pos="1644"/>
          <w:tab w:val="left" w:pos="108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9060F" w:rsidRPr="009E3BC3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5F17AF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="0099060F" w:rsidRPr="009E3BC3">
        <w:rPr>
          <w:rFonts w:asciiTheme="majorBidi" w:hAnsiTheme="majorBidi" w:cstheme="majorBidi"/>
          <w:sz w:val="30"/>
          <w:szCs w:val="30"/>
          <w:cs/>
        </w:rPr>
        <w:t xml:space="preserve"> วงเงินยอดขาย</w:t>
      </w:r>
      <w:r w:rsidR="0099060F" w:rsidRPr="009E3BC3">
        <w:rPr>
          <w:rFonts w:asciiTheme="majorBidi" w:hAnsiTheme="majorBidi" w:cstheme="majorBidi"/>
          <w:spacing w:val="-2"/>
          <w:sz w:val="30"/>
          <w:szCs w:val="30"/>
          <w:cs/>
        </w:rPr>
        <w:t>จะกำหนดไว้สำหรับลูกค้าแต่ละรายและจะทบทวนเป็นราย</w:t>
      </w:r>
      <w:r w:rsidR="002A3C23" w:rsidRPr="009E3BC3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7B6BC5" w:rsidRPr="009E3B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9060F" w:rsidRPr="009E3BC3">
        <w:rPr>
          <w:rFonts w:asciiTheme="majorBidi" w:hAnsiTheme="majorBidi" w:cstheme="majorBidi"/>
          <w:spacing w:val="-2"/>
          <w:sz w:val="30"/>
          <w:szCs w:val="30"/>
          <w:cs/>
        </w:rPr>
        <w:t>ยอดขายที่เกินกว่าวงเงินดังกล่าวต้อง</w:t>
      </w:r>
      <w:r w:rsidR="0099060F" w:rsidRPr="009E3BC3">
        <w:rPr>
          <w:rFonts w:asciiTheme="majorBidi" w:hAnsiTheme="majorBidi" w:cstheme="majorBidi"/>
          <w:sz w:val="30"/>
          <w:szCs w:val="30"/>
          <w:cs/>
        </w:rPr>
        <w:t>ได้รับการอนุมัติจากคณะกรรมการ</w:t>
      </w:r>
      <w:r w:rsidR="002A3C23"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3EFDFA48" w14:textId="77777777" w:rsidR="0099060F" w:rsidRPr="009E3BC3" w:rsidRDefault="0099060F" w:rsidP="00990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0777A0B" w14:textId="402164D5" w:rsidR="0099060F" w:rsidRDefault="0099060F" w:rsidP="00897AF1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="Angsana New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6D55BF"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B5EE2">
        <w:rPr>
          <w:rFonts w:asciiTheme="majorBidi" w:hAnsiTheme="majorBidi" w:cstheme="majorBidi"/>
          <w:sz w:val="30"/>
          <w:szCs w:val="30"/>
        </w:rPr>
        <w:t xml:space="preserve">60 </w:t>
      </w:r>
      <w:r w:rsidR="00CB5EE2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6D55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6D55BF"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กลุ่มบริษัทพิจารณาการด้อยค่า</w:t>
      </w:r>
      <w:r w:rsidR="003E07F4">
        <w:rPr>
          <w:rFonts w:asciiTheme="majorBidi" w:hAnsiTheme="majorBidi" w:cs="Angsana New"/>
          <w:sz w:val="30"/>
          <w:szCs w:val="30"/>
        </w:rPr>
        <w:br/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ทุกวันสิ้นรอบระยะเวลารายงาน</w:t>
      </w:r>
      <w:r w:rsidR="006D55BF"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6D55BF" w:rsidRPr="006D55BF">
        <w:rPr>
          <w:rFonts w:asciiTheme="majorBidi" w:hAnsiTheme="majorBidi" w:cs="Angsana New"/>
          <w:sz w:val="30"/>
          <w:szCs w:val="30"/>
          <w:cs/>
        </w:rPr>
        <w:t xml:space="preserve">  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สภาวะเศรษฐกิจในปัจจุบันและมุมมองของ</w:t>
      </w:r>
      <w:r w:rsidR="00223D85">
        <w:rPr>
          <w:rFonts w:asciiTheme="majorBidi" w:hAnsiTheme="majorBidi" w:cs="Angsana New"/>
          <w:sz w:val="30"/>
          <w:szCs w:val="30"/>
        </w:rPr>
        <w:br/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กลุ่มบริษัทที่มีต่อสภาวะเศรษฐกิจตลอดอายุที่คาดการณ์ไว้ของลูกหนี้</w:t>
      </w:r>
    </w:p>
    <w:p w14:paraId="0E0269B9" w14:textId="0D9E8985" w:rsidR="006D55BF" w:rsidRDefault="006D55BF" w:rsidP="00897AF1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="Angsana New"/>
          <w:sz w:val="30"/>
          <w:szCs w:val="30"/>
        </w:rPr>
      </w:pPr>
    </w:p>
    <w:p w14:paraId="160E6658" w14:textId="76A80F9E" w:rsidR="006D55BF" w:rsidRPr="009E3BC3" w:rsidRDefault="006D55BF" w:rsidP="00897AF1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6D55BF">
        <w:rPr>
          <w:rFonts w:asciiTheme="majorBidi" w:hAnsiTheme="majorBidi" w:cs="Angsana New" w:hint="cs"/>
          <w:sz w:val="30"/>
          <w:szCs w:val="30"/>
          <w:cs/>
        </w:rPr>
        <w:t>ข้อมูลเกี่ยวกับลูกหนี้</w:t>
      </w:r>
      <w:r w:rsidR="00CB5EE2">
        <w:rPr>
          <w:rFonts w:asciiTheme="majorBidi" w:hAnsiTheme="majorBidi" w:cs="Angsana New" w:hint="cs"/>
          <w:sz w:val="30"/>
          <w:szCs w:val="30"/>
          <w:cs/>
        </w:rPr>
        <w:t>การค้า</w:t>
      </w:r>
      <w:r w:rsidRPr="006D55BF">
        <w:rPr>
          <w:rFonts w:asciiTheme="majorBidi" w:hAnsiTheme="majorBidi" w:cs="Angsana New" w:hint="cs"/>
          <w:sz w:val="30"/>
          <w:szCs w:val="30"/>
          <w:cs/>
        </w:rPr>
        <w:t>เปิดเผยในหมายเหตุ</w:t>
      </w:r>
      <w:r w:rsidR="00CB5EE2">
        <w:rPr>
          <w:rFonts w:asciiTheme="majorBidi" w:hAnsiTheme="majorBidi" w:cs="Angsana New" w:hint="cs"/>
          <w:sz w:val="30"/>
          <w:szCs w:val="30"/>
          <w:cs/>
        </w:rPr>
        <w:t>ประกอบงบการเงิน</w:t>
      </w:r>
      <w:r w:rsidRPr="006D55BF">
        <w:rPr>
          <w:rFonts w:asciiTheme="majorBidi" w:hAnsiTheme="majorBidi" w:cs="Angsana New" w:hint="cs"/>
          <w:sz w:val="30"/>
          <w:szCs w:val="30"/>
          <w:cs/>
        </w:rPr>
        <w:t>ข้อ</w:t>
      </w:r>
      <w:r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6</w:t>
      </w:r>
      <w:r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291C252" w14:textId="77777777" w:rsidR="0099060F" w:rsidRPr="009E3BC3" w:rsidRDefault="0099060F" w:rsidP="00897AF1">
      <w:pPr>
        <w:pStyle w:val="BodyText2"/>
        <w:tabs>
          <w:tab w:val="left" w:pos="1530"/>
          <w:tab w:val="left" w:pos="1800"/>
        </w:tabs>
        <w:spacing w:line="260" w:lineRule="atLeast"/>
        <w:ind w:left="1530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6F68331C" w14:textId="30542CEF" w:rsidR="00AA36B2" w:rsidRPr="009E3BC3" w:rsidRDefault="00AA36B2" w:rsidP="00D67CE1">
      <w:pPr>
        <w:pStyle w:val="BodyText2"/>
        <w:tabs>
          <w:tab w:val="left" w:pos="1530"/>
        </w:tabs>
        <w:spacing w:line="260" w:lineRule="atLeast"/>
        <w:ind w:left="547" w:firstLine="35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ค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)</w:t>
      </w:r>
      <w:r w:rsidR="008046DA"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เงินสดและรายการเทียบเท่าเงินสด </w:t>
      </w:r>
    </w:p>
    <w:p w14:paraId="0B7DB69B" w14:textId="77777777" w:rsidR="00AA36B2" w:rsidRPr="009E3BC3" w:rsidRDefault="00AA36B2" w:rsidP="00AA36B2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</w:rPr>
        <w:tab/>
      </w:r>
    </w:p>
    <w:p w14:paraId="70D30E7B" w14:textId="647BD4BD" w:rsidR="00AA36B2" w:rsidRPr="009E3BC3" w:rsidRDefault="00AA36B2" w:rsidP="00D67CE1">
      <w:pPr>
        <w:tabs>
          <w:tab w:val="clear" w:pos="907"/>
          <w:tab w:val="clear" w:pos="1644"/>
          <w:tab w:val="clear" w:pos="1871"/>
          <w:tab w:val="left" w:pos="1080"/>
          <w:tab w:val="left" w:pos="1800"/>
          <w:tab w:val="left" w:pos="1890"/>
          <w:tab w:val="left" w:pos="2070"/>
          <w:tab w:val="left" w:pos="25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46701D">
        <w:rPr>
          <w:rFonts w:asciiTheme="majorBidi" w:hAnsiTheme="majorBidi" w:cstheme="majorBidi"/>
          <w:sz w:val="30"/>
          <w:szCs w:val="30"/>
          <w:cs/>
        </w:rPr>
        <w:t>ความเสี่ยงด้าน</w:t>
      </w:r>
      <w:r w:rsidRPr="009E3BC3">
        <w:rPr>
          <w:rFonts w:asciiTheme="majorBidi" w:hAnsiTheme="majorBidi" w:cstheme="majorBidi"/>
          <w:sz w:val="30"/>
          <w:szCs w:val="30"/>
          <w:cs/>
        </w:rPr>
        <w:t>เครดิตของกลุ่มบริษัทที่เกิดจากเงินสดและรายการเทียบเท่าเงินสด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46701D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9E3BC3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46701D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กลุ่มบริษัทพิจารณาว่ามีความเสี่ยงด้านเครดิตต่ำ</w:t>
      </w:r>
    </w:p>
    <w:p w14:paraId="6BDF6B09" w14:textId="77777777" w:rsidR="00AB3241" w:rsidRPr="009E3BC3" w:rsidRDefault="00AB3241" w:rsidP="008046DA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751A16E7" w14:textId="4216AD09" w:rsidR="00AD526D" w:rsidRPr="009E3BC3" w:rsidRDefault="00AD526D" w:rsidP="00AD526D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  <w:r w:rsidR="00671E68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ความเสี่ยงด้านสภาพคล่อง </w:t>
      </w:r>
    </w:p>
    <w:p w14:paraId="04ED85A5" w14:textId="77777777" w:rsidR="00AD526D" w:rsidRPr="009E3BC3" w:rsidRDefault="00AD526D" w:rsidP="00AD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2CC9CF" w14:textId="77777777" w:rsidR="00AD526D" w:rsidRPr="009E3BC3" w:rsidRDefault="00AD526D" w:rsidP="00671E68">
      <w:pPr>
        <w:tabs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432EED44" w14:textId="2F612A91" w:rsidR="008B3964" w:rsidRPr="009E3BC3" w:rsidRDefault="00AD526D" w:rsidP="00671E68">
      <w:pPr>
        <w:tabs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6B0C85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6B0C85"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โดย</w:t>
      </w:r>
      <w:r w:rsidR="003F6F00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9E3BC3">
        <w:rPr>
          <w:rFonts w:asciiTheme="majorBidi" w:hAnsiTheme="majorBidi" w:cs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="003F6F00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9E3BC3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270"/>
        <w:gridCol w:w="1080"/>
        <w:gridCol w:w="270"/>
        <w:gridCol w:w="1170"/>
        <w:gridCol w:w="270"/>
        <w:gridCol w:w="1260"/>
        <w:gridCol w:w="236"/>
        <w:gridCol w:w="34"/>
        <w:gridCol w:w="1350"/>
      </w:tblGrid>
      <w:tr w:rsidR="000F7F32" w:rsidRPr="009E3BC3" w14:paraId="231DF861" w14:textId="77777777" w:rsidTr="00836885">
        <w:trPr>
          <w:tblHeader/>
        </w:trPr>
        <w:tc>
          <w:tcPr>
            <w:tcW w:w="1800" w:type="dxa"/>
            <w:vAlign w:val="bottom"/>
          </w:tcPr>
          <w:p w14:paraId="16DB9104" w14:textId="77777777" w:rsidR="000F7F32" w:rsidRPr="009E3BC3" w:rsidRDefault="000F7F32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2" w:name="_Hlk62652390"/>
          </w:p>
        </w:tc>
        <w:tc>
          <w:tcPr>
            <w:tcW w:w="7020" w:type="dxa"/>
            <w:gridSpan w:val="10"/>
            <w:vAlign w:val="bottom"/>
          </w:tcPr>
          <w:p w14:paraId="0056F5BD" w14:textId="234CE3BE" w:rsidR="000F7F32" w:rsidRPr="009E3BC3" w:rsidRDefault="000F7F32" w:rsidP="00E158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FD2145" w:rsidRPr="009E3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/ </w:t>
            </w:r>
            <w:r w:rsidR="00FD2145" w:rsidRPr="009E3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A678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="00FD2145" w:rsidRPr="009E3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ฉพาะกิจการ</w:t>
            </w:r>
          </w:p>
        </w:tc>
      </w:tr>
      <w:tr w:rsidR="000F7F32" w:rsidRPr="009E3BC3" w14:paraId="799DE681" w14:textId="77777777" w:rsidTr="00836885">
        <w:trPr>
          <w:tblHeader/>
        </w:trPr>
        <w:tc>
          <w:tcPr>
            <w:tcW w:w="1800" w:type="dxa"/>
            <w:vAlign w:val="bottom"/>
          </w:tcPr>
          <w:p w14:paraId="4FCE54DD" w14:textId="77777777" w:rsidR="000F7F32" w:rsidRPr="009E3BC3" w:rsidRDefault="000F7F32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10"/>
            <w:vAlign w:val="bottom"/>
          </w:tcPr>
          <w:p w14:paraId="399A9048" w14:textId="77777777" w:rsidR="000F7F32" w:rsidRPr="009E3BC3" w:rsidRDefault="000F7F3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B5EE2" w:rsidRPr="009E3BC3" w14:paraId="66D9AE58" w14:textId="77777777" w:rsidTr="00836885">
        <w:trPr>
          <w:tblHeader/>
        </w:trPr>
        <w:tc>
          <w:tcPr>
            <w:tcW w:w="1800" w:type="dxa"/>
            <w:vAlign w:val="bottom"/>
            <w:hideMark/>
          </w:tcPr>
          <w:p w14:paraId="42886CB7" w14:textId="77777777" w:rsidR="00CB5EE2" w:rsidRDefault="00CB5EE2" w:rsidP="00064196">
            <w:pPr>
              <w:spacing w:line="240" w:lineRule="auto"/>
              <w:ind w:left="-20" w:right="-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9A0E697" w14:textId="32274603" w:rsidR="00CB5EE2" w:rsidRPr="009E3BC3" w:rsidRDefault="00CB5EE2" w:rsidP="00655618">
            <w:pPr>
              <w:spacing w:line="240" w:lineRule="auto"/>
              <w:ind w:left="-20" w:right="-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080" w:type="dxa"/>
            <w:vAlign w:val="bottom"/>
            <w:hideMark/>
          </w:tcPr>
          <w:p w14:paraId="6CBAEEEB" w14:textId="77777777" w:rsidR="00CB5EE2" w:rsidRPr="009E3BC3" w:rsidRDefault="00CB5EE2" w:rsidP="00E1589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A6C92D3" w14:textId="77777777" w:rsidR="00CB5EE2" w:rsidRPr="009E3BC3" w:rsidRDefault="00CB5EE2" w:rsidP="00E1589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12498066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8CF7111" w14:textId="219FA67B" w:rsidR="00CB5EE2" w:rsidRPr="009E3BC3" w:rsidRDefault="00CB5EE2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93172DE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0BB2FA47" w14:textId="0197511D" w:rsidR="00CB5EE2" w:rsidRPr="009E3BC3" w:rsidRDefault="00CB5EE2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C382239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37D06B" w14:textId="77777777" w:rsidR="00CB5EE2" w:rsidRPr="009E3BC3" w:rsidRDefault="00CB5EE2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4085D9E5" w14:textId="5CB3EA7E" w:rsidR="00CB5EE2" w:rsidRPr="009E3BC3" w:rsidRDefault="00CB5EE2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A050353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vAlign w:val="bottom"/>
            <w:hideMark/>
          </w:tcPr>
          <w:p w14:paraId="5D5D7EE3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7F32" w:rsidRPr="009E3BC3" w14:paraId="2F065C4C" w14:textId="77777777" w:rsidTr="00836885">
        <w:trPr>
          <w:tblHeader/>
        </w:trPr>
        <w:tc>
          <w:tcPr>
            <w:tcW w:w="1800" w:type="dxa"/>
            <w:vAlign w:val="bottom"/>
          </w:tcPr>
          <w:p w14:paraId="480244AE" w14:textId="77777777" w:rsidR="000F7F32" w:rsidRPr="009E3BC3" w:rsidRDefault="000F7F32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10"/>
            <w:vAlign w:val="bottom"/>
          </w:tcPr>
          <w:p w14:paraId="1A119178" w14:textId="77777777" w:rsidR="000F7F32" w:rsidRPr="009E3BC3" w:rsidRDefault="000F7F32" w:rsidP="00E1589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55618" w:rsidRPr="009E3BC3" w14:paraId="3AFEEFCA" w14:textId="77777777" w:rsidTr="00836885">
        <w:trPr>
          <w:tblHeader/>
        </w:trPr>
        <w:tc>
          <w:tcPr>
            <w:tcW w:w="1800" w:type="dxa"/>
            <w:vAlign w:val="bottom"/>
          </w:tcPr>
          <w:p w14:paraId="7756739E" w14:textId="49AD103F" w:rsidR="00655618" w:rsidRPr="009E3BC3" w:rsidRDefault="00655618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F51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7020" w:type="dxa"/>
            <w:gridSpan w:val="10"/>
            <w:vAlign w:val="bottom"/>
          </w:tcPr>
          <w:p w14:paraId="4A9E6E6C" w14:textId="77777777" w:rsidR="00655618" w:rsidRPr="009E3BC3" w:rsidRDefault="00655618" w:rsidP="00E1589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B5EE2" w:rsidRPr="009E3BC3" w14:paraId="760390E7" w14:textId="77777777" w:rsidTr="00836885">
        <w:tc>
          <w:tcPr>
            <w:tcW w:w="1800" w:type="dxa"/>
            <w:hideMark/>
          </w:tcPr>
          <w:p w14:paraId="220F8FD3" w14:textId="668CEA41" w:rsidR="00CB5EE2" w:rsidRPr="009E3BC3" w:rsidRDefault="00CB5EE2" w:rsidP="00E1589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>ที่ไม่ใช่อนุพันธ์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A0D5EAE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F6088E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B33D80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4B328B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AB2D8B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FF0DA1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BAB50D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BC08C37" w14:textId="77777777" w:rsidR="00CB5EE2" w:rsidRPr="00CB5EE2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CFE150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bookmarkEnd w:id="2"/>
      <w:tr w:rsidR="00932858" w:rsidRPr="009E3BC3" w14:paraId="2F2F4830" w14:textId="77777777" w:rsidTr="00836885">
        <w:tc>
          <w:tcPr>
            <w:tcW w:w="1800" w:type="dxa"/>
            <w:hideMark/>
          </w:tcPr>
          <w:p w14:paraId="01DADBC4" w14:textId="70B7372A" w:rsidR="00932858" w:rsidRPr="009E3BC3" w:rsidRDefault="00932858" w:rsidP="00932858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เจ้าหนี้การค้ากิจการอื่น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42DACC5" w14:textId="09B5EAE1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503,787</w:t>
            </w:r>
          </w:p>
        </w:tc>
        <w:tc>
          <w:tcPr>
            <w:tcW w:w="270" w:type="dxa"/>
          </w:tcPr>
          <w:p w14:paraId="2749CEBF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8D4350" w14:textId="653F98DC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503,787</w:t>
            </w:r>
          </w:p>
        </w:tc>
        <w:tc>
          <w:tcPr>
            <w:tcW w:w="270" w:type="dxa"/>
          </w:tcPr>
          <w:p w14:paraId="275C2A4F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EC8F61" w14:textId="36439CF5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455793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3D8C5A" w14:textId="75E0490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23E2C8A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F8DC9" w14:textId="22DB856D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503,787</w:t>
            </w:r>
          </w:p>
        </w:tc>
      </w:tr>
      <w:tr w:rsidR="00932858" w:rsidRPr="009E3BC3" w14:paraId="65E8D1FF" w14:textId="77777777" w:rsidTr="00836885">
        <w:tc>
          <w:tcPr>
            <w:tcW w:w="1800" w:type="dxa"/>
          </w:tcPr>
          <w:p w14:paraId="4E4CC8A1" w14:textId="6D23925F" w:rsidR="00932858" w:rsidRPr="009E3BC3" w:rsidRDefault="00932858" w:rsidP="00932858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72B99BF5" w14:textId="47F4297E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65,697</w:t>
            </w:r>
          </w:p>
        </w:tc>
        <w:tc>
          <w:tcPr>
            <w:tcW w:w="270" w:type="dxa"/>
          </w:tcPr>
          <w:p w14:paraId="55A0ED2E" w14:textId="77777777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B7DC33" w14:textId="2FDEE5B6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65,697</w:t>
            </w:r>
          </w:p>
        </w:tc>
        <w:tc>
          <w:tcPr>
            <w:tcW w:w="270" w:type="dxa"/>
          </w:tcPr>
          <w:p w14:paraId="3D8745E0" w14:textId="77777777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392CB1" w14:textId="5AE93B0B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1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7442BE" w14:textId="77777777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312E98" w14:textId="385E7EB7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1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AD54035" w14:textId="77777777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0CF391" w14:textId="6BF9099D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65,697</w:t>
            </w:r>
          </w:p>
        </w:tc>
      </w:tr>
      <w:tr w:rsidR="00932858" w:rsidRPr="009E3BC3" w14:paraId="1ED36719" w14:textId="77777777" w:rsidTr="00836885">
        <w:tc>
          <w:tcPr>
            <w:tcW w:w="1800" w:type="dxa"/>
          </w:tcPr>
          <w:p w14:paraId="294E56ED" w14:textId="68C77A72" w:rsidR="00932858" w:rsidRPr="009E3BC3" w:rsidRDefault="00932858" w:rsidP="00932858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080" w:type="dxa"/>
          </w:tcPr>
          <w:p w14:paraId="3D698C21" w14:textId="533D0F8A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319326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E6E562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FAAC82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6BE218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CD8153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E6EF05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86C708D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26B3FB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2858" w:rsidRPr="009E3BC3" w14:paraId="6E8DEAED" w14:textId="77777777" w:rsidTr="00836885">
        <w:tc>
          <w:tcPr>
            <w:tcW w:w="1800" w:type="dxa"/>
          </w:tcPr>
          <w:p w14:paraId="088EBF1C" w14:textId="09A878E1" w:rsidR="00932858" w:rsidRPr="009E3BC3" w:rsidRDefault="00932858" w:rsidP="00932858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อาคารและอุปกรณ์</w:t>
            </w:r>
          </w:p>
        </w:tc>
        <w:tc>
          <w:tcPr>
            <w:tcW w:w="1080" w:type="dxa"/>
          </w:tcPr>
          <w:p w14:paraId="67464FB0" w14:textId="0DD9081C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51,490</w:t>
            </w:r>
          </w:p>
        </w:tc>
        <w:tc>
          <w:tcPr>
            <w:tcW w:w="270" w:type="dxa"/>
          </w:tcPr>
          <w:p w14:paraId="0F6C0DD3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5B06EF" w14:textId="5392919D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51,490</w:t>
            </w:r>
          </w:p>
        </w:tc>
        <w:tc>
          <w:tcPr>
            <w:tcW w:w="270" w:type="dxa"/>
          </w:tcPr>
          <w:p w14:paraId="2225C9E8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938EFA" w14:textId="71DB7168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E0DBCB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5CE5D1" w14:textId="1C2FFEFC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2E9727F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DA3773" w14:textId="38E90555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51,490</w:t>
            </w:r>
          </w:p>
        </w:tc>
      </w:tr>
      <w:tr w:rsidR="00932858" w:rsidRPr="009E3BC3" w14:paraId="336CE8D8" w14:textId="77777777" w:rsidTr="00836885">
        <w:trPr>
          <w:trHeight w:val="119"/>
        </w:trPr>
        <w:tc>
          <w:tcPr>
            <w:tcW w:w="1800" w:type="dxa"/>
            <w:hideMark/>
          </w:tcPr>
          <w:p w14:paraId="40121CAF" w14:textId="77777777" w:rsidR="00932858" w:rsidRPr="009E3BC3" w:rsidRDefault="00932858" w:rsidP="0093285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E3402A" w14:textId="07C3A662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78,564</w:t>
            </w:r>
          </w:p>
        </w:tc>
        <w:tc>
          <w:tcPr>
            <w:tcW w:w="270" w:type="dxa"/>
            <w:vAlign w:val="bottom"/>
          </w:tcPr>
          <w:p w14:paraId="562155E3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E8BC02" w14:textId="32D3AA3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15,484</w:t>
            </w:r>
          </w:p>
        </w:tc>
        <w:tc>
          <w:tcPr>
            <w:tcW w:w="270" w:type="dxa"/>
            <w:vAlign w:val="bottom"/>
          </w:tcPr>
          <w:p w14:paraId="16816AB3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6BDB24" w14:textId="138DDA83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59,828</w:t>
            </w:r>
          </w:p>
        </w:tc>
        <w:tc>
          <w:tcPr>
            <w:tcW w:w="270" w:type="dxa"/>
            <w:vAlign w:val="bottom"/>
          </w:tcPr>
          <w:p w14:paraId="0FC2D856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0F21011" w14:textId="7C00B161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8,422</w:t>
            </w:r>
          </w:p>
        </w:tc>
        <w:tc>
          <w:tcPr>
            <w:tcW w:w="270" w:type="dxa"/>
            <w:gridSpan w:val="2"/>
            <w:vAlign w:val="bottom"/>
          </w:tcPr>
          <w:p w14:paraId="215F3831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FB6560" w14:textId="791F799F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83,734</w:t>
            </w:r>
          </w:p>
        </w:tc>
      </w:tr>
      <w:tr w:rsidR="00932858" w:rsidRPr="009E3BC3" w14:paraId="0341C9B7" w14:textId="77777777" w:rsidTr="00836885">
        <w:tc>
          <w:tcPr>
            <w:tcW w:w="1800" w:type="dxa"/>
          </w:tcPr>
          <w:p w14:paraId="742D7F8E" w14:textId="77777777" w:rsidR="00932858" w:rsidRPr="009E3BC3" w:rsidRDefault="00932858" w:rsidP="0093285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369AB" w14:textId="51AFF7EC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699,538</w:t>
            </w:r>
          </w:p>
        </w:tc>
        <w:tc>
          <w:tcPr>
            <w:tcW w:w="270" w:type="dxa"/>
          </w:tcPr>
          <w:p w14:paraId="1C797AFF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0531D" w14:textId="782130E9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636,458</w:t>
            </w:r>
          </w:p>
        </w:tc>
        <w:tc>
          <w:tcPr>
            <w:tcW w:w="270" w:type="dxa"/>
          </w:tcPr>
          <w:p w14:paraId="1F316E82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A6DBD8C" w14:textId="37D64AED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59,828</w:t>
            </w:r>
          </w:p>
        </w:tc>
        <w:tc>
          <w:tcPr>
            <w:tcW w:w="270" w:type="dxa"/>
            <w:vAlign w:val="bottom"/>
          </w:tcPr>
          <w:p w14:paraId="1F0D7456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4BDDD" w14:textId="6A6757E2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8,422</w:t>
            </w:r>
          </w:p>
        </w:tc>
        <w:tc>
          <w:tcPr>
            <w:tcW w:w="270" w:type="dxa"/>
            <w:gridSpan w:val="2"/>
          </w:tcPr>
          <w:p w14:paraId="1C64B116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EA5EC0" w14:textId="2F51D86F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704,708</w:t>
            </w:r>
          </w:p>
        </w:tc>
      </w:tr>
      <w:tr w:rsidR="00932858" w:rsidRPr="009E3BC3" w14:paraId="05AE1A7B" w14:textId="77777777" w:rsidTr="00836885">
        <w:tc>
          <w:tcPr>
            <w:tcW w:w="1800" w:type="dxa"/>
          </w:tcPr>
          <w:p w14:paraId="7BC9BF45" w14:textId="77777777" w:rsidR="00932858" w:rsidRPr="009E3BC3" w:rsidRDefault="00932858" w:rsidP="0093285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5BBC476" w14:textId="77777777" w:rsidR="00932858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6CA93A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6A4DF0D" w14:textId="77777777" w:rsidR="00932858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0DCC6B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</w:tcPr>
          <w:p w14:paraId="2FC5A0E6" w14:textId="77777777" w:rsidR="00932858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BA5DC3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ABE33F" w14:textId="77777777" w:rsidR="00932858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839C6D3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4B8D4573" w14:textId="77777777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32858" w:rsidRPr="009E3BC3" w14:paraId="63F40FF7" w14:textId="77777777" w:rsidTr="00836885">
        <w:trPr>
          <w:tblHeader/>
        </w:trPr>
        <w:tc>
          <w:tcPr>
            <w:tcW w:w="1800" w:type="dxa"/>
            <w:vAlign w:val="bottom"/>
          </w:tcPr>
          <w:p w14:paraId="123DDBE7" w14:textId="01E6C70B" w:rsidR="00932858" w:rsidRPr="009E3BC3" w:rsidRDefault="00932858" w:rsidP="009328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7020" w:type="dxa"/>
            <w:gridSpan w:val="10"/>
            <w:vAlign w:val="bottom"/>
          </w:tcPr>
          <w:p w14:paraId="6A29E2F0" w14:textId="77777777" w:rsidR="00932858" w:rsidRPr="009E3BC3" w:rsidRDefault="00932858" w:rsidP="0093285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32858" w:rsidRPr="009E3BC3" w14:paraId="502D1121" w14:textId="77777777" w:rsidTr="00836885">
        <w:tc>
          <w:tcPr>
            <w:tcW w:w="1800" w:type="dxa"/>
            <w:hideMark/>
          </w:tcPr>
          <w:p w14:paraId="25155D76" w14:textId="14630FB3" w:rsidR="00932858" w:rsidRPr="009E3BC3" w:rsidRDefault="00932858" w:rsidP="0093285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>ที่ไม่ใช่อนุพันธ์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FAF2C78" w14:textId="77777777" w:rsidR="00932858" w:rsidRPr="009E3BC3" w:rsidRDefault="00932858" w:rsidP="0093285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49BEB3" w14:textId="77777777" w:rsidR="00932858" w:rsidRPr="009E3BC3" w:rsidRDefault="00932858" w:rsidP="0093285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25C154" w14:textId="77777777" w:rsidR="00932858" w:rsidRPr="009E3BC3" w:rsidRDefault="00932858" w:rsidP="0093285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76875B" w14:textId="77777777" w:rsidR="00932858" w:rsidRPr="009E3BC3" w:rsidRDefault="00932858" w:rsidP="0093285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1AC5E7" w14:textId="77777777" w:rsidR="00932858" w:rsidRPr="009E3BC3" w:rsidRDefault="00932858" w:rsidP="0093285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26D942" w14:textId="77777777" w:rsidR="00932858" w:rsidRPr="009E3BC3" w:rsidRDefault="00932858" w:rsidP="0093285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697524" w14:textId="77777777" w:rsidR="00932858" w:rsidRPr="009E3BC3" w:rsidRDefault="00932858" w:rsidP="0093285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9BFE0CF" w14:textId="77777777" w:rsidR="00932858" w:rsidRPr="009E3BC3" w:rsidRDefault="00932858" w:rsidP="0093285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120536C" w14:textId="77777777" w:rsidR="00932858" w:rsidRPr="009E3BC3" w:rsidRDefault="00932858" w:rsidP="0093285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32858" w:rsidRPr="009E3BC3" w14:paraId="03D9F81D" w14:textId="77777777" w:rsidTr="00836885">
        <w:tc>
          <w:tcPr>
            <w:tcW w:w="1800" w:type="dxa"/>
            <w:hideMark/>
          </w:tcPr>
          <w:p w14:paraId="6BF6EFFC" w14:textId="2C1131D6" w:rsidR="00932858" w:rsidRPr="009E3BC3" w:rsidRDefault="00932858" w:rsidP="00932858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เจ้าหนี้การค้ากิจการอื่น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7B618969" w14:textId="191FEF62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338,493</w:t>
            </w:r>
          </w:p>
        </w:tc>
        <w:tc>
          <w:tcPr>
            <w:tcW w:w="270" w:type="dxa"/>
          </w:tcPr>
          <w:p w14:paraId="67E16C84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0CE908" w14:textId="252BB891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338,493</w:t>
            </w:r>
          </w:p>
        </w:tc>
        <w:tc>
          <w:tcPr>
            <w:tcW w:w="270" w:type="dxa"/>
          </w:tcPr>
          <w:p w14:paraId="6054B304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303FC8" w14:textId="5369FCF0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0B91E7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E9383D" w14:textId="7FC73C89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D1F5687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472EC4" w14:textId="1C7DE7BA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338,493</w:t>
            </w:r>
          </w:p>
        </w:tc>
      </w:tr>
      <w:tr w:rsidR="00932858" w:rsidRPr="009E3BC3" w14:paraId="10DDA1AE" w14:textId="77777777" w:rsidTr="00836885">
        <w:tc>
          <w:tcPr>
            <w:tcW w:w="1800" w:type="dxa"/>
          </w:tcPr>
          <w:p w14:paraId="5C101B05" w14:textId="745D2D60" w:rsidR="00932858" w:rsidRPr="009E3BC3" w:rsidRDefault="00932858" w:rsidP="00932858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70E96847" w14:textId="2D02E181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1D6">
              <w:rPr>
                <w:rFonts w:asciiTheme="majorBidi" w:hAnsiTheme="majorBidi" w:cstheme="majorBidi"/>
                <w:sz w:val="28"/>
                <w:szCs w:val="28"/>
              </w:rPr>
              <w:t>34,549</w:t>
            </w:r>
          </w:p>
        </w:tc>
        <w:tc>
          <w:tcPr>
            <w:tcW w:w="270" w:type="dxa"/>
          </w:tcPr>
          <w:p w14:paraId="4552675A" w14:textId="77777777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53AF68" w14:textId="0F0FB7FA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1D6">
              <w:rPr>
                <w:rFonts w:asciiTheme="majorBidi" w:hAnsiTheme="majorBidi" w:cstheme="majorBidi"/>
                <w:sz w:val="28"/>
                <w:szCs w:val="28"/>
              </w:rPr>
              <w:t>34,549</w:t>
            </w:r>
          </w:p>
        </w:tc>
        <w:tc>
          <w:tcPr>
            <w:tcW w:w="270" w:type="dxa"/>
          </w:tcPr>
          <w:p w14:paraId="767CD5BC" w14:textId="77777777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2AB71F" w14:textId="65B43E22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1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BFE75F" w14:textId="77777777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1BE973" w14:textId="4A1492DC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1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9D7B49F" w14:textId="77777777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391B6B" w14:textId="0EE84379" w:rsidR="00932858" w:rsidRPr="007841D6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1D6">
              <w:rPr>
                <w:rFonts w:asciiTheme="majorBidi" w:hAnsiTheme="majorBidi" w:cstheme="majorBidi"/>
                <w:sz w:val="28"/>
                <w:szCs w:val="28"/>
              </w:rPr>
              <w:t>34,549</w:t>
            </w:r>
          </w:p>
        </w:tc>
      </w:tr>
      <w:tr w:rsidR="00932858" w:rsidRPr="009E3BC3" w14:paraId="6C44C738" w14:textId="77777777" w:rsidTr="00836885">
        <w:tc>
          <w:tcPr>
            <w:tcW w:w="1800" w:type="dxa"/>
          </w:tcPr>
          <w:p w14:paraId="21904078" w14:textId="48A516CC" w:rsidR="00932858" w:rsidRPr="009E3BC3" w:rsidRDefault="00932858" w:rsidP="00932858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080" w:type="dxa"/>
          </w:tcPr>
          <w:p w14:paraId="3605EE2C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8ED8C4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1E9552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533485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06FF27" w14:textId="61068C59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773CCF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64892D" w14:textId="15365925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BEF2AC2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484326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2858" w:rsidRPr="009E3BC3" w14:paraId="7AE881DD" w14:textId="77777777" w:rsidTr="00836885">
        <w:tc>
          <w:tcPr>
            <w:tcW w:w="1800" w:type="dxa"/>
          </w:tcPr>
          <w:p w14:paraId="259B94F3" w14:textId="7EF8E399" w:rsidR="00932858" w:rsidRPr="009E3BC3" w:rsidRDefault="00932858" w:rsidP="00932858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อาคารและอุปกรณ์</w:t>
            </w:r>
          </w:p>
        </w:tc>
        <w:tc>
          <w:tcPr>
            <w:tcW w:w="1080" w:type="dxa"/>
          </w:tcPr>
          <w:p w14:paraId="5CADED71" w14:textId="3540BECC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63,220</w:t>
            </w:r>
          </w:p>
        </w:tc>
        <w:tc>
          <w:tcPr>
            <w:tcW w:w="270" w:type="dxa"/>
          </w:tcPr>
          <w:p w14:paraId="177AE69D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EDD15A" w14:textId="483F5C9B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63,220</w:t>
            </w:r>
          </w:p>
        </w:tc>
        <w:tc>
          <w:tcPr>
            <w:tcW w:w="270" w:type="dxa"/>
          </w:tcPr>
          <w:p w14:paraId="1E854C01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24FC57" w14:textId="78A2AE86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F1610F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2552EA" w14:textId="00FA2D45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8EACC5F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AF51F8" w14:textId="684F40EB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63,220</w:t>
            </w:r>
          </w:p>
        </w:tc>
      </w:tr>
      <w:tr w:rsidR="00932858" w:rsidRPr="009E3BC3" w14:paraId="47457EAB" w14:textId="77777777" w:rsidTr="00836885">
        <w:trPr>
          <w:trHeight w:val="119"/>
        </w:trPr>
        <w:tc>
          <w:tcPr>
            <w:tcW w:w="1800" w:type="dxa"/>
            <w:hideMark/>
          </w:tcPr>
          <w:p w14:paraId="44CAF545" w14:textId="7925D599" w:rsidR="00932858" w:rsidRPr="009E3BC3" w:rsidRDefault="00932858" w:rsidP="0093285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3026D1" w14:textId="48DBEB8C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87,198</w:t>
            </w:r>
          </w:p>
        </w:tc>
        <w:tc>
          <w:tcPr>
            <w:tcW w:w="270" w:type="dxa"/>
            <w:vAlign w:val="bottom"/>
          </w:tcPr>
          <w:p w14:paraId="074DF619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E6CC36" w14:textId="60707E94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16,515</w:t>
            </w:r>
          </w:p>
        </w:tc>
        <w:tc>
          <w:tcPr>
            <w:tcW w:w="270" w:type="dxa"/>
            <w:vAlign w:val="bottom"/>
          </w:tcPr>
          <w:p w14:paraId="3535171F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9D510C" w14:textId="751D587D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56,434</w:t>
            </w:r>
          </w:p>
        </w:tc>
        <w:tc>
          <w:tcPr>
            <w:tcW w:w="270" w:type="dxa"/>
            <w:vAlign w:val="bottom"/>
          </w:tcPr>
          <w:p w14:paraId="213AE4D2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B690D40" w14:textId="71A31D74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20,800</w:t>
            </w:r>
          </w:p>
        </w:tc>
        <w:tc>
          <w:tcPr>
            <w:tcW w:w="270" w:type="dxa"/>
            <w:gridSpan w:val="2"/>
            <w:vAlign w:val="bottom"/>
          </w:tcPr>
          <w:p w14:paraId="382E3C99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D7863B" w14:textId="3BC68A49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93,749</w:t>
            </w:r>
          </w:p>
        </w:tc>
      </w:tr>
      <w:tr w:rsidR="00932858" w:rsidRPr="009E3BC3" w14:paraId="0CD9E8B4" w14:textId="77777777" w:rsidTr="00836885">
        <w:tc>
          <w:tcPr>
            <w:tcW w:w="1800" w:type="dxa"/>
          </w:tcPr>
          <w:p w14:paraId="50193BEA" w14:textId="77777777" w:rsidR="00932858" w:rsidRPr="009E3BC3" w:rsidRDefault="00932858" w:rsidP="0093285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1C5905" w14:textId="4CB5170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523,460</w:t>
            </w:r>
          </w:p>
        </w:tc>
        <w:tc>
          <w:tcPr>
            <w:tcW w:w="270" w:type="dxa"/>
          </w:tcPr>
          <w:p w14:paraId="21900CEE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CC088" w14:textId="1550AB73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452,777</w:t>
            </w:r>
          </w:p>
        </w:tc>
        <w:tc>
          <w:tcPr>
            <w:tcW w:w="270" w:type="dxa"/>
          </w:tcPr>
          <w:p w14:paraId="5182F27A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911B41B" w14:textId="4966DE5C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56,434</w:t>
            </w:r>
          </w:p>
        </w:tc>
        <w:tc>
          <w:tcPr>
            <w:tcW w:w="270" w:type="dxa"/>
            <w:vAlign w:val="bottom"/>
          </w:tcPr>
          <w:p w14:paraId="473757F5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63E47" w14:textId="1BA397E8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20,800</w:t>
            </w:r>
          </w:p>
        </w:tc>
        <w:tc>
          <w:tcPr>
            <w:tcW w:w="270" w:type="dxa"/>
            <w:gridSpan w:val="2"/>
          </w:tcPr>
          <w:p w14:paraId="08FFEF55" w14:textId="77777777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8D3292" w14:textId="2A018E05" w:rsidR="00932858" w:rsidRPr="009E3BC3" w:rsidRDefault="00932858" w:rsidP="009328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1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530,0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</w:tr>
    </w:tbl>
    <w:p w14:paraId="0DE41C6B" w14:textId="535EB5D2" w:rsidR="00B56AEC" w:rsidRDefault="00B56AEC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highlight w:val="yellow"/>
          <w:lang w:bidi="ar-SA"/>
        </w:rPr>
      </w:pPr>
    </w:p>
    <w:p w14:paraId="73720E41" w14:textId="77777777" w:rsidR="00B56AEC" w:rsidRDefault="00B56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x-none" w:eastAsia="x-none" w:bidi="ar-SA"/>
        </w:rPr>
      </w:pPr>
      <w:r>
        <w:rPr>
          <w:rFonts w:asciiTheme="majorBidi" w:hAnsiTheme="majorBidi" w:cstheme="majorBidi"/>
          <w:sz w:val="30"/>
          <w:szCs w:val="30"/>
          <w:highlight w:val="yellow"/>
          <w:lang w:bidi="ar-SA"/>
        </w:rPr>
        <w:br w:type="page"/>
      </w:r>
    </w:p>
    <w:p w14:paraId="5592B333" w14:textId="39BAB0CE" w:rsidR="00B41F8B" w:rsidRPr="009E3BC3" w:rsidRDefault="00B41F8B" w:rsidP="00B41F8B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3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)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ความเสี่ยงด้านตลาด</w:t>
      </w:r>
    </w:p>
    <w:p w14:paraId="77F18224" w14:textId="77777777" w:rsidR="00B41F8B" w:rsidRPr="009E3BC3" w:rsidRDefault="00B41F8B" w:rsidP="00B41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1A9E63" w14:textId="12222186" w:rsidR="00B41F8B" w:rsidRPr="009E3BC3" w:rsidRDefault="00B41F8B" w:rsidP="00A35733">
      <w:pPr>
        <w:tabs>
          <w:tab w:val="clear" w:pos="454"/>
          <w:tab w:val="clear" w:pos="907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6701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55618" w:rsidRPr="0046701D">
        <w:rPr>
          <w:rFonts w:asciiTheme="majorBidi" w:hAnsiTheme="majorBidi" w:cs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655618" w:rsidRPr="0046701D">
        <w:rPr>
          <w:rFonts w:asciiTheme="majorBidi" w:hAnsiTheme="majorBidi" w:cs="Angsana New"/>
          <w:sz w:val="30"/>
          <w:szCs w:val="30"/>
        </w:rPr>
        <w:t xml:space="preserve">        </w:t>
      </w:r>
      <w:r w:rsidR="00655618" w:rsidRPr="0046701D">
        <w:rPr>
          <w:rFonts w:asciiTheme="majorBidi" w:hAnsiTheme="majorBidi" w:cs="Angsana New" w:hint="cs"/>
          <w:sz w:val="30"/>
          <w:szCs w:val="30"/>
          <w:cs/>
        </w:rPr>
        <w:t>ผันผวนอันเนื่องมาจากการเปลี่ยนแปลงของราคาตลาด</w:t>
      </w:r>
      <w:r w:rsidR="00655618" w:rsidRPr="0046701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55618" w:rsidRPr="0046701D">
        <w:rPr>
          <w:rFonts w:asciiTheme="majorBidi" w:hAnsiTheme="majorBidi" w:cs="Angsana New" w:hint="cs"/>
          <w:sz w:val="30"/>
          <w:szCs w:val="30"/>
          <w:cs/>
        </w:rPr>
        <w:t>ความเสี่ยงด้านตลาดมีดังนี้</w:t>
      </w:r>
    </w:p>
    <w:p w14:paraId="233AE075" w14:textId="77777777" w:rsidR="00B41F8B" w:rsidRPr="009E3BC3" w:rsidRDefault="00B41F8B" w:rsidP="00A35733">
      <w:pPr>
        <w:pStyle w:val="BodyText2"/>
        <w:spacing w:line="260" w:lineRule="atLeast"/>
        <w:ind w:left="900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bidi="ar-SA"/>
        </w:rPr>
      </w:pPr>
    </w:p>
    <w:p w14:paraId="24C1AD97" w14:textId="42BC909C" w:rsidR="001C5D85" w:rsidRPr="009E3BC3" w:rsidRDefault="001C5D85" w:rsidP="00A35733">
      <w:pPr>
        <w:pStyle w:val="BodyText2"/>
        <w:spacing w:line="260" w:lineRule="atLeast"/>
        <w:ind w:left="90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ค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ความเสี่ยงด้านอัตราแลกเปลี่ยน</w:t>
      </w:r>
    </w:p>
    <w:p w14:paraId="352D3F77" w14:textId="77777777" w:rsidR="002C327D" w:rsidRPr="009E3BC3" w:rsidRDefault="002C327D" w:rsidP="00A35733">
      <w:pPr>
        <w:pStyle w:val="BodyText2"/>
        <w:spacing w:line="260" w:lineRule="atLeast"/>
        <w:ind w:left="900" w:firstLine="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23E88842" w14:textId="7252D12C" w:rsidR="001C5D85" w:rsidRPr="009E3BC3" w:rsidRDefault="001C5D85" w:rsidP="00DC2ACD">
      <w:pPr>
        <w:pStyle w:val="BodyText2"/>
        <w:spacing w:line="260" w:lineRule="atLeast"/>
        <w:ind w:left="153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</w:t>
      </w:r>
      <w:r w:rsidR="004F75D3">
        <w:rPr>
          <w:rFonts w:asciiTheme="majorBidi" w:hAnsiTheme="majorBidi" w:cstheme="majorBidi" w:hint="cs"/>
          <w:sz w:val="30"/>
          <w:szCs w:val="30"/>
          <w:cs/>
          <w:lang w:val="en-US"/>
        </w:rPr>
        <w:t>การ</w:t>
      </w:r>
      <w:r w:rsidR="00D71406">
        <w:rPr>
          <w:rFonts w:asciiTheme="majorBidi" w:hAnsiTheme="majorBidi" w:cstheme="majorBidi" w:hint="cs"/>
          <w:sz w:val="30"/>
          <w:szCs w:val="30"/>
          <w:cs/>
          <w:lang w:val="en-US"/>
        </w:rPr>
        <w:t>ซื้อ</w:t>
      </w:r>
      <w:r w:rsidR="0043081E" w:rsidRPr="009E3BC3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ที่เป็นเงินตราต่างประเทศ </w:t>
      </w:r>
    </w:p>
    <w:p w14:paraId="2ABFFF27" w14:textId="77777777" w:rsidR="001C5D85" w:rsidRPr="009E3BC3" w:rsidRDefault="001C5D85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22AC5755" w14:textId="77777777" w:rsidR="00E05CA2" w:rsidRPr="009E3BC3" w:rsidRDefault="00E05CA2" w:rsidP="00B80389">
      <w:pPr>
        <w:pStyle w:val="BodyText2"/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E05CA2" w:rsidRPr="009E3BC3" w:rsidSect="00B82050">
          <w:headerReference w:type="default" r:id="rId26"/>
          <w:pgSz w:w="11909" w:h="16834" w:code="9"/>
          <w:pgMar w:top="691" w:right="1152" w:bottom="576" w:left="1170" w:header="720" w:footer="720" w:gutter="0"/>
          <w:cols w:space="720"/>
        </w:sectPr>
      </w:pPr>
    </w:p>
    <w:p w14:paraId="489F1B64" w14:textId="50B5CC9A" w:rsidR="00D15644" w:rsidRPr="009E3BC3" w:rsidRDefault="00BF2E9F" w:rsidP="00F97149">
      <w:pPr>
        <w:pStyle w:val="BodyText2"/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162E5A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162E5A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กลุ่มบริษัทมีความเสี่ยงจากอัตราแลกเปลี่ยนเงินตราต่างประเทศ อันเป็นผลมาจากการมีหนี้สิน</w:t>
      </w:r>
      <w:r w:rsidR="00B242F0" w:rsidRPr="009E3BC3">
        <w:rPr>
          <w:rFonts w:asciiTheme="majorBidi" w:hAnsiTheme="majorBidi" w:cstheme="majorBidi"/>
          <w:sz w:val="30"/>
          <w:szCs w:val="30"/>
          <w:cs/>
          <w:lang w:val="en-US"/>
        </w:rPr>
        <w:t>ทางการเงิน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ที่เป็นเงินตราต่างประเทศ ดังนี้</w:t>
      </w:r>
      <w:r w:rsidR="00DB4B1B" w:rsidRPr="009E3BC3">
        <w:rPr>
          <w:rFonts w:asciiTheme="majorBidi" w:hAnsiTheme="majorBidi" w:cstheme="majorBidi"/>
          <w:sz w:val="30"/>
          <w:szCs w:val="30"/>
        </w:rPr>
        <w:tab/>
      </w:r>
    </w:p>
    <w:p w14:paraId="1AEA980F" w14:textId="77777777" w:rsidR="00C832F4" w:rsidRPr="009E3BC3" w:rsidRDefault="00C832F4" w:rsidP="00B80389">
      <w:pPr>
        <w:pStyle w:val="BodyText2"/>
        <w:spacing w:line="260" w:lineRule="atLeast"/>
        <w:ind w:left="45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360"/>
        <w:gridCol w:w="1260"/>
        <w:gridCol w:w="270"/>
        <w:gridCol w:w="1080"/>
        <w:gridCol w:w="360"/>
        <w:gridCol w:w="990"/>
        <w:gridCol w:w="360"/>
        <w:gridCol w:w="1080"/>
        <w:gridCol w:w="450"/>
        <w:gridCol w:w="990"/>
        <w:gridCol w:w="360"/>
        <w:gridCol w:w="990"/>
        <w:gridCol w:w="360"/>
        <w:gridCol w:w="990"/>
      </w:tblGrid>
      <w:tr w:rsidR="0055330C" w:rsidRPr="009E3BC3" w14:paraId="3497DD95" w14:textId="77777777" w:rsidTr="001E40C7">
        <w:trPr>
          <w:tblHeader/>
        </w:trPr>
        <w:tc>
          <w:tcPr>
            <w:tcW w:w="4050" w:type="dxa"/>
          </w:tcPr>
          <w:p w14:paraId="69C1582D" w14:textId="77777777" w:rsidR="0055330C" w:rsidRPr="009E3BC3" w:rsidRDefault="0055330C" w:rsidP="00073FF2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3" w:name="_Hlk32004119"/>
          </w:p>
        </w:tc>
        <w:tc>
          <w:tcPr>
            <w:tcW w:w="360" w:type="dxa"/>
          </w:tcPr>
          <w:p w14:paraId="39609A74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40" w:type="dxa"/>
            <w:gridSpan w:val="13"/>
            <w:tcBorders>
              <w:top w:val="nil"/>
              <w:left w:val="nil"/>
              <w:right w:val="nil"/>
            </w:tcBorders>
            <w:hideMark/>
          </w:tcPr>
          <w:p w14:paraId="4A122164" w14:textId="77777777" w:rsidR="0055330C" w:rsidRPr="009E3BC3" w:rsidRDefault="0055330C" w:rsidP="00073FF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330C" w:rsidRPr="009E3BC3" w14:paraId="661B56CE" w14:textId="77777777" w:rsidTr="001E40C7">
        <w:tc>
          <w:tcPr>
            <w:tcW w:w="4050" w:type="dxa"/>
            <w:shd w:val="clear" w:color="auto" w:fill="auto"/>
            <w:vAlign w:val="bottom"/>
          </w:tcPr>
          <w:p w14:paraId="411C7851" w14:textId="77777777" w:rsidR="0055330C" w:rsidRPr="0043400D" w:rsidRDefault="0055330C" w:rsidP="00073FF2">
            <w:pPr>
              <w:pStyle w:val="BodyText"/>
              <w:tabs>
                <w:tab w:val="left" w:pos="50"/>
              </w:tabs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C40976F" w14:textId="77777777" w:rsidR="0055330C" w:rsidRPr="0043400D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  <w:shd w:val="clear" w:color="auto" w:fill="auto"/>
          </w:tcPr>
          <w:p w14:paraId="54FE7FA0" w14:textId="77777777" w:rsidR="0055330C" w:rsidRPr="0043400D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60" w:type="dxa"/>
            <w:shd w:val="clear" w:color="auto" w:fill="auto"/>
          </w:tcPr>
          <w:p w14:paraId="4272F22B" w14:textId="77777777" w:rsidR="0055330C" w:rsidRPr="0043400D" w:rsidRDefault="0055330C" w:rsidP="00073FF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4EC13BAE" w14:textId="77777777" w:rsidR="0055330C" w:rsidRPr="0043400D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E40C7" w:rsidRPr="009E3BC3" w14:paraId="0DBA160E" w14:textId="77777777" w:rsidTr="001E40C7">
        <w:tc>
          <w:tcPr>
            <w:tcW w:w="4050" w:type="dxa"/>
            <w:shd w:val="clear" w:color="auto" w:fill="auto"/>
            <w:vAlign w:val="bottom"/>
          </w:tcPr>
          <w:p w14:paraId="41DDF973" w14:textId="77777777" w:rsidR="0055330C" w:rsidRPr="0043400D" w:rsidRDefault="0055330C" w:rsidP="00073FF2">
            <w:pPr>
              <w:pStyle w:val="BodyText"/>
              <w:tabs>
                <w:tab w:val="left" w:pos="50"/>
              </w:tabs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340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7BB777BB" w14:textId="77777777" w:rsidR="0055330C" w:rsidRPr="0043400D" w:rsidRDefault="0055330C" w:rsidP="00073FF2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4340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340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340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87941A9" w14:textId="77777777" w:rsidR="0055330C" w:rsidRPr="0043400D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D8CCA1" w14:textId="77777777" w:rsidR="0055330C" w:rsidRPr="0043400D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00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shd w:val="clear" w:color="auto" w:fill="auto"/>
          </w:tcPr>
          <w:p w14:paraId="0E2F2D55" w14:textId="77777777" w:rsidR="0055330C" w:rsidRPr="0043400D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EADEA2" w14:textId="77777777" w:rsidR="0055330C" w:rsidRPr="0043400D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6BD500" w14:textId="77777777" w:rsidR="0055330C" w:rsidRPr="0043400D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360" w:type="dxa"/>
            <w:shd w:val="clear" w:color="auto" w:fill="auto"/>
          </w:tcPr>
          <w:p w14:paraId="0ED74D46" w14:textId="77777777" w:rsidR="0055330C" w:rsidRPr="0043400D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BC3BF6" w14:textId="77777777" w:rsidR="0055330C" w:rsidRPr="0043400D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0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shd w:val="clear" w:color="auto" w:fill="auto"/>
          </w:tcPr>
          <w:p w14:paraId="74553BC8" w14:textId="77777777" w:rsidR="0055330C" w:rsidRPr="0043400D" w:rsidRDefault="0055330C" w:rsidP="00073FF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E36BC2" w14:textId="77777777" w:rsidR="0055330C" w:rsidRPr="0043400D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76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400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450" w:type="dxa"/>
            <w:shd w:val="clear" w:color="auto" w:fill="auto"/>
          </w:tcPr>
          <w:p w14:paraId="23A9ADF2" w14:textId="77777777" w:rsidR="0055330C" w:rsidRPr="0043400D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82E6CB" w14:textId="77777777" w:rsidR="0055330C" w:rsidRPr="0043400D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400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  <w:p w14:paraId="1BDCD756" w14:textId="77777777" w:rsidR="0055330C" w:rsidRPr="0043400D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00D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0" w:type="dxa"/>
            <w:shd w:val="clear" w:color="auto" w:fill="auto"/>
          </w:tcPr>
          <w:p w14:paraId="023DACB4" w14:textId="77777777" w:rsidR="0055330C" w:rsidRPr="0043400D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171A2F" w14:textId="77777777" w:rsidR="0055330C" w:rsidRPr="0043400D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5437AB" w14:textId="77777777" w:rsidR="0055330C" w:rsidRPr="0043400D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360" w:type="dxa"/>
            <w:shd w:val="clear" w:color="auto" w:fill="auto"/>
          </w:tcPr>
          <w:p w14:paraId="51E88D9C" w14:textId="77777777" w:rsidR="0055330C" w:rsidRPr="0043400D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8D887D" w14:textId="77777777" w:rsidR="0055330C" w:rsidRPr="0043400D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0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5330C" w:rsidRPr="009E3BC3" w14:paraId="04074717" w14:textId="77777777" w:rsidTr="001E40C7">
        <w:tc>
          <w:tcPr>
            <w:tcW w:w="4050" w:type="dxa"/>
          </w:tcPr>
          <w:p w14:paraId="36ECC71E" w14:textId="77777777" w:rsidR="0055330C" w:rsidRPr="009E3BC3" w:rsidRDefault="0055330C" w:rsidP="00073FF2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360" w:type="dxa"/>
            <w:vAlign w:val="bottom"/>
          </w:tcPr>
          <w:p w14:paraId="349F8DEF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</w:tcPr>
          <w:p w14:paraId="6814E0F7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40C7" w:rsidRPr="009E3BC3" w14:paraId="5EBBB2C7" w14:textId="77777777" w:rsidTr="001E40C7">
        <w:tc>
          <w:tcPr>
            <w:tcW w:w="4050" w:type="dxa"/>
          </w:tcPr>
          <w:p w14:paraId="263EEB4A" w14:textId="77777777" w:rsidR="0055330C" w:rsidRPr="009E3BC3" w:rsidRDefault="0055330C" w:rsidP="00073F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31977817"/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360" w:type="dxa"/>
          </w:tcPr>
          <w:p w14:paraId="56D5369F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9D4934" w14:textId="77777777" w:rsidR="0055330C" w:rsidRPr="009E3BC3" w:rsidRDefault="0055330C" w:rsidP="00073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(6,645)</w:t>
            </w:r>
          </w:p>
        </w:tc>
        <w:tc>
          <w:tcPr>
            <w:tcW w:w="270" w:type="dxa"/>
          </w:tcPr>
          <w:p w14:paraId="490E28C1" w14:textId="77777777" w:rsidR="0055330C" w:rsidRPr="009E3BC3" w:rsidRDefault="0055330C" w:rsidP="00073F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3E5E49" w14:textId="77777777" w:rsidR="0055330C" w:rsidRPr="009E3BC3" w:rsidRDefault="0055330C" w:rsidP="00073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(44,646)</w:t>
            </w:r>
          </w:p>
        </w:tc>
        <w:tc>
          <w:tcPr>
            <w:tcW w:w="360" w:type="dxa"/>
          </w:tcPr>
          <w:p w14:paraId="56B3FF1E" w14:textId="77777777" w:rsidR="0055330C" w:rsidRPr="009E3BC3" w:rsidRDefault="0055330C" w:rsidP="00073F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4F119E" w14:textId="77777777" w:rsidR="0055330C" w:rsidRPr="009E3BC3" w:rsidRDefault="0055330C" w:rsidP="00073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(51,291)</w:t>
            </w:r>
          </w:p>
        </w:tc>
        <w:tc>
          <w:tcPr>
            <w:tcW w:w="360" w:type="dxa"/>
          </w:tcPr>
          <w:p w14:paraId="3E63AD92" w14:textId="77777777" w:rsidR="0055330C" w:rsidRPr="009E3BC3" w:rsidRDefault="0055330C" w:rsidP="00073F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068558" w14:textId="77777777" w:rsidR="0055330C" w:rsidRPr="009E3BC3" w:rsidRDefault="0055330C" w:rsidP="00073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(16,274)</w:t>
            </w:r>
          </w:p>
        </w:tc>
        <w:tc>
          <w:tcPr>
            <w:tcW w:w="450" w:type="dxa"/>
          </w:tcPr>
          <w:p w14:paraId="42364980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AE86BF" w14:textId="77777777" w:rsidR="0055330C" w:rsidRPr="009E3BC3" w:rsidRDefault="0055330C" w:rsidP="00073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(160)</w:t>
            </w:r>
          </w:p>
        </w:tc>
        <w:tc>
          <w:tcPr>
            <w:tcW w:w="360" w:type="dxa"/>
          </w:tcPr>
          <w:p w14:paraId="3D741FA9" w14:textId="77777777" w:rsidR="0055330C" w:rsidRPr="009E3BC3" w:rsidRDefault="0055330C" w:rsidP="00073F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EF5ACE" w14:textId="77777777" w:rsidR="0055330C" w:rsidRPr="009E3BC3" w:rsidRDefault="0055330C" w:rsidP="00073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(45,937)</w:t>
            </w:r>
          </w:p>
        </w:tc>
        <w:tc>
          <w:tcPr>
            <w:tcW w:w="360" w:type="dxa"/>
          </w:tcPr>
          <w:p w14:paraId="3B7B6475" w14:textId="77777777" w:rsidR="0055330C" w:rsidRPr="009E3BC3" w:rsidRDefault="0055330C" w:rsidP="00BA3BC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2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C9AB42" w14:textId="77777777" w:rsidR="0055330C" w:rsidRPr="009E3BC3" w:rsidRDefault="0055330C" w:rsidP="009E1D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(62,371)</w:t>
            </w:r>
          </w:p>
        </w:tc>
      </w:tr>
      <w:tr w:rsidR="001E40C7" w:rsidRPr="009E3BC3" w14:paraId="3337E30C" w14:textId="77777777" w:rsidTr="001E40C7">
        <w:tc>
          <w:tcPr>
            <w:tcW w:w="4410" w:type="dxa"/>
            <w:gridSpan w:val="2"/>
          </w:tcPr>
          <w:p w14:paraId="61C67826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C2D50" w14:textId="77777777" w:rsidR="0055330C" w:rsidRPr="009E3BC3" w:rsidRDefault="0055330C" w:rsidP="00073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C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(6,645)</w:t>
            </w:r>
          </w:p>
        </w:tc>
        <w:tc>
          <w:tcPr>
            <w:tcW w:w="270" w:type="dxa"/>
          </w:tcPr>
          <w:p w14:paraId="066311EF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3B653" w14:textId="77777777" w:rsidR="0055330C" w:rsidRPr="009E3BC3" w:rsidRDefault="0055330C" w:rsidP="00073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C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(44,646)</w:t>
            </w:r>
          </w:p>
        </w:tc>
        <w:tc>
          <w:tcPr>
            <w:tcW w:w="360" w:type="dxa"/>
          </w:tcPr>
          <w:p w14:paraId="06663FFC" w14:textId="77777777" w:rsidR="0055330C" w:rsidRPr="009E3BC3" w:rsidRDefault="0055330C" w:rsidP="00073F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15202" w14:textId="77777777" w:rsidR="0055330C" w:rsidRPr="009E3BC3" w:rsidRDefault="0055330C" w:rsidP="00073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C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(51,291)</w:t>
            </w:r>
          </w:p>
        </w:tc>
        <w:tc>
          <w:tcPr>
            <w:tcW w:w="360" w:type="dxa"/>
          </w:tcPr>
          <w:p w14:paraId="7CA3D7B0" w14:textId="77777777" w:rsidR="0055330C" w:rsidRPr="009E3BC3" w:rsidRDefault="0055330C" w:rsidP="00073F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66749" w14:textId="77777777" w:rsidR="0055330C" w:rsidRPr="009E3BC3" w:rsidRDefault="0055330C" w:rsidP="00073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(16,274)</w:t>
            </w:r>
          </w:p>
        </w:tc>
        <w:tc>
          <w:tcPr>
            <w:tcW w:w="450" w:type="dxa"/>
          </w:tcPr>
          <w:p w14:paraId="0905282D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2F2DB" w14:textId="77777777" w:rsidR="0055330C" w:rsidRPr="009E3BC3" w:rsidRDefault="0055330C" w:rsidP="00073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(160)</w:t>
            </w:r>
          </w:p>
        </w:tc>
        <w:tc>
          <w:tcPr>
            <w:tcW w:w="360" w:type="dxa"/>
          </w:tcPr>
          <w:p w14:paraId="0E8B915B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402B6" w14:textId="77777777" w:rsidR="0055330C" w:rsidRPr="00CB5EE2" w:rsidRDefault="0055330C" w:rsidP="00073F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(45,937)</w:t>
            </w:r>
          </w:p>
        </w:tc>
        <w:tc>
          <w:tcPr>
            <w:tcW w:w="360" w:type="dxa"/>
          </w:tcPr>
          <w:p w14:paraId="00F8D1DE" w14:textId="77777777" w:rsidR="0055330C" w:rsidRPr="009E3BC3" w:rsidRDefault="0055330C" w:rsidP="00BA3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7EBA4" w14:textId="77777777" w:rsidR="0055330C" w:rsidRPr="009E3BC3" w:rsidRDefault="0055330C" w:rsidP="009E1D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(62,371)</w:t>
            </w:r>
          </w:p>
        </w:tc>
      </w:tr>
      <w:tr w:rsidR="001E40C7" w:rsidRPr="009E3BC3" w14:paraId="60BB72E2" w14:textId="77777777" w:rsidTr="001E40C7">
        <w:tc>
          <w:tcPr>
            <w:tcW w:w="4410" w:type="dxa"/>
            <w:gridSpan w:val="2"/>
          </w:tcPr>
          <w:p w14:paraId="020E1AF4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22CC314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44B833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5B5683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012E590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FFD9676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E81FBD8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BA7522D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6D0877D7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8EA57BB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1349F0A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AC61115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B8A3349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DE5DA6" w14:textId="77777777" w:rsidR="0055330C" w:rsidRPr="009E3BC3" w:rsidRDefault="0055330C" w:rsidP="00073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3"/>
      <w:bookmarkEnd w:id="4"/>
    </w:tbl>
    <w:p w14:paraId="4EC8E820" w14:textId="77777777" w:rsidR="00C422B7" w:rsidRPr="009E3BC3" w:rsidRDefault="00C422B7" w:rsidP="00ED6462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C422B7" w:rsidRPr="009E3BC3" w:rsidSect="00F97149">
          <w:headerReference w:type="default" r:id="rId27"/>
          <w:footerReference w:type="default" r:id="rId2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C7DE0BB" w14:textId="77777777" w:rsidR="002547E7" w:rsidRPr="009E3BC3" w:rsidRDefault="002547E7" w:rsidP="0095240D">
      <w:pPr>
        <w:pStyle w:val="block"/>
        <w:tabs>
          <w:tab w:val="left" w:pos="720"/>
        </w:tabs>
        <w:spacing w:after="0" w:line="240" w:lineRule="atLeast"/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9E3BC3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542315E3" w14:textId="77777777" w:rsidR="002547E7" w:rsidRPr="009E3BC3" w:rsidRDefault="002547E7" w:rsidP="00952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0B88E5" w14:textId="0DF5944E" w:rsidR="002547E7" w:rsidRPr="009E3BC3" w:rsidRDefault="002547E7" w:rsidP="0095240D">
      <w:pPr>
        <w:pStyle w:val="block"/>
        <w:tabs>
          <w:tab w:val="left" w:pos="72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</w:t>
      </w:r>
      <w:r w:rsidR="00C00B16"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</w:t>
      </w:r>
      <w:r w:rsidR="0046701D">
        <w:rPr>
          <w:rFonts w:asciiTheme="majorBidi" w:hAnsiTheme="majorBidi" w:cstheme="majorBidi" w:hint="cs"/>
          <w:sz w:val="30"/>
          <w:szCs w:val="30"/>
          <w:cs/>
          <w:lang w:bidi="th-TH"/>
        </w:rPr>
        <w:t>บาทที่มีต่อสกุลเงินต่างประเทศ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ณ </w:t>
      </w:r>
      <w:r w:rsidR="0046701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วันที่รายงาน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>ส่งผลกระทบต่อการวัดมูลค่าของเครื่องมือ</w:t>
      </w:r>
      <w:r w:rsidRPr="009E3BC3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ทางการเงินในสกุลเงินตราต่างประเทศ</w:t>
      </w:r>
      <w:r w:rsidR="003F6F00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</w:t>
      </w:r>
      <w:r w:rsidR="0046701D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โดย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>ตั้งอยู่บน</w:t>
      </w:r>
      <w:r w:rsidR="00965D38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ข้อสมมติที่ว่าตัวแปรอื่นเป็นอัตราคงที่ </w:t>
      </w:r>
    </w:p>
    <w:p w14:paraId="128F9475" w14:textId="77777777" w:rsidR="002547E7" w:rsidRPr="009E3BC3" w:rsidRDefault="002547E7" w:rsidP="00254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644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1440"/>
        <w:gridCol w:w="180"/>
        <w:gridCol w:w="1354"/>
      </w:tblGrid>
      <w:tr w:rsidR="00332AE3" w:rsidRPr="009E3BC3" w14:paraId="2EA38C51" w14:textId="77777777" w:rsidTr="003E6F7C">
        <w:trPr>
          <w:trHeight w:val="218"/>
          <w:tblHeader/>
        </w:trPr>
        <w:tc>
          <w:tcPr>
            <w:tcW w:w="4410" w:type="dxa"/>
          </w:tcPr>
          <w:p w14:paraId="293F091F" w14:textId="77777777" w:rsidR="00332AE3" w:rsidRPr="009E3BC3" w:rsidRDefault="00332AE3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4" w:type="dxa"/>
            <w:gridSpan w:val="4"/>
          </w:tcPr>
          <w:p w14:paraId="2C1B4E9C" w14:textId="0A8B6C07" w:rsidR="00332AE3" w:rsidRPr="009E3BC3" w:rsidRDefault="00332AE3" w:rsidP="00332AE3">
            <w:pPr>
              <w:pStyle w:val="acctmergecolhdg"/>
              <w:spacing w:line="240" w:lineRule="auto"/>
              <w:ind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9E3B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9E3B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งบการเงินฉพาะกิจการ</w:t>
            </w:r>
          </w:p>
        </w:tc>
      </w:tr>
      <w:tr w:rsidR="004F47A5" w:rsidRPr="009E3BC3" w14:paraId="29B2E1FC" w14:textId="77777777" w:rsidTr="002015D4">
        <w:trPr>
          <w:trHeight w:val="218"/>
          <w:tblHeader/>
        </w:trPr>
        <w:tc>
          <w:tcPr>
            <w:tcW w:w="4410" w:type="dxa"/>
          </w:tcPr>
          <w:p w14:paraId="534ACA81" w14:textId="25C464D2" w:rsidR="004F47A5" w:rsidRPr="009E3BC3" w:rsidRDefault="00FA2624" w:rsidP="00E1589F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5D230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</w:tcPr>
          <w:p w14:paraId="774790D9" w14:textId="77777777" w:rsidR="004F47A5" w:rsidRPr="009E3BC3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974" w:type="dxa"/>
            <w:gridSpan w:val="3"/>
            <w:hideMark/>
          </w:tcPr>
          <w:p w14:paraId="0F8CDACF" w14:textId="77777777" w:rsidR="004F47A5" w:rsidRPr="009E3BC3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4F47A5" w:rsidRPr="009E3BC3" w14:paraId="1F755119" w14:textId="77777777" w:rsidTr="003E6F7C">
        <w:trPr>
          <w:tblHeader/>
        </w:trPr>
        <w:tc>
          <w:tcPr>
            <w:tcW w:w="4410" w:type="dxa"/>
          </w:tcPr>
          <w:p w14:paraId="4E944F85" w14:textId="5159616F" w:rsidR="004F47A5" w:rsidRPr="005D2305" w:rsidRDefault="004F47A5" w:rsidP="0065561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2ABB8C64" w14:textId="77777777" w:rsidR="004F47A5" w:rsidRPr="009E3BC3" w:rsidRDefault="004F47A5" w:rsidP="00E1589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440" w:type="dxa"/>
            <w:hideMark/>
          </w:tcPr>
          <w:p w14:paraId="7805A174" w14:textId="77777777" w:rsidR="004F47A5" w:rsidRPr="009E3BC3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B0FEA23" w14:textId="77777777" w:rsidR="004F47A5" w:rsidRPr="009E3BC3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7C95F217" w14:textId="77777777" w:rsidR="004F47A5" w:rsidRPr="009E3BC3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4F47A5" w:rsidRPr="009E3BC3" w14:paraId="59401122" w14:textId="77777777" w:rsidTr="002015D4">
        <w:trPr>
          <w:tblHeader/>
        </w:trPr>
        <w:tc>
          <w:tcPr>
            <w:tcW w:w="4410" w:type="dxa"/>
          </w:tcPr>
          <w:p w14:paraId="72B4DF8E" w14:textId="77777777" w:rsidR="004F47A5" w:rsidRPr="005D2305" w:rsidRDefault="004F47A5" w:rsidP="00E158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F142A0" w14:textId="77777777" w:rsidR="004F47A5" w:rsidRPr="009E3BC3" w:rsidRDefault="004F47A5" w:rsidP="00E1589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974" w:type="dxa"/>
            <w:gridSpan w:val="3"/>
          </w:tcPr>
          <w:p w14:paraId="0595A74E" w14:textId="77777777" w:rsidR="004F47A5" w:rsidRPr="009E3BC3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5618" w:rsidRPr="009E3BC3" w14:paraId="0365690B" w14:textId="77777777" w:rsidTr="002015D4">
        <w:trPr>
          <w:tblHeader/>
        </w:trPr>
        <w:tc>
          <w:tcPr>
            <w:tcW w:w="4410" w:type="dxa"/>
          </w:tcPr>
          <w:p w14:paraId="000664EB" w14:textId="0FF364F7" w:rsidR="00655618" w:rsidRPr="005D2305" w:rsidRDefault="00655618" w:rsidP="00655618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23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D230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5D230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5D23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62E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105A490A" w14:textId="77777777" w:rsidR="00655618" w:rsidRPr="009E3BC3" w:rsidRDefault="00655618" w:rsidP="00E1589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4" w:type="dxa"/>
            <w:gridSpan w:val="3"/>
          </w:tcPr>
          <w:p w14:paraId="72B0CAEA" w14:textId="77777777" w:rsidR="00655618" w:rsidRPr="009E3BC3" w:rsidRDefault="00655618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B04AF" w:rsidRPr="009E3BC3" w14:paraId="48B67F16" w14:textId="77777777" w:rsidTr="00F97149">
        <w:tc>
          <w:tcPr>
            <w:tcW w:w="4410" w:type="dxa"/>
            <w:hideMark/>
          </w:tcPr>
          <w:p w14:paraId="09DE2F3B" w14:textId="77777777" w:rsidR="00DB04AF" w:rsidRPr="005D2305" w:rsidRDefault="00DB04AF" w:rsidP="00DB04AF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230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D23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BC690CC" w14:textId="4EB069CE" w:rsidR="00DB04AF" w:rsidRPr="009E3BC3" w:rsidRDefault="00DB04AF" w:rsidP="00DB04A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7BADBBF2" w14:textId="63ADA37E" w:rsidR="00DB04AF" w:rsidRPr="009E3BC3" w:rsidRDefault="00CB4CFF" w:rsidP="00DB04A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04AF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3102AF3" w14:textId="77777777" w:rsidR="00DB04AF" w:rsidRPr="009E3BC3" w:rsidRDefault="00DB04AF" w:rsidP="00DB04A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E4C85D1" w14:textId="5537B4D2" w:rsidR="00DB04AF" w:rsidRPr="009E3BC3" w:rsidRDefault="00DB04AF" w:rsidP="00DB04A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</w:tr>
      <w:tr w:rsidR="00DB04AF" w:rsidRPr="009E3BC3" w14:paraId="59F18219" w14:textId="77777777" w:rsidTr="003E6F7C">
        <w:tc>
          <w:tcPr>
            <w:tcW w:w="4410" w:type="dxa"/>
          </w:tcPr>
          <w:p w14:paraId="019B264F" w14:textId="77777777" w:rsidR="00DB04AF" w:rsidRPr="009E3BC3" w:rsidRDefault="00DB04AF" w:rsidP="00DB04A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81946CB" w14:textId="4D6D1A6E" w:rsidR="00DB04AF" w:rsidRPr="009E3BC3" w:rsidRDefault="00DB04AF" w:rsidP="00DB04A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3CBDA606" w14:textId="6D9BC600" w:rsidR="00DB04AF" w:rsidRPr="009E3BC3" w:rsidRDefault="00DB04AF" w:rsidP="00DB04A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(2,060)</w:t>
            </w:r>
          </w:p>
        </w:tc>
        <w:tc>
          <w:tcPr>
            <w:tcW w:w="180" w:type="dxa"/>
          </w:tcPr>
          <w:p w14:paraId="52971609" w14:textId="77777777" w:rsidR="00DB04AF" w:rsidRPr="009E3BC3" w:rsidRDefault="00DB04AF" w:rsidP="00DB04A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93539A7" w14:textId="0C07D840" w:rsidR="00DB04AF" w:rsidRPr="009E3BC3" w:rsidRDefault="00DB04AF" w:rsidP="00DB04A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2,060</w:t>
            </w:r>
          </w:p>
        </w:tc>
      </w:tr>
      <w:tr w:rsidR="00DB04AF" w:rsidRPr="009E3BC3" w14:paraId="20A74259" w14:textId="77777777" w:rsidTr="003E6F7C">
        <w:tc>
          <w:tcPr>
            <w:tcW w:w="4410" w:type="dxa"/>
          </w:tcPr>
          <w:p w14:paraId="29140768" w14:textId="77777777" w:rsidR="00DB04AF" w:rsidRPr="009E3BC3" w:rsidRDefault="00DB04AF" w:rsidP="00DB04A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6CF2AF" w14:textId="77777777" w:rsidR="00DB04AF" w:rsidRDefault="00DB04AF" w:rsidP="00DB04A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A6C524" w14:textId="77777777" w:rsidR="00DB04AF" w:rsidRDefault="00DB04AF" w:rsidP="00DB04A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E5DE4F" w14:textId="77777777" w:rsidR="00DB04AF" w:rsidRPr="009E3BC3" w:rsidRDefault="00DB04AF" w:rsidP="00DB04A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38E2ED4" w14:textId="77777777" w:rsidR="00DB04AF" w:rsidRDefault="00DB04AF" w:rsidP="00DB04A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4AF" w:rsidRPr="009E3BC3" w14:paraId="78480D4E" w14:textId="77777777" w:rsidTr="001B6824">
        <w:trPr>
          <w:tblHeader/>
        </w:trPr>
        <w:tc>
          <w:tcPr>
            <w:tcW w:w="4410" w:type="dxa"/>
          </w:tcPr>
          <w:p w14:paraId="10465E40" w14:textId="337A7C8D" w:rsidR="00DB04AF" w:rsidRPr="005D2305" w:rsidRDefault="00DB04AF" w:rsidP="00DB04A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23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D230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5D230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5D23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769A6855" w14:textId="77777777" w:rsidR="00DB04AF" w:rsidRPr="009E3BC3" w:rsidRDefault="00DB04AF" w:rsidP="00DB04A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4" w:type="dxa"/>
            <w:gridSpan w:val="3"/>
          </w:tcPr>
          <w:p w14:paraId="1CA16FBB" w14:textId="77777777" w:rsidR="00DB04AF" w:rsidRPr="009E3BC3" w:rsidRDefault="00DB04AF" w:rsidP="00DB04AF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B04AF" w:rsidRPr="009E3BC3" w14:paraId="574BF92F" w14:textId="77777777" w:rsidTr="001B6824">
        <w:tc>
          <w:tcPr>
            <w:tcW w:w="4410" w:type="dxa"/>
            <w:hideMark/>
          </w:tcPr>
          <w:p w14:paraId="7F336843" w14:textId="77777777" w:rsidR="00DB04AF" w:rsidRPr="005D2305" w:rsidRDefault="00DB04AF" w:rsidP="00DB04AF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230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D23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7233C726" w14:textId="1BB45A14" w:rsidR="00DB04AF" w:rsidRPr="009E3BC3" w:rsidRDefault="00DB04AF" w:rsidP="00DB04A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476C03E6" w14:textId="55BF4BDF" w:rsidR="00DB04AF" w:rsidRPr="009E3BC3" w:rsidRDefault="00DB04AF" w:rsidP="00DB04A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(971)</w:t>
            </w:r>
          </w:p>
        </w:tc>
        <w:tc>
          <w:tcPr>
            <w:tcW w:w="180" w:type="dxa"/>
          </w:tcPr>
          <w:p w14:paraId="15DE7B94" w14:textId="77777777" w:rsidR="00DB04AF" w:rsidRPr="009E3BC3" w:rsidRDefault="00DB04AF" w:rsidP="00DB04A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3379B42" w14:textId="5A57A2DE" w:rsidR="00DB04AF" w:rsidRPr="009E3BC3" w:rsidRDefault="00DB04AF" w:rsidP="00DB04A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</w:tr>
      <w:tr w:rsidR="00DB04AF" w:rsidRPr="009E3BC3" w14:paraId="3A05500F" w14:textId="77777777" w:rsidTr="001B6824">
        <w:tc>
          <w:tcPr>
            <w:tcW w:w="4410" w:type="dxa"/>
            <w:hideMark/>
          </w:tcPr>
          <w:p w14:paraId="18A3617C" w14:textId="77777777" w:rsidR="00DB04AF" w:rsidRPr="005D2305" w:rsidRDefault="00DB04AF" w:rsidP="00DB04A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2305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  <w:shd w:val="clear" w:color="auto" w:fill="auto"/>
          </w:tcPr>
          <w:p w14:paraId="4EDF8A9E" w14:textId="5551C756" w:rsidR="00DB04AF" w:rsidRPr="009E3BC3" w:rsidRDefault="00DB04AF" w:rsidP="00DB04A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70D5AE8E" w14:textId="1D35CCAE" w:rsidR="00DB04AF" w:rsidRPr="009E3BC3" w:rsidRDefault="00DB04AF" w:rsidP="00DB04A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80" w:type="dxa"/>
          </w:tcPr>
          <w:p w14:paraId="509671A6" w14:textId="77777777" w:rsidR="00DB04AF" w:rsidRPr="009E3BC3" w:rsidRDefault="00DB04AF" w:rsidP="00DB04A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692D515" w14:textId="1776E936" w:rsidR="00DB04AF" w:rsidRPr="009E3BC3" w:rsidRDefault="00DB04AF" w:rsidP="00DB04A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B04AF" w:rsidRPr="009E3BC3" w14:paraId="2EF0F249" w14:textId="77777777" w:rsidTr="001B6824">
        <w:tc>
          <w:tcPr>
            <w:tcW w:w="4410" w:type="dxa"/>
          </w:tcPr>
          <w:p w14:paraId="78DD2996" w14:textId="77777777" w:rsidR="00DB04AF" w:rsidRPr="009E3BC3" w:rsidRDefault="00DB04AF" w:rsidP="00DB04A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7914D09" w14:textId="17837EFA" w:rsidR="00DB04AF" w:rsidRPr="009E3BC3" w:rsidRDefault="00DB04AF" w:rsidP="00DB04A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7C4541AF" w14:textId="7C0D970D" w:rsidR="00DB04AF" w:rsidRPr="009E3BC3" w:rsidRDefault="00DB04AF" w:rsidP="00DB04A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(3,291)</w:t>
            </w:r>
          </w:p>
        </w:tc>
        <w:tc>
          <w:tcPr>
            <w:tcW w:w="180" w:type="dxa"/>
          </w:tcPr>
          <w:p w14:paraId="07F5DA9A" w14:textId="77777777" w:rsidR="00DB04AF" w:rsidRPr="009E3BC3" w:rsidRDefault="00DB04AF" w:rsidP="00DB04A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DCFFB84" w14:textId="40ADC377" w:rsidR="00DB04AF" w:rsidRPr="009E3BC3" w:rsidRDefault="00DB04AF" w:rsidP="00DB04A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3,291</w:t>
            </w:r>
          </w:p>
        </w:tc>
      </w:tr>
    </w:tbl>
    <w:p w14:paraId="6FEE4A83" w14:textId="4E27CBCD" w:rsidR="0046701D" w:rsidRDefault="0046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14BDAD5D" w14:textId="676DB89E" w:rsidR="001C5D85" w:rsidRPr="009E3BC3" w:rsidRDefault="001C5D85" w:rsidP="00A2446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4BB08746" w14:textId="77777777" w:rsidR="001C5D85" w:rsidRPr="009E3BC3" w:rsidRDefault="001C5D85" w:rsidP="001C5D85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4E427500" w14:textId="7993605C" w:rsidR="001C5D85" w:rsidRPr="009E3BC3" w:rsidRDefault="001C5D85" w:rsidP="00E9608C">
      <w:pPr>
        <w:pStyle w:val="BodyText2"/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นโยบายของคณะกรรมการบริษัทคือ</w:t>
      </w:r>
      <w:r w:rsidR="0045063F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8B7D6C" w:rsidRPr="0046701D">
        <w:rPr>
          <w:rFonts w:asciiTheme="majorBidi" w:hAnsiTheme="majorBidi" w:hint="cs"/>
          <w:sz w:val="30"/>
          <w:szCs w:val="30"/>
          <w:cs/>
        </w:rPr>
        <w:t>อย่างสม่ำเสมอโดย</w:t>
      </w: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14:paraId="668F6268" w14:textId="41DA3770" w:rsidR="001C5D85" w:rsidRDefault="001C5D85" w:rsidP="001C5D85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8DA16C" w14:textId="33768EFE" w:rsidR="00096830" w:rsidRDefault="00096830" w:rsidP="001C5D85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586955" w14:textId="68CDD185" w:rsidR="00096830" w:rsidRDefault="00096830" w:rsidP="001C5D85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BCDE2" w14:textId="03462688" w:rsidR="00096830" w:rsidRDefault="00096830" w:rsidP="001C5D85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40D133" w14:textId="353FDCF8" w:rsidR="00096830" w:rsidRDefault="00096830" w:rsidP="001C5D85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0CD482" w14:textId="77777777" w:rsidR="00F0426B" w:rsidRDefault="00F0426B" w:rsidP="001C5D85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FC0321" w14:textId="77777777" w:rsidR="00096830" w:rsidRPr="009E3BC3" w:rsidRDefault="00096830" w:rsidP="001C5D85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BF0EB8" w14:textId="77777777" w:rsidR="00273916" w:rsidRPr="009E3BC3" w:rsidRDefault="00A22316" w:rsidP="00A2446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DA461A4" w14:textId="77777777" w:rsidR="00273916" w:rsidRPr="009E3BC3" w:rsidRDefault="00273916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268"/>
        <w:gridCol w:w="1532"/>
      </w:tblGrid>
      <w:tr w:rsidR="00603B25" w:rsidRPr="009E3BC3" w14:paraId="28652931" w14:textId="77777777" w:rsidTr="00380EDC">
        <w:trPr>
          <w:tblHeader/>
        </w:trPr>
        <w:tc>
          <w:tcPr>
            <w:tcW w:w="5760" w:type="dxa"/>
            <w:hideMark/>
          </w:tcPr>
          <w:p w14:paraId="458107A4" w14:textId="2D8AEC23" w:rsidR="00603B25" w:rsidRPr="009E3BC3" w:rsidRDefault="00603B25" w:rsidP="00E24DB7">
            <w:pPr>
              <w:pStyle w:val="block"/>
              <w:spacing w:after="0" w:line="240" w:lineRule="atLeast"/>
              <w:ind w:left="-61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420" w:type="dxa"/>
            <w:gridSpan w:val="3"/>
          </w:tcPr>
          <w:p w14:paraId="020F05E9" w14:textId="2AAF1449" w:rsidR="00603B25" w:rsidRPr="009E3BC3" w:rsidRDefault="00603B25" w:rsidP="005C56D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03B25" w:rsidRPr="009E3BC3" w14:paraId="1B8E317D" w14:textId="77777777" w:rsidTr="00380EDC">
        <w:trPr>
          <w:tblHeader/>
        </w:trPr>
        <w:tc>
          <w:tcPr>
            <w:tcW w:w="5760" w:type="dxa"/>
            <w:hideMark/>
          </w:tcPr>
          <w:p w14:paraId="4BEA11D8" w14:textId="4BBC17FD" w:rsidR="00603B25" w:rsidRPr="009E3BC3" w:rsidRDefault="00603B25" w:rsidP="00F9714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hideMark/>
          </w:tcPr>
          <w:p w14:paraId="6DBB6B86" w14:textId="03B285A8" w:rsidR="00603B25" w:rsidRPr="009E3BC3" w:rsidRDefault="00603B25" w:rsidP="00F9714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62E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14:paraId="4A18EEA3" w14:textId="77777777" w:rsidR="00603B25" w:rsidRPr="009E3BC3" w:rsidRDefault="00603B25" w:rsidP="00F9714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hideMark/>
          </w:tcPr>
          <w:p w14:paraId="3987BFE7" w14:textId="0316F594" w:rsidR="00603B25" w:rsidRPr="009E3BC3" w:rsidRDefault="00603B25" w:rsidP="00F9714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62E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03B25" w:rsidRPr="009E3BC3" w14:paraId="2A7B2B15" w14:textId="77777777" w:rsidTr="00380EDC">
        <w:trPr>
          <w:tblHeader/>
        </w:trPr>
        <w:tc>
          <w:tcPr>
            <w:tcW w:w="5760" w:type="dxa"/>
          </w:tcPr>
          <w:p w14:paraId="3C4367B2" w14:textId="77777777" w:rsidR="00603B25" w:rsidRPr="009E3BC3" w:rsidRDefault="00603B25" w:rsidP="00F9714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</w:tcPr>
          <w:p w14:paraId="79B4DC7A" w14:textId="1D9E7A3E" w:rsidR="00603B25" w:rsidRPr="009E3BC3" w:rsidRDefault="00603B25" w:rsidP="00603B2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E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B04AF" w:rsidRPr="009E3BC3" w14:paraId="79BB4902" w14:textId="77777777" w:rsidTr="00F55DA3">
        <w:tc>
          <w:tcPr>
            <w:tcW w:w="5760" w:type="dxa"/>
            <w:hideMark/>
          </w:tcPr>
          <w:p w14:paraId="3F0125F2" w14:textId="34C6111A" w:rsidR="00DB04AF" w:rsidRPr="009E3BC3" w:rsidRDefault="00DB04AF" w:rsidP="00DB04A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ภาระผูกพันตามสัญญาเช่า</w:t>
            </w:r>
          </w:p>
        </w:tc>
        <w:tc>
          <w:tcPr>
            <w:tcW w:w="1620" w:type="dxa"/>
          </w:tcPr>
          <w:p w14:paraId="2A1998B8" w14:textId="6F18E1EB" w:rsidR="00DB04AF" w:rsidRPr="009E3BC3" w:rsidRDefault="00DB04AF" w:rsidP="00DB04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304A296" w14:textId="77777777" w:rsidR="00DB04AF" w:rsidRPr="009E3BC3" w:rsidRDefault="00DB04AF" w:rsidP="00DB04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53DE22DE" w14:textId="5AAA86AB" w:rsidR="00DB04AF" w:rsidRPr="009E3BC3" w:rsidRDefault="00DB04AF" w:rsidP="00DB04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A76A5" w:rsidRPr="009E3BC3" w14:paraId="27EE398C" w14:textId="77777777" w:rsidTr="00380EDC">
        <w:tc>
          <w:tcPr>
            <w:tcW w:w="5760" w:type="dxa"/>
            <w:hideMark/>
          </w:tcPr>
          <w:p w14:paraId="20ECC6FE" w14:textId="26144EBF" w:rsidR="00BA76A5" w:rsidRPr="009E3BC3" w:rsidRDefault="00BA76A5" w:rsidP="00BA76A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69ABC17" w14:textId="2F584CD5" w:rsidR="00BA76A5" w:rsidRPr="009E3BC3" w:rsidRDefault="00E960C8" w:rsidP="00BA76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8" w:type="dxa"/>
          </w:tcPr>
          <w:p w14:paraId="692E9293" w14:textId="77777777" w:rsidR="00BA76A5" w:rsidRPr="009E3BC3" w:rsidRDefault="00BA76A5" w:rsidP="00BA76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hideMark/>
          </w:tcPr>
          <w:p w14:paraId="3AB9F189" w14:textId="69717D61" w:rsidR="00BA76A5" w:rsidRPr="009E3BC3" w:rsidRDefault="00BA76A5" w:rsidP="00BA76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</w:p>
        </w:tc>
      </w:tr>
      <w:tr w:rsidR="00BA76A5" w:rsidRPr="009E3BC3" w14:paraId="10557E8A" w14:textId="77777777" w:rsidTr="00380EDC">
        <w:tc>
          <w:tcPr>
            <w:tcW w:w="5760" w:type="dxa"/>
          </w:tcPr>
          <w:p w14:paraId="4E1FB2D1" w14:textId="731A09A5" w:rsidR="00BA76A5" w:rsidRPr="009E3BC3" w:rsidRDefault="00BA76A5" w:rsidP="00BA76A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ภายหลังจาก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ปี 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311BDD42" w14:textId="2C65FCCA" w:rsidR="00BA76A5" w:rsidRPr="009E3BC3" w:rsidRDefault="00E960C8" w:rsidP="00BA76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50404F2" w14:textId="77777777" w:rsidR="00BA76A5" w:rsidRPr="009E3BC3" w:rsidRDefault="00BA76A5" w:rsidP="00BA76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nil"/>
            </w:tcBorders>
          </w:tcPr>
          <w:p w14:paraId="563E74D4" w14:textId="5C3E1FBF" w:rsidR="00BA76A5" w:rsidRPr="009E3BC3" w:rsidRDefault="00BA76A5" w:rsidP="00BA76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BA76A5" w:rsidRPr="009E3BC3" w14:paraId="785CDBFD" w14:textId="77777777" w:rsidTr="00380EDC">
        <w:tc>
          <w:tcPr>
            <w:tcW w:w="5760" w:type="dxa"/>
          </w:tcPr>
          <w:p w14:paraId="79226E45" w14:textId="06B88EA4" w:rsidR="00BA76A5" w:rsidRPr="009E3BC3" w:rsidRDefault="00BA76A5" w:rsidP="00BA76A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ED5909" w14:textId="4DD9793B" w:rsidR="00BA76A5" w:rsidRPr="009E3BC3" w:rsidRDefault="00E960C8" w:rsidP="00BA76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68" w:type="dxa"/>
          </w:tcPr>
          <w:p w14:paraId="047D6D70" w14:textId="77777777" w:rsidR="00BA76A5" w:rsidRPr="009E3BC3" w:rsidRDefault="00BA76A5" w:rsidP="00BA76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DC19E2" w14:textId="0BF3CCAD" w:rsidR="00BA76A5" w:rsidRPr="009E3BC3" w:rsidRDefault="00BA76A5" w:rsidP="00BA76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781</w:t>
            </w:r>
          </w:p>
        </w:tc>
      </w:tr>
    </w:tbl>
    <w:p w14:paraId="2C8A4D8E" w14:textId="77777777" w:rsidR="00E70682" w:rsidRPr="009E3BC3" w:rsidRDefault="00E70682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CE073E" w14:textId="5650F349" w:rsidR="005D7EEA" w:rsidRDefault="00983864" w:rsidP="00BB1EB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="00D72D3A" w:rsidRPr="009E3BC3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บริษัทมีสั</w:t>
      </w:r>
      <w:r w:rsidR="00A84282" w:rsidRPr="009E3BC3">
        <w:rPr>
          <w:rFonts w:asciiTheme="majorBidi" w:hAnsiTheme="majorBidi" w:cstheme="majorBidi"/>
          <w:spacing w:val="-6"/>
          <w:sz w:val="30"/>
          <w:szCs w:val="30"/>
          <w:cs/>
        </w:rPr>
        <w:t>ญญาเช่า</w:t>
      </w:r>
      <w:r w:rsidR="007163E3" w:rsidRPr="009E3BC3">
        <w:rPr>
          <w:rFonts w:asciiTheme="majorBidi" w:hAnsiTheme="majorBidi" w:cstheme="majorBidi"/>
          <w:spacing w:val="-6"/>
          <w:sz w:val="30"/>
          <w:szCs w:val="30"/>
          <w:cs/>
        </w:rPr>
        <w:t>เครื่องใช้สำนักงาน</w:t>
      </w:r>
      <w:r w:rsidR="00A84282" w:rsidRPr="009E3BC3">
        <w:rPr>
          <w:rFonts w:asciiTheme="majorBidi" w:hAnsiTheme="majorBidi" w:cstheme="majorBidi"/>
          <w:spacing w:val="-6"/>
          <w:sz w:val="30"/>
          <w:szCs w:val="30"/>
          <w:cs/>
        </w:rPr>
        <w:t>หลายฉบับกับ</w:t>
      </w:r>
      <w:r w:rsidR="00040A6E" w:rsidRPr="009E3BC3">
        <w:rPr>
          <w:rFonts w:asciiTheme="majorBidi" w:hAnsiTheme="majorBidi" w:cstheme="majorBidi"/>
          <w:spacing w:val="-6"/>
          <w:sz w:val="30"/>
          <w:szCs w:val="30"/>
          <w:cs/>
        </w:rPr>
        <w:t>บริษัทในประเทศบางแห่ง</w:t>
      </w:r>
      <w:r w:rsidR="00D72D3A" w:rsidRPr="009E3BC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9749DF" w:rsidRPr="009E3BC3">
        <w:rPr>
          <w:rFonts w:asciiTheme="majorBidi" w:hAnsiTheme="majorBidi" w:cstheme="majorBidi"/>
          <w:spacing w:val="-6"/>
          <w:sz w:val="30"/>
          <w:szCs w:val="30"/>
          <w:cs/>
        </w:rPr>
        <w:t>ซึ่งเป็นการเช่าสินทรัพย์ที่มี</w:t>
      </w:r>
      <w:r w:rsidR="009B6E06" w:rsidRPr="009E3BC3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มูลค่าต่ำ </w:t>
      </w:r>
      <w:r w:rsidR="00AC0A0A" w:rsidRPr="009E3BC3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 </w:t>
      </w:r>
      <w:r w:rsidR="004B7F66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72D3A" w:rsidRPr="009E3BC3">
        <w:rPr>
          <w:rFonts w:asciiTheme="majorBidi" w:hAnsiTheme="majorBidi" w:cstheme="majorBidi"/>
          <w:sz w:val="30"/>
          <w:szCs w:val="30"/>
          <w:cs/>
        </w:rPr>
        <w:t xml:space="preserve"> ปี ซึ่งจะสิ้นสุด</w:t>
      </w:r>
      <w:r w:rsidR="00D72D3A" w:rsidRPr="004B1A7F">
        <w:rPr>
          <w:rFonts w:asciiTheme="majorBidi" w:hAnsiTheme="majorBidi" w:cstheme="majorBidi"/>
          <w:sz w:val="30"/>
          <w:szCs w:val="30"/>
          <w:cs/>
        </w:rPr>
        <w:t>ใน</w:t>
      </w:r>
      <w:r w:rsidR="00AC0A0A" w:rsidRPr="004B1A7F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8852A1" w:rsidRPr="004B1A7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918B3" w:rsidRPr="004B1A7F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C0A0A" w:rsidRPr="004B1A7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00B2069" w14:textId="77777777" w:rsidR="006E6969" w:rsidRPr="009E3BC3" w:rsidRDefault="006E6969" w:rsidP="00BB1EB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440"/>
      </w:tblGrid>
      <w:tr w:rsidR="00BB4393" w:rsidRPr="009E3BC3" w14:paraId="0ABF21AD" w14:textId="77777777" w:rsidTr="00030B1F">
        <w:tc>
          <w:tcPr>
            <w:tcW w:w="5850" w:type="dxa"/>
          </w:tcPr>
          <w:p w14:paraId="0312E173" w14:textId="401C7DE3" w:rsidR="00BB4393" w:rsidRPr="009E3BC3" w:rsidRDefault="00FA2624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330" w:type="dxa"/>
            <w:gridSpan w:val="3"/>
          </w:tcPr>
          <w:p w14:paraId="065FB3D3" w14:textId="0DF81DBB" w:rsidR="00BB4393" w:rsidRPr="009E3BC3" w:rsidRDefault="00BB4393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4393" w:rsidRPr="009E3BC3" w14:paraId="44AE9B10" w14:textId="77777777" w:rsidTr="00030B1F">
        <w:tc>
          <w:tcPr>
            <w:tcW w:w="5850" w:type="dxa"/>
          </w:tcPr>
          <w:p w14:paraId="617B9A40" w14:textId="77777777" w:rsidR="00BB4393" w:rsidRPr="009E3BC3" w:rsidRDefault="00BB4393" w:rsidP="00F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DD97020" w14:textId="57183428" w:rsidR="00BB4393" w:rsidRPr="009E3BC3" w:rsidRDefault="00BB4393" w:rsidP="00F9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62E5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9AF6485" w14:textId="77777777" w:rsidR="00BB4393" w:rsidRPr="009E3BC3" w:rsidRDefault="00BB4393" w:rsidP="00F9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B04DE8" w14:textId="4D4DCD4F" w:rsidR="00BB4393" w:rsidRPr="009E3BC3" w:rsidRDefault="00BB4393" w:rsidP="00F9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62E5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B4393" w:rsidRPr="009E3BC3" w14:paraId="0D690D5F" w14:textId="77777777" w:rsidTr="00030B1F">
        <w:tc>
          <w:tcPr>
            <w:tcW w:w="5850" w:type="dxa"/>
          </w:tcPr>
          <w:p w14:paraId="177234C5" w14:textId="3A916FCC" w:rsidR="00BB4393" w:rsidRPr="009E3BC3" w:rsidRDefault="00F16897" w:rsidP="00784D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3330" w:type="dxa"/>
            <w:gridSpan w:val="3"/>
          </w:tcPr>
          <w:p w14:paraId="4D2B33A5" w14:textId="52DD2E93" w:rsidR="00BB4393" w:rsidRPr="009E3BC3" w:rsidRDefault="00BB4393" w:rsidP="00030B1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248" w:right="-108" w:hanging="3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7E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04AF" w:rsidRPr="009E3BC3" w14:paraId="7E1D238F" w14:textId="77777777" w:rsidTr="00030B1F">
        <w:tc>
          <w:tcPr>
            <w:tcW w:w="5850" w:type="dxa"/>
          </w:tcPr>
          <w:p w14:paraId="5C78E630" w14:textId="77777777" w:rsidR="00DB04AF" w:rsidRPr="009E3BC3" w:rsidRDefault="00DB04AF" w:rsidP="00DB04A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620" w:type="dxa"/>
          </w:tcPr>
          <w:p w14:paraId="2523A903" w14:textId="0823B777" w:rsidR="00DB04AF" w:rsidRPr="009E3BC3" w:rsidRDefault="00DB04AF" w:rsidP="00DB04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44,646</w:t>
            </w:r>
          </w:p>
        </w:tc>
        <w:tc>
          <w:tcPr>
            <w:tcW w:w="270" w:type="dxa"/>
          </w:tcPr>
          <w:p w14:paraId="6417AF4E" w14:textId="77777777" w:rsidR="00DB04AF" w:rsidRPr="009E3BC3" w:rsidRDefault="00DB04AF" w:rsidP="00D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AD2DA8" w14:textId="46AC5E69" w:rsidR="00DB04AF" w:rsidRPr="009E3BC3" w:rsidRDefault="00DB04AF" w:rsidP="00DB04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45,937</w:t>
            </w:r>
          </w:p>
        </w:tc>
      </w:tr>
      <w:tr w:rsidR="00DB04AF" w:rsidRPr="009E3BC3" w14:paraId="7C0D07D5" w14:textId="77777777" w:rsidTr="00030B1F">
        <w:tc>
          <w:tcPr>
            <w:tcW w:w="5850" w:type="dxa"/>
          </w:tcPr>
          <w:p w14:paraId="3EEA223B" w14:textId="77777777" w:rsidR="00DB04AF" w:rsidRPr="009E3BC3" w:rsidRDefault="00DB04AF" w:rsidP="00DB04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620" w:type="dxa"/>
          </w:tcPr>
          <w:p w14:paraId="372FFFE2" w14:textId="14DE73AB" w:rsidR="00DB04AF" w:rsidRPr="009E3BC3" w:rsidRDefault="00DB04AF" w:rsidP="00DB04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194,812</w:t>
            </w:r>
          </w:p>
        </w:tc>
        <w:tc>
          <w:tcPr>
            <w:tcW w:w="270" w:type="dxa"/>
          </w:tcPr>
          <w:p w14:paraId="477861C2" w14:textId="77777777" w:rsidR="00DB04AF" w:rsidRPr="009E3BC3" w:rsidRDefault="00DB04AF" w:rsidP="00D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4B3574" w14:textId="144FE17B" w:rsidR="00DB04AF" w:rsidRPr="009E3BC3" w:rsidRDefault="00DB04AF" w:rsidP="00DB04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134,537</w:t>
            </w:r>
          </w:p>
        </w:tc>
      </w:tr>
      <w:tr w:rsidR="00DB04AF" w:rsidRPr="009E3BC3" w14:paraId="283C40B1" w14:textId="77777777" w:rsidTr="00030B1F">
        <w:tc>
          <w:tcPr>
            <w:tcW w:w="5850" w:type="dxa"/>
          </w:tcPr>
          <w:p w14:paraId="7D4CC7B1" w14:textId="12EB56E8" w:rsidR="00DB04AF" w:rsidRPr="007408B3" w:rsidRDefault="00DB04AF" w:rsidP="00DB04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08B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620" w:type="dxa"/>
          </w:tcPr>
          <w:p w14:paraId="0595C658" w14:textId="2E603ECE" w:rsidR="00DB04AF" w:rsidRPr="007408B3" w:rsidRDefault="007408B3" w:rsidP="00DB04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08B3">
              <w:rPr>
                <w:rFonts w:asciiTheme="majorBidi" w:hAnsiTheme="majorBidi" w:cstheme="majorBidi"/>
                <w:sz w:val="30"/>
                <w:szCs w:val="30"/>
              </w:rPr>
              <w:t>18,666</w:t>
            </w:r>
          </w:p>
        </w:tc>
        <w:tc>
          <w:tcPr>
            <w:tcW w:w="270" w:type="dxa"/>
          </w:tcPr>
          <w:p w14:paraId="5DE6C6F4" w14:textId="77777777" w:rsidR="00DB04AF" w:rsidRPr="007408B3" w:rsidRDefault="00DB04AF" w:rsidP="00D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6B6630" w14:textId="4EEC37A0" w:rsidR="00DB04AF" w:rsidRPr="007408B3" w:rsidRDefault="00DB04AF" w:rsidP="00DB04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08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04AF" w:rsidRPr="009E3BC3" w14:paraId="15DCD35B" w14:textId="77777777" w:rsidTr="00030B1F">
        <w:tc>
          <w:tcPr>
            <w:tcW w:w="5850" w:type="dxa"/>
          </w:tcPr>
          <w:p w14:paraId="1AF27A2E" w14:textId="77777777" w:rsidR="00DB04AF" w:rsidRPr="009E3BC3" w:rsidRDefault="00DB04AF" w:rsidP="00DB04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345FDAB" w14:textId="20CA25A8" w:rsidR="00DB04AF" w:rsidRPr="009E3BC3" w:rsidRDefault="00DB04AF" w:rsidP="00DB04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408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58,124</w:t>
            </w:r>
          </w:p>
        </w:tc>
        <w:tc>
          <w:tcPr>
            <w:tcW w:w="270" w:type="dxa"/>
          </w:tcPr>
          <w:p w14:paraId="0F21637D" w14:textId="77777777" w:rsidR="00DB04AF" w:rsidRPr="009E3BC3" w:rsidRDefault="00DB04AF" w:rsidP="00D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F26823" w14:textId="46C7FB93" w:rsidR="00DB04AF" w:rsidRPr="009E3BC3" w:rsidRDefault="00DB04AF" w:rsidP="00DB04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180,474</w:t>
            </w:r>
          </w:p>
        </w:tc>
      </w:tr>
    </w:tbl>
    <w:p w14:paraId="53A4FB8C" w14:textId="77777777" w:rsidR="00BD67B2" w:rsidRPr="00CC1193" w:rsidRDefault="00BD67B2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7B5315DD" w14:textId="1178A1F7" w:rsidR="000A2E14" w:rsidRPr="00FC6A4D" w:rsidRDefault="000A2E14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3D7ACC4D" w14:textId="77777777" w:rsidR="000A2E14" w:rsidRPr="009E3BC3" w:rsidRDefault="000A2E14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FC7A1E" w14:textId="52F96AF4" w:rsidR="000A2E14" w:rsidRDefault="003029A8" w:rsidP="000A2E14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</w:pPr>
      <w:r w:rsidRPr="009E3BC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ณ วันที่ </w:t>
      </w:r>
      <w:r w:rsidR="008852A1" w:rsidRPr="009E3BC3">
        <w:rPr>
          <w:rFonts w:asciiTheme="majorBidi" w:hAnsiTheme="majorBidi" w:cstheme="majorBidi"/>
          <w:color w:val="000000"/>
          <w:spacing w:val="-4"/>
          <w:sz w:val="30"/>
          <w:szCs w:val="30"/>
        </w:rPr>
        <w:t>31</w:t>
      </w:r>
      <w:r w:rsidRPr="009E3BC3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ธันวาคม </w:t>
      </w:r>
      <w:r w:rsidR="008852A1" w:rsidRPr="009E3BC3">
        <w:rPr>
          <w:rFonts w:asciiTheme="majorBidi" w:hAnsiTheme="majorBidi" w:cstheme="majorBidi"/>
          <w:color w:val="000000"/>
          <w:spacing w:val="-4"/>
          <w:sz w:val="30"/>
          <w:szCs w:val="30"/>
        </w:rPr>
        <w:t>256</w:t>
      </w:r>
      <w:r w:rsidR="00162E5A">
        <w:rPr>
          <w:rFonts w:asciiTheme="majorBidi" w:hAnsiTheme="majorBidi" w:cstheme="majorBidi"/>
          <w:color w:val="000000"/>
          <w:spacing w:val="-4"/>
          <w:sz w:val="30"/>
          <w:szCs w:val="30"/>
        </w:rPr>
        <w:t>5</w:t>
      </w:r>
      <w:r w:rsidRPr="009E3BC3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0A2E14" w:rsidRPr="009E3BC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บริษัทมีภาระผูกพันจากการที่สถาบันการเงินแห่งหนึ่งออกหนังสือค้ำประกัน</w:t>
      </w:r>
      <w:r w:rsidR="000A732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สัญญาทางธุรกิจ</w:t>
      </w:r>
      <w:r w:rsidR="000A2E14" w:rsidRPr="009E3BC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เป็นจำนวนเงิน</w:t>
      </w:r>
      <w:r w:rsidR="00951492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 </w:t>
      </w:r>
      <w:r w:rsidR="00951492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13.5 </w:t>
      </w:r>
      <w:r w:rsidR="000A2E14" w:rsidRPr="009E3BC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ล้านบาท </w:t>
      </w:r>
      <w:r w:rsidR="000A2E14" w:rsidRPr="009E3BC3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  <w:cs/>
        </w:rPr>
        <w:t>(</w:t>
      </w:r>
      <w:r w:rsidR="008852A1" w:rsidRPr="009E3BC3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  <w:t>256</w:t>
      </w:r>
      <w:r w:rsidR="00162E5A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  <w:t>4</w:t>
      </w:r>
      <w:r w:rsidR="000A2E14" w:rsidRPr="009E3BC3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  <w:t xml:space="preserve">: </w:t>
      </w:r>
      <w:r w:rsidR="008852A1" w:rsidRPr="009E3BC3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  <w:t>17</w:t>
      </w:r>
      <w:r w:rsidR="00114517" w:rsidRPr="009E3BC3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  <w:t>9</w:t>
      </w:r>
      <w:r w:rsidR="00016DFA" w:rsidRPr="009E3BC3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  <w:t xml:space="preserve"> </w:t>
      </w:r>
      <w:r w:rsidR="00016DFA" w:rsidRPr="009E3BC3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  <w:cs/>
        </w:rPr>
        <w:t>ล้านบาท</w:t>
      </w:r>
      <w:r w:rsidR="000A2E14" w:rsidRPr="009E3BC3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  <w:cs/>
        </w:rPr>
        <w:t>)</w:t>
      </w:r>
    </w:p>
    <w:p w14:paraId="6009B734" w14:textId="77777777" w:rsidR="00FA2624" w:rsidRPr="009E3BC3" w:rsidRDefault="00FA2624" w:rsidP="000A2E14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4C7E059" w14:textId="77777777" w:rsidR="00CB6917" w:rsidRDefault="00CB691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CB6917" w:rsidSect="00B16945">
          <w:headerReference w:type="default" r:id="rId29"/>
          <w:footerReference w:type="default" r:id="rId30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FBA077F" w14:textId="690C6E76" w:rsidR="00F34BE7" w:rsidRPr="00951492" w:rsidRDefault="00F34BE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5149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สัญญาสำคัญที่ทำกับกิจการที่ไม่เกี่ยวข้องกัน</w:t>
      </w:r>
    </w:p>
    <w:p w14:paraId="0EBE6B41" w14:textId="77777777" w:rsidR="00F34BE7" w:rsidRPr="00951492" w:rsidRDefault="00F34BE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256778" w14:textId="52D0D359" w:rsidR="00987DF3" w:rsidRPr="00951492" w:rsidRDefault="00987DF3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5149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852A1" w:rsidRPr="0095149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8852A1" w:rsidRPr="0095149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162E5A" w:rsidRPr="00951492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83864" w:rsidRPr="0095149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51492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บริษัทมีสัญญาที่สำคัญกับกิจการที่ไม่เกี</w:t>
      </w:r>
      <w:r w:rsidR="00E53A3E" w:rsidRPr="00951492">
        <w:rPr>
          <w:rFonts w:asciiTheme="majorBidi" w:hAnsiTheme="majorBidi" w:cstheme="majorBidi"/>
          <w:sz w:val="30"/>
          <w:szCs w:val="30"/>
          <w:cs/>
          <w:lang w:val="en-US"/>
        </w:rPr>
        <w:t>่</w:t>
      </w:r>
      <w:r w:rsidRPr="00951492">
        <w:rPr>
          <w:rFonts w:asciiTheme="majorBidi" w:hAnsiTheme="majorBidi" w:cstheme="majorBidi"/>
          <w:sz w:val="30"/>
          <w:szCs w:val="30"/>
          <w:cs/>
          <w:lang w:val="en-US"/>
        </w:rPr>
        <w:t>ยวข้องกัน ดังนี้</w:t>
      </w:r>
    </w:p>
    <w:p w14:paraId="47FF2BAD" w14:textId="77777777" w:rsidR="00987DF3" w:rsidRPr="00951492" w:rsidRDefault="00987DF3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3B77D2" w14:textId="21DC75DD" w:rsidR="00123A97" w:rsidRPr="00951492" w:rsidRDefault="00123A9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51492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C3143B" w:rsidRPr="00951492">
        <w:rPr>
          <w:rFonts w:asciiTheme="majorBidi" w:hAnsiTheme="majorBidi" w:cstheme="majorBidi"/>
          <w:i/>
          <w:iCs/>
          <w:sz w:val="30"/>
          <w:szCs w:val="30"/>
          <w:cs/>
        </w:rPr>
        <w:t>แต่งตั้งผู้</w:t>
      </w:r>
      <w:r w:rsidRPr="00951492">
        <w:rPr>
          <w:rFonts w:asciiTheme="majorBidi" w:hAnsiTheme="majorBidi" w:cstheme="majorBidi"/>
          <w:i/>
          <w:iCs/>
          <w:sz w:val="30"/>
          <w:szCs w:val="30"/>
          <w:cs/>
        </w:rPr>
        <w:t>จัดจำหน่ายสินค้า</w:t>
      </w:r>
      <w:r w:rsidR="001E3A66" w:rsidRPr="00951492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`</w:t>
      </w:r>
    </w:p>
    <w:p w14:paraId="3B708350" w14:textId="77777777" w:rsidR="00123A97" w:rsidRPr="00951492" w:rsidRDefault="00123A9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7E19D1" w14:textId="699D3D73" w:rsidR="00951492" w:rsidRDefault="00951492" w:rsidP="00CD28D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51492">
        <w:rPr>
          <w:rFonts w:asciiTheme="majorBidi" w:hAnsiTheme="majorBidi" w:cstheme="majorBidi"/>
          <w:spacing w:val="-3"/>
          <w:sz w:val="30"/>
          <w:szCs w:val="30"/>
          <w:cs/>
        </w:rPr>
        <w:t>บริษัทมีสัญญาแต่งตั้งผู้จัดจำหน่ายสินค้า</w:t>
      </w:r>
      <w:r w:rsidRPr="00951492">
        <w:rPr>
          <w:rFonts w:asciiTheme="majorBidi" w:hAnsiTheme="majorBidi" w:cstheme="majorBidi"/>
          <w:spacing w:val="-3"/>
          <w:sz w:val="30"/>
          <w:szCs w:val="30"/>
          <w:cs/>
          <w:lang w:val="en-US"/>
        </w:rPr>
        <w:t>ส</w:t>
      </w:r>
      <w:r w:rsidRPr="00951492"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>อง</w:t>
      </w:r>
      <w:r w:rsidRPr="00951492">
        <w:rPr>
          <w:rFonts w:asciiTheme="majorBidi" w:hAnsiTheme="majorBidi" w:cstheme="majorBidi"/>
          <w:spacing w:val="-3"/>
          <w:sz w:val="30"/>
          <w:szCs w:val="30"/>
          <w:cs/>
        </w:rPr>
        <w:t>ฉบับกับบริษัทในประเทศ</w:t>
      </w:r>
      <w:r w:rsidR="009F713E"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>สองแห่ง</w:t>
      </w:r>
      <w:r w:rsidRPr="00951492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</w:t>
      </w:r>
      <w:r w:rsidR="00CD28D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D28D8">
        <w:rPr>
          <w:rFonts w:asciiTheme="majorBidi" w:hAnsiTheme="majorBidi" w:cstheme="majorBidi"/>
          <w:sz w:val="30"/>
          <w:szCs w:val="30"/>
          <w:cs/>
        </w:rPr>
        <w:br/>
      </w:r>
      <w:r w:rsidRPr="00951492">
        <w:rPr>
          <w:rFonts w:asciiTheme="majorBidi" w:hAnsiTheme="majorBidi" w:cstheme="majorBidi"/>
          <w:sz w:val="30"/>
          <w:szCs w:val="30"/>
          <w:cs/>
        </w:rPr>
        <w:t>ตก</w:t>
      </w:r>
      <w:r w:rsidRPr="00B619F9">
        <w:rPr>
          <w:rFonts w:asciiTheme="majorBidi" w:hAnsiTheme="majorBidi" w:cstheme="majorBidi"/>
          <w:spacing w:val="13"/>
          <w:sz w:val="30"/>
          <w:szCs w:val="30"/>
          <w:cs/>
        </w:rPr>
        <w:t>ลงที่จะชำระค่าจัดจำหน่ายสินค้าตามอัตราที่กำหนดในสัญญา สัญญาฉบับที่หนึ่งมีผลบังคับใช้ตั้งแต่วันที่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51492">
        <w:rPr>
          <w:rFonts w:asciiTheme="majorBidi" w:hAnsiTheme="majorBidi" w:cstheme="majorBidi"/>
          <w:sz w:val="30"/>
          <w:szCs w:val="30"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51492">
        <w:rPr>
          <w:rFonts w:asciiTheme="majorBidi" w:hAnsiTheme="majorBidi" w:cstheme="majorBidi"/>
          <w:sz w:val="30"/>
          <w:szCs w:val="30"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 และสามารถต่ออายุสัญญาได้โดยอัตโนมัติครั้งละ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 ปี จนกว่าฝ่ายใดฝ่ายหนึ่งจะบอกเลิกสัญญาล่วงหน้าไม่น้อยกว่า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 เดือนก่อนวันสิ้นสุดสัญญา สัญญาฉบับที่สองมีผลบังคับใช้ตั้งแต่วันที่</w:t>
      </w:r>
      <w:r w:rsidRPr="0095149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5149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951492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CB647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11B94199" w14:textId="77777777" w:rsidR="000F5268" w:rsidRDefault="000F5268" w:rsidP="000F526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4C9BD0" w14:textId="77777777" w:rsidR="00601138" w:rsidRPr="00F64452" w:rsidRDefault="00601138" w:rsidP="00BB1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F64452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สัญญาซื้อขายก๊าซธรรมชาติ</w:t>
      </w:r>
    </w:p>
    <w:p w14:paraId="0F024C3D" w14:textId="7A23F1BF" w:rsidR="00EC7506" w:rsidRPr="00F64452" w:rsidRDefault="00EC7506" w:rsidP="0060113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633732F" w14:textId="49BC7276" w:rsidR="00601138" w:rsidRPr="00F64452" w:rsidRDefault="00601138" w:rsidP="0060113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6445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84607" w:rsidRPr="00F64452">
        <w:rPr>
          <w:rFonts w:asciiTheme="majorBidi" w:hAnsiTheme="majorBidi" w:cstheme="majorBidi"/>
          <w:sz w:val="30"/>
          <w:szCs w:val="30"/>
          <w:cs/>
        </w:rPr>
        <w:t>มีสัญญา</w:t>
      </w:r>
      <w:r w:rsidRPr="00F64452">
        <w:rPr>
          <w:rFonts w:asciiTheme="majorBidi" w:hAnsiTheme="majorBidi" w:cstheme="majorBidi"/>
          <w:sz w:val="30"/>
          <w:szCs w:val="30"/>
          <w:cs/>
        </w:rPr>
        <w:t xml:space="preserve">ซื้อขายก๊าซธรรมชาติกับบริษัทในประเทศแห่งหนึ่ง </w:t>
      </w:r>
      <w:r w:rsidR="00E90083" w:rsidRPr="00F64452">
        <w:rPr>
          <w:rFonts w:asciiTheme="majorBidi" w:hAnsiTheme="majorBidi" w:cstheme="majorBidi"/>
          <w:sz w:val="30"/>
          <w:szCs w:val="30"/>
          <w:cs/>
        </w:rPr>
        <w:t xml:space="preserve">ภายใต้เงื่อนไขของสัญญา </w:t>
      </w:r>
      <w:r w:rsidRPr="00F64452">
        <w:rPr>
          <w:rFonts w:asciiTheme="majorBidi" w:hAnsiTheme="majorBidi" w:cstheme="majorBidi"/>
          <w:sz w:val="30"/>
          <w:szCs w:val="30"/>
          <w:cs/>
        </w:rPr>
        <w:t>บริษัทตกลงที่จะจ่ายค่าใช้จ่ายต่างๆ และปฏิบัติตามเงื่อนไข</w:t>
      </w:r>
      <w:r w:rsidR="00E90083" w:rsidRPr="00F64452">
        <w:rPr>
          <w:rFonts w:asciiTheme="majorBidi" w:hAnsiTheme="majorBidi" w:cstheme="majorBidi"/>
          <w:sz w:val="30"/>
          <w:szCs w:val="30"/>
          <w:cs/>
        </w:rPr>
        <w:t>ที่กำหนดไว้ในสัญญา สัญญาฉบับนี้มีผลบังคับใช้</w:t>
      </w:r>
      <w:r w:rsidRPr="00F64452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8852A1" w:rsidRPr="00F6445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64452">
        <w:rPr>
          <w:rFonts w:asciiTheme="majorBidi" w:hAnsiTheme="majorBidi" w:cstheme="majorBidi"/>
          <w:sz w:val="30"/>
          <w:szCs w:val="30"/>
        </w:rPr>
        <w:t xml:space="preserve"> </w:t>
      </w:r>
      <w:r w:rsidR="00025DB7" w:rsidRPr="00F64452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F644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F6445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E386F" w:rsidRPr="00F64452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64452">
        <w:rPr>
          <w:rFonts w:asciiTheme="majorBidi" w:hAnsiTheme="majorBidi" w:cstheme="majorBidi"/>
          <w:sz w:val="30"/>
          <w:szCs w:val="30"/>
        </w:rPr>
        <w:t xml:space="preserve"> </w:t>
      </w:r>
      <w:r w:rsidRPr="00F64452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8852A1" w:rsidRPr="00F6445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64452">
        <w:rPr>
          <w:rFonts w:asciiTheme="majorBidi" w:hAnsiTheme="majorBidi" w:cstheme="majorBidi"/>
          <w:sz w:val="30"/>
          <w:szCs w:val="30"/>
        </w:rPr>
        <w:t xml:space="preserve"> </w:t>
      </w:r>
      <w:r w:rsidR="00025DB7" w:rsidRPr="00F64452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Pr="00F644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F6445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64452" w:rsidRPr="00F64452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F64452">
        <w:rPr>
          <w:rFonts w:asciiTheme="majorBidi" w:hAnsiTheme="majorBidi" w:cstheme="majorBidi"/>
          <w:sz w:val="30"/>
          <w:szCs w:val="30"/>
        </w:rPr>
        <w:t xml:space="preserve"> </w:t>
      </w:r>
      <w:r w:rsidRPr="00F64452">
        <w:rPr>
          <w:rFonts w:asciiTheme="majorBidi" w:hAnsiTheme="majorBidi" w:cstheme="majorBidi"/>
          <w:sz w:val="30"/>
          <w:szCs w:val="30"/>
          <w:cs/>
        </w:rPr>
        <w:t>และ</w:t>
      </w:r>
      <w:r w:rsidR="00E90083" w:rsidRPr="00F64452">
        <w:rPr>
          <w:rFonts w:asciiTheme="majorBidi" w:hAnsiTheme="majorBidi" w:cstheme="majorBidi"/>
          <w:sz w:val="30"/>
          <w:szCs w:val="30"/>
          <w:cs/>
        </w:rPr>
        <w:t>สามารถ</w:t>
      </w:r>
      <w:r w:rsidRPr="00F64452">
        <w:rPr>
          <w:rFonts w:asciiTheme="majorBidi" w:hAnsiTheme="majorBidi" w:cstheme="majorBidi"/>
          <w:sz w:val="30"/>
          <w:szCs w:val="30"/>
          <w:cs/>
        </w:rPr>
        <w:t>ต่ออายุสัญญา</w:t>
      </w:r>
      <w:r w:rsidR="00E90083" w:rsidRPr="00F64452">
        <w:rPr>
          <w:rFonts w:asciiTheme="majorBidi" w:hAnsiTheme="majorBidi" w:cstheme="majorBidi"/>
          <w:sz w:val="30"/>
          <w:szCs w:val="30"/>
          <w:cs/>
        </w:rPr>
        <w:t>ได้โดย</w:t>
      </w:r>
      <w:r w:rsidRPr="00F64452">
        <w:rPr>
          <w:rFonts w:asciiTheme="majorBidi" w:hAnsiTheme="majorBidi" w:cstheme="majorBidi"/>
          <w:sz w:val="30"/>
          <w:szCs w:val="30"/>
          <w:cs/>
        </w:rPr>
        <w:t xml:space="preserve">แจ้งเป็นลายลักษณ์อักษรไม่น้อยกว่า </w:t>
      </w:r>
      <w:r w:rsidR="008852A1" w:rsidRPr="00F64452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F64452">
        <w:rPr>
          <w:rFonts w:asciiTheme="majorBidi" w:hAnsiTheme="majorBidi" w:cstheme="majorBidi"/>
          <w:sz w:val="30"/>
          <w:szCs w:val="30"/>
        </w:rPr>
        <w:t xml:space="preserve"> </w:t>
      </w:r>
      <w:r w:rsidRPr="00F64452">
        <w:rPr>
          <w:rFonts w:asciiTheme="majorBidi" w:hAnsiTheme="majorBidi" w:cstheme="majorBidi"/>
          <w:sz w:val="30"/>
          <w:szCs w:val="30"/>
          <w:cs/>
        </w:rPr>
        <w:t>วัน</w:t>
      </w:r>
      <w:r w:rsidR="00211566" w:rsidRPr="00F64452">
        <w:rPr>
          <w:rFonts w:asciiTheme="majorBidi" w:hAnsiTheme="majorBidi" w:cstheme="majorBidi"/>
          <w:sz w:val="30"/>
          <w:szCs w:val="30"/>
          <w:cs/>
        </w:rPr>
        <w:t>ก่อน</w:t>
      </w:r>
      <w:r w:rsidR="00384607" w:rsidRPr="00F64452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09097B" w:rsidRPr="00F64452">
        <w:rPr>
          <w:rFonts w:asciiTheme="majorBidi" w:hAnsiTheme="majorBidi" w:cstheme="majorBidi"/>
          <w:sz w:val="30"/>
          <w:szCs w:val="30"/>
          <w:lang w:val="en-US"/>
        </w:rPr>
        <w:t xml:space="preserve">   </w:t>
      </w:r>
      <w:r w:rsidR="00384607" w:rsidRPr="00F64452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="00211566" w:rsidRPr="00F64452">
        <w:rPr>
          <w:rFonts w:asciiTheme="majorBidi" w:hAnsiTheme="majorBidi" w:cstheme="majorBidi"/>
          <w:sz w:val="30"/>
          <w:szCs w:val="30"/>
          <w:cs/>
        </w:rPr>
        <w:t>วันสิ้นสุดสัญญา</w:t>
      </w:r>
    </w:p>
    <w:p w14:paraId="5ED6C6A9" w14:textId="77777777" w:rsidR="004D0288" w:rsidRPr="000F5268" w:rsidRDefault="004D0288" w:rsidP="0060113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  <w:highlight w:val="yellow"/>
          <w:lang w:val="en-US"/>
        </w:rPr>
      </w:pPr>
    </w:p>
    <w:p w14:paraId="70903382" w14:textId="77777777" w:rsidR="003C25B9" w:rsidRPr="005E4B9F" w:rsidRDefault="003C25B9" w:rsidP="003C25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E4B9F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5E4B9F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ขนส่ง</w:t>
      </w:r>
      <w:r w:rsidR="00384607" w:rsidRPr="005E4B9F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ภายในประเทศ</w:t>
      </w:r>
    </w:p>
    <w:p w14:paraId="6714F491" w14:textId="77777777" w:rsidR="003C25B9" w:rsidRPr="005E4B9F" w:rsidRDefault="003C25B9" w:rsidP="003C25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32081D1" w14:textId="693B33B9" w:rsidR="000F5268" w:rsidRDefault="003C25B9" w:rsidP="0095149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4B9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016DD" w:rsidRPr="005E4B9F">
        <w:rPr>
          <w:rFonts w:asciiTheme="majorBidi" w:hAnsiTheme="majorBidi" w:cstheme="majorBidi"/>
          <w:sz w:val="30"/>
          <w:szCs w:val="30"/>
          <w:cs/>
        </w:rPr>
        <w:t>มี</w:t>
      </w:r>
      <w:r w:rsidRPr="005E4B9F">
        <w:rPr>
          <w:rFonts w:asciiTheme="majorBidi" w:hAnsiTheme="majorBidi" w:cstheme="majorBidi"/>
          <w:sz w:val="30"/>
          <w:szCs w:val="30"/>
          <w:cs/>
        </w:rPr>
        <w:t>สัญญา</w:t>
      </w:r>
      <w:r w:rsidR="00071B0A" w:rsidRPr="005E4B9F">
        <w:rPr>
          <w:rFonts w:asciiTheme="majorBidi" w:hAnsiTheme="majorBidi" w:cstheme="majorBidi"/>
          <w:sz w:val="30"/>
          <w:szCs w:val="30"/>
          <w:cs/>
        </w:rPr>
        <w:t>ขนส่ง</w:t>
      </w:r>
      <w:r w:rsidR="004016DD" w:rsidRPr="005E4B9F">
        <w:rPr>
          <w:rFonts w:asciiTheme="majorBidi" w:hAnsiTheme="majorBidi" w:cstheme="majorBidi"/>
          <w:sz w:val="30"/>
          <w:szCs w:val="30"/>
          <w:cs/>
        </w:rPr>
        <w:t>ภายในประเทศ</w:t>
      </w:r>
      <w:r w:rsidRPr="005E4B9F">
        <w:rPr>
          <w:rFonts w:asciiTheme="majorBidi" w:hAnsiTheme="majorBidi" w:cstheme="majorBidi"/>
          <w:sz w:val="30"/>
          <w:szCs w:val="30"/>
          <w:cs/>
        </w:rPr>
        <w:t>กับบริษัทในประเทศแห่งหนึ่ง ภายใต้เงื่อนไขของสัญญา บริษัทตกลงที่จะ</w:t>
      </w:r>
      <w:r w:rsidRPr="005E4B9F">
        <w:rPr>
          <w:rFonts w:asciiTheme="majorBidi" w:hAnsiTheme="majorBidi" w:cstheme="majorBidi"/>
          <w:spacing w:val="-4"/>
          <w:sz w:val="30"/>
          <w:szCs w:val="30"/>
          <w:cs/>
        </w:rPr>
        <w:t>จ่ายค่าใช้จ่ายต่างๆ และปฏิบัติตามเงื่อนไขที่กำหนดไว้ในสัญญา สัญญาฉบับนี้มีผลบังคับใช้ตั้งแต่วันที่</w:t>
      </w:r>
      <w:r w:rsidR="00071B0A" w:rsidRPr="005E4B9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8852A1" w:rsidRPr="005E4B9F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5E4B9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016DD" w:rsidRPr="005E4B9F">
        <w:rPr>
          <w:rFonts w:asciiTheme="majorBidi" w:hAnsiTheme="majorBidi" w:cstheme="majorBidi"/>
          <w:spacing w:val="-4"/>
          <w:sz w:val="30"/>
          <w:szCs w:val="30"/>
          <w:cs/>
        </w:rPr>
        <w:t>เมษายน</w:t>
      </w:r>
      <w:r w:rsidRPr="005E4B9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852A1" w:rsidRPr="005E4B9F">
        <w:rPr>
          <w:rFonts w:asciiTheme="majorBidi" w:hAnsiTheme="majorBidi" w:cstheme="majorBidi"/>
          <w:spacing w:val="-4"/>
          <w:sz w:val="30"/>
          <w:szCs w:val="30"/>
          <w:lang w:val="en-US"/>
        </w:rPr>
        <w:t>2562</w:t>
      </w:r>
      <w:r w:rsidR="00FA1106" w:rsidRPr="005E4B9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5E4B9F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8852A1" w:rsidRPr="005E4B9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E4B9F">
        <w:rPr>
          <w:rFonts w:asciiTheme="majorBidi" w:hAnsiTheme="majorBidi" w:cstheme="majorBidi"/>
          <w:sz w:val="30"/>
          <w:szCs w:val="30"/>
        </w:rPr>
        <w:t xml:space="preserve"> </w:t>
      </w:r>
      <w:r w:rsidR="004016DD" w:rsidRPr="005E4B9F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5E4B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5E4B9F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E4B9F">
        <w:rPr>
          <w:rFonts w:asciiTheme="majorBidi" w:hAnsiTheme="majorBidi" w:cstheme="majorBidi"/>
          <w:sz w:val="30"/>
          <w:szCs w:val="30"/>
        </w:rPr>
        <w:t xml:space="preserve"> </w:t>
      </w:r>
      <w:r w:rsidRPr="005E4B9F">
        <w:rPr>
          <w:rFonts w:asciiTheme="majorBidi" w:hAnsiTheme="majorBidi" w:cstheme="majorBidi"/>
          <w:sz w:val="30"/>
          <w:szCs w:val="30"/>
          <w:cs/>
        </w:rPr>
        <w:t>และสามารถต่ออายุสัญญาได้โดย</w:t>
      </w:r>
      <w:r w:rsidR="00384607" w:rsidRPr="005E4B9F">
        <w:rPr>
          <w:rFonts w:asciiTheme="majorBidi" w:hAnsiTheme="majorBidi" w:cstheme="majorBidi"/>
          <w:sz w:val="30"/>
          <w:szCs w:val="30"/>
          <w:cs/>
        </w:rPr>
        <w:t>อัตโนมัติครั้งละ</w:t>
      </w:r>
      <w:r w:rsidR="00384607" w:rsidRPr="005E4B9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852A1" w:rsidRPr="005E4B9F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384607" w:rsidRPr="005E4B9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</w:t>
      </w:r>
      <w:r w:rsidR="00D34470" w:rsidRPr="005E4B9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84607" w:rsidRPr="005E4B9F">
        <w:rPr>
          <w:rFonts w:asciiTheme="majorBidi" w:hAnsiTheme="majorBidi" w:cstheme="majorBidi"/>
          <w:sz w:val="30"/>
          <w:szCs w:val="30"/>
          <w:cs/>
          <w:lang w:val="en-US"/>
        </w:rPr>
        <w:t>จนกว่าฝ่ายใดฝ่ายหนึ่งจะบอกเลิกสัญญาล่วงหน้า</w:t>
      </w:r>
      <w:r w:rsidRPr="005E4B9F">
        <w:rPr>
          <w:rFonts w:asciiTheme="majorBidi" w:hAnsiTheme="majorBidi" w:cstheme="majorBidi"/>
          <w:sz w:val="30"/>
          <w:szCs w:val="30"/>
          <w:cs/>
        </w:rPr>
        <w:t>ไม่น้อยกว่า</w:t>
      </w:r>
      <w:r w:rsidR="004016DD" w:rsidRPr="005E4B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5E4B9F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5E4B9F">
        <w:rPr>
          <w:rFonts w:asciiTheme="majorBidi" w:hAnsiTheme="majorBidi" w:cstheme="majorBidi"/>
          <w:sz w:val="30"/>
          <w:szCs w:val="30"/>
        </w:rPr>
        <w:t xml:space="preserve"> </w:t>
      </w:r>
      <w:r w:rsidR="004016DD" w:rsidRPr="005E4B9F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5E4B9F">
        <w:rPr>
          <w:rFonts w:asciiTheme="majorBidi" w:hAnsiTheme="majorBidi" w:cstheme="majorBidi"/>
          <w:sz w:val="30"/>
          <w:szCs w:val="30"/>
          <w:cs/>
        </w:rPr>
        <w:t>ก่อนวันสิ้นสุดสัญญา</w:t>
      </w:r>
    </w:p>
    <w:p w14:paraId="451077B8" w14:textId="405D6C71" w:rsidR="009E3D54" w:rsidRDefault="009E3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668D1604" w14:textId="77777777" w:rsidR="00020DD9" w:rsidRPr="00951492" w:rsidRDefault="000E2B34" w:rsidP="00A2446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1492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D9289A5" w14:textId="77777777" w:rsidR="00020DD9" w:rsidRPr="00951492" w:rsidRDefault="00020DD9" w:rsidP="00020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471ADCF4" w14:textId="06681906" w:rsidR="00951492" w:rsidRPr="000F5268" w:rsidRDefault="00951492" w:rsidP="0095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1492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</w:rPr>
        <w:t xml:space="preserve">27 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951492">
        <w:rPr>
          <w:rFonts w:asciiTheme="majorBidi" w:hAnsiTheme="majorBidi" w:cstheme="majorBidi"/>
          <w:sz w:val="30"/>
          <w:szCs w:val="30"/>
        </w:rPr>
        <w:t xml:space="preserve">2566 </w:t>
      </w:r>
      <w:r w:rsidRPr="00951492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ที่ประชุมคณะกรรมการของบริษัทได้มีมติอนุมัติการจัดสรรกำไรเป็นเงินปันผ</w:t>
      </w:r>
      <w:r w:rsidRPr="00951492">
        <w:rPr>
          <w:rFonts w:asciiTheme="majorBidi" w:hAnsiTheme="majorBidi" w:cstheme="majorBidi" w:hint="cs"/>
          <w:sz w:val="30"/>
          <w:szCs w:val="30"/>
          <w:cs/>
        </w:rPr>
        <w:t>ล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ประจำปี </w:t>
      </w:r>
      <w:r w:rsidRPr="00951492">
        <w:rPr>
          <w:rFonts w:asciiTheme="majorBidi" w:hAnsiTheme="majorBidi" w:cstheme="majorBidi"/>
          <w:sz w:val="30"/>
          <w:szCs w:val="30"/>
        </w:rPr>
        <w:t xml:space="preserve">2565 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951492">
        <w:rPr>
          <w:rFonts w:asciiTheme="majorBidi" w:hAnsiTheme="majorBidi" w:cstheme="majorBidi"/>
          <w:sz w:val="30"/>
          <w:szCs w:val="30"/>
        </w:rPr>
        <w:t>0.</w:t>
      </w:r>
      <w:r w:rsidR="00B109E1">
        <w:rPr>
          <w:rFonts w:asciiTheme="majorBidi" w:hAnsiTheme="majorBidi" w:cstheme="majorBidi"/>
          <w:sz w:val="30"/>
          <w:szCs w:val="30"/>
        </w:rPr>
        <w:t>6</w:t>
      </w:r>
      <w:r w:rsidRPr="00951492">
        <w:rPr>
          <w:rFonts w:asciiTheme="majorBidi" w:hAnsiTheme="majorBidi" w:cstheme="majorBidi"/>
          <w:sz w:val="30"/>
          <w:szCs w:val="30"/>
        </w:rPr>
        <w:t xml:space="preserve">0 </w:t>
      </w:r>
      <w:r w:rsidRPr="00951492">
        <w:rPr>
          <w:rFonts w:asciiTheme="majorBidi" w:hAnsiTheme="majorBidi" w:cstheme="majorBidi"/>
          <w:sz w:val="30"/>
          <w:szCs w:val="30"/>
          <w:cs/>
        </w:rPr>
        <w:t>บาท เป็นจำนวนเงินทั้งสิ้น</w:t>
      </w:r>
      <w:r w:rsidRPr="00951492">
        <w:rPr>
          <w:rFonts w:asciiTheme="majorBidi" w:hAnsiTheme="majorBidi" w:cstheme="majorBidi"/>
          <w:sz w:val="30"/>
          <w:szCs w:val="30"/>
        </w:rPr>
        <w:t xml:space="preserve"> </w:t>
      </w:r>
      <w:r w:rsidR="00B109E1">
        <w:rPr>
          <w:rFonts w:asciiTheme="majorBidi" w:hAnsiTheme="majorBidi" w:cstheme="majorBidi"/>
          <w:sz w:val="30"/>
          <w:szCs w:val="30"/>
        </w:rPr>
        <w:t>78</w:t>
      </w:r>
      <w:r w:rsidRPr="00951492">
        <w:rPr>
          <w:rFonts w:asciiTheme="majorBidi" w:hAnsiTheme="majorBidi" w:cstheme="majorBidi"/>
          <w:sz w:val="30"/>
          <w:szCs w:val="30"/>
        </w:rPr>
        <w:t>0</w:t>
      </w:r>
      <w:r w:rsidR="00456AC7">
        <w:rPr>
          <w:rFonts w:asciiTheme="majorBidi" w:hAnsiTheme="majorBidi" w:cstheme="majorBidi"/>
          <w:sz w:val="30"/>
          <w:szCs w:val="30"/>
        </w:rPr>
        <w:t xml:space="preserve"> 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ล้านบาท มีกำหนดจ่ายในวันที่ </w:t>
      </w:r>
      <w:r w:rsidRPr="00951492">
        <w:rPr>
          <w:rFonts w:asciiTheme="majorBidi" w:hAnsiTheme="majorBidi" w:cstheme="majorBidi"/>
          <w:sz w:val="30"/>
          <w:szCs w:val="30"/>
        </w:rPr>
        <w:t xml:space="preserve">24 </w:t>
      </w:r>
      <w:r w:rsidRPr="00951492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951492">
        <w:rPr>
          <w:rFonts w:asciiTheme="majorBidi" w:hAnsiTheme="majorBidi" w:cstheme="majorBidi"/>
          <w:sz w:val="30"/>
          <w:szCs w:val="30"/>
        </w:rPr>
        <w:t xml:space="preserve">2566 </w:t>
      </w:r>
      <w:r w:rsidRPr="00951492">
        <w:rPr>
          <w:rFonts w:asciiTheme="majorBidi" w:hAnsiTheme="majorBidi" w:cstheme="majorBidi"/>
          <w:sz w:val="30"/>
          <w:szCs w:val="30"/>
          <w:cs/>
        </w:rPr>
        <w:t>อย่างไรก็ตาม เงินปันผลดังกล่าวต้องได้รับการอนุมัติครั้งสุดท้ายจากผู้ถือหุ้นของบริษัท</w:t>
      </w:r>
    </w:p>
    <w:p w14:paraId="09B751E4" w14:textId="39D54DEA" w:rsidR="00020DD9" w:rsidRPr="000F5268" w:rsidRDefault="00020DD9" w:rsidP="0095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020DD9" w:rsidRPr="000F5268" w:rsidSect="00B16945">
      <w:footerReference w:type="default" r:id="rId3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F483F" w14:textId="77777777" w:rsidR="00191235" w:rsidRDefault="00191235" w:rsidP="004956B4">
      <w:r>
        <w:separator/>
      </w:r>
    </w:p>
  </w:endnote>
  <w:endnote w:type="continuationSeparator" w:id="0">
    <w:p w14:paraId="475D2DEC" w14:textId="77777777" w:rsidR="00191235" w:rsidRDefault="00191235" w:rsidP="004956B4">
      <w:r>
        <w:continuationSeparator/>
      </w:r>
    </w:p>
  </w:endnote>
  <w:endnote w:type="continuationNotice" w:id="1">
    <w:p w14:paraId="08C20E1F" w14:textId="77777777" w:rsidR="00191235" w:rsidRDefault="0019123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ABEE3" w14:textId="79941BC3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58A9E367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FA387" w14:textId="77777777" w:rsidR="00E9608C" w:rsidRPr="00D83CBA" w:rsidRDefault="00E9608C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01442A" w14:textId="77777777" w:rsidR="00E9608C" w:rsidRPr="00AE75D6" w:rsidRDefault="00E9608C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48933" w14:textId="77777777" w:rsidR="00E9608C" w:rsidRPr="00D83CBA" w:rsidRDefault="00E9608C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0CC041DF" w14:textId="77777777" w:rsidR="00E9608C" w:rsidRPr="00AE75D6" w:rsidRDefault="00E9608C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563EC" w14:textId="77777777" w:rsidR="000F5F43" w:rsidRPr="00D83CBA" w:rsidRDefault="000F5F43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52773025" w14:textId="77777777" w:rsidR="000F5F43" w:rsidRPr="00AE75D6" w:rsidRDefault="000F5F43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4B41C" w14:textId="5E2E303B" w:rsidR="002E3079" w:rsidRPr="00553844" w:rsidRDefault="002E3079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8852A1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8CE606E" w14:textId="77777777" w:rsidR="002E3079" w:rsidRDefault="002E30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C5DA9" w14:textId="77777777" w:rsidR="00A24C8F" w:rsidRPr="00D83CBA" w:rsidRDefault="00A24C8F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21D2043F" w14:textId="77777777" w:rsidR="00A24C8F" w:rsidRPr="00AE75D6" w:rsidRDefault="00A24C8F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38FB1" w14:textId="78BCD572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2A3C2A9B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5AF83" w14:textId="77777777" w:rsidR="00A24C8F" w:rsidRPr="00D83CBA" w:rsidRDefault="00A24C8F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659B01C4" w14:textId="77777777" w:rsidR="00A24C8F" w:rsidRPr="00AE75D6" w:rsidRDefault="00A24C8F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C2C55" w14:textId="77777777" w:rsidR="00A24C8F" w:rsidRPr="00D83CBA" w:rsidRDefault="00A24C8F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F3D7259" w14:textId="77777777" w:rsidR="00A24C8F" w:rsidRPr="00AE75D6" w:rsidRDefault="00A24C8F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A45C1" w14:textId="77777777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1632A248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EF99C" w14:textId="5885D1BA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770A9E0D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27AE8" w14:textId="4211C0EB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6CF1DB5D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FBD49" w14:textId="77777777" w:rsidR="00191235" w:rsidRDefault="00191235" w:rsidP="004956B4">
      <w:r>
        <w:separator/>
      </w:r>
    </w:p>
  </w:footnote>
  <w:footnote w:type="continuationSeparator" w:id="0">
    <w:p w14:paraId="7B1AFC88" w14:textId="77777777" w:rsidR="00191235" w:rsidRDefault="00191235" w:rsidP="004956B4">
      <w:r>
        <w:continuationSeparator/>
      </w:r>
    </w:p>
  </w:footnote>
  <w:footnote w:type="continuationNotice" w:id="1">
    <w:p w14:paraId="7F48B50F" w14:textId="77777777" w:rsidR="00191235" w:rsidRDefault="0019123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4D37A" w14:textId="77777777" w:rsidR="002E3079" w:rsidRPr="00225AE3" w:rsidRDefault="002E3079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31C676" w14:textId="77777777" w:rsidR="002E3079" w:rsidRDefault="002E3079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997803A" w14:textId="5AE20514" w:rsidR="002E3079" w:rsidRPr="00CD7525" w:rsidRDefault="002E3079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473E8D">
      <w:rPr>
        <w:rFonts w:asciiTheme="majorBidi" w:hAnsiTheme="majorBidi" w:cstheme="majorBidi"/>
        <w:b/>
        <w:bCs/>
        <w:sz w:val="32"/>
        <w:szCs w:val="32"/>
      </w:rPr>
      <w:t>5</w:t>
    </w:r>
  </w:p>
  <w:p w14:paraId="141EDF01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4A4D1" w14:textId="77777777" w:rsidR="002E3079" w:rsidRPr="00225AE3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5139A73" w14:textId="77777777" w:rsidR="002E3079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C191448" w14:textId="0DE097DC" w:rsidR="002E3079" w:rsidRPr="00A836DC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A836DC">
      <w:rPr>
        <w:rFonts w:ascii="Angsana New" w:hAnsi="Angsana New" w:cs="Angsana New"/>
        <w:b/>
        <w:bCs/>
        <w:sz w:val="32"/>
        <w:szCs w:val="32"/>
        <w:cs/>
      </w:rPr>
      <w:t>สำหรับ</w:t>
    </w:r>
    <w:r w:rsidRPr="00A836DC"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836DC">
      <w:rPr>
        <w:rFonts w:ascii="Angsana New" w:hAnsi="Angsana New" w:cs="Angsana New"/>
        <w:b/>
        <w:bCs/>
        <w:sz w:val="32"/>
        <w:szCs w:val="32"/>
      </w:rPr>
      <w:t xml:space="preserve"> 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</w:t>
    </w:r>
    <w:r w:rsidR="000F5164">
      <w:rPr>
        <w:rFonts w:ascii="Angsana New" w:hAnsi="Angsana New" w:cs="Angsana New"/>
        <w:b/>
        <w:bCs/>
        <w:sz w:val="32"/>
        <w:szCs w:val="32"/>
      </w:rPr>
      <w:t>5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092BD438" w14:textId="77777777" w:rsidR="002E3079" w:rsidRPr="00C8434E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40469" w14:textId="77777777" w:rsidR="002E3079" w:rsidRPr="00225AE3" w:rsidRDefault="002E3079" w:rsidP="00F971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25A1E49" w14:textId="77777777" w:rsidR="002E3079" w:rsidRDefault="002E3079" w:rsidP="00F97149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648D753" w14:textId="1001D199" w:rsidR="002E3079" w:rsidRPr="00A159C7" w:rsidRDefault="002E3079" w:rsidP="00F97149">
    <w:pPr>
      <w:rPr>
        <w:rFonts w:ascii="Angsana New" w:hAnsi="Angsana New" w:cs="Angsana New"/>
        <w:b/>
        <w:bCs/>
        <w:sz w:val="32"/>
        <w:szCs w:val="32"/>
      </w:rPr>
    </w:pPr>
    <w:r w:rsidRPr="00A159C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159C7">
      <w:rPr>
        <w:rFonts w:ascii="Angsana New" w:hAnsi="Angsana New" w:cs="Angsana New"/>
        <w:b/>
        <w:bCs/>
        <w:sz w:val="32"/>
        <w:szCs w:val="32"/>
      </w:rPr>
      <w:t xml:space="preserve"> 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</w:t>
    </w:r>
    <w:r w:rsidR="00162E5A">
      <w:rPr>
        <w:rFonts w:ascii="Angsana New" w:hAnsi="Angsana New" w:cs="Angsana New"/>
        <w:b/>
        <w:bCs/>
        <w:sz w:val="32"/>
        <w:szCs w:val="32"/>
      </w:rPr>
      <w:t>5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337947EC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EDC08" w14:textId="77777777" w:rsidR="002E3079" w:rsidRPr="00225AE3" w:rsidRDefault="002E3079" w:rsidP="00F971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C7BFAC5" w14:textId="77777777" w:rsidR="002E3079" w:rsidRDefault="002E3079" w:rsidP="00F97149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B502591" w14:textId="67AE5B75" w:rsidR="002E3079" w:rsidRPr="00CD7525" w:rsidRDefault="002E3079" w:rsidP="00F971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162E5A">
      <w:rPr>
        <w:rFonts w:asciiTheme="majorBidi" w:hAnsiTheme="majorBidi" w:cstheme="majorBidi"/>
        <w:b/>
        <w:bCs/>
        <w:sz w:val="32"/>
        <w:szCs w:val="32"/>
      </w:rPr>
      <w:t>5</w:t>
    </w:r>
  </w:p>
  <w:p w14:paraId="2CBE08E3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B6D6E" w14:textId="77777777" w:rsidR="002E3079" w:rsidRPr="00406DA7" w:rsidRDefault="002E3079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7891DEB0" w14:textId="77777777" w:rsidR="002E3079" w:rsidRPr="00406DA7" w:rsidRDefault="002E3079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0F18FBF4" w14:textId="77777777" w:rsidR="002E3079" w:rsidRPr="002E2783" w:rsidRDefault="002E3079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C86766A" w14:textId="4ACE5F8E" w:rsidR="002E3079" w:rsidRPr="00A65EF6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8852A1">
      <w:rPr>
        <w:rFonts w:ascii="Angsana New" w:hAnsi="Angsana New" w:cs="Angsana New"/>
        <w:b/>
        <w:bCs/>
        <w:sz w:val="32"/>
        <w:szCs w:val="32"/>
      </w:rPr>
      <w:t>2549</w:t>
    </w:r>
  </w:p>
  <w:p w14:paraId="5D7991E1" w14:textId="77777777" w:rsidR="002E3079" w:rsidRDefault="002E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930FD" w14:textId="77777777" w:rsidR="00A24C8F" w:rsidRPr="00225AE3" w:rsidRDefault="00A24C8F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99934F2" w14:textId="77777777" w:rsidR="00A24C8F" w:rsidRDefault="00A24C8F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5911C5B" w14:textId="77777777" w:rsidR="00A24C8F" w:rsidRPr="00CD7525" w:rsidRDefault="00A24C8F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5</w:t>
    </w:r>
  </w:p>
  <w:p w14:paraId="2AF98D07" w14:textId="77777777" w:rsidR="00A24C8F" w:rsidRPr="00C8434E" w:rsidRDefault="00A24C8F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90D1E" w14:textId="77777777" w:rsidR="00A24C8F" w:rsidRPr="00225AE3" w:rsidRDefault="00A24C8F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0924EC" w14:textId="77777777" w:rsidR="00A24C8F" w:rsidRDefault="00A24C8F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9DA3039" w14:textId="77777777" w:rsidR="00A24C8F" w:rsidRPr="00CD7525" w:rsidRDefault="00A24C8F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5</w:t>
    </w:r>
  </w:p>
  <w:p w14:paraId="5278E747" w14:textId="77777777" w:rsidR="00A24C8F" w:rsidRPr="00C8434E" w:rsidRDefault="00A24C8F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2CF7" w14:textId="77777777" w:rsidR="00A24C8F" w:rsidRPr="00225AE3" w:rsidRDefault="00A24C8F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B43F4EB" w14:textId="77777777" w:rsidR="00A24C8F" w:rsidRDefault="00A24C8F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917B881" w14:textId="77777777" w:rsidR="00A24C8F" w:rsidRPr="00CD7525" w:rsidRDefault="00A24C8F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5</w:t>
    </w:r>
  </w:p>
  <w:p w14:paraId="7E0E2498" w14:textId="77777777" w:rsidR="00A24C8F" w:rsidRPr="00C8434E" w:rsidRDefault="00A24C8F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C9507" w14:textId="77777777" w:rsidR="00A24C8F" w:rsidRPr="00225AE3" w:rsidRDefault="00A24C8F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F9DFBC4" w14:textId="77777777" w:rsidR="00A24C8F" w:rsidRDefault="00A24C8F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6AD08051" w14:textId="77777777" w:rsidR="00A24C8F" w:rsidRPr="00CD7525" w:rsidRDefault="00A24C8F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5</w:t>
    </w:r>
  </w:p>
  <w:p w14:paraId="5BD795D7" w14:textId="77777777" w:rsidR="00A24C8F" w:rsidRPr="00C8434E" w:rsidRDefault="00A24C8F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997E" w14:textId="77777777" w:rsidR="002E3079" w:rsidRPr="00225AE3" w:rsidRDefault="002E3079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A653EA1" w14:textId="77777777" w:rsidR="002E3079" w:rsidRDefault="002E3079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92087BF" w14:textId="65E4CB75" w:rsidR="002E3079" w:rsidRPr="00CD7525" w:rsidRDefault="002E3079" w:rsidP="00D761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 w:rsidR="00473E8D">
      <w:rPr>
        <w:rFonts w:asciiTheme="majorBidi" w:hAnsiTheme="majorBidi" w:cstheme="majorBidi"/>
        <w:b/>
        <w:bCs/>
        <w:sz w:val="32"/>
        <w:szCs w:val="32"/>
      </w:rPr>
      <w:t>5</w:t>
    </w:r>
  </w:p>
  <w:p w14:paraId="60047B62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DD495" w14:textId="77777777" w:rsidR="002E3079" w:rsidRPr="00225AE3" w:rsidRDefault="002E3079" w:rsidP="00C9040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7F11FFC" w14:textId="77777777" w:rsidR="002E3079" w:rsidRDefault="002E3079" w:rsidP="00C90408">
    <w:pPr>
      <w:tabs>
        <w:tab w:val="clear" w:pos="680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864E7CD" w14:textId="6CBF091F" w:rsidR="002E3079" w:rsidRPr="00A159C7" w:rsidRDefault="002E3079" w:rsidP="00C90408">
    <w:pPr>
      <w:tabs>
        <w:tab w:val="clear" w:pos="680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A159C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159C7">
      <w:rPr>
        <w:rFonts w:ascii="Angsana New" w:hAnsi="Angsana New" w:cs="Angsana New"/>
        <w:b/>
        <w:bCs/>
        <w:sz w:val="32"/>
        <w:szCs w:val="32"/>
      </w:rPr>
      <w:t xml:space="preserve"> 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</w:t>
    </w:r>
    <w:r w:rsidR="00C96F4C">
      <w:rPr>
        <w:rFonts w:ascii="Angsana New" w:hAnsi="Angsana New" w:cs="Angsana New"/>
        <w:b/>
        <w:bCs/>
        <w:sz w:val="32"/>
        <w:szCs w:val="32"/>
      </w:rPr>
      <w:t>5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321D9AD6" w14:textId="77777777" w:rsidR="002E3079" w:rsidRPr="00C8434E" w:rsidRDefault="002E3079" w:rsidP="003A4F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D2F7D" w14:textId="77777777" w:rsidR="002E3079" w:rsidRPr="00225AE3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83A28E" w14:textId="77777777" w:rsidR="002E3079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DFFFAC0" w14:textId="2F869F0B" w:rsidR="002E3079" w:rsidRPr="00A836DC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A836DC">
      <w:rPr>
        <w:rFonts w:ascii="Angsana New" w:hAnsi="Angsana New" w:cs="Angsana New"/>
        <w:b/>
        <w:bCs/>
        <w:sz w:val="32"/>
        <w:szCs w:val="32"/>
        <w:cs/>
      </w:rPr>
      <w:t>สำหรับ</w:t>
    </w:r>
    <w:r w:rsidRPr="00A836DC"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836DC">
      <w:rPr>
        <w:rFonts w:ascii="Angsana New" w:hAnsi="Angsana New" w:cs="Angsana New"/>
        <w:b/>
        <w:bCs/>
        <w:sz w:val="32"/>
        <w:szCs w:val="32"/>
      </w:rPr>
      <w:t xml:space="preserve"> 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</w:t>
    </w:r>
    <w:r w:rsidR="00C96F4C">
      <w:rPr>
        <w:rFonts w:ascii="Angsana New" w:hAnsi="Angsana New" w:cs="Angsana New"/>
        <w:b/>
        <w:bCs/>
        <w:sz w:val="32"/>
        <w:szCs w:val="32"/>
      </w:rPr>
      <w:t>5</w:t>
    </w:r>
  </w:p>
  <w:p w14:paraId="7043776E" w14:textId="77777777" w:rsidR="002E3079" w:rsidRPr="00C8434E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92"/>
        </w:tabs>
        <w:ind w:left="68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583BD9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CA2F30"/>
    <w:multiLevelType w:val="hybridMultilevel"/>
    <w:tmpl w:val="1DACC09C"/>
    <w:lvl w:ilvl="0" w:tplc="78780EDA">
      <w:start w:val="1"/>
      <w:numFmt w:val="decimal"/>
      <w:lvlText w:val="13.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48043574"/>
    <w:lvl w:ilvl="0" w:tplc="F354840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383480F"/>
    <w:multiLevelType w:val="hybridMultilevel"/>
    <w:tmpl w:val="F622417E"/>
    <w:lvl w:ilvl="0" w:tplc="4510DCFA">
      <w:start w:val="1"/>
      <w:numFmt w:val="decimal"/>
      <w:lvlText w:val="%1)"/>
      <w:lvlJc w:val="left"/>
      <w:pPr>
        <w:ind w:left="720" w:hanging="360"/>
      </w:pPr>
      <w:rPr>
        <w:rFonts w:ascii="Arial" w:hAnsi="Arial" w:cs="Angsana New" w:hint="default"/>
        <w:sz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BF5565"/>
    <w:multiLevelType w:val="multilevel"/>
    <w:tmpl w:val="8C1A2A0E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505054A6"/>
    <w:multiLevelType w:val="multilevel"/>
    <w:tmpl w:val="78B6813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DC52475"/>
    <w:multiLevelType w:val="hybridMultilevel"/>
    <w:tmpl w:val="46081046"/>
    <w:lvl w:ilvl="0" w:tplc="353240F4">
      <w:start w:val="1"/>
      <w:numFmt w:val="thaiLetters"/>
      <w:lvlText w:val="(%1)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24" w15:restartNumberingAfterBreak="0">
    <w:nsid w:val="5DD02F56"/>
    <w:multiLevelType w:val="multilevel"/>
    <w:tmpl w:val="5566A9F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61536D93"/>
    <w:multiLevelType w:val="hybridMultilevel"/>
    <w:tmpl w:val="7F22C4CE"/>
    <w:lvl w:ilvl="0" w:tplc="6D2487AE">
      <w:start w:val="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49577A7"/>
    <w:multiLevelType w:val="hybridMultilevel"/>
    <w:tmpl w:val="2CEA53FE"/>
    <w:lvl w:ilvl="0" w:tplc="AA38AC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A1504F8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0" w15:restartNumberingAfterBreak="0">
    <w:nsid w:val="6CB52344"/>
    <w:multiLevelType w:val="hybridMultilevel"/>
    <w:tmpl w:val="6F44FC3A"/>
    <w:lvl w:ilvl="0" w:tplc="F1F62E4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EA91265"/>
    <w:multiLevelType w:val="multilevel"/>
    <w:tmpl w:val="F126D464"/>
    <w:lvl w:ilvl="0">
      <w:start w:val="1"/>
      <w:numFmt w:val="decimal"/>
      <w:lvlText w:val="%1"/>
      <w:lvlJc w:val="left"/>
      <w:pPr>
        <w:tabs>
          <w:tab w:val="num" w:pos="810"/>
        </w:tabs>
        <w:ind w:left="810" w:hanging="360"/>
      </w:pPr>
      <w:rPr>
        <w:rFonts w:hint="default"/>
        <w:b/>
        <w:i w:val="0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7"/>
  </w:num>
  <w:num w:numId="14">
    <w:abstractNumId w:val="19"/>
  </w:num>
  <w:num w:numId="15">
    <w:abstractNumId w:val="21"/>
  </w:num>
  <w:num w:numId="16">
    <w:abstractNumId w:val="32"/>
  </w:num>
  <w:num w:numId="17">
    <w:abstractNumId w:val="34"/>
  </w:num>
  <w:num w:numId="18">
    <w:abstractNumId w:val="24"/>
  </w:num>
  <w:num w:numId="19">
    <w:abstractNumId w:val="31"/>
  </w:num>
  <w:num w:numId="20">
    <w:abstractNumId w:val="18"/>
  </w:num>
  <w:num w:numId="21">
    <w:abstractNumId w:val="33"/>
  </w:num>
  <w:num w:numId="22">
    <w:abstractNumId w:val="13"/>
  </w:num>
  <w:num w:numId="23">
    <w:abstractNumId w:val="29"/>
  </w:num>
  <w:num w:numId="24">
    <w:abstractNumId w:val="12"/>
  </w:num>
  <w:num w:numId="25">
    <w:abstractNumId w:val="14"/>
  </w:num>
  <w:num w:numId="26">
    <w:abstractNumId w:val="30"/>
  </w:num>
  <w:num w:numId="27">
    <w:abstractNumId w:val="36"/>
  </w:num>
  <w:num w:numId="28">
    <w:abstractNumId w:val="35"/>
  </w:num>
  <w:num w:numId="29">
    <w:abstractNumId w:val="23"/>
  </w:num>
  <w:num w:numId="30">
    <w:abstractNumId w:val="28"/>
  </w:num>
  <w:num w:numId="31">
    <w:abstractNumId w:val="26"/>
  </w:num>
  <w:num w:numId="32">
    <w:abstractNumId w:val="11"/>
  </w:num>
  <w:num w:numId="33">
    <w:abstractNumId w:val="16"/>
  </w:num>
  <w:num w:numId="34">
    <w:abstractNumId w:val="22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64B"/>
    <w:rsid w:val="0000283E"/>
    <w:rsid w:val="00002BF1"/>
    <w:rsid w:val="00002E6E"/>
    <w:rsid w:val="0000325F"/>
    <w:rsid w:val="00003BF5"/>
    <w:rsid w:val="000040F3"/>
    <w:rsid w:val="00004A1C"/>
    <w:rsid w:val="0000562C"/>
    <w:rsid w:val="0000597D"/>
    <w:rsid w:val="0000598A"/>
    <w:rsid w:val="00006468"/>
    <w:rsid w:val="000067EA"/>
    <w:rsid w:val="00006CB7"/>
    <w:rsid w:val="00006F6D"/>
    <w:rsid w:val="00007666"/>
    <w:rsid w:val="000077CC"/>
    <w:rsid w:val="00007B0D"/>
    <w:rsid w:val="0001023D"/>
    <w:rsid w:val="0001028C"/>
    <w:rsid w:val="00010EA5"/>
    <w:rsid w:val="00010F6F"/>
    <w:rsid w:val="000115C7"/>
    <w:rsid w:val="000117D5"/>
    <w:rsid w:val="00011902"/>
    <w:rsid w:val="00011910"/>
    <w:rsid w:val="00011D6F"/>
    <w:rsid w:val="00011EA7"/>
    <w:rsid w:val="00012415"/>
    <w:rsid w:val="0001310C"/>
    <w:rsid w:val="0001322B"/>
    <w:rsid w:val="0001388D"/>
    <w:rsid w:val="00013C0F"/>
    <w:rsid w:val="00013CC3"/>
    <w:rsid w:val="00014608"/>
    <w:rsid w:val="00015065"/>
    <w:rsid w:val="0001541F"/>
    <w:rsid w:val="0001544F"/>
    <w:rsid w:val="000159FB"/>
    <w:rsid w:val="00015C49"/>
    <w:rsid w:val="00015EBC"/>
    <w:rsid w:val="00015FE5"/>
    <w:rsid w:val="000166BF"/>
    <w:rsid w:val="00016B82"/>
    <w:rsid w:val="00016D8A"/>
    <w:rsid w:val="00016DFA"/>
    <w:rsid w:val="00016EDD"/>
    <w:rsid w:val="0001741F"/>
    <w:rsid w:val="000178AD"/>
    <w:rsid w:val="00017A46"/>
    <w:rsid w:val="00017D9D"/>
    <w:rsid w:val="00020013"/>
    <w:rsid w:val="000204D4"/>
    <w:rsid w:val="000208B0"/>
    <w:rsid w:val="000209D5"/>
    <w:rsid w:val="00020DD9"/>
    <w:rsid w:val="00020E2F"/>
    <w:rsid w:val="0002155F"/>
    <w:rsid w:val="000215D1"/>
    <w:rsid w:val="000217CE"/>
    <w:rsid w:val="00021B6C"/>
    <w:rsid w:val="00021C5A"/>
    <w:rsid w:val="00023951"/>
    <w:rsid w:val="00023ACE"/>
    <w:rsid w:val="00023E11"/>
    <w:rsid w:val="00023EAB"/>
    <w:rsid w:val="0002460E"/>
    <w:rsid w:val="000246AA"/>
    <w:rsid w:val="000246EE"/>
    <w:rsid w:val="000249EA"/>
    <w:rsid w:val="00024F13"/>
    <w:rsid w:val="000251B2"/>
    <w:rsid w:val="00025555"/>
    <w:rsid w:val="00025C34"/>
    <w:rsid w:val="00025DB7"/>
    <w:rsid w:val="00026A93"/>
    <w:rsid w:val="00026B82"/>
    <w:rsid w:val="00027ADC"/>
    <w:rsid w:val="0003043E"/>
    <w:rsid w:val="000307FB"/>
    <w:rsid w:val="00030B1F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49D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8DB"/>
    <w:rsid w:val="00035AA5"/>
    <w:rsid w:val="00035E55"/>
    <w:rsid w:val="00035ECC"/>
    <w:rsid w:val="0003607B"/>
    <w:rsid w:val="000361F0"/>
    <w:rsid w:val="00036393"/>
    <w:rsid w:val="0003657B"/>
    <w:rsid w:val="000365D5"/>
    <w:rsid w:val="000366BF"/>
    <w:rsid w:val="00036826"/>
    <w:rsid w:val="00037006"/>
    <w:rsid w:val="000374B2"/>
    <w:rsid w:val="0003766E"/>
    <w:rsid w:val="000376C3"/>
    <w:rsid w:val="00037B04"/>
    <w:rsid w:val="00040536"/>
    <w:rsid w:val="00040A6E"/>
    <w:rsid w:val="00040B32"/>
    <w:rsid w:val="000411D1"/>
    <w:rsid w:val="000411DD"/>
    <w:rsid w:val="00041268"/>
    <w:rsid w:val="00041622"/>
    <w:rsid w:val="000418CC"/>
    <w:rsid w:val="00041927"/>
    <w:rsid w:val="0004247A"/>
    <w:rsid w:val="000425D8"/>
    <w:rsid w:val="00042835"/>
    <w:rsid w:val="00042A9F"/>
    <w:rsid w:val="00042E22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C8F"/>
    <w:rsid w:val="00044DC5"/>
    <w:rsid w:val="00045718"/>
    <w:rsid w:val="00045D3C"/>
    <w:rsid w:val="0004608E"/>
    <w:rsid w:val="00046609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50254"/>
    <w:rsid w:val="00050491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E7"/>
    <w:rsid w:val="00051F16"/>
    <w:rsid w:val="00052361"/>
    <w:rsid w:val="00052C4C"/>
    <w:rsid w:val="00052CCC"/>
    <w:rsid w:val="00054118"/>
    <w:rsid w:val="000542CF"/>
    <w:rsid w:val="00054800"/>
    <w:rsid w:val="00054B38"/>
    <w:rsid w:val="00054C0C"/>
    <w:rsid w:val="00054F77"/>
    <w:rsid w:val="00054F94"/>
    <w:rsid w:val="0005530A"/>
    <w:rsid w:val="000557F1"/>
    <w:rsid w:val="00055960"/>
    <w:rsid w:val="00055AED"/>
    <w:rsid w:val="00055C1D"/>
    <w:rsid w:val="00055D63"/>
    <w:rsid w:val="00055FF7"/>
    <w:rsid w:val="00056440"/>
    <w:rsid w:val="00056EF4"/>
    <w:rsid w:val="000574DA"/>
    <w:rsid w:val="00057A9F"/>
    <w:rsid w:val="00057C10"/>
    <w:rsid w:val="00057E6D"/>
    <w:rsid w:val="000600BC"/>
    <w:rsid w:val="00060486"/>
    <w:rsid w:val="000604AB"/>
    <w:rsid w:val="000604D3"/>
    <w:rsid w:val="0006088D"/>
    <w:rsid w:val="00060AFE"/>
    <w:rsid w:val="00060D46"/>
    <w:rsid w:val="0006104E"/>
    <w:rsid w:val="000615D9"/>
    <w:rsid w:val="0006192B"/>
    <w:rsid w:val="00061977"/>
    <w:rsid w:val="00061FAE"/>
    <w:rsid w:val="00062018"/>
    <w:rsid w:val="000622B0"/>
    <w:rsid w:val="000627FA"/>
    <w:rsid w:val="00062C70"/>
    <w:rsid w:val="00062E36"/>
    <w:rsid w:val="0006325D"/>
    <w:rsid w:val="0006372F"/>
    <w:rsid w:val="0006385D"/>
    <w:rsid w:val="000638BB"/>
    <w:rsid w:val="00063E08"/>
    <w:rsid w:val="00063F75"/>
    <w:rsid w:val="00063FCF"/>
    <w:rsid w:val="00064196"/>
    <w:rsid w:val="000641C0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807"/>
    <w:rsid w:val="00067D22"/>
    <w:rsid w:val="0007004C"/>
    <w:rsid w:val="000707AB"/>
    <w:rsid w:val="0007084F"/>
    <w:rsid w:val="00070A5A"/>
    <w:rsid w:val="00070B2D"/>
    <w:rsid w:val="00070CA6"/>
    <w:rsid w:val="00070EE3"/>
    <w:rsid w:val="000713C9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6E3"/>
    <w:rsid w:val="00072CEB"/>
    <w:rsid w:val="000730CF"/>
    <w:rsid w:val="000733C5"/>
    <w:rsid w:val="00073A84"/>
    <w:rsid w:val="00073DFD"/>
    <w:rsid w:val="000744FA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9FB"/>
    <w:rsid w:val="00083A5C"/>
    <w:rsid w:val="00083BC9"/>
    <w:rsid w:val="00083D2B"/>
    <w:rsid w:val="0008473C"/>
    <w:rsid w:val="00084C37"/>
    <w:rsid w:val="00085139"/>
    <w:rsid w:val="000851A3"/>
    <w:rsid w:val="00085608"/>
    <w:rsid w:val="000857D6"/>
    <w:rsid w:val="0008621B"/>
    <w:rsid w:val="00086467"/>
    <w:rsid w:val="000865C6"/>
    <w:rsid w:val="00086820"/>
    <w:rsid w:val="00086C09"/>
    <w:rsid w:val="00086CF8"/>
    <w:rsid w:val="000871C6"/>
    <w:rsid w:val="000872F5"/>
    <w:rsid w:val="0008737D"/>
    <w:rsid w:val="00087577"/>
    <w:rsid w:val="000876B8"/>
    <w:rsid w:val="00087C9A"/>
    <w:rsid w:val="00087F52"/>
    <w:rsid w:val="000902A6"/>
    <w:rsid w:val="000903C4"/>
    <w:rsid w:val="00090776"/>
    <w:rsid w:val="0009090A"/>
    <w:rsid w:val="0009097B"/>
    <w:rsid w:val="00090B83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B84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644D"/>
    <w:rsid w:val="00096830"/>
    <w:rsid w:val="000971E5"/>
    <w:rsid w:val="000973DA"/>
    <w:rsid w:val="0009744D"/>
    <w:rsid w:val="00097512"/>
    <w:rsid w:val="0009756E"/>
    <w:rsid w:val="00097687"/>
    <w:rsid w:val="000977BB"/>
    <w:rsid w:val="0009792D"/>
    <w:rsid w:val="00097C35"/>
    <w:rsid w:val="000A06C6"/>
    <w:rsid w:val="000A07C2"/>
    <w:rsid w:val="000A094C"/>
    <w:rsid w:val="000A0CB9"/>
    <w:rsid w:val="000A1096"/>
    <w:rsid w:val="000A186F"/>
    <w:rsid w:val="000A195D"/>
    <w:rsid w:val="000A1AF4"/>
    <w:rsid w:val="000A1D35"/>
    <w:rsid w:val="000A1D38"/>
    <w:rsid w:val="000A2230"/>
    <w:rsid w:val="000A2BD7"/>
    <w:rsid w:val="000A2E14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6F1A"/>
    <w:rsid w:val="000A709E"/>
    <w:rsid w:val="000A72D9"/>
    <w:rsid w:val="000A732B"/>
    <w:rsid w:val="000A7499"/>
    <w:rsid w:val="000A7D30"/>
    <w:rsid w:val="000B05E8"/>
    <w:rsid w:val="000B067D"/>
    <w:rsid w:val="000B0E74"/>
    <w:rsid w:val="000B149F"/>
    <w:rsid w:val="000B1A92"/>
    <w:rsid w:val="000B1B44"/>
    <w:rsid w:val="000B1B4D"/>
    <w:rsid w:val="000B1F39"/>
    <w:rsid w:val="000B2289"/>
    <w:rsid w:val="000B2497"/>
    <w:rsid w:val="000B2649"/>
    <w:rsid w:val="000B30DC"/>
    <w:rsid w:val="000B321E"/>
    <w:rsid w:val="000B3695"/>
    <w:rsid w:val="000B3B59"/>
    <w:rsid w:val="000B3C38"/>
    <w:rsid w:val="000B47B9"/>
    <w:rsid w:val="000B4CAC"/>
    <w:rsid w:val="000B525F"/>
    <w:rsid w:val="000B5904"/>
    <w:rsid w:val="000B5C8B"/>
    <w:rsid w:val="000B6592"/>
    <w:rsid w:val="000B65AA"/>
    <w:rsid w:val="000B6697"/>
    <w:rsid w:val="000B686F"/>
    <w:rsid w:val="000B7097"/>
    <w:rsid w:val="000B71E8"/>
    <w:rsid w:val="000B7364"/>
    <w:rsid w:val="000B75BC"/>
    <w:rsid w:val="000B7744"/>
    <w:rsid w:val="000B78AD"/>
    <w:rsid w:val="000B7A60"/>
    <w:rsid w:val="000B7B06"/>
    <w:rsid w:val="000C00FC"/>
    <w:rsid w:val="000C0696"/>
    <w:rsid w:val="000C0946"/>
    <w:rsid w:val="000C09B1"/>
    <w:rsid w:val="000C107E"/>
    <w:rsid w:val="000C179F"/>
    <w:rsid w:val="000C1A02"/>
    <w:rsid w:val="000C1CA3"/>
    <w:rsid w:val="000C2114"/>
    <w:rsid w:val="000C239E"/>
    <w:rsid w:val="000C250F"/>
    <w:rsid w:val="000C27C3"/>
    <w:rsid w:val="000C2868"/>
    <w:rsid w:val="000C2A04"/>
    <w:rsid w:val="000C2AF2"/>
    <w:rsid w:val="000C32B8"/>
    <w:rsid w:val="000C3312"/>
    <w:rsid w:val="000C355F"/>
    <w:rsid w:val="000C3A16"/>
    <w:rsid w:val="000C3F87"/>
    <w:rsid w:val="000C3FA8"/>
    <w:rsid w:val="000C4106"/>
    <w:rsid w:val="000C4610"/>
    <w:rsid w:val="000C5232"/>
    <w:rsid w:val="000C582D"/>
    <w:rsid w:val="000C5C63"/>
    <w:rsid w:val="000C5E82"/>
    <w:rsid w:val="000C5EA8"/>
    <w:rsid w:val="000C6211"/>
    <w:rsid w:val="000C65A5"/>
    <w:rsid w:val="000C66A9"/>
    <w:rsid w:val="000C681B"/>
    <w:rsid w:val="000C6C59"/>
    <w:rsid w:val="000C6D34"/>
    <w:rsid w:val="000C7315"/>
    <w:rsid w:val="000C7EE9"/>
    <w:rsid w:val="000C7F35"/>
    <w:rsid w:val="000D008C"/>
    <w:rsid w:val="000D048B"/>
    <w:rsid w:val="000D0F96"/>
    <w:rsid w:val="000D119D"/>
    <w:rsid w:val="000D15B7"/>
    <w:rsid w:val="000D165C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431F"/>
    <w:rsid w:val="000D5229"/>
    <w:rsid w:val="000D5CEE"/>
    <w:rsid w:val="000D6A75"/>
    <w:rsid w:val="000D7308"/>
    <w:rsid w:val="000D7479"/>
    <w:rsid w:val="000D79DC"/>
    <w:rsid w:val="000E06E7"/>
    <w:rsid w:val="000E082F"/>
    <w:rsid w:val="000E0859"/>
    <w:rsid w:val="000E0C6B"/>
    <w:rsid w:val="000E0D72"/>
    <w:rsid w:val="000E0FB5"/>
    <w:rsid w:val="000E153B"/>
    <w:rsid w:val="000E1727"/>
    <w:rsid w:val="000E1759"/>
    <w:rsid w:val="000E2489"/>
    <w:rsid w:val="000E2B34"/>
    <w:rsid w:val="000E2E74"/>
    <w:rsid w:val="000E3448"/>
    <w:rsid w:val="000E38E4"/>
    <w:rsid w:val="000E3ACC"/>
    <w:rsid w:val="000E48A6"/>
    <w:rsid w:val="000E531B"/>
    <w:rsid w:val="000E5368"/>
    <w:rsid w:val="000E56D4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2A2"/>
    <w:rsid w:val="000E746C"/>
    <w:rsid w:val="000E74E0"/>
    <w:rsid w:val="000E7E13"/>
    <w:rsid w:val="000E7EAF"/>
    <w:rsid w:val="000E7FB0"/>
    <w:rsid w:val="000F05B1"/>
    <w:rsid w:val="000F0A19"/>
    <w:rsid w:val="000F0E7D"/>
    <w:rsid w:val="000F15F2"/>
    <w:rsid w:val="000F1CFC"/>
    <w:rsid w:val="000F1F86"/>
    <w:rsid w:val="000F25D5"/>
    <w:rsid w:val="000F2B79"/>
    <w:rsid w:val="000F2E5F"/>
    <w:rsid w:val="000F3060"/>
    <w:rsid w:val="000F3191"/>
    <w:rsid w:val="000F31D2"/>
    <w:rsid w:val="000F37A7"/>
    <w:rsid w:val="000F3BE6"/>
    <w:rsid w:val="000F411B"/>
    <w:rsid w:val="000F47CB"/>
    <w:rsid w:val="000F4D14"/>
    <w:rsid w:val="000F4E55"/>
    <w:rsid w:val="000F4F97"/>
    <w:rsid w:val="000F5164"/>
    <w:rsid w:val="000F5268"/>
    <w:rsid w:val="000F53F6"/>
    <w:rsid w:val="000F5658"/>
    <w:rsid w:val="000F5CD3"/>
    <w:rsid w:val="000F5D1A"/>
    <w:rsid w:val="000F5F43"/>
    <w:rsid w:val="000F606A"/>
    <w:rsid w:val="000F6218"/>
    <w:rsid w:val="000F6274"/>
    <w:rsid w:val="000F647B"/>
    <w:rsid w:val="000F6871"/>
    <w:rsid w:val="000F6CBE"/>
    <w:rsid w:val="000F740A"/>
    <w:rsid w:val="000F77E7"/>
    <w:rsid w:val="000F7858"/>
    <w:rsid w:val="000F7967"/>
    <w:rsid w:val="000F7BCC"/>
    <w:rsid w:val="000F7F32"/>
    <w:rsid w:val="0010111B"/>
    <w:rsid w:val="001012FE"/>
    <w:rsid w:val="00101375"/>
    <w:rsid w:val="00101E4E"/>
    <w:rsid w:val="00102032"/>
    <w:rsid w:val="00102104"/>
    <w:rsid w:val="0010242E"/>
    <w:rsid w:val="001024A7"/>
    <w:rsid w:val="00102F5F"/>
    <w:rsid w:val="00103449"/>
    <w:rsid w:val="001034AA"/>
    <w:rsid w:val="001034B7"/>
    <w:rsid w:val="001035FE"/>
    <w:rsid w:val="00103A30"/>
    <w:rsid w:val="00103C80"/>
    <w:rsid w:val="0010414B"/>
    <w:rsid w:val="00104528"/>
    <w:rsid w:val="00104832"/>
    <w:rsid w:val="00104B0C"/>
    <w:rsid w:val="00104EA2"/>
    <w:rsid w:val="001052C0"/>
    <w:rsid w:val="00105A94"/>
    <w:rsid w:val="00105CB6"/>
    <w:rsid w:val="00105DFB"/>
    <w:rsid w:val="00105E5A"/>
    <w:rsid w:val="00106526"/>
    <w:rsid w:val="00106C55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2DC"/>
    <w:rsid w:val="001105F2"/>
    <w:rsid w:val="00110737"/>
    <w:rsid w:val="00110747"/>
    <w:rsid w:val="001108D3"/>
    <w:rsid w:val="00110FCB"/>
    <w:rsid w:val="001114B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517"/>
    <w:rsid w:val="001148AE"/>
    <w:rsid w:val="001148F2"/>
    <w:rsid w:val="001157DB"/>
    <w:rsid w:val="00116084"/>
    <w:rsid w:val="0011638E"/>
    <w:rsid w:val="001167C8"/>
    <w:rsid w:val="0011682A"/>
    <w:rsid w:val="00117111"/>
    <w:rsid w:val="0011747F"/>
    <w:rsid w:val="001174A5"/>
    <w:rsid w:val="00117521"/>
    <w:rsid w:val="0011785B"/>
    <w:rsid w:val="00117FF0"/>
    <w:rsid w:val="001201D5"/>
    <w:rsid w:val="00120302"/>
    <w:rsid w:val="00120570"/>
    <w:rsid w:val="00120898"/>
    <w:rsid w:val="00120992"/>
    <w:rsid w:val="00120B1A"/>
    <w:rsid w:val="00123033"/>
    <w:rsid w:val="001232B7"/>
    <w:rsid w:val="001233DE"/>
    <w:rsid w:val="00123466"/>
    <w:rsid w:val="00123501"/>
    <w:rsid w:val="00123A97"/>
    <w:rsid w:val="00123BD8"/>
    <w:rsid w:val="00124623"/>
    <w:rsid w:val="001249AB"/>
    <w:rsid w:val="001249B8"/>
    <w:rsid w:val="001249E8"/>
    <w:rsid w:val="001256EA"/>
    <w:rsid w:val="00125D21"/>
    <w:rsid w:val="00125DDA"/>
    <w:rsid w:val="00126233"/>
    <w:rsid w:val="0012671E"/>
    <w:rsid w:val="00126C10"/>
    <w:rsid w:val="0012702F"/>
    <w:rsid w:val="00127299"/>
    <w:rsid w:val="00127735"/>
    <w:rsid w:val="001304FB"/>
    <w:rsid w:val="0013072E"/>
    <w:rsid w:val="00130842"/>
    <w:rsid w:val="00130CCF"/>
    <w:rsid w:val="00130F68"/>
    <w:rsid w:val="00131542"/>
    <w:rsid w:val="00131788"/>
    <w:rsid w:val="00131801"/>
    <w:rsid w:val="00131975"/>
    <w:rsid w:val="00131AFA"/>
    <w:rsid w:val="00131B97"/>
    <w:rsid w:val="00132190"/>
    <w:rsid w:val="00132296"/>
    <w:rsid w:val="001323E0"/>
    <w:rsid w:val="00132625"/>
    <w:rsid w:val="001327F7"/>
    <w:rsid w:val="00132A5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881"/>
    <w:rsid w:val="00136F7D"/>
    <w:rsid w:val="00137172"/>
    <w:rsid w:val="00137370"/>
    <w:rsid w:val="001376B4"/>
    <w:rsid w:val="00137A90"/>
    <w:rsid w:val="00137B18"/>
    <w:rsid w:val="00137B46"/>
    <w:rsid w:val="00137F23"/>
    <w:rsid w:val="001402A3"/>
    <w:rsid w:val="001404B8"/>
    <w:rsid w:val="00140C10"/>
    <w:rsid w:val="00140FB7"/>
    <w:rsid w:val="00141346"/>
    <w:rsid w:val="001416ED"/>
    <w:rsid w:val="00141D9A"/>
    <w:rsid w:val="00141DA5"/>
    <w:rsid w:val="00142117"/>
    <w:rsid w:val="001422E0"/>
    <w:rsid w:val="00142475"/>
    <w:rsid w:val="00142FED"/>
    <w:rsid w:val="00143C47"/>
    <w:rsid w:val="00143D54"/>
    <w:rsid w:val="00144085"/>
    <w:rsid w:val="00144632"/>
    <w:rsid w:val="001448D2"/>
    <w:rsid w:val="00144D1A"/>
    <w:rsid w:val="00144F7A"/>
    <w:rsid w:val="00145407"/>
    <w:rsid w:val="001455B6"/>
    <w:rsid w:val="001455D3"/>
    <w:rsid w:val="00145E82"/>
    <w:rsid w:val="00146187"/>
    <w:rsid w:val="00146495"/>
    <w:rsid w:val="00146BF8"/>
    <w:rsid w:val="00147127"/>
    <w:rsid w:val="001472BD"/>
    <w:rsid w:val="00147C2A"/>
    <w:rsid w:val="00150142"/>
    <w:rsid w:val="0015017C"/>
    <w:rsid w:val="00150196"/>
    <w:rsid w:val="001506D2"/>
    <w:rsid w:val="00150738"/>
    <w:rsid w:val="00150A2B"/>
    <w:rsid w:val="00150CCB"/>
    <w:rsid w:val="00150FC1"/>
    <w:rsid w:val="00151790"/>
    <w:rsid w:val="00151C7C"/>
    <w:rsid w:val="001525EC"/>
    <w:rsid w:val="00152A0B"/>
    <w:rsid w:val="00152B69"/>
    <w:rsid w:val="00152BD7"/>
    <w:rsid w:val="00152E97"/>
    <w:rsid w:val="001536A9"/>
    <w:rsid w:val="00154055"/>
    <w:rsid w:val="00154211"/>
    <w:rsid w:val="00154276"/>
    <w:rsid w:val="00154468"/>
    <w:rsid w:val="001549A8"/>
    <w:rsid w:val="00154BBE"/>
    <w:rsid w:val="00154CFC"/>
    <w:rsid w:val="00154F5D"/>
    <w:rsid w:val="0015531A"/>
    <w:rsid w:val="001555D6"/>
    <w:rsid w:val="00155814"/>
    <w:rsid w:val="00155BF5"/>
    <w:rsid w:val="0015664A"/>
    <w:rsid w:val="001568FC"/>
    <w:rsid w:val="00157642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C0B"/>
    <w:rsid w:val="00161D24"/>
    <w:rsid w:val="001620C9"/>
    <w:rsid w:val="00162114"/>
    <w:rsid w:val="001623D4"/>
    <w:rsid w:val="0016262C"/>
    <w:rsid w:val="00162906"/>
    <w:rsid w:val="00162D46"/>
    <w:rsid w:val="00162E5A"/>
    <w:rsid w:val="00164486"/>
    <w:rsid w:val="00164C0C"/>
    <w:rsid w:val="00164E46"/>
    <w:rsid w:val="00165265"/>
    <w:rsid w:val="0016546E"/>
    <w:rsid w:val="00165614"/>
    <w:rsid w:val="00166233"/>
    <w:rsid w:val="00166673"/>
    <w:rsid w:val="00166F9D"/>
    <w:rsid w:val="00166FD4"/>
    <w:rsid w:val="0016711F"/>
    <w:rsid w:val="001675F4"/>
    <w:rsid w:val="00167881"/>
    <w:rsid w:val="00167C51"/>
    <w:rsid w:val="00167D89"/>
    <w:rsid w:val="00167F3D"/>
    <w:rsid w:val="001702C0"/>
    <w:rsid w:val="001703B0"/>
    <w:rsid w:val="00170411"/>
    <w:rsid w:val="00170573"/>
    <w:rsid w:val="00170841"/>
    <w:rsid w:val="0017099D"/>
    <w:rsid w:val="00171086"/>
    <w:rsid w:val="00171D05"/>
    <w:rsid w:val="00171D75"/>
    <w:rsid w:val="00171DAA"/>
    <w:rsid w:val="00172239"/>
    <w:rsid w:val="00172869"/>
    <w:rsid w:val="00172B37"/>
    <w:rsid w:val="00172F12"/>
    <w:rsid w:val="001731EE"/>
    <w:rsid w:val="001731F4"/>
    <w:rsid w:val="00173310"/>
    <w:rsid w:val="0017336D"/>
    <w:rsid w:val="001733A0"/>
    <w:rsid w:val="00173BF5"/>
    <w:rsid w:val="00173D00"/>
    <w:rsid w:val="00173F04"/>
    <w:rsid w:val="00174175"/>
    <w:rsid w:val="00174A87"/>
    <w:rsid w:val="00174DDA"/>
    <w:rsid w:val="00174E25"/>
    <w:rsid w:val="00174FF6"/>
    <w:rsid w:val="00175580"/>
    <w:rsid w:val="00175ABA"/>
    <w:rsid w:val="0017617C"/>
    <w:rsid w:val="0017620C"/>
    <w:rsid w:val="001762F1"/>
    <w:rsid w:val="00176837"/>
    <w:rsid w:val="00176DDA"/>
    <w:rsid w:val="00176E6A"/>
    <w:rsid w:val="00177277"/>
    <w:rsid w:val="0017740B"/>
    <w:rsid w:val="00177CE5"/>
    <w:rsid w:val="00177DAB"/>
    <w:rsid w:val="0018010E"/>
    <w:rsid w:val="001801A0"/>
    <w:rsid w:val="001808C6"/>
    <w:rsid w:val="00181453"/>
    <w:rsid w:val="0018159A"/>
    <w:rsid w:val="001817CB"/>
    <w:rsid w:val="00181D71"/>
    <w:rsid w:val="00182089"/>
    <w:rsid w:val="001824AA"/>
    <w:rsid w:val="001829C5"/>
    <w:rsid w:val="00182B12"/>
    <w:rsid w:val="00182B54"/>
    <w:rsid w:val="001830CD"/>
    <w:rsid w:val="00183199"/>
    <w:rsid w:val="001831A4"/>
    <w:rsid w:val="001831D4"/>
    <w:rsid w:val="001833FE"/>
    <w:rsid w:val="0018342E"/>
    <w:rsid w:val="00183827"/>
    <w:rsid w:val="00183906"/>
    <w:rsid w:val="00183CF9"/>
    <w:rsid w:val="00183DD5"/>
    <w:rsid w:val="00184017"/>
    <w:rsid w:val="001846BA"/>
    <w:rsid w:val="00184878"/>
    <w:rsid w:val="001848BE"/>
    <w:rsid w:val="00184DF0"/>
    <w:rsid w:val="00184E0C"/>
    <w:rsid w:val="00184FB7"/>
    <w:rsid w:val="001853ED"/>
    <w:rsid w:val="001853F3"/>
    <w:rsid w:val="001854F3"/>
    <w:rsid w:val="00185BC0"/>
    <w:rsid w:val="00185EF9"/>
    <w:rsid w:val="00186CED"/>
    <w:rsid w:val="0018723A"/>
    <w:rsid w:val="001873FA"/>
    <w:rsid w:val="00187530"/>
    <w:rsid w:val="00187796"/>
    <w:rsid w:val="00190A74"/>
    <w:rsid w:val="00190ED2"/>
    <w:rsid w:val="0019117A"/>
    <w:rsid w:val="00191235"/>
    <w:rsid w:val="0019134E"/>
    <w:rsid w:val="00191396"/>
    <w:rsid w:val="00191529"/>
    <w:rsid w:val="001915A5"/>
    <w:rsid w:val="00191911"/>
    <w:rsid w:val="00191B63"/>
    <w:rsid w:val="00192018"/>
    <w:rsid w:val="00192260"/>
    <w:rsid w:val="00192266"/>
    <w:rsid w:val="00192398"/>
    <w:rsid w:val="00192BA2"/>
    <w:rsid w:val="00192DE7"/>
    <w:rsid w:val="0019311B"/>
    <w:rsid w:val="0019312C"/>
    <w:rsid w:val="0019338D"/>
    <w:rsid w:val="00193A2A"/>
    <w:rsid w:val="00194B3C"/>
    <w:rsid w:val="00194BD3"/>
    <w:rsid w:val="00194FD1"/>
    <w:rsid w:val="00195131"/>
    <w:rsid w:val="00195293"/>
    <w:rsid w:val="00195294"/>
    <w:rsid w:val="001954A4"/>
    <w:rsid w:val="00195573"/>
    <w:rsid w:val="0019569B"/>
    <w:rsid w:val="00195754"/>
    <w:rsid w:val="00195A28"/>
    <w:rsid w:val="00195D23"/>
    <w:rsid w:val="00195D87"/>
    <w:rsid w:val="00196116"/>
    <w:rsid w:val="00196211"/>
    <w:rsid w:val="001962E8"/>
    <w:rsid w:val="001967E9"/>
    <w:rsid w:val="00196B56"/>
    <w:rsid w:val="00196CA3"/>
    <w:rsid w:val="00197460"/>
    <w:rsid w:val="00197647"/>
    <w:rsid w:val="00197ABC"/>
    <w:rsid w:val="00197E87"/>
    <w:rsid w:val="00197EC9"/>
    <w:rsid w:val="00197F31"/>
    <w:rsid w:val="001A0142"/>
    <w:rsid w:val="001A01D1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56"/>
    <w:rsid w:val="001A28C3"/>
    <w:rsid w:val="001A3091"/>
    <w:rsid w:val="001A325E"/>
    <w:rsid w:val="001A32F1"/>
    <w:rsid w:val="001A3C18"/>
    <w:rsid w:val="001A3D9E"/>
    <w:rsid w:val="001A41A2"/>
    <w:rsid w:val="001A4270"/>
    <w:rsid w:val="001A4296"/>
    <w:rsid w:val="001A4A7F"/>
    <w:rsid w:val="001A5636"/>
    <w:rsid w:val="001A5A83"/>
    <w:rsid w:val="001A66BA"/>
    <w:rsid w:val="001A7328"/>
    <w:rsid w:val="001A744C"/>
    <w:rsid w:val="001A7C67"/>
    <w:rsid w:val="001B06EC"/>
    <w:rsid w:val="001B0ABD"/>
    <w:rsid w:val="001B0E05"/>
    <w:rsid w:val="001B1759"/>
    <w:rsid w:val="001B1C98"/>
    <w:rsid w:val="001B1F7E"/>
    <w:rsid w:val="001B20C0"/>
    <w:rsid w:val="001B226F"/>
    <w:rsid w:val="001B2CEA"/>
    <w:rsid w:val="001B2F76"/>
    <w:rsid w:val="001B337F"/>
    <w:rsid w:val="001B37E8"/>
    <w:rsid w:val="001B3AE6"/>
    <w:rsid w:val="001B3B1B"/>
    <w:rsid w:val="001B3EA3"/>
    <w:rsid w:val="001B3FEE"/>
    <w:rsid w:val="001B426E"/>
    <w:rsid w:val="001B45F2"/>
    <w:rsid w:val="001B51E7"/>
    <w:rsid w:val="001B524B"/>
    <w:rsid w:val="001B5DC8"/>
    <w:rsid w:val="001B5F90"/>
    <w:rsid w:val="001B6335"/>
    <w:rsid w:val="001B6824"/>
    <w:rsid w:val="001B6DC8"/>
    <w:rsid w:val="001B6F32"/>
    <w:rsid w:val="001B72CA"/>
    <w:rsid w:val="001B7411"/>
    <w:rsid w:val="001B7B66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36C0"/>
    <w:rsid w:val="001C371E"/>
    <w:rsid w:val="001C445F"/>
    <w:rsid w:val="001C493F"/>
    <w:rsid w:val="001C54DE"/>
    <w:rsid w:val="001C54EB"/>
    <w:rsid w:val="001C5564"/>
    <w:rsid w:val="001C56D3"/>
    <w:rsid w:val="001C5821"/>
    <w:rsid w:val="001C5D85"/>
    <w:rsid w:val="001C5E19"/>
    <w:rsid w:val="001C612D"/>
    <w:rsid w:val="001C6207"/>
    <w:rsid w:val="001C628F"/>
    <w:rsid w:val="001C6709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E8"/>
    <w:rsid w:val="001D140B"/>
    <w:rsid w:val="001D16CE"/>
    <w:rsid w:val="001D1729"/>
    <w:rsid w:val="001D231E"/>
    <w:rsid w:val="001D2DDD"/>
    <w:rsid w:val="001D3781"/>
    <w:rsid w:val="001D3A79"/>
    <w:rsid w:val="001D3B53"/>
    <w:rsid w:val="001D3E7B"/>
    <w:rsid w:val="001D452D"/>
    <w:rsid w:val="001D45E7"/>
    <w:rsid w:val="001D4635"/>
    <w:rsid w:val="001D47F5"/>
    <w:rsid w:val="001D48BA"/>
    <w:rsid w:val="001D5853"/>
    <w:rsid w:val="001D6007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A62"/>
    <w:rsid w:val="001E0B87"/>
    <w:rsid w:val="001E0E21"/>
    <w:rsid w:val="001E0F80"/>
    <w:rsid w:val="001E1749"/>
    <w:rsid w:val="001E1C75"/>
    <w:rsid w:val="001E2937"/>
    <w:rsid w:val="001E32C2"/>
    <w:rsid w:val="001E333F"/>
    <w:rsid w:val="001E33B1"/>
    <w:rsid w:val="001E346A"/>
    <w:rsid w:val="001E3A66"/>
    <w:rsid w:val="001E3E06"/>
    <w:rsid w:val="001E3E26"/>
    <w:rsid w:val="001E3E60"/>
    <w:rsid w:val="001E40C7"/>
    <w:rsid w:val="001E4C89"/>
    <w:rsid w:val="001E4F07"/>
    <w:rsid w:val="001E4FBC"/>
    <w:rsid w:val="001E592A"/>
    <w:rsid w:val="001E5DB7"/>
    <w:rsid w:val="001E5EAC"/>
    <w:rsid w:val="001E6471"/>
    <w:rsid w:val="001E685C"/>
    <w:rsid w:val="001E6CA3"/>
    <w:rsid w:val="001E7473"/>
    <w:rsid w:val="001E75C6"/>
    <w:rsid w:val="001E76F6"/>
    <w:rsid w:val="001E7820"/>
    <w:rsid w:val="001E789C"/>
    <w:rsid w:val="001E797C"/>
    <w:rsid w:val="001E7F06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1FB6"/>
    <w:rsid w:val="001F2190"/>
    <w:rsid w:val="001F3E9F"/>
    <w:rsid w:val="001F4113"/>
    <w:rsid w:val="001F429E"/>
    <w:rsid w:val="001F431A"/>
    <w:rsid w:val="001F4599"/>
    <w:rsid w:val="001F4A05"/>
    <w:rsid w:val="001F4BC5"/>
    <w:rsid w:val="001F50FA"/>
    <w:rsid w:val="001F546F"/>
    <w:rsid w:val="001F57CF"/>
    <w:rsid w:val="001F5938"/>
    <w:rsid w:val="001F59B1"/>
    <w:rsid w:val="001F5C62"/>
    <w:rsid w:val="001F5E4D"/>
    <w:rsid w:val="001F610E"/>
    <w:rsid w:val="001F6149"/>
    <w:rsid w:val="001F6311"/>
    <w:rsid w:val="001F669A"/>
    <w:rsid w:val="001F68BA"/>
    <w:rsid w:val="001F6C2B"/>
    <w:rsid w:val="001F71A3"/>
    <w:rsid w:val="001F7229"/>
    <w:rsid w:val="001F74F5"/>
    <w:rsid w:val="001F77CD"/>
    <w:rsid w:val="001F79B9"/>
    <w:rsid w:val="001F7AAA"/>
    <w:rsid w:val="0020045A"/>
    <w:rsid w:val="002006A9"/>
    <w:rsid w:val="00200793"/>
    <w:rsid w:val="002008A8"/>
    <w:rsid w:val="002009B0"/>
    <w:rsid w:val="00200B9B"/>
    <w:rsid w:val="00200F0E"/>
    <w:rsid w:val="002015D4"/>
    <w:rsid w:val="0020178D"/>
    <w:rsid w:val="00201953"/>
    <w:rsid w:val="00201E19"/>
    <w:rsid w:val="00202650"/>
    <w:rsid w:val="002026FC"/>
    <w:rsid w:val="00202E0E"/>
    <w:rsid w:val="00202FB4"/>
    <w:rsid w:val="002033D6"/>
    <w:rsid w:val="00203A0F"/>
    <w:rsid w:val="00203AEB"/>
    <w:rsid w:val="002044C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6A7D"/>
    <w:rsid w:val="002070CE"/>
    <w:rsid w:val="0020731A"/>
    <w:rsid w:val="002079D3"/>
    <w:rsid w:val="00207A73"/>
    <w:rsid w:val="0021056F"/>
    <w:rsid w:val="00210B18"/>
    <w:rsid w:val="00210FB4"/>
    <w:rsid w:val="00211566"/>
    <w:rsid w:val="00211981"/>
    <w:rsid w:val="00211E97"/>
    <w:rsid w:val="0021381B"/>
    <w:rsid w:val="00213D42"/>
    <w:rsid w:val="00213F4F"/>
    <w:rsid w:val="00214201"/>
    <w:rsid w:val="00214992"/>
    <w:rsid w:val="0021583D"/>
    <w:rsid w:val="0021584F"/>
    <w:rsid w:val="00215E1D"/>
    <w:rsid w:val="00215EB8"/>
    <w:rsid w:val="0021648E"/>
    <w:rsid w:val="002164F9"/>
    <w:rsid w:val="00216BA2"/>
    <w:rsid w:val="00217029"/>
    <w:rsid w:val="00217072"/>
    <w:rsid w:val="00217432"/>
    <w:rsid w:val="002177A6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03A"/>
    <w:rsid w:val="00223124"/>
    <w:rsid w:val="00223252"/>
    <w:rsid w:val="00223312"/>
    <w:rsid w:val="0022343F"/>
    <w:rsid w:val="00223D85"/>
    <w:rsid w:val="002248A1"/>
    <w:rsid w:val="00224D68"/>
    <w:rsid w:val="002259E6"/>
    <w:rsid w:val="00225A75"/>
    <w:rsid w:val="00225AE3"/>
    <w:rsid w:val="00225E36"/>
    <w:rsid w:val="002260C2"/>
    <w:rsid w:val="002267B0"/>
    <w:rsid w:val="00227412"/>
    <w:rsid w:val="00227533"/>
    <w:rsid w:val="00227AD1"/>
    <w:rsid w:val="00227FC5"/>
    <w:rsid w:val="002303B0"/>
    <w:rsid w:val="002309A9"/>
    <w:rsid w:val="00230A38"/>
    <w:rsid w:val="00230BFF"/>
    <w:rsid w:val="00230CCF"/>
    <w:rsid w:val="00230D2F"/>
    <w:rsid w:val="00231242"/>
    <w:rsid w:val="00232242"/>
    <w:rsid w:val="00232273"/>
    <w:rsid w:val="00232A6F"/>
    <w:rsid w:val="00232C02"/>
    <w:rsid w:val="00232FDA"/>
    <w:rsid w:val="0023329F"/>
    <w:rsid w:val="00233375"/>
    <w:rsid w:val="0023345E"/>
    <w:rsid w:val="002338FB"/>
    <w:rsid w:val="00233E3F"/>
    <w:rsid w:val="00234084"/>
    <w:rsid w:val="002342E9"/>
    <w:rsid w:val="0023442A"/>
    <w:rsid w:val="00234892"/>
    <w:rsid w:val="00234A25"/>
    <w:rsid w:val="00234DA8"/>
    <w:rsid w:val="00235235"/>
    <w:rsid w:val="00235716"/>
    <w:rsid w:val="002358A4"/>
    <w:rsid w:val="00235AD3"/>
    <w:rsid w:val="00236256"/>
    <w:rsid w:val="00236512"/>
    <w:rsid w:val="00236D56"/>
    <w:rsid w:val="00237C56"/>
    <w:rsid w:val="00240217"/>
    <w:rsid w:val="0024053D"/>
    <w:rsid w:val="00240C04"/>
    <w:rsid w:val="00240C5C"/>
    <w:rsid w:val="0024107E"/>
    <w:rsid w:val="00241575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12"/>
    <w:rsid w:val="00244ADB"/>
    <w:rsid w:val="00244B34"/>
    <w:rsid w:val="00244DD9"/>
    <w:rsid w:val="00244ECA"/>
    <w:rsid w:val="002451C8"/>
    <w:rsid w:val="002454A1"/>
    <w:rsid w:val="002457A9"/>
    <w:rsid w:val="00245AC7"/>
    <w:rsid w:val="00246077"/>
    <w:rsid w:val="002461AA"/>
    <w:rsid w:val="0024656D"/>
    <w:rsid w:val="00246DB3"/>
    <w:rsid w:val="002471E5"/>
    <w:rsid w:val="002476F9"/>
    <w:rsid w:val="00247A3D"/>
    <w:rsid w:val="00247D37"/>
    <w:rsid w:val="00247E42"/>
    <w:rsid w:val="00247F7C"/>
    <w:rsid w:val="00247FC0"/>
    <w:rsid w:val="0025125F"/>
    <w:rsid w:val="002513F1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396D"/>
    <w:rsid w:val="0025436E"/>
    <w:rsid w:val="002547E7"/>
    <w:rsid w:val="00254A22"/>
    <w:rsid w:val="00254FE5"/>
    <w:rsid w:val="002553A4"/>
    <w:rsid w:val="0025574B"/>
    <w:rsid w:val="00255953"/>
    <w:rsid w:val="0025596C"/>
    <w:rsid w:val="00255CAC"/>
    <w:rsid w:val="00255E45"/>
    <w:rsid w:val="0025627B"/>
    <w:rsid w:val="00256315"/>
    <w:rsid w:val="00256579"/>
    <w:rsid w:val="002565CD"/>
    <w:rsid w:val="002566F1"/>
    <w:rsid w:val="0025706A"/>
    <w:rsid w:val="002570C5"/>
    <w:rsid w:val="00257279"/>
    <w:rsid w:val="002575AA"/>
    <w:rsid w:val="00257AC3"/>
    <w:rsid w:val="00257C1A"/>
    <w:rsid w:val="00257E2F"/>
    <w:rsid w:val="00257FBA"/>
    <w:rsid w:val="002605D8"/>
    <w:rsid w:val="00260955"/>
    <w:rsid w:val="00260A19"/>
    <w:rsid w:val="00260F5E"/>
    <w:rsid w:val="00261320"/>
    <w:rsid w:val="00261AF3"/>
    <w:rsid w:val="00261AF9"/>
    <w:rsid w:val="00261BED"/>
    <w:rsid w:val="00261F1B"/>
    <w:rsid w:val="00263CB5"/>
    <w:rsid w:val="00265129"/>
    <w:rsid w:val="0026530C"/>
    <w:rsid w:val="0026548B"/>
    <w:rsid w:val="0026574A"/>
    <w:rsid w:val="00265A1A"/>
    <w:rsid w:val="00265A63"/>
    <w:rsid w:val="00265CC1"/>
    <w:rsid w:val="00265D47"/>
    <w:rsid w:val="00265E56"/>
    <w:rsid w:val="0026650D"/>
    <w:rsid w:val="00266AAB"/>
    <w:rsid w:val="00266BE4"/>
    <w:rsid w:val="00266FAC"/>
    <w:rsid w:val="002674F4"/>
    <w:rsid w:val="002679F4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D"/>
    <w:rsid w:val="00272014"/>
    <w:rsid w:val="00272141"/>
    <w:rsid w:val="00272871"/>
    <w:rsid w:val="002732A1"/>
    <w:rsid w:val="002732EF"/>
    <w:rsid w:val="002732FE"/>
    <w:rsid w:val="00273916"/>
    <w:rsid w:val="00275011"/>
    <w:rsid w:val="0027502E"/>
    <w:rsid w:val="002755B2"/>
    <w:rsid w:val="002756CC"/>
    <w:rsid w:val="00275788"/>
    <w:rsid w:val="00275E9B"/>
    <w:rsid w:val="00275F65"/>
    <w:rsid w:val="002768F7"/>
    <w:rsid w:val="0027711B"/>
    <w:rsid w:val="00277BBC"/>
    <w:rsid w:val="00277D17"/>
    <w:rsid w:val="00280704"/>
    <w:rsid w:val="002807D3"/>
    <w:rsid w:val="00280B74"/>
    <w:rsid w:val="00280E0C"/>
    <w:rsid w:val="0028118A"/>
    <w:rsid w:val="00281245"/>
    <w:rsid w:val="0028161B"/>
    <w:rsid w:val="002819A0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4C76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0BE"/>
    <w:rsid w:val="00293125"/>
    <w:rsid w:val="002933E4"/>
    <w:rsid w:val="002934A0"/>
    <w:rsid w:val="00293CA3"/>
    <w:rsid w:val="002942DC"/>
    <w:rsid w:val="00294363"/>
    <w:rsid w:val="002945DF"/>
    <w:rsid w:val="00294835"/>
    <w:rsid w:val="00294BB1"/>
    <w:rsid w:val="00295113"/>
    <w:rsid w:val="002952B2"/>
    <w:rsid w:val="00295BB3"/>
    <w:rsid w:val="00295EB8"/>
    <w:rsid w:val="002964B0"/>
    <w:rsid w:val="002965E2"/>
    <w:rsid w:val="002968AE"/>
    <w:rsid w:val="00297190"/>
    <w:rsid w:val="00297230"/>
    <w:rsid w:val="002976EE"/>
    <w:rsid w:val="00297E00"/>
    <w:rsid w:val="002A0479"/>
    <w:rsid w:val="002A07E1"/>
    <w:rsid w:val="002A0CA3"/>
    <w:rsid w:val="002A1423"/>
    <w:rsid w:val="002A15ED"/>
    <w:rsid w:val="002A16EC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C23"/>
    <w:rsid w:val="002A3D9E"/>
    <w:rsid w:val="002A3E56"/>
    <w:rsid w:val="002A47DD"/>
    <w:rsid w:val="002A4C7C"/>
    <w:rsid w:val="002A4FC1"/>
    <w:rsid w:val="002A5350"/>
    <w:rsid w:val="002A56B4"/>
    <w:rsid w:val="002A617F"/>
    <w:rsid w:val="002A6837"/>
    <w:rsid w:val="002A7600"/>
    <w:rsid w:val="002A79AB"/>
    <w:rsid w:val="002A7B57"/>
    <w:rsid w:val="002B0228"/>
    <w:rsid w:val="002B0456"/>
    <w:rsid w:val="002B08D6"/>
    <w:rsid w:val="002B0CE8"/>
    <w:rsid w:val="002B10A8"/>
    <w:rsid w:val="002B117B"/>
    <w:rsid w:val="002B2345"/>
    <w:rsid w:val="002B2576"/>
    <w:rsid w:val="002B270C"/>
    <w:rsid w:val="002B28E0"/>
    <w:rsid w:val="002B3214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9C8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2E1"/>
    <w:rsid w:val="002C238C"/>
    <w:rsid w:val="002C2986"/>
    <w:rsid w:val="002C2C99"/>
    <w:rsid w:val="002C314E"/>
    <w:rsid w:val="002C327D"/>
    <w:rsid w:val="002C3291"/>
    <w:rsid w:val="002C3926"/>
    <w:rsid w:val="002C3B8C"/>
    <w:rsid w:val="002C40ED"/>
    <w:rsid w:val="002C4494"/>
    <w:rsid w:val="002C44B7"/>
    <w:rsid w:val="002C4507"/>
    <w:rsid w:val="002C494F"/>
    <w:rsid w:val="002C63B5"/>
    <w:rsid w:val="002C649E"/>
    <w:rsid w:val="002C670A"/>
    <w:rsid w:val="002C68A3"/>
    <w:rsid w:val="002C6B11"/>
    <w:rsid w:val="002C6D0B"/>
    <w:rsid w:val="002C75F9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1BA7"/>
    <w:rsid w:val="002D295E"/>
    <w:rsid w:val="002D3064"/>
    <w:rsid w:val="002D3CF5"/>
    <w:rsid w:val="002D408F"/>
    <w:rsid w:val="002D444A"/>
    <w:rsid w:val="002D4457"/>
    <w:rsid w:val="002D480F"/>
    <w:rsid w:val="002D48C1"/>
    <w:rsid w:val="002D4E0C"/>
    <w:rsid w:val="002D508F"/>
    <w:rsid w:val="002D5498"/>
    <w:rsid w:val="002D5BEE"/>
    <w:rsid w:val="002D5C6C"/>
    <w:rsid w:val="002D642B"/>
    <w:rsid w:val="002D6525"/>
    <w:rsid w:val="002D6CD6"/>
    <w:rsid w:val="002D6DF9"/>
    <w:rsid w:val="002D72DC"/>
    <w:rsid w:val="002D7503"/>
    <w:rsid w:val="002D7884"/>
    <w:rsid w:val="002D79AC"/>
    <w:rsid w:val="002E0355"/>
    <w:rsid w:val="002E10D2"/>
    <w:rsid w:val="002E138F"/>
    <w:rsid w:val="002E1469"/>
    <w:rsid w:val="002E15E2"/>
    <w:rsid w:val="002E1ACD"/>
    <w:rsid w:val="002E1C1F"/>
    <w:rsid w:val="002E1C76"/>
    <w:rsid w:val="002E1D62"/>
    <w:rsid w:val="002E2301"/>
    <w:rsid w:val="002E230C"/>
    <w:rsid w:val="002E2783"/>
    <w:rsid w:val="002E29AB"/>
    <w:rsid w:val="002E2BBD"/>
    <w:rsid w:val="002E2BFB"/>
    <w:rsid w:val="002E2FB9"/>
    <w:rsid w:val="002E307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17F"/>
    <w:rsid w:val="002E54C9"/>
    <w:rsid w:val="002E54CD"/>
    <w:rsid w:val="002E5500"/>
    <w:rsid w:val="002E595B"/>
    <w:rsid w:val="002E5BBD"/>
    <w:rsid w:val="002E5E8D"/>
    <w:rsid w:val="002E5EDE"/>
    <w:rsid w:val="002E61EA"/>
    <w:rsid w:val="002E6364"/>
    <w:rsid w:val="002E66CA"/>
    <w:rsid w:val="002E6B04"/>
    <w:rsid w:val="002E6DB5"/>
    <w:rsid w:val="002E6FDD"/>
    <w:rsid w:val="002E7250"/>
    <w:rsid w:val="002E765B"/>
    <w:rsid w:val="002E773B"/>
    <w:rsid w:val="002E79A3"/>
    <w:rsid w:val="002E7D29"/>
    <w:rsid w:val="002F0C2D"/>
    <w:rsid w:val="002F0EE1"/>
    <w:rsid w:val="002F1735"/>
    <w:rsid w:val="002F183F"/>
    <w:rsid w:val="002F18A6"/>
    <w:rsid w:val="002F18A7"/>
    <w:rsid w:val="002F1BC6"/>
    <w:rsid w:val="002F1CD1"/>
    <w:rsid w:val="002F3217"/>
    <w:rsid w:val="002F324B"/>
    <w:rsid w:val="002F32F9"/>
    <w:rsid w:val="002F3961"/>
    <w:rsid w:val="002F3B14"/>
    <w:rsid w:val="002F3E36"/>
    <w:rsid w:val="002F452A"/>
    <w:rsid w:val="002F48CB"/>
    <w:rsid w:val="002F4A63"/>
    <w:rsid w:val="002F4F31"/>
    <w:rsid w:val="002F5269"/>
    <w:rsid w:val="002F5426"/>
    <w:rsid w:val="002F54D9"/>
    <w:rsid w:val="002F5E45"/>
    <w:rsid w:val="002F668F"/>
    <w:rsid w:val="002F69C4"/>
    <w:rsid w:val="002F713A"/>
    <w:rsid w:val="002F71AC"/>
    <w:rsid w:val="002F77EB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07A6C"/>
    <w:rsid w:val="0031002A"/>
    <w:rsid w:val="003104FB"/>
    <w:rsid w:val="003105B1"/>
    <w:rsid w:val="00310BA8"/>
    <w:rsid w:val="00310E93"/>
    <w:rsid w:val="003110B2"/>
    <w:rsid w:val="00311211"/>
    <w:rsid w:val="003120A8"/>
    <w:rsid w:val="003122FE"/>
    <w:rsid w:val="00312EFA"/>
    <w:rsid w:val="00312FA0"/>
    <w:rsid w:val="00314756"/>
    <w:rsid w:val="00314DE7"/>
    <w:rsid w:val="0031510C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BB9"/>
    <w:rsid w:val="00321C93"/>
    <w:rsid w:val="00321E63"/>
    <w:rsid w:val="00322046"/>
    <w:rsid w:val="00322316"/>
    <w:rsid w:val="00322E96"/>
    <w:rsid w:val="00322F52"/>
    <w:rsid w:val="00323473"/>
    <w:rsid w:val="00323BAD"/>
    <w:rsid w:val="00323F62"/>
    <w:rsid w:val="0032458D"/>
    <w:rsid w:val="00324CBA"/>
    <w:rsid w:val="003250FE"/>
    <w:rsid w:val="00325330"/>
    <w:rsid w:val="00325604"/>
    <w:rsid w:val="00325776"/>
    <w:rsid w:val="00325BA6"/>
    <w:rsid w:val="00326060"/>
    <w:rsid w:val="003265FD"/>
    <w:rsid w:val="003266FA"/>
    <w:rsid w:val="0032679C"/>
    <w:rsid w:val="00326939"/>
    <w:rsid w:val="00326C74"/>
    <w:rsid w:val="003271F2"/>
    <w:rsid w:val="00327209"/>
    <w:rsid w:val="00327546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10"/>
    <w:rsid w:val="00330B9F"/>
    <w:rsid w:val="00330C02"/>
    <w:rsid w:val="00331106"/>
    <w:rsid w:val="003311B0"/>
    <w:rsid w:val="003314CD"/>
    <w:rsid w:val="00332147"/>
    <w:rsid w:val="0033214D"/>
    <w:rsid w:val="00332601"/>
    <w:rsid w:val="00332AE3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2E04"/>
    <w:rsid w:val="00343033"/>
    <w:rsid w:val="003435FB"/>
    <w:rsid w:val="0034364E"/>
    <w:rsid w:val="003437D6"/>
    <w:rsid w:val="00343C38"/>
    <w:rsid w:val="00343C51"/>
    <w:rsid w:val="0034431D"/>
    <w:rsid w:val="00344735"/>
    <w:rsid w:val="00344E9D"/>
    <w:rsid w:val="0034514C"/>
    <w:rsid w:val="0034527F"/>
    <w:rsid w:val="003453C3"/>
    <w:rsid w:val="00345527"/>
    <w:rsid w:val="0034556C"/>
    <w:rsid w:val="003460FE"/>
    <w:rsid w:val="00346B32"/>
    <w:rsid w:val="00346EA5"/>
    <w:rsid w:val="0034713A"/>
    <w:rsid w:val="003478CF"/>
    <w:rsid w:val="003479D0"/>
    <w:rsid w:val="00347B11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9CA"/>
    <w:rsid w:val="00352A01"/>
    <w:rsid w:val="00352E89"/>
    <w:rsid w:val="003531A8"/>
    <w:rsid w:val="0035378D"/>
    <w:rsid w:val="003539F8"/>
    <w:rsid w:val="00354101"/>
    <w:rsid w:val="0035432B"/>
    <w:rsid w:val="00354460"/>
    <w:rsid w:val="0035453A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586"/>
    <w:rsid w:val="00356838"/>
    <w:rsid w:val="003569A8"/>
    <w:rsid w:val="003569AB"/>
    <w:rsid w:val="00356A46"/>
    <w:rsid w:val="00356C53"/>
    <w:rsid w:val="00356C86"/>
    <w:rsid w:val="0035727D"/>
    <w:rsid w:val="0035727F"/>
    <w:rsid w:val="00357C07"/>
    <w:rsid w:val="00357CB1"/>
    <w:rsid w:val="00357FD4"/>
    <w:rsid w:val="00360011"/>
    <w:rsid w:val="003603F0"/>
    <w:rsid w:val="00360730"/>
    <w:rsid w:val="00360A7E"/>
    <w:rsid w:val="00360EF8"/>
    <w:rsid w:val="003617B3"/>
    <w:rsid w:val="0036183B"/>
    <w:rsid w:val="003618E9"/>
    <w:rsid w:val="00361E8E"/>
    <w:rsid w:val="00361FBA"/>
    <w:rsid w:val="00362F94"/>
    <w:rsid w:val="003631EE"/>
    <w:rsid w:val="003633E9"/>
    <w:rsid w:val="0036379E"/>
    <w:rsid w:val="00363D03"/>
    <w:rsid w:val="00363E0F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66DD1"/>
    <w:rsid w:val="00370351"/>
    <w:rsid w:val="003703DC"/>
    <w:rsid w:val="00370487"/>
    <w:rsid w:val="003705CE"/>
    <w:rsid w:val="003707CA"/>
    <w:rsid w:val="00370900"/>
    <w:rsid w:val="00370DCB"/>
    <w:rsid w:val="00370F34"/>
    <w:rsid w:val="003711A5"/>
    <w:rsid w:val="003716AD"/>
    <w:rsid w:val="003716B5"/>
    <w:rsid w:val="00371A95"/>
    <w:rsid w:val="00371CDF"/>
    <w:rsid w:val="003734E5"/>
    <w:rsid w:val="00373957"/>
    <w:rsid w:val="0037399C"/>
    <w:rsid w:val="00373C16"/>
    <w:rsid w:val="00374268"/>
    <w:rsid w:val="0037459D"/>
    <w:rsid w:val="0037493B"/>
    <w:rsid w:val="003749F4"/>
    <w:rsid w:val="00374A94"/>
    <w:rsid w:val="00374B63"/>
    <w:rsid w:val="00374C95"/>
    <w:rsid w:val="00374D1A"/>
    <w:rsid w:val="00374DDF"/>
    <w:rsid w:val="00376028"/>
    <w:rsid w:val="003762B9"/>
    <w:rsid w:val="00377205"/>
    <w:rsid w:val="003776C4"/>
    <w:rsid w:val="003779E8"/>
    <w:rsid w:val="00377FA6"/>
    <w:rsid w:val="00380308"/>
    <w:rsid w:val="0038030A"/>
    <w:rsid w:val="0038030F"/>
    <w:rsid w:val="00380C1A"/>
    <w:rsid w:val="00380C57"/>
    <w:rsid w:val="00380EDC"/>
    <w:rsid w:val="00381044"/>
    <w:rsid w:val="003811EF"/>
    <w:rsid w:val="003821BA"/>
    <w:rsid w:val="003825C3"/>
    <w:rsid w:val="00382C75"/>
    <w:rsid w:val="0038390C"/>
    <w:rsid w:val="003839FA"/>
    <w:rsid w:val="00384010"/>
    <w:rsid w:val="00384607"/>
    <w:rsid w:val="00384751"/>
    <w:rsid w:val="00384B01"/>
    <w:rsid w:val="00384F85"/>
    <w:rsid w:val="00385489"/>
    <w:rsid w:val="00385B22"/>
    <w:rsid w:val="0038613E"/>
    <w:rsid w:val="0038621C"/>
    <w:rsid w:val="003864CA"/>
    <w:rsid w:val="003865EE"/>
    <w:rsid w:val="0038677A"/>
    <w:rsid w:val="00386E77"/>
    <w:rsid w:val="00387265"/>
    <w:rsid w:val="00387278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3D"/>
    <w:rsid w:val="003912AB"/>
    <w:rsid w:val="00391430"/>
    <w:rsid w:val="00391855"/>
    <w:rsid w:val="00391932"/>
    <w:rsid w:val="00391CA4"/>
    <w:rsid w:val="00391D6D"/>
    <w:rsid w:val="00391D76"/>
    <w:rsid w:val="00391FA3"/>
    <w:rsid w:val="00392086"/>
    <w:rsid w:val="00392529"/>
    <w:rsid w:val="003925A2"/>
    <w:rsid w:val="003925D8"/>
    <w:rsid w:val="003925E3"/>
    <w:rsid w:val="00392650"/>
    <w:rsid w:val="00392C78"/>
    <w:rsid w:val="0039304F"/>
    <w:rsid w:val="0039318F"/>
    <w:rsid w:val="003931CD"/>
    <w:rsid w:val="0039323E"/>
    <w:rsid w:val="003939B6"/>
    <w:rsid w:val="00393F8C"/>
    <w:rsid w:val="0039455D"/>
    <w:rsid w:val="003949AF"/>
    <w:rsid w:val="00395BAD"/>
    <w:rsid w:val="00395BF9"/>
    <w:rsid w:val="00396A03"/>
    <w:rsid w:val="00396A2A"/>
    <w:rsid w:val="00396CEA"/>
    <w:rsid w:val="0039711C"/>
    <w:rsid w:val="00397226"/>
    <w:rsid w:val="003974D1"/>
    <w:rsid w:val="00397504"/>
    <w:rsid w:val="00397B29"/>
    <w:rsid w:val="00397BCF"/>
    <w:rsid w:val="00397C8D"/>
    <w:rsid w:val="00397DD8"/>
    <w:rsid w:val="00397E5E"/>
    <w:rsid w:val="00397F91"/>
    <w:rsid w:val="003A09E6"/>
    <w:rsid w:val="003A1006"/>
    <w:rsid w:val="003A112E"/>
    <w:rsid w:val="003A13B1"/>
    <w:rsid w:val="003A154F"/>
    <w:rsid w:val="003A15E0"/>
    <w:rsid w:val="003A1F81"/>
    <w:rsid w:val="003A217B"/>
    <w:rsid w:val="003A32C2"/>
    <w:rsid w:val="003A357F"/>
    <w:rsid w:val="003A36FA"/>
    <w:rsid w:val="003A442E"/>
    <w:rsid w:val="003A4510"/>
    <w:rsid w:val="003A4842"/>
    <w:rsid w:val="003A4A49"/>
    <w:rsid w:val="003A4A94"/>
    <w:rsid w:val="003A4B27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6DCE"/>
    <w:rsid w:val="003A6E8A"/>
    <w:rsid w:val="003A7034"/>
    <w:rsid w:val="003A7070"/>
    <w:rsid w:val="003A75C5"/>
    <w:rsid w:val="003A79BB"/>
    <w:rsid w:val="003A7AA2"/>
    <w:rsid w:val="003A7AFD"/>
    <w:rsid w:val="003A7BCB"/>
    <w:rsid w:val="003B1275"/>
    <w:rsid w:val="003B1612"/>
    <w:rsid w:val="003B2004"/>
    <w:rsid w:val="003B22FF"/>
    <w:rsid w:val="003B24F3"/>
    <w:rsid w:val="003B2667"/>
    <w:rsid w:val="003B3097"/>
    <w:rsid w:val="003B3C7D"/>
    <w:rsid w:val="003B3E01"/>
    <w:rsid w:val="003B3E22"/>
    <w:rsid w:val="003B41EC"/>
    <w:rsid w:val="003B464F"/>
    <w:rsid w:val="003B485D"/>
    <w:rsid w:val="003B48C0"/>
    <w:rsid w:val="003B490F"/>
    <w:rsid w:val="003B4D85"/>
    <w:rsid w:val="003B4E8C"/>
    <w:rsid w:val="003B51B7"/>
    <w:rsid w:val="003B596B"/>
    <w:rsid w:val="003B5C0B"/>
    <w:rsid w:val="003B605A"/>
    <w:rsid w:val="003B6528"/>
    <w:rsid w:val="003B65C0"/>
    <w:rsid w:val="003B695D"/>
    <w:rsid w:val="003B6A94"/>
    <w:rsid w:val="003B741A"/>
    <w:rsid w:val="003B758F"/>
    <w:rsid w:val="003B7792"/>
    <w:rsid w:val="003C03A3"/>
    <w:rsid w:val="003C0B51"/>
    <w:rsid w:val="003C10C6"/>
    <w:rsid w:val="003C10F4"/>
    <w:rsid w:val="003C13C8"/>
    <w:rsid w:val="003C146C"/>
    <w:rsid w:val="003C17D0"/>
    <w:rsid w:val="003C18BA"/>
    <w:rsid w:val="003C1B77"/>
    <w:rsid w:val="003C1CE4"/>
    <w:rsid w:val="003C1D6C"/>
    <w:rsid w:val="003C1DE7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C68"/>
    <w:rsid w:val="003C3DFE"/>
    <w:rsid w:val="003C4107"/>
    <w:rsid w:val="003C415B"/>
    <w:rsid w:val="003C461E"/>
    <w:rsid w:val="003C463D"/>
    <w:rsid w:val="003C47A5"/>
    <w:rsid w:val="003C4987"/>
    <w:rsid w:val="003C4CD3"/>
    <w:rsid w:val="003C4F81"/>
    <w:rsid w:val="003C50B0"/>
    <w:rsid w:val="003C511D"/>
    <w:rsid w:val="003C513D"/>
    <w:rsid w:val="003C5480"/>
    <w:rsid w:val="003C54A9"/>
    <w:rsid w:val="003C577E"/>
    <w:rsid w:val="003C59FE"/>
    <w:rsid w:val="003C5F6B"/>
    <w:rsid w:val="003C615B"/>
    <w:rsid w:val="003C6421"/>
    <w:rsid w:val="003C6D5A"/>
    <w:rsid w:val="003C6FE2"/>
    <w:rsid w:val="003C7482"/>
    <w:rsid w:val="003C7853"/>
    <w:rsid w:val="003C78B8"/>
    <w:rsid w:val="003C7ED5"/>
    <w:rsid w:val="003D02D3"/>
    <w:rsid w:val="003D0443"/>
    <w:rsid w:val="003D08A2"/>
    <w:rsid w:val="003D0CD8"/>
    <w:rsid w:val="003D1326"/>
    <w:rsid w:val="003D1657"/>
    <w:rsid w:val="003D1CFA"/>
    <w:rsid w:val="003D1EC7"/>
    <w:rsid w:val="003D1EDC"/>
    <w:rsid w:val="003D1F0B"/>
    <w:rsid w:val="003D2309"/>
    <w:rsid w:val="003D250C"/>
    <w:rsid w:val="003D29A9"/>
    <w:rsid w:val="003D2C4F"/>
    <w:rsid w:val="003D30FE"/>
    <w:rsid w:val="003D3A77"/>
    <w:rsid w:val="003D4405"/>
    <w:rsid w:val="003D447C"/>
    <w:rsid w:val="003D4AB2"/>
    <w:rsid w:val="003D5360"/>
    <w:rsid w:val="003D53D7"/>
    <w:rsid w:val="003D5BEE"/>
    <w:rsid w:val="003D64CE"/>
    <w:rsid w:val="003D66C4"/>
    <w:rsid w:val="003D7A06"/>
    <w:rsid w:val="003D7D4A"/>
    <w:rsid w:val="003D7EDB"/>
    <w:rsid w:val="003E026E"/>
    <w:rsid w:val="003E03F0"/>
    <w:rsid w:val="003E07F4"/>
    <w:rsid w:val="003E0B8C"/>
    <w:rsid w:val="003E0F18"/>
    <w:rsid w:val="003E117C"/>
    <w:rsid w:val="003E1488"/>
    <w:rsid w:val="003E16BC"/>
    <w:rsid w:val="003E17CE"/>
    <w:rsid w:val="003E1EE7"/>
    <w:rsid w:val="003E23B6"/>
    <w:rsid w:val="003E2473"/>
    <w:rsid w:val="003E2603"/>
    <w:rsid w:val="003E2ACC"/>
    <w:rsid w:val="003E2BB5"/>
    <w:rsid w:val="003E3238"/>
    <w:rsid w:val="003E3610"/>
    <w:rsid w:val="003E3F70"/>
    <w:rsid w:val="003E41F1"/>
    <w:rsid w:val="003E511F"/>
    <w:rsid w:val="003E54AD"/>
    <w:rsid w:val="003E566A"/>
    <w:rsid w:val="003E5DB3"/>
    <w:rsid w:val="003E6F7C"/>
    <w:rsid w:val="003E7008"/>
    <w:rsid w:val="003E733F"/>
    <w:rsid w:val="003E76AA"/>
    <w:rsid w:val="003E7796"/>
    <w:rsid w:val="003E78EE"/>
    <w:rsid w:val="003F094C"/>
    <w:rsid w:val="003F0C5C"/>
    <w:rsid w:val="003F0F33"/>
    <w:rsid w:val="003F118B"/>
    <w:rsid w:val="003F1EB3"/>
    <w:rsid w:val="003F20A7"/>
    <w:rsid w:val="003F27D6"/>
    <w:rsid w:val="003F288C"/>
    <w:rsid w:val="003F28EB"/>
    <w:rsid w:val="003F2EC2"/>
    <w:rsid w:val="003F329F"/>
    <w:rsid w:val="003F33AD"/>
    <w:rsid w:val="003F388D"/>
    <w:rsid w:val="003F3963"/>
    <w:rsid w:val="003F3C4A"/>
    <w:rsid w:val="003F3D51"/>
    <w:rsid w:val="003F41AD"/>
    <w:rsid w:val="003F4D84"/>
    <w:rsid w:val="003F5006"/>
    <w:rsid w:val="003F51E7"/>
    <w:rsid w:val="003F54B1"/>
    <w:rsid w:val="003F56F0"/>
    <w:rsid w:val="003F5777"/>
    <w:rsid w:val="003F637B"/>
    <w:rsid w:val="003F64EF"/>
    <w:rsid w:val="003F6E5B"/>
    <w:rsid w:val="003F6F00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3266"/>
    <w:rsid w:val="0040353F"/>
    <w:rsid w:val="004036D9"/>
    <w:rsid w:val="0040393C"/>
    <w:rsid w:val="004039C5"/>
    <w:rsid w:val="00403AC0"/>
    <w:rsid w:val="00403DFD"/>
    <w:rsid w:val="00403F95"/>
    <w:rsid w:val="00403FD8"/>
    <w:rsid w:val="00404852"/>
    <w:rsid w:val="00404C92"/>
    <w:rsid w:val="00404DE6"/>
    <w:rsid w:val="004056DB"/>
    <w:rsid w:val="0040589D"/>
    <w:rsid w:val="004062EF"/>
    <w:rsid w:val="00406678"/>
    <w:rsid w:val="004068F1"/>
    <w:rsid w:val="004069E0"/>
    <w:rsid w:val="00406BB2"/>
    <w:rsid w:val="00406C28"/>
    <w:rsid w:val="00406C2F"/>
    <w:rsid w:val="00406DA7"/>
    <w:rsid w:val="00407175"/>
    <w:rsid w:val="004076F6"/>
    <w:rsid w:val="00407BE1"/>
    <w:rsid w:val="00410309"/>
    <w:rsid w:val="00410763"/>
    <w:rsid w:val="0041078E"/>
    <w:rsid w:val="00410BE1"/>
    <w:rsid w:val="00410D89"/>
    <w:rsid w:val="00410EAA"/>
    <w:rsid w:val="00410F2D"/>
    <w:rsid w:val="00411250"/>
    <w:rsid w:val="0041127B"/>
    <w:rsid w:val="0041184D"/>
    <w:rsid w:val="00411A21"/>
    <w:rsid w:val="00412006"/>
    <w:rsid w:val="00412351"/>
    <w:rsid w:val="0041246F"/>
    <w:rsid w:val="004127A6"/>
    <w:rsid w:val="00412B68"/>
    <w:rsid w:val="00412BF7"/>
    <w:rsid w:val="00412D81"/>
    <w:rsid w:val="004130C9"/>
    <w:rsid w:val="00413374"/>
    <w:rsid w:val="00413398"/>
    <w:rsid w:val="004133A5"/>
    <w:rsid w:val="00413670"/>
    <w:rsid w:val="004137EA"/>
    <w:rsid w:val="00413DB4"/>
    <w:rsid w:val="004141A4"/>
    <w:rsid w:val="004144B8"/>
    <w:rsid w:val="00414628"/>
    <w:rsid w:val="00414946"/>
    <w:rsid w:val="00414A03"/>
    <w:rsid w:val="00414EE8"/>
    <w:rsid w:val="00415B47"/>
    <w:rsid w:val="00415D24"/>
    <w:rsid w:val="00415FBF"/>
    <w:rsid w:val="0041648B"/>
    <w:rsid w:val="00416E3E"/>
    <w:rsid w:val="00416F6E"/>
    <w:rsid w:val="00416FB6"/>
    <w:rsid w:val="0041721B"/>
    <w:rsid w:val="00420FBD"/>
    <w:rsid w:val="004210F7"/>
    <w:rsid w:val="00421244"/>
    <w:rsid w:val="00421383"/>
    <w:rsid w:val="00421A49"/>
    <w:rsid w:val="00421E41"/>
    <w:rsid w:val="00421F5C"/>
    <w:rsid w:val="00422001"/>
    <w:rsid w:val="004221A4"/>
    <w:rsid w:val="00422492"/>
    <w:rsid w:val="0042265F"/>
    <w:rsid w:val="00422F19"/>
    <w:rsid w:val="00422FB3"/>
    <w:rsid w:val="00423207"/>
    <w:rsid w:val="0042343D"/>
    <w:rsid w:val="004235A7"/>
    <w:rsid w:val="004236E2"/>
    <w:rsid w:val="00423F03"/>
    <w:rsid w:val="00424657"/>
    <w:rsid w:val="004246BD"/>
    <w:rsid w:val="00424AEB"/>
    <w:rsid w:val="00424DFD"/>
    <w:rsid w:val="0042505F"/>
    <w:rsid w:val="00425E17"/>
    <w:rsid w:val="004261D9"/>
    <w:rsid w:val="00426436"/>
    <w:rsid w:val="004266FC"/>
    <w:rsid w:val="00426DF8"/>
    <w:rsid w:val="004270BF"/>
    <w:rsid w:val="004272F7"/>
    <w:rsid w:val="0042768F"/>
    <w:rsid w:val="00427BF3"/>
    <w:rsid w:val="00427D3B"/>
    <w:rsid w:val="004302B8"/>
    <w:rsid w:val="004304B6"/>
    <w:rsid w:val="0043081E"/>
    <w:rsid w:val="00430BD5"/>
    <w:rsid w:val="00430C26"/>
    <w:rsid w:val="00430C81"/>
    <w:rsid w:val="00430D30"/>
    <w:rsid w:val="004313CA"/>
    <w:rsid w:val="00431806"/>
    <w:rsid w:val="00431AB9"/>
    <w:rsid w:val="00431C1E"/>
    <w:rsid w:val="00431E16"/>
    <w:rsid w:val="00431E21"/>
    <w:rsid w:val="004323B9"/>
    <w:rsid w:val="004325B0"/>
    <w:rsid w:val="00432963"/>
    <w:rsid w:val="00432A7D"/>
    <w:rsid w:val="00432D5F"/>
    <w:rsid w:val="00432FE6"/>
    <w:rsid w:val="0043361A"/>
    <w:rsid w:val="00433E67"/>
    <w:rsid w:val="0043400D"/>
    <w:rsid w:val="004343ED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0A20"/>
    <w:rsid w:val="004412E9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241"/>
    <w:rsid w:val="0045063F"/>
    <w:rsid w:val="004506E8"/>
    <w:rsid w:val="00450AE2"/>
    <w:rsid w:val="00450CE1"/>
    <w:rsid w:val="00450F5C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DC5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500"/>
    <w:rsid w:val="00455633"/>
    <w:rsid w:val="00455AB3"/>
    <w:rsid w:val="00455C0B"/>
    <w:rsid w:val="004562E2"/>
    <w:rsid w:val="00456361"/>
    <w:rsid w:val="004564FD"/>
    <w:rsid w:val="00456AC7"/>
    <w:rsid w:val="00456CB2"/>
    <w:rsid w:val="0045709B"/>
    <w:rsid w:val="004572B5"/>
    <w:rsid w:val="0045734B"/>
    <w:rsid w:val="004575C8"/>
    <w:rsid w:val="00457CFE"/>
    <w:rsid w:val="00460259"/>
    <w:rsid w:val="00460A48"/>
    <w:rsid w:val="00460BCC"/>
    <w:rsid w:val="00460C30"/>
    <w:rsid w:val="00460ECB"/>
    <w:rsid w:val="004613AF"/>
    <w:rsid w:val="004613F3"/>
    <w:rsid w:val="00461602"/>
    <w:rsid w:val="00461620"/>
    <w:rsid w:val="004620DA"/>
    <w:rsid w:val="00462282"/>
    <w:rsid w:val="00462306"/>
    <w:rsid w:val="0046296D"/>
    <w:rsid w:val="00462BCF"/>
    <w:rsid w:val="00463181"/>
    <w:rsid w:val="00463248"/>
    <w:rsid w:val="00463844"/>
    <w:rsid w:val="004638EC"/>
    <w:rsid w:val="00463A82"/>
    <w:rsid w:val="00463B7C"/>
    <w:rsid w:val="00463F10"/>
    <w:rsid w:val="00464041"/>
    <w:rsid w:val="00464066"/>
    <w:rsid w:val="00464166"/>
    <w:rsid w:val="004642F9"/>
    <w:rsid w:val="00465099"/>
    <w:rsid w:val="00465586"/>
    <w:rsid w:val="00465816"/>
    <w:rsid w:val="004659E9"/>
    <w:rsid w:val="00465A9B"/>
    <w:rsid w:val="00465D50"/>
    <w:rsid w:val="00466355"/>
    <w:rsid w:val="0046660A"/>
    <w:rsid w:val="00466A5B"/>
    <w:rsid w:val="00466C07"/>
    <w:rsid w:val="00466F05"/>
    <w:rsid w:val="00466F9E"/>
    <w:rsid w:val="0046701D"/>
    <w:rsid w:val="0046749D"/>
    <w:rsid w:val="00467CC0"/>
    <w:rsid w:val="0047088F"/>
    <w:rsid w:val="00470E9B"/>
    <w:rsid w:val="004710DF"/>
    <w:rsid w:val="004714A4"/>
    <w:rsid w:val="004715F8"/>
    <w:rsid w:val="004719C4"/>
    <w:rsid w:val="0047230E"/>
    <w:rsid w:val="004726EF"/>
    <w:rsid w:val="0047307F"/>
    <w:rsid w:val="004736A8"/>
    <w:rsid w:val="0047387C"/>
    <w:rsid w:val="00473E1A"/>
    <w:rsid w:val="00473E8D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6C52"/>
    <w:rsid w:val="00477310"/>
    <w:rsid w:val="00477BD5"/>
    <w:rsid w:val="00477D3E"/>
    <w:rsid w:val="00477F18"/>
    <w:rsid w:val="004801A6"/>
    <w:rsid w:val="0048057A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2E44"/>
    <w:rsid w:val="004830A0"/>
    <w:rsid w:val="004832DF"/>
    <w:rsid w:val="0048331A"/>
    <w:rsid w:val="00483569"/>
    <w:rsid w:val="00483F2C"/>
    <w:rsid w:val="00484FBA"/>
    <w:rsid w:val="0048553C"/>
    <w:rsid w:val="00485DC3"/>
    <w:rsid w:val="00485E66"/>
    <w:rsid w:val="004864AE"/>
    <w:rsid w:val="00486665"/>
    <w:rsid w:val="00486C7D"/>
    <w:rsid w:val="00486E08"/>
    <w:rsid w:val="00487356"/>
    <w:rsid w:val="00487A80"/>
    <w:rsid w:val="00487CAE"/>
    <w:rsid w:val="00487EC6"/>
    <w:rsid w:val="00490227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4F4"/>
    <w:rsid w:val="00494D9E"/>
    <w:rsid w:val="004956B4"/>
    <w:rsid w:val="00495C80"/>
    <w:rsid w:val="00496472"/>
    <w:rsid w:val="00496664"/>
    <w:rsid w:val="00496903"/>
    <w:rsid w:val="00496BBF"/>
    <w:rsid w:val="00497270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244E"/>
    <w:rsid w:val="004A2673"/>
    <w:rsid w:val="004A33AE"/>
    <w:rsid w:val="004A35CC"/>
    <w:rsid w:val="004A3A12"/>
    <w:rsid w:val="004A3B8B"/>
    <w:rsid w:val="004A3D25"/>
    <w:rsid w:val="004A4314"/>
    <w:rsid w:val="004A438F"/>
    <w:rsid w:val="004A4411"/>
    <w:rsid w:val="004A451B"/>
    <w:rsid w:val="004A45ED"/>
    <w:rsid w:val="004A46E0"/>
    <w:rsid w:val="004A4701"/>
    <w:rsid w:val="004A472E"/>
    <w:rsid w:val="004A48CF"/>
    <w:rsid w:val="004A4BD0"/>
    <w:rsid w:val="004A5007"/>
    <w:rsid w:val="004A5099"/>
    <w:rsid w:val="004A5202"/>
    <w:rsid w:val="004A52FF"/>
    <w:rsid w:val="004A540E"/>
    <w:rsid w:val="004A5BEC"/>
    <w:rsid w:val="004A5C31"/>
    <w:rsid w:val="004A6177"/>
    <w:rsid w:val="004A6326"/>
    <w:rsid w:val="004A6A7D"/>
    <w:rsid w:val="004A6CEE"/>
    <w:rsid w:val="004A71C4"/>
    <w:rsid w:val="004A72F9"/>
    <w:rsid w:val="004A75C1"/>
    <w:rsid w:val="004A76E6"/>
    <w:rsid w:val="004A7C40"/>
    <w:rsid w:val="004A7CD3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A7F"/>
    <w:rsid w:val="004B1B32"/>
    <w:rsid w:val="004B205A"/>
    <w:rsid w:val="004B2794"/>
    <w:rsid w:val="004B2C00"/>
    <w:rsid w:val="004B2D38"/>
    <w:rsid w:val="004B2E5B"/>
    <w:rsid w:val="004B2F79"/>
    <w:rsid w:val="004B420C"/>
    <w:rsid w:val="004B439F"/>
    <w:rsid w:val="004B45D2"/>
    <w:rsid w:val="004B4913"/>
    <w:rsid w:val="004B4A6B"/>
    <w:rsid w:val="004B4A74"/>
    <w:rsid w:val="004B4FDF"/>
    <w:rsid w:val="004B5399"/>
    <w:rsid w:val="004B57AB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B7F66"/>
    <w:rsid w:val="004C0078"/>
    <w:rsid w:val="004C01BB"/>
    <w:rsid w:val="004C0307"/>
    <w:rsid w:val="004C07C8"/>
    <w:rsid w:val="004C18D2"/>
    <w:rsid w:val="004C1BE4"/>
    <w:rsid w:val="004C1F4A"/>
    <w:rsid w:val="004C20D9"/>
    <w:rsid w:val="004C2249"/>
    <w:rsid w:val="004C24D2"/>
    <w:rsid w:val="004C24F2"/>
    <w:rsid w:val="004C2533"/>
    <w:rsid w:val="004C25DE"/>
    <w:rsid w:val="004C284B"/>
    <w:rsid w:val="004C2C37"/>
    <w:rsid w:val="004C30AE"/>
    <w:rsid w:val="004C33BA"/>
    <w:rsid w:val="004C397C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4EA"/>
    <w:rsid w:val="004C663D"/>
    <w:rsid w:val="004C6645"/>
    <w:rsid w:val="004C6B4A"/>
    <w:rsid w:val="004C6DA9"/>
    <w:rsid w:val="004C76E7"/>
    <w:rsid w:val="004C78A2"/>
    <w:rsid w:val="004C7C3A"/>
    <w:rsid w:val="004C7D29"/>
    <w:rsid w:val="004D0288"/>
    <w:rsid w:val="004D05A7"/>
    <w:rsid w:val="004D0AFE"/>
    <w:rsid w:val="004D0E2E"/>
    <w:rsid w:val="004D11F8"/>
    <w:rsid w:val="004D1872"/>
    <w:rsid w:val="004D1E8C"/>
    <w:rsid w:val="004D2073"/>
    <w:rsid w:val="004D2237"/>
    <w:rsid w:val="004D2480"/>
    <w:rsid w:val="004D2517"/>
    <w:rsid w:val="004D2A89"/>
    <w:rsid w:val="004D2B52"/>
    <w:rsid w:val="004D3A74"/>
    <w:rsid w:val="004D3A85"/>
    <w:rsid w:val="004D3B30"/>
    <w:rsid w:val="004D3C09"/>
    <w:rsid w:val="004D4602"/>
    <w:rsid w:val="004D4E85"/>
    <w:rsid w:val="004D4FDD"/>
    <w:rsid w:val="004D5169"/>
    <w:rsid w:val="004D5A79"/>
    <w:rsid w:val="004D5FC5"/>
    <w:rsid w:val="004D61F2"/>
    <w:rsid w:val="004D6263"/>
    <w:rsid w:val="004D64A7"/>
    <w:rsid w:val="004D6875"/>
    <w:rsid w:val="004D6E92"/>
    <w:rsid w:val="004D6EFE"/>
    <w:rsid w:val="004D6F95"/>
    <w:rsid w:val="004D6FA5"/>
    <w:rsid w:val="004D70CA"/>
    <w:rsid w:val="004D7266"/>
    <w:rsid w:val="004D7553"/>
    <w:rsid w:val="004D765B"/>
    <w:rsid w:val="004D7C72"/>
    <w:rsid w:val="004D7D8A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EE7"/>
    <w:rsid w:val="004E222B"/>
    <w:rsid w:val="004E2588"/>
    <w:rsid w:val="004E27FA"/>
    <w:rsid w:val="004E28E7"/>
    <w:rsid w:val="004E28F1"/>
    <w:rsid w:val="004E2A4D"/>
    <w:rsid w:val="004E2B36"/>
    <w:rsid w:val="004E2C51"/>
    <w:rsid w:val="004E2D13"/>
    <w:rsid w:val="004E34A9"/>
    <w:rsid w:val="004E35FA"/>
    <w:rsid w:val="004E3650"/>
    <w:rsid w:val="004E37D1"/>
    <w:rsid w:val="004E37E8"/>
    <w:rsid w:val="004E3A8C"/>
    <w:rsid w:val="004E3C86"/>
    <w:rsid w:val="004E3D6A"/>
    <w:rsid w:val="004E3DDD"/>
    <w:rsid w:val="004E3F63"/>
    <w:rsid w:val="004E4AE8"/>
    <w:rsid w:val="004E5950"/>
    <w:rsid w:val="004E5955"/>
    <w:rsid w:val="004E5D46"/>
    <w:rsid w:val="004E5FE8"/>
    <w:rsid w:val="004E6706"/>
    <w:rsid w:val="004E68EE"/>
    <w:rsid w:val="004E6E4E"/>
    <w:rsid w:val="004E7742"/>
    <w:rsid w:val="004E7948"/>
    <w:rsid w:val="004E7B20"/>
    <w:rsid w:val="004F0A73"/>
    <w:rsid w:val="004F17E5"/>
    <w:rsid w:val="004F1975"/>
    <w:rsid w:val="004F1C2B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32E"/>
    <w:rsid w:val="004F4656"/>
    <w:rsid w:val="004F47A5"/>
    <w:rsid w:val="004F4967"/>
    <w:rsid w:val="004F497A"/>
    <w:rsid w:val="004F514A"/>
    <w:rsid w:val="004F5784"/>
    <w:rsid w:val="004F5C51"/>
    <w:rsid w:val="004F5FC1"/>
    <w:rsid w:val="004F63D5"/>
    <w:rsid w:val="004F6644"/>
    <w:rsid w:val="004F75D3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1A73"/>
    <w:rsid w:val="005021D9"/>
    <w:rsid w:val="00502847"/>
    <w:rsid w:val="00502B01"/>
    <w:rsid w:val="00502B1A"/>
    <w:rsid w:val="00502C50"/>
    <w:rsid w:val="005030F0"/>
    <w:rsid w:val="00503C4D"/>
    <w:rsid w:val="00503C55"/>
    <w:rsid w:val="00504C46"/>
    <w:rsid w:val="0050514B"/>
    <w:rsid w:val="00505AE5"/>
    <w:rsid w:val="005069A7"/>
    <w:rsid w:val="00506DBC"/>
    <w:rsid w:val="00506E3E"/>
    <w:rsid w:val="005072B7"/>
    <w:rsid w:val="00507959"/>
    <w:rsid w:val="00507CC4"/>
    <w:rsid w:val="00507D3A"/>
    <w:rsid w:val="00510228"/>
    <w:rsid w:val="0051039A"/>
    <w:rsid w:val="00510CE1"/>
    <w:rsid w:val="00511691"/>
    <w:rsid w:val="005116C1"/>
    <w:rsid w:val="005116F8"/>
    <w:rsid w:val="00511806"/>
    <w:rsid w:val="0051189B"/>
    <w:rsid w:val="005118D6"/>
    <w:rsid w:val="00511933"/>
    <w:rsid w:val="00511A40"/>
    <w:rsid w:val="0051244B"/>
    <w:rsid w:val="00512577"/>
    <w:rsid w:val="00512AE4"/>
    <w:rsid w:val="005131D1"/>
    <w:rsid w:val="005132E6"/>
    <w:rsid w:val="00513A05"/>
    <w:rsid w:val="00513A86"/>
    <w:rsid w:val="00513EE9"/>
    <w:rsid w:val="005141E0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6A7"/>
    <w:rsid w:val="005159AD"/>
    <w:rsid w:val="00515D19"/>
    <w:rsid w:val="00516034"/>
    <w:rsid w:val="0051617B"/>
    <w:rsid w:val="005162E4"/>
    <w:rsid w:val="00516564"/>
    <w:rsid w:val="00516BA2"/>
    <w:rsid w:val="0051717A"/>
    <w:rsid w:val="0051786A"/>
    <w:rsid w:val="005178EA"/>
    <w:rsid w:val="00517DF8"/>
    <w:rsid w:val="005202CE"/>
    <w:rsid w:val="00520368"/>
    <w:rsid w:val="00520466"/>
    <w:rsid w:val="00520600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EB0"/>
    <w:rsid w:val="00523FA6"/>
    <w:rsid w:val="0052449C"/>
    <w:rsid w:val="005244CE"/>
    <w:rsid w:val="00524832"/>
    <w:rsid w:val="00524EDF"/>
    <w:rsid w:val="00525411"/>
    <w:rsid w:val="005254FB"/>
    <w:rsid w:val="00525621"/>
    <w:rsid w:val="00525A92"/>
    <w:rsid w:val="00525BED"/>
    <w:rsid w:val="00525D2D"/>
    <w:rsid w:val="00525D76"/>
    <w:rsid w:val="00525F53"/>
    <w:rsid w:val="00526BFA"/>
    <w:rsid w:val="00526CB0"/>
    <w:rsid w:val="00526CF5"/>
    <w:rsid w:val="00526D20"/>
    <w:rsid w:val="00526E98"/>
    <w:rsid w:val="0052749B"/>
    <w:rsid w:val="0053070D"/>
    <w:rsid w:val="0053094A"/>
    <w:rsid w:val="005309CE"/>
    <w:rsid w:val="00530DDC"/>
    <w:rsid w:val="005310E2"/>
    <w:rsid w:val="005313B5"/>
    <w:rsid w:val="00531434"/>
    <w:rsid w:val="0053180A"/>
    <w:rsid w:val="00531A39"/>
    <w:rsid w:val="00531DF4"/>
    <w:rsid w:val="00531F05"/>
    <w:rsid w:val="00532089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4ACB"/>
    <w:rsid w:val="00534B42"/>
    <w:rsid w:val="0053530A"/>
    <w:rsid w:val="0053571D"/>
    <w:rsid w:val="0053578A"/>
    <w:rsid w:val="0053596D"/>
    <w:rsid w:val="0053640B"/>
    <w:rsid w:val="005368BD"/>
    <w:rsid w:val="00536A71"/>
    <w:rsid w:val="005371AE"/>
    <w:rsid w:val="00537259"/>
    <w:rsid w:val="00537325"/>
    <w:rsid w:val="005377F1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4340"/>
    <w:rsid w:val="0054449F"/>
    <w:rsid w:val="0054477B"/>
    <w:rsid w:val="00545029"/>
    <w:rsid w:val="005456C4"/>
    <w:rsid w:val="0054597E"/>
    <w:rsid w:val="005460B5"/>
    <w:rsid w:val="005466F1"/>
    <w:rsid w:val="005467A1"/>
    <w:rsid w:val="005467FB"/>
    <w:rsid w:val="00546A3C"/>
    <w:rsid w:val="00546F31"/>
    <w:rsid w:val="00546F93"/>
    <w:rsid w:val="005474DE"/>
    <w:rsid w:val="005475EC"/>
    <w:rsid w:val="00550040"/>
    <w:rsid w:val="00550297"/>
    <w:rsid w:val="0055031C"/>
    <w:rsid w:val="0055045A"/>
    <w:rsid w:val="0055067F"/>
    <w:rsid w:val="005509C8"/>
    <w:rsid w:val="005514F3"/>
    <w:rsid w:val="00551E25"/>
    <w:rsid w:val="005522CA"/>
    <w:rsid w:val="0055263C"/>
    <w:rsid w:val="00552A8E"/>
    <w:rsid w:val="0055330C"/>
    <w:rsid w:val="005534E5"/>
    <w:rsid w:val="00553844"/>
    <w:rsid w:val="00553992"/>
    <w:rsid w:val="00553D54"/>
    <w:rsid w:val="00553DE4"/>
    <w:rsid w:val="005552A8"/>
    <w:rsid w:val="00555609"/>
    <w:rsid w:val="0055569F"/>
    <w:rsid w:val="00555718"/>
    <w:rsid w:val="00555AA1"/>
    <w:rsid w:val="00555AE4"/>
    <w:rsid w:val="00555C2B"/>
    <w:rsid w:val="005560F4"/>
    <w:rsid w:val="00556804"/>
    <w:rsid w:val="0055693C"/>
    <w:rsid w:val="00556A9A"/>
    <w:rsid w:val="00556BF1"/>
    <w:rsid w:val="00557488"/>
    <w:rsid w:val="00557555"/>
    <w:rsid w:val="00557799"/>
    <w:rsid w:val="00557830"/>
    <w:rsid w:val="00557BB4"/>
    <w:rsid w:val="00557E47"/>
    <w:rsid w:val="00557EFA"/>
    <w:rsid w:val="00557F44"/>
    <w:rsid w:val="005602D5"/>
    <w:rsid w:val="00560445"/>
    <w:rsid w:val="0056046D"/>
    <w:rsid w:val="00560E27"/>
    <w:rsid w:val="00561379"/>
    <w:rsid w:val="005616BB"/>
    <w:rsid w:val="005616EA"/>
    <w:rsid w:val="0056175A"/>
    <w:rsid w:val="0056244C"/>
    <w:rsid w:val="00562498"/>
    <w:rsid w:val="0056392D"/>
    <w:rsid w:val="0056399C"/>
    <w:rsid w:val="00563A8A"/>
    <w:rsid w:val="00563BF5"/>
    <w:rsid w:val="00563C9F"/>
    <w:rsid w:val="0056419F"/>
    <w:rsid w:val="00565278"/>
    <w:rsid w:val="00565322"/>
    <w:rsid w:val="00565361"/>
    <w:rsid w:val="00565398"/>
    <w:rsid w:val="005659EC"/>
    <w:rsid w:val="00565A79"/>
    <w:rsid w:val="00565EF4"/>
    <w:rsid w:val="00566399"/>
    <w:rsid w:val="00566F30"/>
    <w:rsid w:val="00567017"/>
    <w:rsid w:val="005675BD"/>
    <w:rsid w:val="00567F40"/>
    <w:rsid w:val="005700DA"/>
    <w:rsid w:val="00570320"/>
    <w:rsid w:val="0057032C"/>
    <w:rsid w:val="005706A2"/>
    <w:rsid w:val="005717DC"/>
    <w:rsid w:val="00571D19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DD2"/>
    <w:rsid w:val="00575E75"/>
    <w:rsid w:val="00575ECF"/>
    <w:rsid w:val="00576229"/>
    <w:rsid w:val="0057633B"/>
    <w:rsid w:val="005767E7"/>
    <w:rsid w:val="005769E7"/>
    <w:rsid w:val="00576E1F"/>
    <w:rsid w:val="00576E24"/>
    <w:rsid w:val="00576E47"/>
    <w:rsid w:val="0057739F"/>
    <w:rsid w:val="0057756D"/>
    <w:rsid w:val="005776D5"/>
    <w:rsid w:val="005778A6"/>
    <w:rsid w:val="00577928"/>
    <w:rsid w:val="00577A93"/>
    <w:rsid w:val="0058000D"/>
    <w:rsid w:val="00580222"/>
    <w:rsid w:val="0058034F"/>
    <w:rsid w:val="00580458"/>
    <w:rsid w:val="005805A8"/>
    <w:rsid w:val="005805EE"/>
    <w:rsid w:val="00580B72"/>
    <w:rsid w:val="00580F65"/>
    <w:rsid w:val="0058129F"/>
    <w:rsid w:val="00581A17"/>
    <w:rsid w:val="00581C42"/>
    <w:rsid w:val="00581CD9"/>
    <w:rsid w:val="00581E78"/>
    <w:rsid w:val="00581F7E"/>
    <w:rsid w:val="0058258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651E"/>
    <w:rsid w:val="005867D4"/>
    <w:rsid w:val="00586D55"/>
    <w:rsid w:val="00586EEF"/>
    <w:rsid w:val="00586F07"/>
    <w:rsid w:val="00587293"/>
    <w:rsid w:val="005879D9"/>
    <w:rsid w:val="00587AEB"/>
    <w:rsid w:val="00587B08"/>
    <w:rsid w:val="00587DED"/>
    <w:rsid w:val="005900A1"/>
    <w:rsid w:val="00590D69"/>
    <w:rsid w:val="005911CD"/>
    <w:rsid w:val="00591320"/>
    <w:rsid w:val="00591359"/>
    <w:rsid w:val="005920EA"/>
    <w:rsid w:val="00592302"/>
    <w:rsid w:val="0059258E"/>
    <w:rsid w:val="005925D9"/>
    <w:rsid w:val="00592B9B"/>
    <w:rsid w:val="00592BAC"/>
    <w:rsid w:val="00592D54"/>
    <w:rsid w:val="00593406"/>
    <w:rsid w:val="005938FA"/>
    <w:rsid w:val="00593CF9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61AF"/>
    <w:rsid w:val="005963EA"/>
    <w:rsid w:val="00596507"/>
    <w:rsid w:val="0059678F"/>
    <w:rsid w:val="00596833"/>
    <w:rsid w:val="00596C0F"/>
    <w:rsid w:val="00596E52"/>
    <w:rsid w:val="0059702E"/>
    <w:rsid w:val="005973C8"/>
    <w:rsid w:val="00597757"/>
    <w:rsid w:val="0059797C"/>
    <w:rsid w:val="005979ED"/>
    <w:rsid w:val="00597B6B"/>
    <w:rsid w:val="00597FD4"/>
    <w:rsid w:val="005A0029"/>
    <w:rsid w:val="005A0850"/>
    <w:rsid w:val="005A0CE1"/>
    <w:rsid w:val="005A1071"/>
    <w:rsid w:val="005A1DEC"/>
    <w:rsid w:val="005A2018"/>
    <w:rsid w:val="005A23AE"/>
    <w:rsid w:val="005A2619"/>
    <w:rsid w:val="005A2E94"/>
    <w:rsid w:val="005A2FCC"/>
    <w:rsid w:val="005A31BE"/>
    <w:rsid w:val="005A32BB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54C"/>
    <w:rsid w:val="005A5601"/>
    <w:rsid w:val="005A5C3E"/>
    <w:rsid w:val="005A5D4C"/>
    <w:rsid w:val="005A5E8B"/>
    <w:rsid w:val="005A607E"/>
    <w:rsid w:val="005A6531"/>
    <w:rsid w:val="005A68A2"/>
    <w:rsid w:val="005A6D96"/>
    <w:rsid w:val="005A734A"/>
    <w:rsid w:val="005A7B5A"/>
    <w:rsid w:val="005A7DB8"/>
    <w:rsid w:val="005A7E65"/>
    <w:rsid w:val="005B0D96"/>
    <w:rsid w:val="005B1206"/>
    <w:rsid w:val="005B130B"/>
    <w:rsid w:val="005B1372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55"/>
    <w:rsid w:val="005B407E"/>
    <w:rsid w:val="005B4514"/>
    <w:rsid w:val="005B53BE"/>
    <w:rsid w:val="005B5D3C"/>
    <w:rsid w:val="005B6321"/>
    <w:rsid w:val="005B63A7"/>
    <w:rsid w:val="005B6912"/>
    <w:rsid w:val="005B6A91"/>
    <w:rsid w:val="005B71E2"/>
    <w:rsid w:val="005B73F5"/>
    <w:rsid w:val="005B7509"/>
    <w:rsid w:val="005B752E"/>
    <w:rsid w:val="005B7DD4"/>
    <w:rsid w:val="005C00F7"/>
    <w:rsid w:val="005C027C"/>
    <w:rsid w:val="005C0429"/>
    <w:rsid w:val="005C0441"/>
    <w:rsid w:val="005C04D3"/>
    <w:rsid w:val="005C1234"/>
    <w:rsid w:val="005C18ED"/>
    <w:rsid w:val="005C1BC0"/>
    <w:rsid w:val="005C1BDC"/>
    <w:rsid w:val="005C2135"/>
    <w:rsid w:val="005C215A"/>
    <w:rsid w:val="005C21AE"/>
    <w:rsid w:val="005C2310"/>
    <w:rsid w:val="005C23BD"/>
    <w:rsid w:val="005C251D"/>
    <w:rsid w:val="005C2C28"/>
    <w:rsid w:val="005C31B6"/>
    <w:rsid w:val="005C3B99"/>
    <w:rsid w:val="005C3E78"/>
    <w:rsid w:val="005C443F"/>
    <w:rsid w:val="005C471F"/>
    <w:rsid w:val="005C48E4"/>
    <w:rsid w:val="005C492C"/>
    <w:rsid w:val="005C4C0C"/>
    <w:rsid w:val="005C4EAC"/>
    <w:rsid w:val="005C4F26"/>
    <w:rsid w:val="005C5317"/>
    <w:rsid w:val="005C548E"/>
    <w:rsid w:val="005C562E"/>
    <w:rsid w:val="005C56DF"/>
    <w:rsid w:val="005C58F5"/>
    <w:rsid w:val="005C5BF2"/>
    <w:rsid w:val="005C5D2A"/>
    <w:rsid w:val="005C5D78"/>
    <w:rsid w:val="005C61CC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305"/>
    <w:rsid w:val="005D246A"/>
    <w:rsid w:val="005D2AD7"/>
    <w:rsid w:val="005D2D61"/>
    <w:rsid w:val="005D2F2C"/>
    <w:rsid w:val="005D34DF"/>
    <w:rsid w:val="005D3689"/>
    <w:rsid w:val="005D3704"/>
    <w:rsid w:val="005D3AE3"/>
    <w:rsid w:val="005D40B6"/>
    <w:rsid w:val="005D4282"/>
    <w:rsid w:val="005D4653"/>
    <w:rsid w:val="005D47C2"/>
    <w:rsid w:val="005D48FE"/>
    <w:rsid w:val="005D499C"/>
    <w:rsid w:val="005D4BA5"/>
    <w:rsid w:val="005D4BD6"/>
    <w:rsid w:val="005D4C85"/>
    <w:rsid w:val="005D51CD"/>
    <w:rsid w:val="005D532C"/>
    <w:rsid w:val="005D5473"/>
    <w:rsid w:val="005D64A0"/>
    <w:rsid w:val="005D65BB"/>
    <w:rsid w:val="005D66C9"/>
    <w:rsid w:val="005D676E"/>
    <w:rsid w:val="005D6B41"/>
    <w:rsid w:val="005D6CCA"/>
    <w:rsid w:val="005D7126"/>
    <w:rsid w:val="005D712E"/>
    <w:rsid w:val="005D74F9"/>
    <w:rsid w:val="005D7AF6"/>
    <w:rsid w:val="005D7EEA"/>
    <w:rsid w:val="005E0A88"/>
    <w:rsid w:val="005E0AE7"/>
    <w:rsid w:val="005E105A"/>
    <w:rsid w:val="005E1352"/>
    <w:rsid w:val="005E1356"/>
    <w:rsid w:val="005E17FF"/>
    <w:rsid w:val="005E1E7A"/>
    <w:rsid w:val="005E24F0"/>
    <w:rsid w:val="005E2E9B"/>
    <w:rsid w:val="005E2EC1"/>
    <w:rsid w:val="005E2F87"/>
    <w:rsid w:val="005E30EE"/>
    <w:rsid w:val="005E362A"/>
    <w:rsid w:val="005E4566"/>
    <w:rsid w:val="005E4ADB"/>
    <w:rsid w:val="005E4B9F"/>
    <w:rsid w:val="005E52D7"/>
    <w:rsid w:val="005E53BC"/>
    <w:rsid w:val="005E5732"/>
    <w:rsid w:val="005E5A9C"/>
    <w:rsid w:val="005E5AC2"/>
    <w:rsid w:val="005E5FAB"/>
    <w:rsid w:val="005E5FBA"/>
    <w:rsid w:val="005E63EF"/>
    <w:rsid w:val="005E646A"/>
    <w:rsid w:val="005E6D1F"/>
    <w:rsid w:val="005E6F81"/>
    <w:rsid w:val="005E721F"/>
    <w:rsid w:val="005E734A"/>
    <w:rsid w:val="005E7BC9"/>
    <w:rsid w:val="005E7C1D"/>
    <w:rsid w:val="005F0256"/>
    <w:rsid w:val="005F025E"/>
    <w:rsid w:val="005F0A74"/>
    <w:rsid w:val="005F0A9E"/>
    <w:rsid w:val="005F0CC4"/>
    <w:rsid w:val="005F0EBD"/>
    <w:rsid w:val="005F1064"/>
    <w:rsid w:val="005F10D0"/>
    <w:rsid w:val="005F1236"/>
    <w:rsid w:val="005F14AA"/>
    <w:rsid w:val="005F17AF"/>
    <w:rsid w:val="005F1845"/>
    <w:rsid w:val="005F1CE4"/>
    <w:rsid w:val="005F26C3"/>
    <w:rsid w:val="005F293E"/>
    <w:rsid w:val="005F3AFE"/>
    <w:rsid w:val="005F3D05"/>
    <w:rsid w:val="005F3FFD"/>
    <w:rsid w:val="005F40C3"/>
    <w:rsid w:val="005F4EDF"/>
    <w:rsid w:val="005F5515"/>
    <w:rsid w:val="005F5557"/>
    <w:rsid w:val="005F59ED"/>
    <w:rsid w:val="005F59FB"/>
    <w:rsid w:val="005F5A02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212"/>
    <w:rsid w:val="00602204"/>
    <w:rsid w:val="00602EDA"/>
    <w:rsid w:val="006030D0"/>
    <w:rsid w:val="006034AB"/>
    <w:rsid w:val="00603B25"/>
    <w:rsid w:val="00603F88"/>
    <w:rsid w:val="00604049"/>
    <w:rsid w:val="006041A1"/>
    <w:rsid w:val="00604726"/>
    <w:rsid w:val="00604822"/>
    <w:rsid w:val="00604913"/>
    <w:rsid w:val="00604B69"/>
    <w:rsid w:val="0060560D"/>
    <w:rsid w:val="00605909"/>
    <w:rsid w:val="00605ECE"/>
    <w:rsid w:val="00606056"/>
    <w:rsid w:val="006060CD"/>
    <w:rsid w:val="00606610"/>
    <w:rsid w:val="006068A1"/>
    <w:rsid w:val="00606B60"/>
    <w:rsid w:val="00606C88"/>
    <w:rsid w:val="00606F39"/>
    <w:rsid w:val="00607061"/>
    <w:rsid w:val="006075F5"/>
    <w:rsid w:val="00607619"/>
    <w:rsid w:val="00607657"/>
    <w:rsid w:val="0060768E"/>
    <w:rsid w:val="006079FC"/>
    <w:rsid w:val="00607A2B"/>
    <w:rsid w:val="00607C4B"/>
    <w:rsid w:val="00607F82"/>
    <w:rsid w:val="006103D4"/>
    <w:rsid w:val="00610B40"/>
    <w:rsid w:val="00610B8B"/>
    <w:rsid w:val="00611835"/>
    <w:rsid w:val="00611A24"/>
    <w:rsid w:val="00612166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099"/>
    <w:rsid w:val="00615AE1"/>
    <w:rsid w:val="00615BA1"/>
    <w:rsid w:val="0061630F"/>
    <w:rsid w:val="00616475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1D3"/>
    <w:rsid w:val="00621B12"/>
    <w:rsid w:val="00621FE6"/>
    <w:rsid w:val="0062233D"/>
    <w:rsid w:val="00622614"/>
    <w:rsid w:val="006226A2"/>
    <w:rsid w:val="00622A7A"/>
    <w:rsid w:val="00622F5D"/>
    <w:rsid w:val="00622FA6"/>
    <w:rsid w:val="00622FF7"/>
    <w:rsid w:val="00623082"/>
    <w:rsid w:val="00623248"/>
    <w:rsid w:val="0062327F"/>
    <w:rsid w:val="00623389"/>
    <w:rsid w:val="00623A3B"/>
    <w:rsid w:val="00623B2F"/>
    <w:rsid w:val="00623E85"/>
    <w:rsid w:val="006247B6"/>
    <w:rsid w:val="0062480D"/>
    <w:rsid w:val="00624C58"/>
    <w:rsid w:val="00624D5E"/>
    <w:rsid w:val="00624EA0"/>
    <w:rsid w:val="006256CE"/>
    <w:rsid w:val="006256E3"/>
    <w:rsid w:val="00625B28"/>
    <w:rsid w:val="00626341"/>
    <w:rsid w:val="006264CF"/>
    <w:rsid w:val="006266CB"/>
    <w:rsid w:val="00630078"/>
    <w:rsid w:val="00630507"/>
    <w:rsid w:val="00630BC7"/>
    <w:rsid w:val="00630DB5"/>
    <w:rsid w:val="006310B1"/>
    <w:rsid w:val="00631410"/>
    <w:rsid w:val="006320CF"/>
    <w:rsid w:val="00632D55"/>
    <w:rsid w:val="006333FD"/>
    <w:rsid w:val="0063381F"/>
    <w:rsid w:val="00633C9B"/>
    <w:rsid w:val="0063413A"/>
    <w:rsid w:val="00634330"/>
    <w:rsid w:val="006346FD"/>
    <w:rsid w:val="00634A33"/>
    <w:rsid w:val="00634A4E"/>
    <w:rsid w:val="00635170"/>
    <w:rsid w:val="00635171"/>
    <w:rsid w:val="00635737"/>
    <w:rsid w:val="00635926"/>
    <w:rsid w:val="00635ACB"/>
    <w:rsid w:val="00635CC2"/>
    <w:rsid w:val="00636AA5"/>
    <w:rsid w:val="00636F68"/>
    <w:rsid w:val="0063702F"/>
    <w:rsid w:val="00637188"/>
    <w:rsid w:val="006373DD"/>
    <w:rsid w:val="00637503"/>
    <w:rsid w:val="00637C5B"/>
    <w:rsid w:val="00637D2D"/>
    <w:rsid w:val="00637E6D"/>
    <w:rsid w:val="00637F9C"/>
    <w:rsid w:val="00640BB7"/>
    <w:rsid w:val="00641796"/>
    <w:rsid w:val="00641D33"/>
    <w:rsid w:val="00641E1A"/>
    <w:rsid w:val="00642164"/>
    <w:rsid w:val="0064265D"/>
    <w:rsid w:val="0064296C"/>
    <w:rsid w:val="0064298F"/>
    <w:rsid w:val="00642AA3"/>
    <w:rsid w:val="00642AA5"/>
    <w:rsid w:val="00642B29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6E29"/>
    <w:rsid w:val="00647747"/>
    <w:rsid w:val="006505C6"/>
    <w:rsid w:val="00650DEA"/>
    <w:rsid w:val="0065157E"/>
    <w:rsid w:val="006518AD"/>
    <w:rsid w:val="00651B89"/>
    <w:rsid w:val="00651DD7"/>
    <w:rsid w:val="00652692"/>
    <w:rsid w:val="006527AD"/>
    <w:rsid w:val="006527F1"/>
    <w:rsid w:val="00652E00"/>
    <w:rsid w:val="006531A3"/>
    <w:rsid w:val="0065439C"/>
    <w:rsid w:val="0065450E"/>
    <w:rsid w:val="00654590"/>
    <w:rsid w:val="00654C82"/>
    <w:rsid w:val="00654CF7"/>
    <w:rsid w:val="0065502F"/>
    <w:rsid w:val="00655618"/>
    <w:rsid w:val="00655A90"/>
    <w:rsid w:val="006561DE"/>
    <w:rsid w:val="006566FA"/>
    <w:rsid w:val="0065691F"/>
    <w:rsid w:val="00656D7B"/>
    <w:rsid w:val="00656E01"/>
    <w:rsid w:val="00656ED8"/>
    <w:rsid w:val="00656F1E"/>
    <w:rsid w:val="0065746F"/>
    <w:rsid w:val="00657773"/>
    <w:rsid w:val="00657928"/>
    <w:rsid w:val="00657982"/>
    <w:rsid w:val="00657B8E"/>
    <w:rsid w:val="00657D9D"/>
    <w:rsid w:val="006602C1"/>
    <w:rsid w:val="00660BAB"/>
    <w:rsid w:val="00661157"/>
    <w:rsid w:val="00661807"/>
    <w:rsid w:val="00661E58"/>
    <w:rsid w:val="00662036"/>
    <w:rsid w:val="00662497"/>
    <w:rsid w:val="006625D7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BE0"/>
    <w:rsid w:val="00665C86"/>
    <w:rsid w:val="00665CC7"/>
    <w:rsid w:val="00665EB9"/>
    <w:rsid w:val="00665ED4"/>
    <w:rsid w:val="006664C6"/>
    <w:rsid w:val="0066687C"/>
    <w:rsid w:val="00666D6B"/>
    <w:rsid w:val="00667028"/>
    <w:rsid w:val="00667205"/>
    <w:rsid w:val="006673BF"/>
    <w:rsid w:val="0066788A"/>
    <w:rsid w:val="00670179"/>
    <w:rsid w:val="00670265"/>
    <w:rsid w:val="0067035C"/>
    <w:rsid w:val="006703F7"/>
    <w:rsid w:val="006704E3"/>
    <w:rsid w:val="00670A25"/>
    <w:rsid w:val="00670C1C"/>
    <w:rsid w:val="00670D39"/>
    <w:rsid w:val="00671066"/>
    <w:rsid w:val="00671377"/>
    <w:rsid w:val="00671549"/>
    <w:rsid w:val="006716B8"/>
    <w:rsid w:val="00671E68"/>
    <w:rsid w:val="00672653"/>
    <w:rsid w:val="00672A50"/>
    <w:rsid w:val="00673249"/>
    <w:rsid w:val="00673990"/>
    <w:rsid w:val="00674385"/>
    <w:rsid w:val="006749DA"/>
    <w:rsid w:val="00674F63"/>
    <w:rsid w:val="00675231"/>
    <w:rsid w:val="00675D00"/>
    <w:rsid w:val="006761B8"/>
    <w:rsid w:val="006762A0"/>
    <w:rsid w:val="006765B0"/>
    <w:rsid w:val="006767BE"/>
    <w:rsid w:val="00676C7B"/>
    <w:rsid w:val="00676E38"/>
    <w:rsid w:val="006772D8"/>
    <w:rsid w:val="0067769D"/>
    <w:rsid w:val="00677B63"/>
    <w:rsid w:val="00677F22"/>
    <w:rsid w:val="006801F8"/>
    <w:rsid w:val="006802B9"/>
    <w:rsid w:val="006803C5"/>
    <w:rsid w:val="0068041B"/>
    <w:rsid w:val="006805BB"/>
    <w:rsid w:val="00680648"/>
    <w:rsid w:val="00680CA3"/>
    <w:rsid w:val="00681A91"/>
    <w:rsid w:val="00682149"/>
    <w:rsid w:val="00682205"/>
    <w:rsid w:val="00682DA9"/>
    <w:rsid w:val="006831A2"/>
    <w:rsid w:val="006835C8"/>
    <w:rsid w:val="00683821"/>
    <w:rsid w:val="00683A96"/>
    <w:rsid w:val="00683CB6"/>
    <w:rsid w:val="00684C56"/>
    <w:rsid w:val="00684F96"/>
    <w:rsid w:val="00685444"/>
    <w:rsid w:val="006854FF"/>
    <w:rsid w:val="006855D3"/>
    <w:rsid w:val="00685C0F"/>
    <w:rsid w:val="0068608C"/>
    <w:rsid w:val="0068691D"/>
    <w:rsid w:val="006874AD"/>
    <w:rsid w:val="006879F1"/>
    <w:rsid w:val="00687E3D"/>
    <w:rsid w:val="00690174"/>
    <w:rsid w:val="0069020D"/>
    <w:rsid w:val="00691959"/>
    <w:rsid w:val="00691B2F"/>
    <w:rsid w:val="00691C34"/>
    <w:rsid w:val="00691CFA"/>
    <w:rsid w:val="006926DC"/>
    <w:rsid w:val="00692BA9"/>
    <w:rsid w:val="00692EEF"/>
    <w:rsid w:val="00693385"/>
    <w:rsid w:val="00693796"/>
    <w:rsid w:val="006937AE"/>
    <w:rsid w:val="00693933"/>
    <w:rsid w:val="00693BA5"/>
    <w:rsid w:val="00693F40"/>
    <w:rsid w:val="00694197"/>
    <w:rsid w:val="00694B2D"/>
    <w:rsid w:val="00694B8F"/>
    <w:rsid w:val="00694D2E"/>
    <w:rsid w:val="00694D61"/>
    <w:rsid w:val="00695491"/>
    <w:rsid w:val="006958CA"/>
    <w:rsid w:val="006959E1"/>
    <w:rsid w:val="00696B23"/>
    <w:rsid w:val="00696D40"/>
    <w:rsid w:val="00696DF0"/>
    <w:rsid w:val="006972E5"/>
    <w:rsid w:val="00697D07"/>
    <w:rsid w:val="00697F27"/>
    <w:rsid w:val="006A0040"/>
    <w:rsid w:val="006A0681"/>
    <w:rsid w:val="006A0708"/>
    <w:rsid w:val="006A0D6C"/>
    <w:rsid w:val="006A0E5E"/>
    <w:rsid w:val="006A0F87"/>
    <w:rsid w:val="006A101F"/>
    <w:rsid w:val="006A1034"/>
    <w:rsid w:val="006A11E6"/>
    <w:rsid w:val="006A1536"/>
    <w:rsid w:val="006A1828"/>
    <w:rsid w:val="006A1A23"/>
    <w:rsid w:val="006A1C49"/>
    <w:rsid w:val="006A1FAC"/>
    <w:rsid w:val="006A23B0"/>
    <w:rsid w:val="006A4065"/>
    <w:rsid w:val="006A431E"/>
    <w:rsid w:val="006A458D"/>
    <w:rsid w:val="006A4904"/>
    <w:rsid w:val="006A5300"/>
    <w:rsid w:val="006A562C"/>
    <w:rsid w:val="006A59B4"/>
    <w:rsid w:val="006A5BB8"/>
    <w:rsid w:val="006A6177"/>
    <w:rsid w:val="006A6373"/>
    <w:rsid w:val="006A64FB"/>
    <w:rsid w:val="006A6890"/>
    <w:rsid w:val="006A6CF3"/>
    <w:rsid w:val="006A6D4C"/>
    <w:rsid w:val="006A7432"/>
    <w:rsid w:val="006B00B6"/>
    <w:rsid w:val="006B0451"/>
    <w:rsid w:val="006B0991"/>
    <w:rsid w:val="006B0C85"/>
    <w:rsid w:val="006B1232"/>
    <w:rsid w:val="006B183F"/>
    <w:rsid w:val="006B1C47"/>
    <w:rsid w:val="006B2043"/>
    <w:rsid w:val="006B20FB"/>
    <w:rsid w:val="006B2275"/>
    <w:rsid w:val="006B2B83"/>
    <w:rsid w:val="006B312A"/>
    <w:rsid w:val="006B3672"/>
    <w:rsid w:val="006B3C03"/>
    <w:rsid w:val="006B3C0E"/>
    <w:rsid w:val="006B3E73"/>
    <w:rsid w:val="006B3F38"/>
    <w:rsid w:val="006B420F"/>
    <w:rsid w:val="006B5D85"/>
    <w:rsid w:val="006B6390"/>
    <w:rsid w:val="006B67AC"/>
    <w:rsid w:val="006B6A62"/>
    <w:rsid w:val="006B6B46"/>
    <w:rsid w:val="006B72EB"/>
    <w:rsid w:val="006B74D7"/>
    <w:rsid w:val="006B7887"/>
    <w:rsid w:val="006B795C"/>
    <w:rsid w:val="006C07E3"/>
    <w:rsid w:val="006C108D"/>
    <w:rsid w:val="006C147F"/>
    <w:rsid w:val="006C1753"/>
    <w:rsid w:val="006C1763"/>
    <w:rsid w:val="006C1775"/>
    <w:rsid w:val="006C1CA3"/>
    <w:rsid w:val="006C1EA9"/>
    <w:rsid w:val="006C2179"/>
    <w:rsid w:val="006C24D9"/>
    <w:rsid w:val="006C26EC"/>
    <w:rsid w:val="006C2C25"/>
    <w:rsid w:val="006C3322"/>
    <w:rsid w:val="006C3426"/>
    <w:rsid w:val="006C35A9"/>
    <w:rsid w:val="006C3764"/>
    <w:rsid w:val="006C3DBB"/>
    <w:rsid w:val="006C4733"/>
    <w:rsid w:val="006C4FFA"/>
    <w:rsid w:val="006C5096"/>
    <w:rsid w:val="006C60C7"/>
    <w:rsid w:val="006C6272"/>
    <w:rsid w:val="006C6595"/>
    <w:rsid w:val="006C6721"/>
    <w:rsid w:val="006C67EF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154"/>
    <w:rsid w:val="006D123B"/>
    <w:rsid w:val="006D1770"/>
    <w:rsid w:val="006D19AE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5BF"/>
    <w:rsid w:val="006D599B"/>
    <w:rsid w:val="006D5D08"/>
    <w:rsid w:val="006D6B7B"/>
    <w:rsid w:val="006D6C75"/>
    <w:rsid w:val="006D7262"/>
    <w:rsid w:val="006D7796"/>
    <w:rsid w:val="006D782B"/>
    <w:rsid w:val="006D7E2B"/>
    <w:rsid w:val="006D7E9B"/>
    <w:rsid w:val="006E00A8"/>
    <w:rsid w:val="006E00BB"/>
    <w:rsid w:val="006E0529"/>
    <w:rsid w:val="006E0846"/>
    <w:rsid w:val="006E0AC3"/>
    <w:rsid w:val="006E0C6E"/>
    <w:rsid w:val="006E1043"/>
    <w:rsid w:val="006E105F"/>
    <w:rsid w:val="006E1170"/>
    <w:rsid w:val="006E11AE"/>
    <w:rsid w:val="006E12FF"/>
    <w:rsid w:val="006E15A8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62BE"/>
    <w:rsid w:val="006E62C5"/>
    <w:rsid w:val="006E6386"/>
    <w:rsid w:val="006E6969"/>
    <w:rsid w:val="006E6F8A"/>
    <w:rsid w:val="006E7920"/>
    <w:rsid w:val="006E7949"/>
    <w:rsid w:val="006E7C4B"/>
    <w:rsid w:val="006F001C"/>
    <w:rsid w:val="006F06F8"/>
    <w:rsid w:val="006F0C8F"/>
    <w:rsid w:val="006F0E61"/>
    <w:rsid w:val="006F0F54"/>
    <w:rsid w:val="006F13B9"/>
    <w:rsid w:val="006F15EA"/>
    <w:rsid w:val="006F198E"/>
    <w:rsid w:val="006F2514"/>
    <w:rsid w:val="006F2A58"/>
    <w:rsid w:val="006F2D80"/>
    <w:rsid w:val="006F2E9D"/>
    <w:rsid w:val="006F30F7"/>
    <w:rsid w:val="006F3B41"/>
    <w:rsid w:val="006F3B5C"/>
    <w:rsid w:val="006F3B5D"/>
    <w:rsid w:val="006F3FA5"/>
    <w:rsid w:val="006F40B2"/>
    <w:rsid w:val="006F438F"/>
    <w:rsid w:val="006F44AF"/>
    <w:rsid w:val="006F4623"/>
    <w:rsid w:val="006F5007"/>
    <w:rsid w:val="006F52B9"/>
    <w:rsid w:val="006F53D9"/>
    <w:rsid w:val="006F5961"/>
    <w:rsid w:val="006F5F6C"/>
    <w:rsid w:val="006F6885"/>
    <w:rsid w:val="006F708D"/>
    <w:rsid w:val="006F73C8"/>
    <w:rsid w:val="006F7668"/>
    <w:rsid w:val="006F78FF"/>
    <w:rsid w:val="006F7B62"/>
    <w:rsid w:val="006F7D0B"/>
    <w:rsid w:val="006F7E34"/>
    <w:rsid w:val="00701343"/>
    <w:rsid w:val="007015FE"/>
    <w:rsid w:val="0070189C"/>
    <w:rsid w:val="0070201D"/>
    <w:rsid w:val="00702074"/>
    <w:rsid w:val="00702177"/>
    <w:rsid w:val="007024E1"/>
    <w:rsid w:val="00702703"/>
    <w:rsid w:val="0070280E"/>
    <w:rsid w:val="00703076"/>
    <w:rsid w:val="0070328B"/>
    <w:rsid w:val="00703ACF"/>
    <w:rsid w:val="007045F3"/>
    <w:rsid w:val="007049CD"/>
    <w:rsid w:val="007052B8"/>
    <w:rsid w:val="007054F8"/>
    <w:rsid w:val="007055E1"/>
    <w:rsid w:val="00705E2B"/>
    <w:rsid w:val="00705EE4"/>
    <w:rsid w:val="00706492"/>
    <w:rsid w:val="0070650B"/>
    <w:rsid w:val="00706883"/>
    <w:rsid w:val="007069A8"/>
    <w:rsid w:val="00706B58"/>
    <w:rsid w:val="00706D79"/>
    <w:rsid w:val="00707505"/>
    <w:rsid w:val="00707E55"/>
    <w:rsid w:val="00710735"/>
    <w:rsid w:val="007107CC"/>
    <w:rsid w:val="007107E0"/>
    <w:rsid w:val="0071081B"/>
    <w:rsid w:val="00710BB2"/>
    <w:rsid w:val="00710EA1"/>
    <w:rsid w:val="00710EAC"/>
    <w:rsid w:val="00711008"/>
    <w:rsid w:val="00711EE6"/>
    <w:rsid w:val="007127C1"/>
    <w:rsid w:val="00712D11"/>
    <w:rsid w:val="00712D2A"/>
    <w:rsid w:val="00712E75"/>
    <w:rsid w:val="007131F6"/>
    <w:rsid w:val="007132F9"/>
    <w:rsid w:val="00713BBB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225"/>
    <w:rsid w:val="007163E3"/>
    <w:rsid w:val="0071654D"/>
    <w:rsid w:val="00716E36"/>
    <w:rsid w:val="007179F7"/>
    <w:rsid w:val="00720032"/>
    <w:rsid w:val="00720732"/>
    <w:rsid w:val="00721025"/>
    <w:rsid w:val="00721908"/>
    <w:rsid w:val="0072192A"/>
    <w:rsid w:val="00721B18"/>
    <w:rsid w:val="00721B54"/>
    <w:rsid w:val="00721FC2"/>
    <w:rsid w:val="00722122"/>
    <w:rsid w:val="0072292C"/>
    <w:rsid w:val="00722BFF"/>
    <w:rsid w:val="007239C7"/>
    <w:rsid w:val="00723C47"/>
    <w:rsid w:val="00724038"/>
    <w:rsid w:val="007241BE"/>
    <w:rsid w:val="0072461D"/>
    <w:rsid w:val="00724720"/>
    <w:rsid w:val="00724DEC"/>
    <w:rsid w:val="00724E68"/>
    <w:rsid w:val="00724FD2"/>
    <w:rsid w:val="007250E3"/>
    <w:rsid w:val="007251D9"/>
    <w:rsid w:val="00725548"/>
    <w:rsid w:val="0072601C"/>
    <w:rsid w:val="007265D2"/>
    <w:rsid w:val="0072663E"/>
    <w:rsid w:val="00726807"/>
    <w:rsid w:val="00726F5F"/>
    <w:rsid w:val="00727073"/>
    <w:rsid w:val="007272F3"/>
    <w:rsid w:val="007278E2"/>
    <w:rsid w:val="00727F5E"/>
    <w:rsid w:val="0073013A"/>
    <w:rsid w:val="007303C0"/>
    <w:rsid w:val="00730594"/>
    <w:rsid w:val="00731095"/>
    <w:rsid w:val="00731221"/>
    <w:rsid w:val="00731A40"/>
    <w:rsid w:val="00731D02"/>
    <w:rsid w:val="00731D20"/>
    <w:rsid w:val="0073283D"/>
    <w:rsid w:val="007328D2"/>
    <w:rsid w:val="00732C12"/>
    <w:rsid w:val="00732C16"/>
    <w:rsid w:val="00732C1A"/>
    <w:rsid w:val="00732C5B"/>
    <w:rsid w:val="0073320D"/>
    <w:rsid w:val="007332D3"/>
    <w:rsid w:val="0073330E"/>
    <w:rsid w:val="0073374D"/>
    <w:rsid w:val="0073458C"/>
    <w:rsid w:val="00734979"/>
    <w:rsid w:val="007349C5"/>
    <w:rsid w:val="00734AB6"/>
    <w:rsid w:val="00734BF2"/>
    <w:rsid w:val="007355BE"/>
    <w:rsid w:val="00735875"/>
    <w:rsid w:val="00735995"/>
    <w:rsid w:val="007359AD"/>
    <w:rsid w:val="00735B4B"/>
    <w:rsid w:val="00735E73"/>
    <w:rsid w:val="007360CA"/>
    <w:rsid w:val="00736525"/>
    <w:rsid w:val="007366AA"/>
    <w:rsid w:val="00736CD3"/>
    <w:rsid w:val="00737117"/>
    <w:rsid w:val="007371C6"/>
    <w:rsid w:val="0073743E"/>
    <w:rsid w:val="00737446"/>
    <w:rsid w:val="00737709"/>
    <w:rsid w:val="00737D7F"/>
    <w:rsid w:val="007404B0"/>
    <w:rsid w:val="00740534"/>
    <w:rsid w:val="007408B3"/>
    <w:rsid w:val="00740B1F"/>
    <w:rsid w:val="00740D5B"/>
    <w:rsid w:val="007417DB"/>
    <w:rsid w:val="007423C9"/>
    <w:rsid w:val="007425C0"/>
    <w:rsid w:val="00742805"/>
    <w:rsid w:val="007428F8"/>
    <w:rsid w:val="00742909"/>
    <w:rsid w:val="00742D24"/>
    <w:rsid w:val="00742D51"/>
    <w:rsid w:val="00742E36"/>
    <w:rsid w:val="00742E3D"/>
    <w:rsid w:val="0074305A"/>
    <w:rsid w:val="00743A53"/>
    <w:rsid w:val="00743AB3"/>
    <w:rsid w:val="00743C5E"/>
    <w:rsid w:val="00743E3C"/>
    <w:rsid w:val="00743E7F"/>
    <w:rsid w:val="0074420D"/>
    <w:rsid w:val="00744DA4"/>
    <w:rsid w:val="007453B1"/>
    <w:rsid w:val="00745566"/>
    <w:rsid w:val="0074562D"/>
    <w:rsid w:val="0074576E"/>
    <w:rsid w:val="00745BA6"/>
    <w:rsid w:val="00745D39"/>
    <w:rsid w:val="00745EF6"/>
    <w:rsid w:val="007466E8"/>
    <w:rsid w:val="00746BE8"/>
    <w:rsid w:val="00746ED0"/>
    <w:rsid w:val="007470E2"/>
    <w:rsid w:val="007470E5"/>
    <w:rsid w:val="0074723E"/>
    <w:rsid w:val="007472BC"/>
    <w:rsid w:val="00747CC4"/>
    <w:rsid w:val="00747EBA"/>
    <w:rsid w:val="007503F3"/>
    <w:rsid w:val="00750479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3F61"/>
    <w:rsid w:val="0075414F"/>
    <w:rsid w:val="007549D9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8F3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820"/>
    <w:rsid w:val="00761F60"/>
    <w:rsid w:val="00762062"/>
    <w:rsid w:val="00762A50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478"/>
    <w:rsid w:val="007658F4"/>
    <w:rsid w:val="0076598B"/>
    <w:rsid w:val="00765CE3"/>
    <w:rsid w:val="007662B6"/>
    <w:rsid w:val="0076631B"/>
    <w:rsid w:val="00766434"/>
    <w:rsid w:val="007666EE"/>
    <w:rsid w:val="007666F7"/>
    <w:rsid w:val="00766709"/>
    <w:rsid w:val="00766FA9"/>
    <w:rsid w:val="00767DDD"/>
    <w:rsid w:val="00770146"/>
    <w:rsid w:val="00770608"/>
    <w:rsid w:val="00770928"/>
    <w:rsid w:val="00770948"/>
    <w:rsid w:val="00770E23"/>
    <w:rsid w:val="00770F97"/>
    <w:rsid w:val="00771912"/>
    <w:rsid w:val="00771957"/>
    <w:rsid w:val="00771ACB"/>
    <w:rsid w:val="007726DC"/>
    <w:rsid w:val="007729D8"/>
    <w:rsid w:val="00772A01"/>
    <w:rsid w:val="00772A22"/>
    <w:rsid w:val="00772BAF"/>
    <w:rsid w:val="00772D19"/>
    <w:rsid w:val="007734C3"/>
    <w:rsid w:val="00773A83"/>
    <w:rsid w:val="00774506"/>
    <w:rsid w:val="007746D5"/>
    <w:rsid w:val="007746F5"/>
    <w:rsid w:val="00774AEE"/>
    <w:rsid w:val="00774B54"/>
    <w:rsid w:val="00774EE7"/>
    <w:rsid w:val="00774F6F"/>
    <w:rsid w:val="00775072"/>
    <w:rsid w:val="00775B09"/>
    <w:rsid w:val="00775B4C"/>
    <w:rsid w:val="00775BA3"/>
    <w:rsid w:val="007762A5"/>
    <w:rsid w:val="0077655B"/>
    <w:rsid w:val="0077676E"/>
    <w:rsid w:val="00776A7B"/>
    <w:rsid w:val="00776B82"/>
    <w:rsid w:val="00776CB2"/>
    <w:rsid w:val="007775DF"/>
    <w:rsid w:val="007779A6"/>
    <w:rsid w:val="00777A51"/>
    <w:rsid w:val="00780C74"/>
    <w:rsid w:val="00780D41"/>
    <w:rsid w:val="00781436"/>
    <w:rsid w:val="00781688"/>
    <w:rsid w:val="00781A22"/>
    <w:rsid w:val="00781A50"/>
    <w:rsid w:val="00781BE3"/>
    <w:rsid w:val="00781CB6"/>
    <w:rsid w:val="00781F1F"/>
    <w:rsid w:val="0078236C"/>
    <w:rsid w:val="007824D4"/>
    <w:rsid w:val="00782F2D"/>
    <w:rsid w:val="00782F92"/>
    <w:rsid w:val="0078336D"/>
    <w:rsid w:val="00783427"/>
    <w:rsid w:val="0078372D"/>
    <w:rsid w:val="00783C89"/>
    <w:rsid w:val="0078405C"/>
    <w:rsid w:val="0078414B"/>
    <w:rsid w:val="007841D6"/>
    <w:rsid w:val="007849C5"/>
    <w:rsid w:val="00784C6B"/>
    <w:rsid w:val="00784D47"/>
    <w:rsid w:val="007850DF"/>
    <w:rsid w:val="00785A46"/>
    <w:rsid w:val="00786580"/>
    <w:rsid w:val="007866C5"/>
    <w:rsid w:val="007868C3"/>
    <w:rsid w:val="00786EBA"/>
    <w:rsid w:val="00787050"/>
    <w:rsid w:val="007875A8"/>
    <w:rsid w:val="00787760"/>
    <w:rsid w:val="0078787D"/>
    <w:rsid w:val="00787C34"/>
    <w:rsid w:val="0079069A"/>
    <w:rsid w:val="00790995"/>
    <w:rsid w:val="00790DBF"/>
    <w:rsid w:val="00790F95"/>
    <w:rsid w:val="00791029"/>
    <w:rsid w:val="0079107F"/>
    <w:rsid w:val="007913CB"/>
    <w:rsid w:val="007915C9"/>
    <w:rsid w:val="007918B3"/>
    <w:rsid w:val="00791B11"/>
    <w:rsid w:val="007927AE"/>
    <w:rsid w:val="00792C39"/>
    <w:rsid w:val="00793188"/>
    <w:rsid w:val="00793662"/>
    <w:rsid w:val="00793DC2"/>
    <w:rsid w:val="0079415A"/>
    <w:rsid w:val="00794293"/>
    <w:rsid w:val="0079430A"/>
    <w:rsid w:val="00794629"/>
    <w:rsid w:val="00794C87"/>
    <w:rsid w:val="00794CD5"/>
    <w:rsid w:val="007953B6"/>
    <w:rsid w:val="007955EA"/>
    <w:rsid w:val="00795871"/>
    <w:rsid w:val="00795DBA"/>
    <w:rsid w:val="00795DE8"/>
    <w:rsid w:val="00796048"/>
    <w:rsid w:val="00796457"/>
    <w:rsid w:val="00796547"/>
    <w:rsid w:val="0079683A"/>
    <w:rsid w:val="007969A2"/>
    <w:rsid w:val="00796C67"/>
    <w:rsid w:val="007972F3"/>
    <w:rsid w:val="0079792C"/>
    <w:rsid w:val="00797AD6"/>
    <w:rsid w:val="00797DD2"/>
    <w:rsid w:val="007A01F2"/>
    <w:rsid w:val="007A02E6"/>
    <w:rsid w:val="007A0D79"/>
    <w:rsid w:val="007A127F"/>
    <w:rsid w:val="007A13C4"/>
    <w:rsid w:val="007A19E2"/>
    <w:rsid w:val="007A2474"/>
    <w:rsid w:val="007A2C22"/>
    <w:rsid w:val="007A312B"/>
    <w:rsid w:val="007A3712"/>
    <w:rsid w:val="007A39D6"/>
    <w:rsid w:val="007A3F78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2F"/>
    <w:rsid w:val="007B045D"/>
    <w:rsid w:val="007B04B1"/>
    <w:rsid w:val="007B0619"/>
    <w:rsid w:val="007B074A"/>
    <w:rsid w:val="007B09EE"/>
    <w:rsid w:val="007B0C3D"/>
    <w:rsid w:val="007B0D63"/>
    <w:rsid w:val="007B13B3"/>
    <w:rsid w:val="007B1693"/>
    <w:rsid w:val="007B18BB"/>
    <w:rsid w:val="007B1CBD"/>
    <w:rsid w:val="007B1EE2"/>
    <w:rsid w:val="007B2448"/>
    <w:rsid w:val="007B2988"/>
    <w:rsid w:val="007B2DA9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6BC5"/>
    <w:rsid w:val="007B70DD"/>
    <w:rsid w:val="007B7238"/>
    <w:rsid w:val="007B7492"/>
    <w:rsid w:val="007B760A"/>
    <w:rsid w:val="007B7B7D"/>
    <w:rsid w:val="007B7F14"/>
    <w:rsid w:val="007B7F36"/>
    <w:rsid w:val="007C089C"/>
    <w:rsid w:val="007C0962"/>
    <w:rsid w:val="007C0D19"/>
    <w:rsid w:val="007C16C4"/>
    <w:rsid w:val="007C1E12"/>
    <w:rsid w:val="007C2378"/>
    <w:rsid w:val="007C28E0"/>
    <w:rsid w:val="007C31CB"/>
    <w:rsid w:val="007C32A9"/>
    <w:rsid w:val="007C3521"/>
    <w:rsid w:val="007C36EB"/>
    <w:rsid w:val="007C3EE7"/>
    <w:rsid w:val="007C4596"/>
    <w:rsid w:val="007C480B"/>
    <w:rsid w:val="007C48EB"/>
    <w:rsid w:val="007C49BF"/>
    <w:rsid w:val="007C4BFF"/>
    <w:rsid w:val="007C4C62"/>
    <w:rsid w:val="007C4F7A"/>
    <w:rsid w:val="007C50BE"/>
    <w:rsid w:val="007C536A"/>
    <w:rsid w:val="007C54CC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CA9"/>
    <w:rsid w:val="007D1D97"/>
    <w:rsid w:val="007D2024"/>
    <w:rsid w:val="007D23F3"/>
    <w:rsid w:val="007D2D60"/>
    <w:rsid w:val="007D2EF9"/>
    <w:rsid w:val="007D343A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764"/>
    <w:rsid w:val="007D69FC"/>
    <w:rsid w:val="007D6B4D"/>
    <w:rsid w:val="007D6D5A"/>
    <w:rsid w:val="007D6DCF"/>
    <w:rsid w:val="007D7123"/>
    <w:rsid w:val="007D7B7E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255F"/>
    <w:rsid w:val="007E33DE"/>
    <w:rsid w:val="007E3925"/>
    <w:rsid w:val="007E3B19"/>
    <w:rsid w:val="007E3BCA"/>
    <w:rsid w:val="007E4712"/>
    <w:rsid w:val="007E5226"/>
    <w:rsid w:val="007E5FD2"/>
    <w:rsid w:val="007E66E7"/>
    <w:rsid w:val="007E6863"/>
    <w:rsid w:val="007E690B"/>
    <w:rsid w:val="007E6EF7"/>
    <w:rsid w:val="007E7011"/>
    <w:rsid w:val="007E71E9"/>
    <w:rsid w:val="007E7264"/>
    <w:rsid w:val="007E72E6"/>
    <w:rsid w:val="007E7534"/>
    <w:rsid w:val="007E783E"/>
    <w:rsid w:val="007E78F7"/>
    <w:rsid w:val="007E7AB0"/>
    <w:rsid w:val="007E7B97"/>
    <w:rsid w:val="007F0103"/>
    <w:rsid w:val="007F031D"/>
    <w:rsid w:val="007F058C"/>
    <w:rsid w:val="007F058F"/>
    <w:rsid w:val="007F121C"/>
    <w:rsid w:val="007F1583"/>
    <w:rsid w:val="007F1781"/>
    <w:rsid w:val="007F18AF"/>
    <w:rsid w:val="007F1967"/>
    <w:rsid w:val="007F1ED3"/>
    <w:rsid w:val="007F20B1"/>
    <w:rsid w:val="007F23F7"/>
    <w:rsid w:val="007F2950"/>
    <w:rsid w:val="007F35A1"/>
    <w:rsid w:val="007F3615"/>
    <w:rsid w:val="007F3D23"/>
    <w:rsid w:val="007F40A6"/>
    <w:rsid w:val="007F40AB"/>
    <w:rsid w:val="007F41B0"/>
    <w:rsid w:val="007F4701"/>
    <w:rsid w:val="007F4AB2"/>
    <w:rsid w:val="007F4AC0"/>
    <w:rsid w:val="007F4E06"/>
    <w:rsid w:val="007F4E27"/>
    <w:rsid w:val="007F4F6A"/>
    <w:rsid w:val="007F52F6"/>
    <w:rsid w:val="007F5986"/>
    <w:rsid w:val="007F5E76"/>
    <w:rsid w:val="007F63D7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103A"/>
    <w:rsid w:val="008013B7"/>
    <w:rsid w:val="00801D1A"/>
    <w:rsid w:val="008021CB"/>
    <w:rsid w:val="0080223B"/>
    <w:rsid w:val="00802523"/>
    <w:rsid w:val="0080253E"/>
    <w:rsid w:val="008032B8"/>
    <w:rsid w:val="008038DA"/>
    <w:rsid w:val="00803930"/>
    <w:rsid w:val="00803F9B"/>
    <w:rsid w:val="008041F3"/>
    <w:rsid w:val="008042BD"/>
    <w:rsid w:val="00804418"/>
    <w:rsid w:val="008046DA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19F2"/>
    <w:rsid w:val="00812099"/>
    <w:rsid w:val="008126DA"/>
    <w:rsid w:val="008130FC"/>
    <w:rsid w:val="008132B2"/>
    <w:rsid w:val="0081355B"/>
    <w:rsid w:val="0081359B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508"/>
    <w:rsid w:val="0081599F"/>
    <w:rsid w:val="008159A6"/>
    <w:rsid w:val="00815BF7"/>
    <w:rsid w:val="00815F1B"/>
    <w:rsid w:val="00816578"/>
    <w:rsid w:val="008168B8"/>
    <w:rsid w:val="00816ABC"/>
    <w:rsid w:val="00816DE0"/>
    <w:rsid w:val="00816E5A"/>
    <w:rsid w:val="00817073"/>
    <w:rsid w:val="00817151"/>
    <w:rsid w:val="00817368"/>
    <w:rsid w:val="00817D70"/>
    <w:rsid w:val="008207A9"/>
    <w:rsid w:val="00820C6F"/>
    <w:rsid w:val="008212F0"/>
    <w:rsid w:val="008216C7"/>
    <w:rsid w:val="00821EF4"/>
    <w:rsid w:val="00822257"/>
    <w:rsid w:val="00822B13"/>
    <w:rsid w:val="00822FD7"/>
    <w:rsid w:val="0082308D"/>
    <w:rsid w:val="00823623"/>
    <w:rsid w:val="00823C83"/>
    <w:rsid w:val="00824289"/>
    <w:rsid w:val="008242DF"/>
    <w:rsid w:val="00824B80"/>
    <w:rsid w:val="00825CD2"/>
    <w:rsid w:val="00826201"/>
    <w:rsid w:val="00826562"/>
    <w:rsid w:val="008268F9"/>
    <w:rsid w:val="008269D9"/>
    <w:rsid w:val="00826D93"/>
    <w:rsid w:val="00827453"/>
    <w:rsid w:val="008276D7"/>
    <w:rsid w:val="00827A0A"/>
    <w:rsid w:val="00827A0D"/>
    <w:rsid w:val="00827C40"/>
    <w:rsid w:val="00827D24"/>
    <w:rsid w:val="00827D49"/>
    <w:rsid w:val="00827E55"/>
    <w:rsid w:val="00830036"/>
    <w:rsid w:val="008300A4"/>
    <w:rsid w:val="008305DB"/>
    <w:rsid w:val="0083067C"/>
    <w:rsid w:val="00830A91"/>
    <w:rsid w:val="00830CEA"/>
    <w:rsid w:val="008311B5"/>
    <w:rsid w:val="00831559"/>
    <w:rsid w:val="0083192A"/>
    <w:rsid w:val="00831C93"/>
    <w:rsid w:val="00831DC6"/>
    <w:rsid w:val="00831DE9"/>
    <w:rsid w:val="0083209B"/>
    <w:rsid w:val="008323CA"/>
    <w:rsid w:val="00832402"/>
    <w:rsid w:val="00832474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885"/>
    <w:rsid w:val="00836ABD"/>
    <w:rsid w:val="008370DB"/>
    <w:rsid w:val="00837323"/>
    <w:rsid w:val="0083761E"/>
    <w:rsid w:val="00837C15"/>
    <w:rsid w:val="00837F6A"/>
    <w:rsid w:val="00840122"/>
    <w:rsid w:val="00840170"/>
    <w:rsid w:val="008402B2"/>
    <w:rsid w:val="0084039A"/>
    <w:rsid w:val="008404A4"/>
    <w:rsid w:val="00840609"/>
    <w:rsid w:val="00840A0B"/>
    <w:rsid w:val="00840E3B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BA8"/>
    <w:rsid w:val="00847052"/>
    <w:rsid w:val="0084716D"/>
    <w:rsid w:val="008473F2"/>
    <w:rsid w:val="0084744E"/>
    <w:rsid w:val="00847789"/>
    <w:rsid w:val="00847F08"/>
    <w:rsid w:val="0085019E"/>
    <w:rsid w:val="008501CF"/>
    <w:rsid w:val="008504C5"/>
    <w:rsid w:val="0085081A"/>
    <w:rsid w:val="00850EA3"/>
    <w:rsid w:val="00851521"/>
    <w:rsid w:val="00851555"/>
    <w:rsid w:val="00851A42"/>
    <w:rsid w:val="00851A72"/>
    <w:rsid w:val="00851BA6"/>
    <w:rsid w:val="00851EA4"/>
    <w:rsid w:val="00852746"/>
    <w:rsid w:val="008527EA"/>
    <w:rsid w:val="00852863"/>
    <w:rsid w:val="0085288A"/>
    <w:rsid w:val="0085337A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784"/>
    <w:rsid w:val="008600A0"/>
    <w:rsid w:val="008600FF"/>
    <w:rsid w:val="008601E4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94D"/>
    <w:rsid w:val="00866A0C"/>
    <w:rsid w:val="00866EB1"/>
    <w:rsid w:val="00866F60"/>
    <w:rsid w:val="008674C6"/>
    <w:rsid w:val="00867AE3"/>
    <w:rsid w:val="00867CC8"/>
    <w:rsid w:val="00867CCA"/>
    <w:rsid w:val="00867CFC"/>
    <w:rsid w:val="0087036C"/>
    <w:rsid w:val="0087050D"/>
    <w:rsid w:val="008706A3"/>
    <w:rsid w:val="008706D8"/>
    <w:rsid w:val="008707D0"/>
    <w:rsid w:val="008709F0"/>
    <w:rsid w:val="00870C9D"/>
    <w:rsid w:val="00870EF1"/>
    <w:rsid w:val="00870F8C"/>
    <w:rsid w:val="0087116F"/>
    <w:rsid w:val="008712C9"/>
    <w:rsid w:val="008716B4"/>
    <w:rsid w:val="0087180B"/>
    <w:rsid w:val="00871AA8"/>
    <w:rsid w:val="00871CB4"/>
    <w:rsid w:val="00871D01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68E1"/>
    <w:rsid w:val="008772C9"/>
    <w:rsid w:val="00877300"/>
    <w:rsid w:val="008777AA"/>
    <w:rsid w:val="00877A7D"/>
    <w:rsid w:val="00877AB0"/>
    <w:rsid w:val="00877AD5"/>
    <w:rsid w:val="00877E6E"/>
    <w:rsid w:val="008800A8"/>
    <w:rsid w:val="008813C4"/>
    <w:rsid w:val="00881450"/>
    <w:rsid w:val="00881FC4"/>
    <w:rsid w:val="008828CC"/>
    <w:rsid w:val="00882F73"/>
    <w:rsid w:val="00883114"/>
    <w:rsid w:val="008839C8"/>
    <w:rsid w:val="00883E5C"/>
    <w:rsid w:val="0088422F"/>
    <w:rsid w:val="0088431D"/>
    <w:rsid w:val="00884347"/>
    <w:rsid w:val="00884594"/>
    <w:rsid w:val="00884866"/>
    <w:rsid w:val="00884A64"/>
    <w:rsid w:val="008852A1"/>
    <w:rsid w:val="008854D6"/>
    <w:rsid w:val="008859FF"/>
    <w:rsid w:val="0088615B"/>
    <w:rsid w:val="008861D7"/>
    <w:rsid w:val="008863F9"/>
    <w:rsid w:val="0088661E"/>
    <w:rsid w:val="008867FC"/>
    <w:rsid w:val="00886B30"/>
    <w:rsid w:val="00886DC5"/>
    <w:rsid w:val="00886FD4"/>
    <w:rsid w:val="008871D4"/>
    <w:rsid w:val="00887271"/>
    <w:rsid w:val="00887647"/>
    <w:rsid w:val="00887AB0"/>
    <w:rsid w:val="00887AFD"/>
    <w:rsid w:val="00887DD0"/>
    <w:rsid w:val="0089006A"/>
    <w:rsid w:val="0089022F"/>
    <w:rsid w:val="008909D7"/>
    <w:rsid w:val="00891237"/>
    <w:rsid w:val="0089129A"/>
    <w:rsid w:val="008914BF"/>
    <w:rsid w:val="008915B5"/>
    <w:rsid w:val="00891846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4926"/>
    <w:rsid w:val="00895026"/>
    <w:rsid w:val="008952BD"/>
    <w:rsid w:val="00895401"/>
    <w:rsid w:val="008955D5"/>
    <w:rsid w:val="00895D83"/>
    <w:rsid w:val="00895DBA"/>
    <w:rsid w:val="008960C0"/>
    <w:rsid w:val="0089634B"/>
    <w:rsid w:val="00896379"/>
    <w:rsid w:val="00896F2F"/>
    <w:rsid w:val="008972D5"/>
    <w:rsid w:val="0089737D"/>
    <w:rsid w:val="008979C6"/>
    <w:rsid w:val="00897AF1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250"/>
    <w:rsid w:val="008A234E"/>
    <w:rsid w:val="008A2B7D"/>
    <w:rsid w:val="008A2E26"/>
    <w:rsid w:val="008A3104"/>
    <w:rsid w:val="008A31D3"/>
    <w:rsid w:val="008A35E3"/>
    <w:rsid w:val="008A3BC4"/>
    <w:rsid w:val="008A3C3E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419"/>
    <w:rsid w:val="008A6434"/>
    <w:rsid w:val="008A650A"/>
    <w:rsid w:val="008A6875"/>
    <w:rsid w:val="008A6E8C"/>
    <w:rsid w:val="008A6F6F"/>
    <w:rsid w:val="008A728E"/>
    <w:rsid w:val="008A775E"/>
    <w:rsid w:val="008A7BF8"/>
    <w:rsid w:val="008A7E35"/>
    <w:rsid w:val="008B00B8"/>
    <w:rsid w:val="008B02D2"/>
    <w:rsid w:val="008B0DF7"/>
    <w:rsid w:val="008B1426"/>
    <w:rsid w:val="008B1AE7"/>
    <w:rsid w:val="008B1C36"/>
    <w:rsid w:val="008B1F97"/>
    <w:rsid w:val="008B2B7C"/>
    <w:rsid w:val="008B3332"/>
    <w:rsid w:val="008B376D"/>
    <w:rsid w:val="008B3964"/>
    <w:rsid w:val="008B3FA2"/>
    <w:rsid w:val="008B427A"/>
    <w:rsid w:val="008B4488"/>
    <w:rsid w:val="008B4BED"/>
    <w:rsid w:val="008B4DCF"/>
    <w:rsid w:val="008B4FD8"/>
    <w:rsid w:val="008B51AB"/>
    <w:rsid w:val="008B52B4"/>
    <w:rsid w:val="008B53FB"/>
    <w:rsid w:val="008B549F"/>
    <w:rsid w:val="008B55FE"/>
    <w:rsid w:val="008B59AC"/>
    <w:rsid w:val="008B5C85"/>
    <w:rsid w:val="008B5DAD"/>
    <w:rsid w:val="008B6183"/>
    <w:rsid w:val="008B6239"/>
    <w:rsid w:val="008B67E5"/>
    <w:rsid w:val="008B6997"/>
    <w:rsid w:val="008B6A75"/>
    <w:rsid w:val="008B6C80"/>
    <w:rsid w:val="008B6D49"/>
    <w:rsid w:val="008B6E98"/>
    <w:rsid w:val="008B7A08"/>
    <w:rsid w:val="008B7A94"/>
    <w:rsid w:val="008B7C1F"/>
    <w:rsid w:val="008B7C3F"/>
    <w:rsid w:val="008B7C61"/>
    <w:rsid w:val="008B7D6C"/>
    <w:rsid w:val="008B7FD8"/>
    <w:rsid w:val="008C0084"/>
    <w:rsid w:val="008C014D"/>
    <w:rsid w:val="008C0533"/>
    <w:rsid w:val="008C0709"/>
    <w:rsid w:val="008C07FC"/>
    <w:rsid w:val="008C0A64"/>
    <w:rsid w:val="008C0BAD"/>
    <w:rsid w:val="008C10A1"/>
    <w:rsid w:val="008C1492"/>
    <w:rsid w:val="008C1594"/>
    <w:rsid w:val="008C15B7"/>
    <w:rsid w:val="008C16D6"/>
    <w:rsid w:val="008C2A5D"/>
    <w:rsid w:val="008C31B3"/>
    <w:rsid w:val="008C31C1"/>
    <w:rsid w:val="008C3644"/>
    <w:rsid w:val="008C3A19"/>
    <w:rsid w:val="008C3B00"/>
    <w:rsid w:val="008C4231"/>
    <w:rsid w:val="008C4289"/>
    <w:rsid w:val="008C4555"/>
    <w:rsid w:val="008C47B4"/>
    <w:rsid w:val="008C4B41"/>
    <w:rsid w:val="008C4DD2"/>
    <w:rsid w:val="008C501B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2B8"/>
    <w:rsid w:val="008C77FD"/>
    <w:rsid w:val="008C7875"/>
    <w:rsid w:val="008C7892"/>
    <w:rsid w:val="008C7FD0"/>
    <w:rsid w:val="008D00F2"/>
    <w:rsid w:val="008D01D6"/>
    <w:rsid w:val="008D053E"/>
    <w:rsid w:val="008D06BE"/>
    <w:rsid w:val="008D0BF3"/>
    <w:rsid w:val="008D1B63"/>
    <w:rsid w:val="008D1CCC"/>
    <w:rsid w:val="008D20AA"/>
    <w:rsid w:val="008D2B00"/>
    <w:rsid w:val="008D2E04"/>
    <w:rsid w:val="008D3311"/>
    <w:rsid w:val="008D3692"/>
    <w:rsid w:val="008D3F5E"/>
    <w:rsid w:val="008D4967"/>
    <w:rsid w:val="008D4B14"/>
    <w:rsid w:val="008D4EF0"/>
    <w:rsid w:val="008D538C"/>
    <w:rsid w:val="008D57E1"/>
    <w:rsid w:val="008D5C78"/>
    <w:rsid w:val="008D5D03"/>
    <w:rsid w:val="008D64B5"/>
    <w:rsid w:val="008D6760"/>
    <w:rsid w:val="008D67FB"/>
    <w:rsid w:val="008D6CA2"/>
    <w:rsid w:val="008D6D99"/>
    <w:rsid w:val="008D7322"/>
    <w:rsid w:val="008D7C5D"/>
    <w:rsid w:val="008D7F49"/>
    <w:rsid w:val="008E0072"/>
    <w:rsid w:val="008E023C"/>
    <w:rsid w:val="008E1842"/>
    <w:rsid w:val="008E2775"/>
    <w:rsid w:val="008E2973"/>
    <w:rsid w:val="008E2C95"/>
    <w:rsid w:val="008E2FFE"/>
    <w:rsid w:val="008E353A"/>
    <w:rsid w:val="008E364D"/>
    <w:rsid w:val="008E386F"/>
    <w:rsid w:val="008E3932"/>
    <w:rsid w:val="008E3C22"/>
    <w:rsid w:val="008E41B2"/>
    <w:rsid w:val="008E44A5"/>
    <w:rsid w:val="008E4C73"/>
    <w:rsid w:val="008E5151"/>
    <w:rsid w:val="008E55AA"/>
    <w:rsid w:val="008E57A9"/>
    <w:rsid w:val="008E5B80"/>
    <w:rsid w:val="008E6270"/>
    <w:rsid w:val="008E70A5"/>
    <w:rsid w:val="008E7659"/>
    <w:rsid w:val="008E7666"/>
    <w:rsid w:val="008E77D1"/>
    <w:rsid w:val="008E7BF7"/>
    <w:rsid w:val="008E7EA2"/>
    <w:rsid w:val="008F00A7"/>
    <w:rsid w:val="008F08FE"/>
    <w:rsid w:val="008F0ACA"/>
    <w:rsid w:val="008F0CA6"/>
    <w:rsid w:val="008F13E6"/>
    <w:rsid w:val="008F1471"/>
    <w:rsid w:val="008F1BBB"/>
    <w:rsid w:val="008F1CAE"/>
    <w:rsid w:val="008F1CD9"/>
    <w:rsid w:val="008F25D4"/>
    <w:rsid w:val="008F294E"/>
    <w:rsid w:val="008F2B8D"/>
    <w:rsid w:val="008F3335"/>
    <w:rsid w:val="008F3372"/>
    <w:rsid w:val="008F3864"/>
    <w:rsid w:val="008F3DD0"/>
    <w:rsid w:val="008F4178"/>
    <w:rsid w:val="008F433D"/>
    <w:rsid w:val="008F515B"/>
    <w:rsid w:val="008F53BE"/>
    <w:rsid w:val="008F56FE"/>
    <w:rsid w:val="008F5E39"/>
    <w:rsid w:val="008F616A"/>
    <w:rsid w:val="008F6ACB"/>
    <w:rsid w:val="008F731A"/>
    <w:rsid w:val="008F73F8"/>
    <w:rsid w:val="008F749E"/>
    <w:rsid w:val="008F74F5"/>
    <w:rsid w:val="008F7611"/>
    <w:rsid w:val="008F766F"/>
    <w:rsid w:val="008F7CCA"/>
    <w:rsid w:val="008F7FF0"/>
    <w:rsid w:val="00900565"/>
    <w:rsid w:val="00900954"/>
    <w:rsid w:val="00900E3B"/>
    <w:rsid w:val="00901847"/>
    <w:rsid w:val="00901A50"/>
    <w:rsid w:val="00901CBE"/>
    <w:rsid w:val="00902784"/>
    <w:rsid w:val="00902E6D"/>
    <w:rsid w:val="00902F8D"/>
    <w:rsid w:val="00903082"/>
    <w:rsid w:val="009037E4"/>
    <w:rsid w:val="00903836"/>
    <w:rsid w:val="00903AD3"/>
    <w:rsid w:val="00903B4D"/>
    <w:rsid w:val="00903DB3"/>
    <w:rsid w:val="00903DD1"/>
    <w:rsid w:val="009040B2"/>
    <w:rsid w:val="00904757"/>
    <w:rsid w:val="0090509B"/>
    <w:rsid w:val="00905357"/>
    <w:rsid w:val="00906591"/>
    <w:rsid w:val="00906999"/>
    <w:rsid w:val="00906C70"/>
    <w:rsid w:val="00906E89"/>
    <w:rsid w:val="00906E94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43A"/>
    <w:rsid w:val="009135A6"/>
    <w:rsid w:val="009139FB"/>
    <w:rsid w:val="00913A62"/>
    <w:rsid w:val="00913B16"/>
    <w:rsid w:val="00913EEE"/>
    <w:rsid w:val="009141D2"/>
    <w:rsid w:val="0091423C"/>
    <w:rsid w:val="0091497F"/>
    <w:rsid w:val="0091535D"/>
    <w:rsid w:val="009155A1"/>
    <w:rsid w:val="009155C4"/>
    <w:rsid w:val="00915770"/>
    <w:rsid w:val="00915C7E"/>
    <w:rsid w:val="00915E0E"/>
    <w:rsid w:val="009160CF"/>
    <w:rsid w:val="00916110"/>
    <w:rsid w:val="00916117"/>
    <w:rsid w:val="00916A5C"/>
    <w:rsid w:val="00916B35"/>
    <w:rsid w:val="00916E41"/>
    <w:rsid w:val="00916F0C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D18"/>
    <w:rsid w:val="00920F68"/>
    <w:rsid w:val="009215BE"/>
    <w:rsid w:val="00921C4F"/>
    <w:rsid w:val="00921D17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A2E"/>
    <w:rsid w:val="00924B4B"/>
    <w:rsid w:val="00925D7C"/>
    <w:rsid w:val="00925D91"/>
    <w:rsid w:val="00925FDC"/>
    <w:rsid w:val="0092667F"/>
    <w:rsid w:val="00926A3F"/>
    <w:rsid w:val="00926C99"/>
    <w:rsid w:val="009278B9"/>
    <w:rsid w:val="009279C2"/>
    <w:rsid w:val="00927B81"/>
    <w:rsid w:val="00930434"/>
    <w:rsid w:val="009310BD"/>
    <w:rsid w:val="009312EE"/>
    <w:rsid w:val="0093167A"/>
    <w:rsid w:val="00931B9E"/>
    <w:rsid w:val="00932296"/>
    <w:rsid w:val="00932307"/>
    <w:rsid w:val="0093237D"/>
    <w:rsid w:val="009326FE"/>
    <w:rsid w:val="00932858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17"/>
    <w:rsid w:val="0093519D"/>
    <w:rsid w:val="009354B6"/>
    <w:rsid w:val="0093599F"/>
    <w:rsid w:val="00935ACB"/>
    <w:rsid w:val="0093693A"/>
    <w:rsid w:val="00936DC2"/>
    <w:rsid w:val="00936F97"/>
    <w:rsid w:val="00937118"/>
    <w:rsid w:val="00937232"/>
    <w:rsid w:val="0093745A"/>
    <w:rsid w:val="0093756E"/>
    <w:rsid w:val="009379D2"/>
    <w:rsid w:val="00937C68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A03"/>
    <w:rsid w:val="00942DC2"/>
    <w:rsid w:val="0094306B"/>
    <w:rsid w:val="0094367B"/>
    <w:rsid w:val="00943D6E"/>
    <w:rsid w:val="0094463F"/>
    <w:rsid w:val="009446A4"/>
    <w:rsid w:val="00944767"/>
    <w:rsid w:val="00944AA5"/>
    <w:rsid w:val="00944D40"/>
    <w:rsid w:val="009451BD"/>
    <w:rsid w:val="00945237"/>
    <w:rsid w:val="00945427"/>
    <w:rsid w:val="00945775"/>
    <w:rsid w:val="009458CF"/>
    <w:rsid w:val="00945A97"/>
    <w:rsid w:val="00945A99"/>
    <w:rsid w:val="00945FBB"/>
    <w:rsid w:val="00946302"/>
    <w:rsid w:val="00946664"/>
    <w:rsid w:val="009469A9"/>
    <w:rsid w:val="009474F9"/>
    <w:rsid w:val="00947819"/>
    <w:rsid w:val="00947C06"/>
    <w:rsid w:val="009503F6"/>
    <w:rsid w:val="00950AF3"/>
    <w:rsid w:val="00950BC9"/>
    <w:rsid w:val="00950C14"/>
    <w:rsid w:val="00950E8E"/>
    <w:rsid w:val="009511A7"/>
    <w:rsid w:val="00951492"/>
    <w:rsid w:val="0095156B"/>
    <w:rsid w:val="00951E66"/>
    <w:rsid w:val="009521C6"/>
    <w:rsid w:val="0095240D"/>
    <w:rsid w:val="00952713"/>
    <w:rsid w:val="009527AE"/>
    <w:rsid w:val="00952933"/>
    <w:rsid w:val="00952D2B"/>
    <w:rsid w:val="0095301E"/>
    <w:rsid w:val="009533E4"/>
    <w:rsid w:val="009536A1"/>
    <w:rsid w:val="00953BE1"/>
    <w:rsid w:val="0095439C"/>
    <w:rsid w:val="009543DD"/>
    <w:rsid w:val="00954526"/>
    <w:rsid w:val="0095474F"/>
    <w:rsid w:val="00954966"/>
    <w:rsid w:val="0095499D"/>
    <w:rsid w:val="00954AB5"/>
    <w:rsid w:val="00954C48"/>
    <w:rsid w:val="00954D49"/>
    <w:rsid w:val="009551F3"/>
    <w:rsid w:val="0095592B"/>
    <w:rsid w:val="009559BA"/>
    <w:rsid w:val="00955AA2"/>
    <w:rsid w:val="00956543"/>
    <w:rsid w:val="0095689D"/>
    <w:rsid w:val="00956963"/>
    <w:rsid w:val="00956CAE"/>
    <w:rsid w:val="00956CF4"/>
    <w:rsid w:val="00956FFA"/>
    <w:rsid w:val="0096040A"/>
    <w:rsid w:val="009608F1"/>
    <w:rsid w:val="0096140E"/>
    <w:rsid w:val="009615E3"/>
    <w:rsid w:val="00961654"/>
    <w:rsid w:val="00961D3C"/>
    <w:rsid w:val="00961D52"/>
    <w:rsid w:val="00961F26"/>
    <w:rsid w:val="00962316"/>
    <w:rsid w:val="009623ED"/>
    <w:rsid w:val="00962490"/>
    <w:rsid w:val="00962ADE"/>
    <w:rsid w:val="00962B1C"/>
    <w:rsid w:val="00962D2E"/>
    <w:rsid w:val="00962DC7"/>
    <w:rsid w:val="0096304D"/>
    <w:rsid w:val="0096393B"/>
    <w:rsid w:val="00963A2B"/>
    <w:rsid w:val="00963AE3"/>
    <w:rsid w:val="00963D1B"/>
    <w:rsid w:val="0096406F"/>
    <w:rsid w:val="00964198"/>
    <w:rsid w:val="00964A51"/>
    <w:rsid w:val="00965090"/>
    <w:rsid w:val="009657D1"/>
    <w:rsid w:val="00965D38"/>
    <w:rsid w:val="00965F93"/>
    <w:rsid w:val="00965FA7"/>
    <w:rsid w:val="009662B3"/>
    <w:rsid w:val="009664A6"/>
    <w:rsid w:val="00966522"/>
    <w:rsid w:val="009666DB"/>
    <w:rsid w:val="00966802"/>
    <w:rsid w:val="00966CD4"/>
    <w:rsid w:val="00966D9C"/>
    <w:rsid w:val="00966E37"/>
    <w:rsid w:val="009672BF"/>
    <w:rsid w:val="00967635"/>
    <w:rsid w:val="00967B14"/>
    <w:rsid w:val="00967C3F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1DBF"/>
    <w:rsid w:val="009721F6"/>
    <w:rsid w:val="009724B3"/>
    <w:rsid w:val="009724C1"/>
    <w:rsid w:val="00972D2C"/>
    <w:rsid w:val="0097316B"/>
    <w:rsid w:val="0097388C"/>
    <w:rsid w:val="00973BF9"/>
    <w:rsid w:val="00973C5A"/>
    <w:rsid w:val="009740FA"/>
    <w:rsid w:val="00974509"/>
    <w:rsid w:val="009748D0"/>
    <w:rsid w:val="009749DF"/>
    <w:rsid w:val="00974BC2"/>
    <w:rsid w:val="00974FC5"/>
    <w:rsid w:val="00975FCA"/>
    <w:rsid w:val="0097614B"/>
    <w:rsid w:val="00976BBA"/>
    <w:rsid w:val="0097719A"/>
    <w:rsid w:val="009773EE"/>
    <w:rsid w:val="009773F7"/>
    <w:rsid w:val="0097778D"/>
    <w:rsid w:val="00977BC9"/>
    <w:rsid w:val="00977EB1"/>
    <w:rsid w:val="0098035D"/>
    <w:rsid w:val="009808A8"/>
    <w:rsid w:val="0098096C"/>
    <w:rsid w:val="00980B38"/>
    <w:rsid w:val="009812D6"/>
    <w:rsid w:val="0098131C"/>
    <w:rsid w:val="00981391"/>
    <w:rsid w:val="00981451"/>
    <w:rsid w:val="00981898"/>
    <w:rsid w:val="009820F8"/>
    <w:rsid w:val="00982387"/>
    <w:rsid w:val="0098260C"/>
    <w:rsid w:val="00982A0B"/>
    <w:rsid w:val="00983211"/>
    <w:rsid w:val="0098346F"/>
    <w:rsid w:val="0098353E"/>
    <w:rsid w:val="009835B0"/>
    <w:rsid w:val="0098364E"/>
    <w:rsid w:val="00983864"/>
    <w:rsid w:val="00983933"/>
    <w:rsid w:val="00983B87"/>
    <w:rsid w:val="00983F6B"/>
    <w:rsid w:val="0098448C"/>
    <w:rsid w:val="00984836"/>
    <w:rsid w:val="00984C06"/>
    <w:rsid w:val="00984D2E"/>
    <w:rsid w:val="00984DC4"/>
    <w:rsid w:val="00984E96"/>
    <w:rsid w:val="0098507A"/>
    <w:rsid w:val="00985300"/>
    <w:rsid w:val="00985DF6"/>
    <w:rsid w:val="009860BC"/>
    <w:rsid w:val="0098633F"/>
    <w:rsid w:val="009864AF"/>
    <w:rsid w:val="009867D6"/>
    <w:rsid w:val="00986ABA"/>
    <w:rsid w:val="00986CF8"/>
    <w:rsid w:val="00987712"/>
    <w:rsid w:val="00987757"/>
    <w:rsid w:val="009879AB"/>
    <w:rsid w:val="00987DF3"/>
    <w:rsid w:val="00990072"/>
    <w:rsid w:val="00990129"/>
    <w:rsid w:val="00990223"/>
    <w:rsid w:val="0099060F"/>
    <w:rsid w:val="00990C21"/>
    <w:rsid w:val="00990E8B"/>
    <w:rsid w:val="00991B0A"/>
    <w:rsid w:val="00991B24"/>
    <w:rsid w:val="00991F61"/>
    <w:rsid w:val="0099296E"/>
    <w:rsid w:val="00992BAD"/>
    <w:rsid w:val="00993940"/>
    <w:rsid w:val="00993A02"/>
    <w:rsid w:val="00993A14"/>
    <w:rsid w:val="00993C21"/>
    <w:rsid w:val="009940C0"/>
    <w:rsid w:val="009944B3"/>
    <w:rsid w:val="00994CDC"/>
    <w:rsid w:val="00995198"/>
    <w:rsid w:val="00995263"/>
    <w:rsid w:val="009953B8"/>
    <w:rsid w:val="00995BEB"/>
    <w:rsid w:val="0099634A"/>
    <w:rsid w:val="009964B4"/>
    <w:rsid w:val="009969B2"/>
    <w:rsid w:val="00997003"/>
    <w:rsid w:val="0099704D"/>
    <w:rsid w:val="00997393"/>
    <w:rsid w:val="009973A9"/>
    <w:rsid w:val="009974D6"/>
    <w:rsid w:val="00997626"/>
    <w:rsid w:val="0099783E"/>
    <w:rsid w:val="009A0172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B"/>
    <w:rsid w:val="009A1C3E"/>
    <w:rsid w:val="009A1C6F"/>
    <w:rsid w:val="009A1ED0"/>
    <w:rsid w:val="009A2766"/>
    <w:rsid w:val="009A276D"/>
    <w:rsid w:val="009A280B"/>
    <w:rsid w:val="009A2CDB"/>
    <w:rsid w:val="009A2CFE"/>
    <w:rsid w:val="009A2FDD"/>
    <w:rsid w:val="009A3596"/>
    <w:rsid w:val="009A3636"/>
    <w:rsid w:val="009A3A68"/>
    <w:rsid w:val="009A3E52"/>
    <w:rsid w:val="009A3E9C"/>
    <w:rsid w:val="009A412C"/>
    <w:rsid w:val="009A478F"/>
    <w:rsid w:val="009A4798"/>
    <w:rsid w:val="009A4F02"/>
    <w:rsid w:val="009A549E"/>
    <w:rsid w:val="009A5CC1"/>
    <w:rsid w:val="009A5E21"/>
    <w:rsid w:val="009A5EED"/>
    <w:rsid w:val="009A6426"/>
    <w:rsid w:val="009A690A"/>
    <w:rsid w:val="009A6A23"/>
    <w:rsid w:val="009A6A93"/>
    <w:rsid w:val="009A726D"/>
    <w:rsid w:val="009A7663"/>
    <w:rsid w:val="009B0723"/>
    <w:rsid w:val="009B07A4"/>
    <w:rsid w:val="009B09D0"/>
    <w:rsid w:val="009B0AA4"/>
    <w:rsid w:val="009B0B03"/>
    <w:rsid w:val="009B1302"/>
    <w:rsid w:val="009B16CA"/>
    <w:rsid w:val="009B1A2B"/>
    <w:rsid w:val="009B22CA"/>
    <w:rsid w:val="009B245E"/>
    <w:rsid w:val="009B2548"/>
    <w:rsid w:val="009B2822"/>
    <w:rsid w:val="009B2B86"/>
    <w:rsid w:val="009B3341"/>
    <w:rsid w:val="009B38A2"/>
    <w:rsid w:val="009B3CFA"/>
    <w:rsid w:val="009B471B"/>
    <w:rsid w:val="009B4A96"/>
    <w:rsid w:val="009B4B22"/>
    <w:rsid w:val="009B4B24"/>
    <w:rsid w:val="009B4B59"/>
    <w:rsid w:val="009B4DAD"/>
    <w:rsid w:val="009B509A"/>
    <w:rsid w:val="009B53E0"/>
    <w:rsid w:val="009B5711"/>
    <w:rsid w:val="009B59FE"/>
    <w:rsid w:val="009B5DEA"/>
    <w:rsid w:val="009B5EFC"/>
    <w:rsid w:val="009B66E0"/>
    <w:rsid w:val="009B6C06"/>
    <w:rsid w:val="009B6E06"/>
    <w:rsid w:val="009B7183"/>
    <w:rsid w:val="009B71E1"/>
    <w:rsid w:val="009B7332"/>
    <w:rsid w:val="009B76DC"/>
    <w:rsid w:val="009B7B43"/>
    <w:rsid w:val="009B7E16"/>
    <w:rsid w:val="009C002F"/>
    <w:rsid w:val="009C01B9"/>
    <w:rsid w:val="009C053E"/>
    <w:rsid w:val="009C0880"/>
    <w:rsid w:val="009C0AD0"/>
    <w:rsid w:val="009C0BAB"/>
    <w:rsid w:val="009C0D55"/>
    <w:rsid w:val="009C0DC0"/>
    <w:rsid w:val="009C127E"/>
    <w:rsid w:val="009C1621"/>
    <w:rsid w:val="009C1842"/>
    <w:rsid w:val="009C1A1E"/>
    <w:rsid w:val="009C1B92"/>
    <w:rsid w:val="009C1EF1"/>
    <w:rsid w:val="009C1F61"/>
    <w:rsid w:val="009C22B1"/>
    <w:rsid w:val="009C274A"/>
    <w:rsid w:val="009C3049"/>
    <w:rsid w:val="009C3115"/>
    <w:rsid w:val="009C34AB"/>
    <w:rsid w:val="009C3835"/>
    <w:rsid w:val="009C3C11"/>
    <w:rsid w:val="009C3CEA"/>
    <w:rsid w:val="009C4171"/>
    <w:rsid w:val="009C496B"/>
    <w:rsid w:val="009C4B02"/>
    <w:rsid w:val="009C4EAD"/>
    <w:rsid w:val="009C516D"/>
    <w:rsid w:val="009C52DC"/>
    <w:rsid w:val="009C5617"/>
    <w:rsid w:val="009C5903"/>
    <w:rsid w:val="009C65AA"/>
    <w:rsid w:val="009C6893"/>
    <w:rsid w:val="009C6B6C"/>
    <w:rsid w:val="009C707E"/>
    <w:rsid w:val="009C76EA"/>
    <w:rsid w:val="009C7A6D"/>
    <w:rsid w:val="009C7EEC"/>
    <w:rsid w:val="009C7F07"/>
    <w:rsid w:val="009D0524"/>
    <w:rsid w:val="009D063E"/>
    <w:rsid w:val="009D0664"/>
    <w:rsid w:val="009D06BC"/>
    <w:rsid w:val="009D0B43"/>
    <w:rsid w:val="009D0C49"/>
    <w:rsid w:val="009D1001"/>
    <w:rsid w:val="009D12D1"/>
    <w:rsid w:val="009D1806"/>
    <w:rsid w:val="009D19CB"/>
    <w:rsid w:val="009D1B63"/>
    <w:rsid w:val="009D2276"/>
    <w:rsid w:val="009D2465"/>
    <w:rsid w:val="009D264F"/>
    <w:rsid w:val="009D2C6D"/>
    <w:rsid w:val="009D2EB7"/>
    <w:rsid w:val="009D2F25"/>
    <w:rsid w:val="009D344B"/>
    <w:rsid w:val="009D355F"/>
    <w:rsid w:val="009D3663"/>
    <w:rsid w:val="009D37BC"/>
    <w:rsid w:val="009D38F9"/>
    <w:rsid w:val="009D3AFB"/>
    <w:rsid w:val="009D41FD"/>
    <w:rsid w:val="009D4318"/>
    <w:rsid w:val="009D4933"/>
    <w:rsid w:val="009D4989"/>
    <w:rsid w:val="009D538F"/>
    <w:rsid w:val="009D65AB"/>
    <w:rsid w:val="009D67CB"/>
    <w:rsid w:val="009D6A97"/>
    <w:rsid w:val="009D6D2B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D8E"/>
    <w:rsid w:val="009E1F29"/>
    <w:rsid w:val="009E23E1"/>
    <w:rsid w:val="009E2F98"/>
    <w:rsid w:val="009E3293"/>
    <w:rsid w:val="009E3B47"/>
    <w:rsid w:val="009E3BC3"/>
    <w:rsid w:val="009E3D54"/>
    <w:rsid w:val="009E45E5"/>
    <w:rsid w:val="009E4EF6"/>
    <w:rsid w:val="009E5294"/>
    <w:rsid w:val="009E5371"/>
    <w:rsid w:val="009E5AF5"/>
    <w:rsid w:val="009E5FF5"/>
    <w:rsid w:val="009E6228"/>
    <w:rsid w:val="009E6D6C"/>
    <w:rsid w:val="009E70C2"/>
    <w:rsid w:val="009E7379"/>
    <w:rsid w:val="009E77A5"/>
    <w:rsid w:val="009E79CA"/>
    <w:rsid w:val="009E7A8A"/>
    <w:rsid w:val="009E7AEE"/>
    <w:rsid w:val="009E7D21"/>
    <w:rsid w:val="009F0294"/>
    <w:rsid w:val="009F0797"/>
    <w:rsid w:val="009F0895"/>
    <w:rsid w:val="009F08C6"/>
    <w:rsid w:val="009F0A7E"/>
    <w:rsid w:val="009F0B70"/>
    <w:rsid w:val="009F1334"/>
    <w:rsid w:val="009F1629"/>
    <w:rsid w:val="009F2414"/>
    <w:rsid w:val="009F2431"/>
    <w:rsid w:val="009F25AA"/>
    <w:rsid w:val="009F290E"/>
    <w:rsid w:val="009F2A0B"/>
    <w:rsid w:val="009F3363"/>
    <w:rsid w:val="009F35A0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BF0"/>
    <w:rsid w:val="009F6F89"/>
    <w:rsid w:val="009F713E"/>
    <w:rsid w:val="009F716E"/>
    <w:rsid w:val="009F717C"/>
    <w:rsid w:val="009F732F"/>
    <w:rsid w:val="009F777F"/>
    <w:rsid w:val="00A00280"/>
    <w:rsid w:val="00A00C89"/>
    <w:rsid w:val="00A00DD1"/>
    <w:rsid w:val="00A00DF3"/>
    <w:rsid w:val="00A011A5"/>
    <w:rsid w:val="00A01491"/>
    <w:rsid w:val="00A015A1"/>
    <w:rsid w:val="00A015F9"/>
    <w:rsid w:val="00A01F1A"/>
    <w:rsid w:val="00A0228B"/>
    <w:rsid w:val="00A022FB"/>
    <w:rsid w:val="00A02570"/>
    <w:rsid w:val="00A029B3"/>
    <w:rsid w:val="00A029CA"/>
    <w:rsid w:val="00A029F3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08F"/>
    <w:rsid w:val="00A06891"/>
    <w:rsid w:val="00A0696A"/>
    <w:rsid w:val="00A07157"/>
    <w:rsid w:val="00A071F5"/>
    <w:rsid w:val="00A075B7"/>
    <w:rsid w:val="00A0780E"/>
    <w:rsid w:val="00A07C4C"/>
    <w:rsid w:val="00A07D8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265"/>
    <w:rsid w:val="00A13531"/>
    <w:rsid w:val="00A136E4"/>
    <w:rsid w:val="00A13991"/>
    <w:rsid w:val="00A13ADE"/>
    <w:rsid w:val="00A13AF4"/>
    <w:rsid w:val="00A13B9B"/>
    <w:rsid w:val="00A13FF9"/>
    <w:rsid w:val="00A140A9"/>
    <w:rsid w:val="00A1424F"/>
    <w:rsid w:val="00A14403"/>
    <w:rsid w:val="00A145F4"/>
    <w:rsid w:val="00A1466A"/>
    <w:rsid w:val="00A147B0"/>
    <w:rsid w:val="00A14A4D"/>
    <w:rsid w:val="00A14B36"/>
    <w:rsid w:val="00A14FA6"/>
    <w:rsid w:val="00A15066"/>
    <w:rsid w:val="00A156D1"/>
    <w:rsid w:val="00A1570C"/>
    <w:rsid w:val="00A15967"/>
    <w:rsid w:val="00A159C7"/>
    <w:rsid w:val="00A164EF"/>
    <w:rsid w:val="00A16DDC"/>
    <w:rsid w:val="00A171E2"/>
    <w:rsid w:val="00A17506"/>
    <w:rsid w:val="00A17C03"/>
    <w:rsid w:val="00A17C99"/>
    <w:rsid w:val="00A17E40"/>
    <w:rsid w:val="00A20026"/>
    <w:rsid w:val="00A205D1"/>
    <w:rsid w:val="00A2074D"/>
    <w:rsid w:val="00A20D55"/>
    <w:rsid w:val="00A21689"/>
    <w:rsid w:val="00A219A1"/>
    <w:rsid w:val="00A22156"/>
    <w:rsid w:val="00A22316"/>
    <w:rsid w:val="00A22929"/>
    <w:rsid w:val="00A22A8C"/>
    <w:rsid w:val="00A22D61"/>
    <w:rsid w:val="00A23594"/>
    <w:rsid w:val="00A2383E"/>
    <w:rsid w:val="00A23BB0"/>
    <w:rsid w:val="00A23C2C"/>
    <w:rsid w:val="00A2445C"/>
    <w:rsid w:val="00A24464"/>
    <w:rsid w:val="00A24692"/>
    <w:rsid w:val="00A24C54"/>
    <w:rsid w:val="00A24C8F"/>
    <w:rsid w:val="00A256BD"/>
    <w:rsid w:val="00A25805"/>
    <w:rsid w:val="00A25A14"/>
    <w:rsid w:val="00A25E2C"/>
    <w:rsid w:val="00A261D9"/>
    <w:rsid w:val="00A26458"/>
    <w:rsid w:val="00A2688C"/>
    <w:rsid w:val="00A26AD9"/>
    <w:rsid w:val="00A273E6"/>
    <w:rsid w:val="00A27844"/>
    <w:rsid w:val="00A27F3F"/>
    <w:rsid w:val="00A3004D"/>
    <w:rsid w:val="00A30310"/>
    <w:rsid w:val="00A303DD"/>
    <w:rsid w:val="00A304E6"/>
    <w:rsid w:val="00A309B1"/>
    <w:rsid w:val="00A30B6E"/>
    <w:rsid w:val="00A30F54"/>
    <w:rsid w:val="00A311DA"/>
    <w:rsid w:val="00A317B4"/>
    <w:rsid w:val="00A32065"/>
    <w:rsid w:val="00A3231E"/>
    <w:rsid w:val="00A32352"/>
    <w:rsid w:val="00A32433"/>
    <w:rsid w:val="00A327A4"/>
    <w:rsid w:val="00A32B5B"/>
    <w:rsid w:val="00A33232"/>
    <w:rsid w:val="00A33F9E"/>
    <w:rsid w:val="00A33FC1"/>
    <w:rsid w:val="00A34373"/>
    <w:rsid w:val="00A34BDA"/>
    <w:rsid w:val="00A351B4"/>
    <w:rsid w:val="00A35733"/>
    <w:rsid w:val="00A35A85"/>
    <w:rsid w:val="00A35B55"/>
    <w:rsid w:val="00A35CCE"/>
    <w:rsid w:val="00A36397"/>
    <w:rsid w:val="00A3660F"/>
    <w:rsid w:val="00A36907"/>
    <w:rsid w:val="00A36A23"/>
    <w:rsid w:val="00A3714F"/>
    <w:rsid w:val="00A3726E"/>
    <w:rsid w:val="00A37C79"/>
    <w:rsid w:val="00A37E65"/>
    <w:rsid w:val="00A4071E"/>
    <w:rsid w:val="00A409FE"/>
    <w:rsid w:val="00A40EDA"/>
    <w:rsid w:val="00A41401"/>
    <w:rsid w:val="00A42120"/>
    <w:rsid w:val="00A42778"/>
    <w:rsid w:val="00A42D37"/>
    <w:rsid w:val="00A43481"/>
    <w:rsid w:val="00A4383C"/>
    <w:rsid w:val="00A447F4"/>
    <w:rsid w:val="00A44B04"/>
    <w:rsid w:val="00A4520D"/>
    <w:rsid w:val="00A45518"/>
    <w:rsid w:val="00A46563"/>
    <w:rsid w:val="00A4674D"/>
    <w:rsid w:val="00A472F1"/>
    <w:rsid w:val="00A47865"/>
    <w:rsid w:val="00A479A8"/>
    <w:rsid w:val="00A479B1"/>
    <w:rsid w:val="00A47BD8"/>
    <w:rsid w:val="00A50C90"/>
    <w:rsid w:val="00A50CD8"/>
    <w:rsid w:val="00A51131"/>
    <w:rsid w:val="00A513D4"/>
    <w:rsid w:val="00A513F0"/>
    <w:rsid w:val="00A513FB"/>
    <w:rsid w:val="00A517BD"/>
    <w:rsid w:val="00A52172"/>
    <w:rsid w:val="00A52202"/>
    <w:rsid w:val="00A52774"/>
    <w:rsid w:val="00A52B22"/>
    <w:rsid w:val="00A52DFE"/>
    <w:rsid w:val="00A53198"/>
    <w:rsid w:val="00A5322A"/>
    <w:rsid w:val="00A532E2"/>
    <w:rsid w:val="00A53478"/>
    <w:rsid w:val="00A53627"/>
    <w:rsid w:val="00A53838"/>
    <w:rsid w:val="00A5394D"/>
    <w:rsid w:val="00A54515"/>
    <w:rsid w:val="00A54668"/>
    <w:rsid w:val="00A54706"/>
    <w:rsid w:val="00A54A1C"/>
    <w:rsid w:val="00A550D5"/>
    <w:rsid w:val="00A558A9"/>
    <w:rsid w:val="00A55A61"/>
    <w:rsid w:val="00A55CE2"/>
    <w:rsid w:val="00A55F16"/>
    <w:rsid w:val="00A56477"/>
    <w:rsid w:val="00A56944"/>
    <w:rsid w:val="00A5699A"/>
    <w:rsid w:val="00A56CD8"/>
    <w:rsid w:val="00A57443"/>
    <w:rsid w:val="00A577AB"/>
    <w:rsid w:val="00A57B1D"/>
    <w:rsid w:val="00A57CCD"/>
    <w:rsid w:val="00A57E6D"/>
    <w:rsid w:val="00A602E5"/>
    <w:rsid w:val="00A603C3"/>
    <w:rsid w:val="00A60651"/>
    <w:rsid w:val="00A606DB"/>
    <w:rsid w:val="00A60E61"/>
    <w:rsid w:val="00A61546"/>
    <w:rsid w:val="00A61597"/>
    <w:rsid w:val="00A6165B"/>
    <w:rsid w:val="00A6177F"/>
    <w:rsid w:val="00A61A39"/>
    <w:rsid w:val="00A61B95"/>
    <w:rsid w:val="00A61D34"/>
    <w:rsid w:val="00A6232F"/>
    <w:rsid w:val="00A62523"/>
    <w:rsid w:val="00A6267C"/>
    <w:rsid w:val="00A62A33"/>
    <w:rsid w:val="00A62FED"/>
    <w:rsid w:val="00A63060"/>
    <w:rsid w:val="00A63542"/>
    <w:rsid w:val="00A63707"/>
    <w:rsid w:val="00A63B4F"/>
    <w:rsid w:val="00A63B60"/>
    <w:rsid w:val="00A64262"/>
    <w:rsid w:val="00A64268"/>
    <w:rsid w:val="00A643CA"/>
    <w:rsid w:val="00A64B14"/>
    <w:rsid w:val="00A64E5B"/>
    <w:rsid w:val="00A6546B"/>
    <w:rsid w:val="00A6594C"/>
    <w:rsid w:val="00A65B00"/>
    <w:rsid w:val="00A65CC9"/>
    <w:rsid w:val="00A65EF6"/>
    <w:rsid w:val="00A65F24"/>
    <w:rsid w:val="00A660B2"/>
    <w:rsid w:val="00A66216"/>
    <w:rsid w:val="00A66F5B"/>
    <w:rsid w:val="00A672D1"/>
    <w:rsid w:val="00A67838"/>
    <w:rsid w:val="00A67892"/>
    <w:rsid w:val="00A67956"/>
    <w:rsid w:val="00A67CD0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ED7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51"/>
    <w:rsid w:val="00A748E6"/>
    <w:rsid w:val="00A74EB1"/>
    <w:rsid w:val="00A7557E"/>
    <w:rsid w:val="00A75C1D"/>
    <w:rsid w:val="00A76085"/>
    <w:rsid w:val="00A7612F"/>
    <w:rsid w:val="00A764BB"/>
    <w:rsid w:val="00A76945"/>
    <w:rsid w:val="00A76B4F"/>
    <w:rsid w:val="00A76CC2"/>
    <w:rsid w:val="00A76CE5"/>
    <w:rsid w:val="00A76E2A"/>
    <w:rsid w:val="00A771F6"/>
    <w:rsid w:val="00A7726B"/>
    <w:rsid w:val="00A7728A"/>
    <w:rsid w:val="00A7742B"/>
    <w:rsid w:val="00A77515"/>
    <w:rsid w:val="00A803F3"/>
    <w:rsid w:val="00A803F9"/>
    <w:rsid w:val="00A81989"/>
    <w:rsid w:val="00A81B17"/>
    <w:rsid w:val="00A81C49"/>
    <w:rsid w:val="00A81E15"/>
    <w:rsid w:val="00A81F0E"/>
    <w:rsid w:val="00A82394"/>
    <w:rsid w:val="00A82506"/>
    <w:rsid w:val="00A828D7"/>
    <w:rsid w:val="00A83054"/>
    <w:rsid w:val="00A836DC"/>
    <w:rsid w:val="00A836F3"/>
    <w:rsid w:val="00A837C9"/>
    <w:rsid w:val="00A83819"/>
    <w:rsid w:val="00A83B01"/>
    <w:rsid w:val="00A83CAC"/>
    <w:rsid w:val="00A84055"/>
    <w:rsid w:val="00A84282"/>
    <w:rsid w:val="00A8433E"/>
    <w:rsid w:val="00A84887"/>
    <w:rsid w:val="00A849FC"/>
    <w:rsid w:val="00A84DAB"/>
    <w:rsid w:val="00A84DBF"/>
    <w:rsid w:val="00A84F76"/>
    <w:rsid w:val="00A8514A"/>
    <w:rsid w:val="00A85386"/>
    <w:rsid w:val="00A858A6"/>
    <w:rsid w:val="00A86526"/>
    <w:rsid w:val="00A866C6"/>
    <w:rsid w:val="00A86CD6"/>
    <w:rsid w:val="00A86EBF"/>
    <w:rsid w:val="00A87A9B"/>
    <w:rsid w:val="00A87CA1"/>
    <w:rsid w:val="00A90145"/>
    <w:rsid w:val="00A90536"/>
    <w:rsid w:val="00A90613"/>
    <w:rsid w:val="00A908A4"/>
    <w:rsid w:val="00A909C8"/>
    <w:rsid w:val="00A909D2"/>
    <w:rsid w:val="00A91505"/>
    <w:rsid w:val="00A91523"/>
    <w:rsid w:val="00A9164F"/>
    <w:rsid w:val="00A916C6"/>
    <w:rsid w:val="00A9179C"/>
    <w:rsid w:val="00A9206D"/>
    <w:rsid w:val="00A927C2"/>
    <w:rsid w:val="00A933A5"/>
    <w:rsid w:val="00A93DD4"/>
    <w:rsid w:val="00A93F0A"/>
    <w:rsid w:val="00A9427A"/>
    <w:rsid w:val="00A94640"/>
    <w:rsid w:val="00A9472E"/>
    <w:rsid w:val="00A948A7"/>
    <w:rsid w:val="00A94FC2"/>
    <w:rsid w:val="00A95233"/>
    <w:rsid w:val="00A95596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B1E"/>
    <w:rsid w:val="00AA1170"/>
    <w:rsid w:val="00AA128A"/>
    <w:rsid w:val="00AA17CC"/>
    <w:rsid w:val="00AA2514"/>
    <w:rsid w:val="00AA285F"/>
    <w:rsid w:val="00AA36B2"/>
    <w:rsid w:val="00AA3B2E"/>
    <w:rsid w:val="00AA3F48"/>
    <w:rsid w:val="00AA4459"/>
    <w:rsid w:val="00AA4A91"/>
    <w:rsid w:val="00AA4E1B"/>
    <w:rsid w:val="00AA56DE"/>
    <w:rsid w:val="00AA60F2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599"/>
    <w:rsid w:val="00AB15A2"/>
    <w:rsid w:val="00AB1859"/>
    <w:rsid w:val="00AB1CC2"/>
    <w:rsid w:val="00AB22C4"/>
    <w:rsid w:val="00AB2B6F"/>
    <w:rsid w:val="00AB2D03"/>
    <w:rsid w:val="00AB2EB3"/>
    <w:rsid w:val="00AB304C"/>
    <w:rsid w:val="00AB3142"/>
    <w:rsid w:val="00AB3241"/>
    <w:rsid w:val="00AB3CD2"/>
    <w:rsid w:val="00AB42D0"/>
    <w:rsid w:val="00AB4806"/>
    <w:rsid w:val="00AB5430"/>
    <w:rsid w:val="00AB56B2"/>
    <w:rsid w:val="00AB6244"/>
    <w:rsid w:val="00AB62DC"/>
    <w:rsid w:val="00AB68F4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73A"/>
    <w:rsid w:val="00AC0A0A"/>
    <w:rsid w:val="00AC0A4E"/>
    <w:rsid w:val="00AC0B39"/>
    <w:rsid w:val="00AC0D65"/>
    <w:rsid w:val="00AC0F06"/>
    <w:rsid w:val="00AC1193"/>
    <w:rsid w:val="00AC1423"/>
    <w:rsid w:val="00AC1648"/>
    <w:rsid w:val="00AC1751"/>
    <w:rsid w:val="00AC1D90"/>
    <w:rsid w:val="00AC1DD8"/>
    <w:rsid w:val="00AC1FCF"/>
    <w:rsid w:val="00AC207A"/>
    <w:rsid w:val="00AC2516"/>
    <w:rsid w:val="00AC2555"/>
    <w:rsid w:val="00AC278D"/>
    <w:rsid w:val="00AC2BD2"/>
    <w:rsid w:val="00AC3202"/>
    <w:rsid w:val="00AC33B8"/>
    <w:rsid w:val="00AC350C"/>
    <w:rsid w:val="00AC386D"/>
    <w:rsid w:val="00AC3BA8"/>
    <w:rsid w:val="00AC4090"/>
    <w:rsid w:val="00AC415F"/>
    <w:rsid w:val="00AC422D"/>
    <w:rsid w:val="00AC4670"/>
    <w:rsid w:val="00AC4BBC"/>
    <w:rsid w:val="00AC4D88"/>
    <w:rsid w:val="00AC4DC4"/>
    <w:rsid w:val="00AC4EC9"/>
    <w:rsid w:val="00AC5092"/>
    <w:rsid w:val="00AC527C"/>
    <w:rsid w:val="00AC559B"/>
    <w:rsid w:val="00AC55CC"/>
    <w:rsid w:val="00AC55FD"/>
    <w:rsid w:val="00AC5A7F"/>
    <w:rsid w:val="00AC5AF9"/>
    <w:rsid w:val="00AC5FD1"/>
    <w:rsid w:val="00AC6326"/>
    <w:rsid w:val="00AC6576"/>
    <w:rsid w:val="00AC6892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1B4"/>
    <w:rsid w:val="00AD03B7"/>
    <w:rsid w:val="00AD0681"/>
    <w:rsid w:val="00AD0BDA"/>
    <w:rsid w:val="00AD10E4"/>
    <w:rsid w:val="00AD1111"/>
    <w:rsid w:val="00AD1A89"/>
    <w:rsid w:val="00AD1AA4"/>
    <w:rsid w:val="00AD1C9C"/>
    <w:rsid w:val="00AD1D41"/>
    <w:rsid w:val="00AD2332"/>
    <w:rsid w:val="00AD2334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4F82"/>
    <w:rsid w:val="00AD5057"/>
    <w:rsid w:val="00AD526D"/>
    <w:rsid w:val="00AD53D9"/>
    <w:rsid w:val="00AD564C"/>
    <w:rsid w:val="00AD5704"/>
    <w:rsid w:val="00AD63DA"/>
    <w:rsid w:val="00AD670B"/>
    <w:rsid w:val="00AD6FFE"/>
    <w:rsid w:val="00AD7114"/>
    <w:rsid w:val="00AD7272"/>
    <w:rsid w:val="00AD72B1"/>
    <w:rsid w:val="00AD7818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B39"/>
    <w:rsid w:val="00AE2D80"/>
    <w:rsid w:val="00AE368A"/>
    <w:rsid w:val="00AE38FC"/>
    <w:rsid w:val="00AE4485"/>
    <w:rsid w:val="00AE4561"/>
    <w:rsid w:val="00AE4BB6"/>
    <w:rsid w:val="00AE4C86"/>
    <w:rsid w:val="00AE4D06"/>
    <w:rsid w:val="00AE4F4F"/>
    <w:rsid w:val="00AE505A"/>
    <w:rsid w:val="00AE5141"/>
    <w:rsid w:val="00AE5459"/>
    <w:rsid w:val="00AE5558"/>
    <w:rsid w:val="00AE5631"/>
    <w:rsid w:val="00AE5BC4"/>
    <w:rsid w:val="00AE5CE0"/>
    <w:rsid w:val="00AE5D12"/>
    <w:rsid w:val="00AE60FD"/>
    <w:rsid w:val="00AE6194"/>
    <w:rsid w:val="00AE6B57"/>
    <w:rsid w:val="00AE6C16"/>
    <w:rsid w:val="00AE6FB8"/>
    <w:rsid w:val="00AE7120"/>
    <w:rsid w:val="00AE747C"/>
    <w:rsid w:val="00AE75D6"/>
    <w:rsid w:val="00AF022B"/>
    <w:rsid w:val="00AF06BD"/>
    <w:rsid w:val="00AF0803"/>
    <w:rsid w:val="00AF1176"/>
    <w:rsid w:val="00AF182C"/>
    <w:rsid w:val="00AF1A68"/>
    <w:rsid w:val="00AF2691"/>
    <w:rsid w:val="00AF27CC"/>
    <w:rsid w:val="00AF28E3"/>
    <w:rsid w:val="00AF2FBD"/>
    <w:rsid w:val="00AF32CA"/>
    <w:rsid w:val="00AF331D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AF7FD4"/>
    <w:rsid w:val="00B0035E"/>
    <w:rsid w:val="00B00720"/>
    <w:rsid w:val="00B00AEB"/>
    <w:rsid w:val="00B00D06"/>
    <w:rsid w:val="00B01321"/>
    <w:rsid w:val="00B01461"/>
    <w:rsid w:val="00B01620"/>
    <w:rsid w:val="00B01948"/>
    <w:rsid w:val="00B019A5"/>
    <w:rsid w:val="00B01C2D"/>
    <w:rsid w:val="00B01D2D"/>
    <w:rsid w:val="00B01EBD"/>
    <w:rsid w:val="00B0215F"/>
    <w:rsid w:val="00B02444"/>
    <w:rsid w:val="00B02518"/>
    <w:rsid w:val="00B02812"/>
    <w:rsid w:val="00B02B55"/>
    <w:rsid w:val="00B02BE0"/>
    <w:rsid w:val="00B03387"/>
    <w:rsid w:val="00B03C82"/>
    <w:rsid w:val="00B0410D"/>
    <w:rsid w:val="00B04115"/>
    <w:rsid w:val="00B04555"/>
    <w:rsid w:val="00B04B4D"/>
    <w:rsid w:val="00B04FC0"/>
    <w:rsid w:val="00B051FF"/>
    <w:rsid w:val="00B05488"/>
    <w:rsid w:val="00B05772"/>
    <w:rsid w:val="00B05C59"/>
    <w:rsid w:val="00B061A5"/>
    <w:rsid w:val="00B0623E"/>
    <w:rsid w:val="00B06463"/>
    <w:rsid w:val="00B0654C"/>
    <w:rsid w:val="00B06A39"/>
    <w:rsid w:val="00B06E1F"/>
    <w:rsid w:val="00B06F1D"/>
    <w:rsid w:val="00B06F85"/>
    <w:rsid w:val="00B07243"/>
    <w:rsid w:val="00B0795D"/>
    <w:rsid w:val="00B07E85"/>
    <w:rsid w:val="00B07F8B"/>
    <w:rsid w:val="00B07FAA"/>
    <w:rsid w:val="00B108AB"/>
    <w:rsid w:val="00B108F5"/>
    <w:rsid w:val="00B109E1"/>
    <w:rsid w:val="00B10A68"/>
    <w:rsid w:val="00B10BF1"/>
    <w:rsid w:val="00B10E99"/>
    <w:rsid w:val="00B10F95"/>
    <w:rsid w:val="00B11152"/>
    <w:rsid w:val="00B11778"/>
    <w:rsid w:val="00B11AC0"/>
    <w:rsid w:val="00B11B59"/>
    <w:rsid w:val="00B11BB3"/>
    <w:rsid w:val="00B126A2"/>
    <w:rsid w:val="00B12BBF"/>
    <w:rsid w:val="00B12EC2"/>
    <w:rsid w:val="00B130EA"/>
    <w:rsid w:val="00B13804"/>
    <w:rsid w:val="00B13A40"/>
    <w:rsid w:val="00B13B24"/>
    <w:rsid w:val="00B14029"/>
    <w:rsid w:val="00B1414B"/>
    <w:rsid w:val="00B1473A"/>
    <w:rsid w:val="00B1480B"/>
    <w:rsid w:val="00B148A0"/>
    <w:rsid w:val="00B14E31"/>
    <w:rsid w:val="00B14FBB"/>
    <w:rsid w:val="00B15825"/>
    <w:rsid w:val="00B159AE"/>
    <w:rsid w:val="00B15BC0"/>
    <w:rsid w:val="00B15E55"/>
    <w:rsid w:val="00B160AA"/>
    <w:rsid w:val="00B16238"/>
    <w:rsid w:val="00B162AC"/>
    <w:rsid w:val="00B16945"/>
    <w:rsid w:val="00B170F2"/>
    <w:rsid w:val="00B173DE"/>
    <w:rsid w:val="00B175CF"/>
    <w:rsid w:val="00B175E6"/>
    <w:rsid w:val="00B17650"/>
    <w:rsid w:val="00B1776E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1F9E"/>
    <w:rsid w:val="00B22D4E"/>
    <w:rsid w:val="00B2300C"/>
    <w:rsid w:val="00B23994"/>
    <w:rsid w:val="00B23B71"/>
    <w:rsid w:val="00B24093"/>
    <w:rsid w:val="00B241AD"/>
    <w:rsid w:val="00B242F0"/>
    <w:rsid w:val="00B244BB"/>
    <w:rsid w:val="00B24D7D"/>
    <w:rsid w:val="00B25345"/>
    <w:rsid w:val="00B25661"/>
    <w:rsid w:val="00B261C2"/>
    <w:rsid w:val="00B267C3"/>
    <w:rsid w:val="00B269A8"/>
    <w:rsid w:val="00B26A91"/>
    <w:rsid w:val="00B26E51"/>
    <w:rsid w:val="00B26E5F"/>
    <w:rsid w:val="00B26FED"/>
    <w:rsid w:val="00B274C7"/>
    <w:rsid w:val="00B27559"/>
    <w:rsid w:val="00B27962"/>
    <w:rsid w:val="00B2796B"/>
    <w:rsid w:val="00B27DC7"/>
    <w:rsid w:val="00B30369"/>
    <w:rsid w:val="00B30688"/>
    <w:rsid w:val="00B3077F"/>
    <w:rsid w:val="00B307CD"/>
    <w:rsid w:val="00B308ED"/>
    <w:rsid w:val="00B31026"/>
    <w:rsid w:val="00B31235"/>
    <w:rsid w:val="00B31A17"/>
    <w:rsid w:val="00B31CA9"/>
    <w:rsid w:val="00B3219E"/>
    <w:rsid w:val="00B321A9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5F2B"/>
    <w:rsid w:val="00B36BA2"/>
    <w:rsid w:val="00B36F2A"/>
    <w:rsid w:val="00B37110"/>
    <w:rsid w:val="00B3713B"/>
    <w:rsid w:val="00B37243"/>
    <w:rsid w:val="00B373F7"/>
    <w:rsid w:val="00B37F06"/>
    <w:rsid w:val="00B405A7"/>
    <w:rsid w:val="00B4068C"/>
    <w:rsid w:val="00B40734"/>
    <w:rsid w:val="00B409DF"/>
    <w:rsid w:val="00B40A10"/>
    <w:rsid w:val="00B40B63"/>
    <w:rsid w:val="00B40EAF"/>
    <w:rsid w:val="00B417CD"/>
    <w:rsid w:val="00B41C68"/>
    <w:rsid w:val="00B41F8B"/>
    <w:rsid w:val="00B41FB5"/>
    <w:rsid w:val="00B423CE"/>
    <w:rsid w:val="00B42440"/>
    <w:rsid w:val="00B42680"/>
    <w:rsid w:val="00B4270B"/>
    <w:rsid w:val="00B4297F"/>
    <w:rsid w:val="00B42AE4"/>
    <w:rsid w:val="00B4340D"/>
    <w:rsid w:val="00B43A60"/>
    <w:rsid w:val="00B43DFC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47B64"/>
    <w:rsid w:val="00B50001"/>
    <w:rsid w:val="00B501BA"/>
    <w:rsid w:val="00B50457"/>
    <w:rsid w:val="00B5089F"/>
    <w:rsid w:val="00B50CFF"/>
    <w:rsid w:val="00B50E4D"/>
    <w:rsid w:val="00B50EBB"/>
    <w:rsid w:val="00B51F10"/>
    <w:rsid w:val="00B5388F"/>
    <w:rsid w:val="00B53A2E"/>
    <w:rsid w:val="00B53C5F"/>
    <w:rsid w:val="00B53C86"/>
    <w:rsid w:val="00B53FF9"/>
    <w:rsid w:val="00B546A4"/>
    <w:rsid w:val="00B5477A"/>
    <w:rsid w:val="00B547C5"/>
    <w:rsid w:val="00B5483A"/>
    <w:rsid w:val="00B54C7F"/>
    <w:rsid w:val="00B5531D"/>
    <w:rsid w:val="00B557F6"/>
    <w:rsid w:val="00B55D33"/>
    <w:rsid w:val="00B55F8B"/>
    <w:rsid w:val="00B567A0"/>
    <w:rsid w:val="00B56AEC"/>
    <w:rsid w:val="00B56E05"/>
    <w:rsid w:val="00B56E87"/>
    <w:rsid w:val="00B56F0F"/>
    <w:rsid w:val="00B57B19"/>
    <w:rsid w:val="00B57BA9"/>
    <w:rsid w:val="00B57ED4"/>
    <w:rsid w:val="00B60386"/>
    <w:rsid w:val="00B60640"/>
    <w:rsid w:val="00B60822"/>
    <w:rsid w:val="00B60D9D"/>
    <w:rsid w:val="00B61050"/>
    <w:rsid w:val="00B619F9"/>
    <w:rsid w:val="00B6288A"/>
    <w:rsid w:val="00B62B8A"/>
    <w:rsid w:val="00B633BB"/>
    <w:rsid w:val="00B63A3C"/>
    <w:rsid w:val="00B640A4"/>
    <w:rsid w:val="00B643A4"/>
    <w:rsid w:val="00B64EE8"/>
    <w:rsid w:val="00B6539D"/>
    <w:rsid w:val="00B65FB5"/>
    <w:rsid w:val="00B65FCD"/>
    <w:rsid w:val="00B66413"/>
    <w:rsid w:val="00B6683E"/>
    <w:rsid w:val="00B66AF2"/>
    <w:rsid w:val="00B66E2F"/>
    <w:rsid w:val="00B66FF3"/>
    <w:rsid w:val="00B701E8"/>
    <w:rsid w:val="00B7078D"/>
    <w:rsid w:val="00B70F09"/>
    <w:rsid w:val="00B710B7"/>
    <w:rsid w:val="00B7118F"/>
    <w:rsid w:val="00B71681"/>
    <w:rsid w:val="00B719A1"/>
    <w:rsid w:val="00B71DCE"/>
    <w:rsid w:val="00B71F6E"/>
    <w:rsid w:val="00B72040"/>
    <w:rsid w:val="00B724A6"/>
    <w:rsid w:val="00B725BA"/>
    <w:rsid w:val="00B72794"/>
    <w:rsid w:val="00B729B5"/>
    <w:rsid w:val="00B72DD2"/>
    <w:rsid w:val="00B73134"/>
    <w:rsid w:val="00B73602"/>
    <w:rsid w:val="00B737B2"/>
    <w:rsid w:val="00B7390E"/>
    <w:rsid w:val="00B73EC2"/>
    <w:rsid w:val="00B7402B"/>
    <w:rsid w:val="00B74903"/>
    <w:rsid w:val="00B74B57"/>
    <w:rsid w:val="00B751ED"/>
    <w:rsid w:val="00B75329"/>
    <w:rsid w:val="00B7539F"/>
    <w:rsid w:val="00B753F8"/>
    <w:rsid w:val="00B7540B"/>
    <w:rsid w:val="00B757D8"/>
    <w:rsid w:val="00B75A45"/>
    <w:rsid w:val="00B75CAF"/>
    <w:rsid w:val="00B75CBC"/>
    <w:rsid w:val="00B75E63"/>
    <w:rsid w:val="00B76143"/>
    <w:rsid w:val="00B764FC"/>
    <w:rsid w:val="00B767F0"/>
    <w:rsid w:val="00B76C53"/>
    <w:rsid w:val="00B77459"/>
    <w:rsid w:val="00B775E5"/>
    <w:rsid w:val="00B7788D"/>
    <w:rsid w:val="00B779D4"/>
    <w:rsid w:val="00B77C31"/>
    <w:rsid w:val="00B77C3C"/>
    <w:rsid w:val="00B77F6D"/>
    <w:rsid w:val="00B77FD4"/>
    <w:rsid w:val="00B80223"/>
    <w:rsid w:val="00B80389"/>
    <w:rsid w:val="00B80844"/>
    <w:rsid w:val="00B80A73"/>
    <w:rsid w:val="00B80BD7"/>
    <w:rsid w:val="00B80F6A"/>
    <w:rsid w:val="00B810E6"/>
    <w:rsid w:val="00B81510"/>
    <w:rsid w:val="00B817A8"/>
    <w:rsid w:val="00B81B5F"/>
    <w:rsid w:val="00B81D38"/>
    <w:rsid w:val="00B82050"/>
    <w:rsid w:val="00B820D5"/>
    <w:rsid w:val="00B82334"/>
    <w:rsid w:val="00B82880"/>
    <w:rsid w:val="00B82DDF"/>
    <w:rsid w:val="00B838E7"/>
    <w:rsid w:val="00B83AB2"/>
    <w:rsid w:val="00B83C9A"/>
    <w:rsid w:val="00B84705"/>
    <w:rsid w:val="00B84830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94B"/>
    <w:rsid w:val="00B86F57"/>
    <w:rsid w:val="00B87839"/>
    <w:rsid w:val="00B87CA9"/>
    <w:rsid w:val="00B9066A"/>
    <w:rsid w:val="00B90737"/>
    <w:rsid w:val="00B9154E"/>
    <w:rsid w:val="00B915F3"/>
    <w:rsid w:val="00B91964"/>
    <w:rsid w:val="00B91A57"/>
    <w:rsid w:val="00B92020"/>
    <w:rsid w:val="00B92AFC"/>
    <w:rsid w:val="00B932D8"/>
    <w:rsid w:val="00B935DA"/>
    <w:rsid w:val="00B94029"/>
    <w:rsid w:val="00B9436F"/>
    <w:rsid w:val="00B94F91"/>
    <w:rsid w:val="00B9552C"/>
    <w:rsid w:val="00B95B39"/>
    <w:rsid w:val="00B95B96"/>
    <w:rsid w:val="00B962FD"/>
    <w:rsid w:val="00B96338"/>
    <w:rsid w:val="00B96664"/>
    <w:rsid w:val="00B96F35"/>
    <w:rsid w:val="00BA01B3"/>
    <w:rsid w:val="00BA03CF"/>
    <w:rsid w:val="00BA0788"/>
    <w:rsid w:val="00BA07A5"/>
    <w:rsid w:val="00BA0963"/>
    <w:rsid w:val="00BA0A58"/>
    <w:rsid w:val="00BA0AB5"/>
    <w:rsid w:val="00BA0DB3"/>
    <w:rsid w:val="00BA173D"/>
    <w:rsid w:val="00BA1A55"/>
    <w:rsid w:val="00BA20A9"/>
    <w:rsid w:val="00BA20DA"/>
    <w:rsid w:val="00BA2330"/>
    <w:rsid w:val="00BA24B1"/>
    <w:rsid w:val="00BA2ADE"/>
    <w:rsid w:val="00BA33D5"/>
    <w:rsid w:val="00BA35C3"/>
    <w:rsid w:val="00BA3639"/>
    <w:rsid w:val="00BA38ED"/>
    <w:rsid w:val="00BA392A"/>
    <w:rsid w:val="00BA3AB4"/>
    <w:rsid w:val="00BA3B2B"/>
    <w:rsid w:val="00BA3BCA"/>
    <w:rsid w:val="00BA4133"/>
    <w:rsid w:val="00BA426B"/>
    <w:rsid w:val="00BA451E"/>
    <w:rsid w:val="00BA4C4B"/>
    <w:rsid w:val="00BA4F7A"/>
    <w:rsid w:val="00BA569B"/>
    <w:rsid w:val="00BA5859"/>
    <w:rsid w:val="00BA59F2"/>
    <w:rsid w:val="00BA5D99"/>
    <w:rsid w:val="00BA5FE8"/>
    <w:rsid w:val="00BA6514"/>
    <w:rsid w:val="00BA6B06"/>
    <w:rsid w:val="00BA6CBA"/>
    <w:rsid w:val="00BA76A5"/>
    <w:rsid w:val="00BA7813"/>
    <w:rsid w:val="00BA7A8F"/>
    <w:rsid w:val="00BB0288"/>
    <w:rsid w:val="00BB07E0"/>
    <w:rsid w:val="00BB0A3C"/>
    <w:rsid w:val="00BB0E66"/>
    <w:rsid w:val="00BB0F66"/>
    <w:rsid w:val="00BB0FB1"/>
    <w:rsid w:val="00BB1287"/>
    <w:rsid w:val="00BB13BE"/>
    <w:rsid w:val="00BB15AC"/>
    <w:rsid w:val="00BB1795"/>
    <w:rsid w:val="00BB18D5"/>
    <w:rsid w:val="00BB1A3A"/>
    <w:rsid w:val="00BB1C8F"/>
    <w:rsid w:val="00BB1EB2"/>
    <w:rsid w:val="00BB203E"/>
    <w:rsid w:val="00BB20D7"/>
    <w:rsid w:val="00BB2766"/>
    <w:rsid w:val="00BB2831"/>
    <w:rsid w:val="00BB378B"/>
    <w:rsid w:val="00BB4093"/>
    <w:rsid w:val="00BB41F5"/>
    <w:rsid w:val="00BB4278"/>
    <w:rsid w:val="00BB4393"/>
    <w:rsid w:val="00BB45C9"/>
    <w:rsid w:val="00BB4C4A"/>
    <w:rsid w:val="00BB4C82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119"/>
    <w:rsid w:val="00BB688B"/>
    <w:rsid w:val="00BB68B5"/>
    <w:rsid w:val="00BB6ABA"/>
    <w:rsid w:val="00BB6CDA"/>
    <w:rsid w:val="00BB6FF8"/>
    <w:rsid w:val="00BB70A6"/>
    <w:rsid w:val="00BB731F"/>
    <w:rsid w:val="00BB790E"/>
    <w:rsid w:val="00BC004B"/>
    <w:rsid w:val="00BC0294"/>
    <w:rsid w:val="00BC0BA9"/>
    <w:rsid w:val="00BC0EF9"/>
    <w:rsid w:val="00BC1120"/>
    <w:rsid w:val="00BC193B"/>
    <w:rsid w:val="00BC1A59"/>
    <w:rsid w:val="00BC1CD9"/>
    <w:rsid w:val="00BC1FBB"/>
    <w:rsid w:val="00BC2500"/>
    <w:rsid w:val="00BC2740"/>
    <w:rsid w:val="00BC2B4B"/>
    <w:rsid w:val="00BC2C7A"/>
    <w:rsid w:val="00BC2F63"/>
    <w:rsid w:val="00BC3160"/>
    <w:rsid w:val="00BC3389"/>
    <w:rsid w:val="00BC3944"/>
    <w:rsid w:val="00BC3D6F"/>
    <w:rsid w:val="00BC482A"/>
    <w:rsid w:val="00BC499B"/>
    <w:rsid w:val="00BC4AE6"/>
    <w:rsid w:val="00BC4FCB"/>
    <w:rsid w:val="00BC503B"/>
    <w:rsid w:val="00BC5437"/>
    <w:rsid w:val="00BC56C4"/>
    <w:rsid w:val="00BC5967"/>
    <w:rsid w:val="00BC5B04"/>
    <w:rsid w:val="00BC5F4C"/>
    <w:rsid w:val="00BC6240"/>
    <w:rsid w:val="00BC6329"/>
    <w:rsid w:val="00BC67B4"/>
    <w:rsid w:val="00BC6C23"/>
    <w:rsid w:val="00BC72A6"/>
    <w:rsid w:val="00BC7330"/>
    <w:rsid w:val="00BC7B55"/>
    <w:rsid w:val="00BC7E19"/>
    <w:rsid w:val="00BC7E8D"/>
    <w:rsid w:val="00BD0538"/>
    <w:rsid w:val="00BD075C"/>
    <w:rsid w:val="00BD0819"/>
    <w:rsid w:val="00BD0D0F"/>
    <w:rsid w:val="00BD15AC"/>
    <w:rsid w:val="00BD16A6"/>
    <w:rsid w:val="00BD1C11"/>
    <w:rsid w:val="00BD2216"/>
    <w:rsid w:val="00BD2A90"/>
    <w:rsid w:val="00BD34FA"/>
    <w:rsid w:val="00BD3D67"/>
    <w:rsid w:val="00BD3E89"/>
    <w:rsid w:val="00BD429C"/>
    <w:rsid w:val="00BD447E"/>
    <w:rsid w:val="00BD46E1"/>
    <w:rsid w:val="00BD4C79"/>
    <w:rsid w:val="00BD52CD"/>
    <w:rsid w:val="00BD569B"/>
    <w:rsid w:val="00BD5DD1"/>
    <w:rsid w:val="00BD5F1C"/>
    <w:rsid w:val="00BD6306"/>
    <w:rsid w:val="00BD63FC"/>
    <w:rsid w:val="00BD67B2"/>
    <w:rsid w:val="00BD69BB"/>
    <w:rsid w:val="00BD6CD0"/>
    <w:rsid w:val="00BD6D2C"/>
    <w:rsid w:val="00BD6D94"/>
    <w:rsid w:val="00BD6FF5"/>
    <w:rsid w:val="00BD71C7"/>
    <w:rsid w:val="00BD759D"/>
    <w:rsid w:val="00BD777C"/>
    <w:rsid w:val="00BD77FD"/>
    <w:rsid w:val="00BD7A4D"/>
    <w:rsid w:val="00BD7AD9"/>
    <w:rsid w:val="00BD7EE3"/>
    <w:rsid w:val="00BD7FFB"/>
    <w:rsid w:val="00BE0384"/>
    <w:rsid w:val="00BE0911"/>
    <w:rsid w:val="00BE1000"/>
    <w:rsid w:val="00BE135D"/>
    <w:rsid w:val="00BE1573"/>
    <w:rsid w:val="00BE1747"/>
    <w:rsid w:val="00BE18C1"/>
    <w:rsid w:val="00BE1A97"/>
    <w:rsid w:val="00BE1B77"/>
    <w:rsid w:val="00BE1B9B"/>
    <w:rsid w:val="00BE1D88"/>
    <w:rsid w:val="00BE1E1A"/>
    <w:rsid w:val="00BE1E6B"/>
    <w:rsid w:val="00BE27B6"/>
    <w:rsid w:val="00BE30EA"/>
    <w:rsid w:val="00BE3122"/>
    <w:rsid w:val="00BE31D1"/>
    <w:rsid w:val="00BE321C"/>
    <w:rsid w:val="00BE33AA"/>
    <w:rsid w:val="00BE34CE"/>
    <w:rsid w:val="00BE35D2"/>
    <w:rsid w:val="00BE3A41"/>
    <w:rsid w:val="00BE3FD9"/>
    <w:rsid w:val="00BE4927"/>
    <w:rsid w:val="00BE4CCB"/>
    <w:rsid w:val="00BE5111"/>
    <w:rsid w:val="00BE597B"/>
    <w:rsid w:val="00BE5AC5"/>
    <w:rsid w:val="00BE5BC0"/>
    <w:rsid w:val="00BE5BEB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F0299"/>
    <w:rsid w:val="00BF02AD"/>
    <w:rsid w:val="00BF030A"/>
    <w:rsid w:val="00BF06D6"/>
    <w:rsid w:val="00BF0CDB"/>
    <w:rsid w:val="00BF129F"/>
    <w:rsid w:val="00BF1E90"/>
    <w:rsid w:val="00BF1ED8"/>
    <w:rsid w:val="00BF2D55"/>
    <w:rsid w:val="00BF2E9F"/>
    <w:rsid w:val="00BF3561"/>
    <w:rsid w:val="00BF3798"/>
    <w:rsid w:val="00BF388A"/>
    <w:rsid w:val="00BF397C"/>
    <w:rsid w:val="00BF3A6F"/>
    <w:rsid w:val="00BF3CCB"/>
    <w:rsid w:val="00BF402A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09"/>
    <w:rsid w:val="00BF5D7C"/>
    <w:rsid w:val="00BF5E85"/>
    <w:rsid w:val="00BF6027"/>
    <w:rsid w:val="00BF6777"/>
    <w:rsid w:val="00BF6B39"/>
    <w:rsid w:val="00BF7177"/>
    <w:rsid w:val="00BF72BE"/>
    <w:rsid w:val="00BF75F2"/>
    <w:rsid w:val="00BF7793"/>
    <w:rsid w:val="00BF780D"/>
    <w:rsid w:val="00BF7C47"/>
    <w:rsid w:val="00C005CA"/>
    <w:rsid w:val="00C006CD"/>
    <w:rsid w:val="00C00AC8"/>
    <w:rsid w:val="00C00B16"/>
    <w:rsid w:val="00C00CD9"/>
    <w:rsid w:val="00C00EDC"/>
    <w:rsid w:val="00C01087"/>
    <w:rsid w:val="00C010AF"/>
    <w:rsid w:val="00C0118F"/>
    <w:rsid w:val="00C03215"/>
    <w:rsid w:val="00C03347"/>
    <w:rsid w:val="00C0363B"/>
    <w:rsid w:val="00C037D0"/>
    <w:rsid w:val="00C03E12"/>
    <w:rsid w:val="00C04AA2"/>
    <w:rsid w:val="00C04C07"/>
    <w:rsid w:val="00C04C82"/>
    <w:rsid w:val="00C057EA"/>
    <w:rsid w:val="00C05A89"/>
    <w:rsid w:val="00C05C6D"/>
    <w:rsid w:val="00C05FBC"/>
    <w:rsid w:val="00C065B3"/>
    <w:rsid w:val="00C06715"/>
    <w:rsid w:val="00C068B6"/>
    <w:rsid w:val="00C07174"/>
    <w:rsid w:val="00C07584"/>
    <w:rsid w:val="00C07729"/>
    <w:rsid w:val="00C07842"/>
    <w:rsid w:val="00C07CAC"/>
    <w:rsid w:val="00C07DEE"/>
    <w:rsid w:val="00C10453"/>
    <w:rsid w:val="00C10622"/>
    <w:rsid w:val="00C10872"/>
    <w:rsid w:val="00C10989"/>
    <w:rsid w:val="00C10D7A"/>
    <w:rsid w:val="00C11431"/>
    <w:rsid w:val="00C116BD"/>
    <w:rsid w:val="00C11B10"/>
    <w:rsid w:val="00C11B92"/>
    <w:rsid w:val="00C129D4"/>
    <w:rsid w:val="00C12CAB"/>
    <w:rsid w:val="00C133F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0DA2"/>
    <w:rsid w:val="00C21466"/>
    <w:rsid w:val="00C21756"/>
    <w:rsid w:val="00C21D89"/>
    <w:rsid w:val="00C21EE4"/>
    <w:rsid w:val="00C21F64"/>
    <w:rsid w:val="00C2200A"/>
    <w:rsid w:val="00C221E1"/>
    <w:rsid w:val="00C222C7"/>
    <w:rsid w:val="00C22664"/>
    <w:rsid w:val="00C22C72"/>
    <w:rsid w:val="00C237C7"/>
    <w:rsid w:val="00C242BF"/>
    <w:rsid w:val="00C24425"/>
    <w:rsid w:val="00C24561"/>
    <w:rsid w:val="00C24609"/>
    <w:rsid w:val="00C24B4D"/>
    <w:rsid w:val="00C25D60"/>
    <w:rsid w:val="00C2628F"/>
    <w:rsid w:val="00C26896"/>
    <w:rsid w:val="00C268B2"/>
    <w:rsid w:val="00C26A59"/>
    <w:rsid w:val="00C26D3C"/>
    <w:rsid w:val="00C2711E"/>
    <w:rsid w:val="00C27E29"/>
    <w:rsid w:val="00C301D2"/>
    <w:rsid w:val="00C3058E"/>
    <w:rsid w:val="00C30617"/>
    <w:rsid w:val="00C30628"/>
    <w:rsid w:val="00C30C05"/>
    <w:rsid w:val="00C30C3A"/>
    <w:rsid w:val="00C30F34"/>
    <w:rsid w:val="00C3129E"/>
    <w:rsid w:val="00C3143B"/>
    <w:rsid w:val="00C31905"/>
    <w:rsid w:val="00C31D64"/>
    <w:rsid w:val="00C3234B"/>
    <w:rsid w:val="00C32824"/>
    <w:rsid w:val="00C32D6B"/>
    <w:rsid w:val="00C32E95"/>
    <w:rsid w:val="00C33311"/>
    <w:rsid w:val="00C33542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720"/>
    <w:rsid w:val="00C35993"/>
    <w:rsid w:val="00C362D8"/>
    <w:rsid w:val="00C363A2"/>
    <w:rsid w:val="00C363ED"/>
    <w:rsid w:val="00C36692"/>
    <w:rsid w:val="00C36696"/>
    <w:rsid w:val="00C367B8"/>
    <w:rsid w:val="00C369C2"/>
    <w:rsid w:val="00C36AB8"/>
    <w:rsid w:val="00C373F0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A58"/>
    <w:rsid w:val="00C422B7"/>
    <w:rsid w:val="00C423F5"/>
    <w:rsid w:val="00C424D8"/>
    <w:rsid w:val="00C42C2F"/>
    <w:rsid w:val="00C42C7C"/>
    <w:rsid w:val="00C42F2D"/>
    <w:rsid w:val="00C430D1"/>
    <w:rsid w:val="00C43838"/>
    <w:rsid w:val="00C43CCF"/>
    <w:rsid w:val="00C44260"/>
    <w:rsid w:val="00C4428A"/>
    <w:rsid w:val="00C44313"/>
    <w:rsid w:val="00C443DF"/>
    <w:rsid w:val="00C448A5"/>
    <w:rsid w:val="00C449B2"/>
    <w:rsid w:val="00C449DB"/>
    <w:rsid w:val="00C44A7A"/>
    <w:rsid w:val="00C44CEB"/>
    <w:rsid w:val="00C454C3"/>
    <w:rsid w:val="00C459B6"/>
    <w:rsid w:val="00C45C20"/>
    <w:rsid w:val="00C45C85"/>
    <w:rsid w:val="00C460D1"/>
    <w:rsid w:val="00C46B25"/>
    <w:rsid w:val="00C46E60"/>
    <w:rsid w:val="00C4713B"/>
    <w:rsid w:val="00C47156"/>
    <w:rsid w:val="00C476FF"/>
    <w:rsid w:val="00C50142"/>
    <w:rsid w:val="00C5033A"/>
    <w:rsid w:val="00C50882"/>
    <w:rsid w:val="00C50E4D"/>
    <w:rsid w:val="00C50ED6"/>
    <w:rsid w:val="00C51091"/>
    <w:rsid w:val="00C5127D"/>
    <w:rsid w:val="00C513A6"/>
    <w:rsid w:val="00C5140D"/>
    <w:rsid w:val="00C515C6"/>
    <w:rsid w:val="00C516A3"/>
    <w:rsid w:val="00C51847"/>
    <w:rsid w:val="00C518E4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604FF"/>
    <w:rsid w:val="00C6073B"/>
    <w:rsid w:val="00C607E3"/>
    <w:rsid w:val="00C60986"/>
    <w:rsid w:val="00C60B0B"/>
    <w:rsid w:val="00C613D3"/>
    <w:rsid w:val="00C61B84"/>
    <w:rsid w:val="00C61C39"/>
    <w:rsid w:val="00C61CE8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655"/>
    <w:rsid w:val="00C64900"/>
    <w:rsid w:val="00C64E4F"/>
    <w:rsid w:val="00C6512F"/>
    <w:rsid w:val="00C652F5"/>
    <w:rsid w:val="00C65565"/>
    <w:rsid w:val="00C65766"/>
    <w:rsid w:val="00C65B81"/>
    <w:rsid w:val="00C66939"/>
    <w:rsid w:val="00C669C9"/>
    <w:rsid w:val="00C66A74"/>
    <w:rsid w:val="00C66BF8"/>
    <w:rsid w:val="00C66BFE"/>
    <w:rsid w:val="00C671BE"/>
    <w:rsid w:val="00C6770E"/>
    <w:rsid w:val="00C677C7"/>
    <w:rsid w:val="00C67855"/>
    <w:rsid w:val="00C67A00"/>
    <w:rsid w:val="00C70343"/>
    <w:rsid w:val="00C70635"/>
    <w:rsid w:val="00C713CA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DE"/>
    <w:rsid w:val="00C7340B"/>
    <w:rsid w:val="00C7345A"/>
    <w:rsid w:val="00C73468"/>
    <w:rsid w:val="00C73790"/>
    <w:rsid w:val="00C73A8F"/>
    <w:rsid w:val="00C7400D"/>
    <w:rsid w:val="00C742DA"/>
    <w:rsid w:val="00C74F8F"/>
    <w:rsid w:val="00C752AF"/>
    <w:rsid w:val="00C75A49"/>
    <w:rsid w:val="00C75F04"/>
    <w:rsid w:val="00C77510"/>
    <w:rsid w:val="00C77EED"/>
    <w:rsid w:val="00C80115"/>
    <w:rsid w:val="00C80FEC"/>
    <w:rsid w:val="00C81393"/>
    <w:rsid w:val="00C81E24"/>
    <w:rsid w:val="00C82B86"/>
    <w:rsid w:val="00C82C8A"/>
    <w:rsid w:val="00C82D37"/>
    <w:rsid w:val="00C82E15"/>
    <w:rsid w:val="00C82E65"/>
    <w:rsid w:val="00C82FA3"/>
    <w:rsid w:val="00C8307A"/>
    <w:rsid w:val="00C832F4"/>
    <w:rsid w:val="00C83516"/>
    <w:rsid w:val="00C8375E"/>
    <w:rsid w:val="00C83855"/>
    <w:rsid w:val="00C83AC6"/>
    <w:rsid w:val="00C83D1B"/>
    <w:rsid w:val="00C83D8B"/>
    <w:rsid w:val="00C83FDD"/>
    <w:rsid w:val="00C8434E"/>
    <w:rsid w:val="00C84B07"/>
    <w:rsid w:val="00C84FB8"/>
    <w:rsid w:val="00C85015"/>
    <w:rsid w:val="00C850FC"/>
    <w:rsid w:val="00C85518"/>
    <w:rsid w:val="00C8552C"/>
    <w:rsid w:val="00C85952"/>
    <w:rsid w:val="00C85AE5"/>
    <w:rsid w:val="00C85B18"/>
    <w:rsid w:val="00C85E9C"/>
    <w:rsid w:val="00C85F28"/>
    <w:rsid w:val="00C8620F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0408"/>
    <w:rsid w:val="00C9056B"/>
    <w:rsid w:val="00C905DD"/>
    <w:rsid w:val="00C91206"/>
    <w:rsid w:val="00C91860"/>
    <w:rsid w:val="00C91D65"/>
    <w:rsid w:val="00C92172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374"/>
    <w:rsid w:val="00C94645"/>
    <w:rsid w:val="00C94BFA"/>
    <w:rsid w:val="00C950D1"/>
    <w:rsid w:val="00C95BDC"/>
    <w:rsid w:val="00C95D44"/>
    <w:rsid w:val="00C95E0E"/>
    <w:rsid w:val="00C95E30"/>
    <w:rsid w:val="00C95E4A"/>
    <w:rsid w:val="00C96382"/>
    <w:rsid w:val="00C96799"/>
    <w:rsid w:val="00C9690B"/>
    <w:rsid w:val="00C96F4C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788"/>
    <w:rsid w:val="00CA2E55"/>
    <w:rsid w:val="00CA31ED"/>
    <w:rsid w:val="00CA38B1"/>
    <w:rsid w:val="00CA398A"/>
    <w:rsid w:val="00CA3BB4"/>
    <w:rsid w:val="00CA4161"/>
    <w:rsid w:val="00CA42F8"/>
    <w:rsid w:val="00CA4938"/>
    <w:rsid w:val="00CA65BD"/>
    <w:rsid w:val="00CA6920"/>
    <w:rsid w:val="00CA7068"/>
    <w:rsid w:val="00CA7208"/>
    <w:rsid w:val="00CA74C8"/>
    <w:rsid w:val="00CA7863"/>
    <w:rsid w:val="00CA7899"/>
    <w:rsid w:val="00CA7AC4"/>
    <w:rsid w:val="00CA7D74"/>
    <w:rsid w:val="00CA7F5B"/>
    <w:rsid w:val="00CB00D4"/>
    <w:rsid w:val="00CB0473"/>
    <w:rsid w:val="00CB04F3"/>
    <w:rsid w:val="00CB0A9D"/>
    <w:rsid w:val="00CB0B03"/>
    <w:rsid w:val="00CB14FD"/>
    <w:rsid w:val="00CB19C7"/>
    <w:rsid w:val="00CB1D37"/>
    <w:rsid w:val="00CB1E34"/>
    <w:rsid w:val="00CB2504"/>
    <w:rsid w:val="00CB2875"/>
    <w:rsid w:val="00CB2A80"/>
    <w:rsid w:val="00CB2CB0"/>
    <w:rsid w:val="00CB2CF4"/>
    <w:rsid w:val="00CB30F9"/>
    <w:rsid w:val="00CB31D8"/>
    <w:rsid w:val="00CB3603"/>
    <w:rsid w:val="00CB3C29"/>
    <w:rsid w:val="00CB3F94"/>
    <w:rsid w:val="00CB40EF"/>
    <w:rsid w:val="00CB44AE"/>
    <w:rsid w:val="00CB4B29"/>
    <w:rsid w:val="00CB4CFF"/>
    <w:rsid w:val="00CB4DB0"/>
    <w:rsid w:val="00CB5040"/>
    <w:rsid w:val="00CB51A6"/>
    <w:rsid w:val="00CB555B"/>
    <w:rsid w:val="00CB5EE2"/>
    <w:rsid w:val="00CB5F37"/>
    <w:rsid w:val="00CB67A0"/>
    <w:rsid w:val="00CB6917"/>
    <w:rsid w:val="00CB6BBD"/>
    <w:rsid w:val="00CB75DE"/>
    <w:rsid w:val="00CB77DD"/>
    <w:rsid w:val="00CB7A72"/>
    <w:rsid w:val="00CB7C29"/>
    <w:rsid w:val="00CC0324"/>
    <w:rsid w:val="00CC0431"/>
    <w:rsid w:val="00CC08BD"/>
    <w:rsid w:val="00CC0BE4"/>
    <w:rsid w:val="00CC0E5B"/>
    <w:rsid w:val="00CC0F4A"/>
    <w:rsid w:val="00CC1193"/>
    <w:rsid w:val="00CC11AE"/>
    <w:rsid w:val="00CC11DB"/>
    <w:rsid w:val="00CC14A5"/>
    <w:rsid w:val="00CC1527"/>
    <w:rsid w:val="00CC1EBD"/>
    <w:rsid w:val="00CC1F9C"/>
    <w:rsid w:val="00CC25B2"/>
    <w:rsid w:val="00CC25DE"/>
    <w:rsid w:val="00CC29A4"/>
    <w:rsid w:val="00CC2B8D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67A"/>
    <w:rsid w:val="00CC5E1A"/>
    <w:rsid w:val="00CC6065"/>
    <w:rsid w:val="00CC6216"/>
    <w:rsid w:val="00CC66FD"/>
    <w:rsid w:val="00CC69D2"/>
    <w:rsid w:val="00CC6F9D"/>
    <w:rsid w:val="00CC7430"/>
    <w:rsid w:val="00CC74FC"/>
    <w:rsid w:val="00CC7508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0D00"/>
    <w:rsid w:val="00CD0EC5"/>
    <w:rsid w:val="00CD19A8"/>
    <w:rsid w:val="00CD2713"/>
    <w:rsid w:val="00CD2819"/>
    <w:rsid w:val="00CD28D8"/>
    <w:rsid w:val="00CD2932"/>
    <w:rsid w:val="00CD2B51"/>
    <w:rsid w:val="00CD2E7C"/>
    <w:rsid w:val="00CD31E6"/>
    <w:rsid w:val="00CD385E"/>
    <w:rsid w:val="00CD3B1A"/>
    <w:rsid w:val="00CD3F09"/>
    <w:rsid w:val="00CD3F4E"/>
    <w:rsid w:val="00CD3F9A"/>
    <w:rsid w:val="00CD42DC"/>
    <w:rsid w:val="00CD5A12"/>
    <w:rsid w:val="00CD5CA9"/>
    <w:rsid w:val="00CD63EC"/>
    <w:rsid w:val="00CD6A3A"/>
    <w:rsid w:val="00CD6E80"/>
    <w:rsid w:val="00CD7333"/>
    <w:rsid w:val="00CD7460"/>
    <w:rsid w:val="00CD7525"/>
    <w:rsid w:val="00CD7B4D"/>
    <w:rsid w:val="00CD7C9A"/>
    <w:rsid w:val="00CD7D4B"/>
    <w:rsid w:val="00CD7E50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2CDD"/>
    <w:rsid w:val="00CE3184"/>
    <w:rsid w:val="00CE33AE"/>
    <w:rsid w:val="00CE3506"/>
    <w:rsid w:val="00CE3589"/>
    <w:rsid w:val="00CE3A27"/>
    <w:rsid w:val="00CE3A4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30CE"/>
    <w:rsid w:val="00CF30F8"/>
    <w:rsid w:val="00CF3DBD"/>
    <w:rsid w:val="00CF4B0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B9B"/>
    <w:rsid w:val="00CF6D67"/>
    <w:rsid w:val="00CF7430"/>
    <w:rsid w:val="00CF799B"/>
    <w:rsid w:val="00CF7BD4"/>
    <w:rsid w:val="00D0093D"/>
    <w:rsid w:val="00D013A9"/>
    <w:rsid w:val="00D014BC"/>
    <w:rsid w:val="00D026F2"/>
    <w:rsid w:val="00D028E9"/>
    <w:rsid w:val="00D0305F"/>
    <w:rsid w:val="00D032FC"/>
    <w:rsid w:val="00D038CC"/>
    <w:rsid w:val="00D03F35"/>
    <w:rsid w:val="00D042CC"/>
    <w:rsid w:val="00D046CB"/>
    <w:rsid w:val="00D04BA3"/>
    <w:rsid w:val="00D04EB2"/>
    <w:rsid w:val="00D051B0"/>
    <w:rsid w:val="00D055AB"/>
    <w:rsid w:val="00D058E8"/>
    <w:rsid w:val="00D05F4A"/>
    <w:rsid w:val="00D069BE"/>
    <w:rsid w:val="00D06A54"/>
    <w:rsid w:val="00D06BE4"/>
    <w:rsid w:val="00D07010"/>
    <w:rsid w:val="00D072CE"/>
    <w:rsid w:val="00D07A55"/>
    <w:rsid w:val="00D07AFD"/>
    <w:rsid w:val="00D07BB0"/>
    <w:rsid w:val="00D10D7D"/>
    <w:rsid w:val="00D11050"/>
    <w:rsid w:val="00D1127C"/>
    <w:rsid w:val="00D113DE"/>
    <w:rsid w:val="00D113F8"/>
    <w:rsid w:val="00D114D5"/>
    <w:rsid w:val="00D117CC"/>
    <w:rsid w:val="00D11D59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B1"/>
    <w:rsid w:val="00D13CE6"/>
    <w:rsid w:val="00D13D70"/>
    <w:rsid w:val="00D144C8"/>
    <w:rsid w:val="00D153B7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56B"/>
    <w:rsid w:val="00D169EF"/>
    <w:rsid w:val="00D17414"/>
    <w:rsid w:val="00D17468"/>
    <w:rsid w:val="00D176A5"/>
    <w:rsid w:val="00D17903"/>
    <w:rsid w:val="00D17F32"/>
    <w:rsid w:val="00D17F4A"/>
    <w:rsid w:val="00D203D4"/>
    <w:rsid w:val="00D2090D"/>
    <w:rsid w:val="00D20A57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740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33E"/>
    <w:rsid w:val="00D3164A"/>
    <w:rsid w:val="00D316A1"/>
    <w:rsid w:val="00D316EA"/>
    <w:rsid w:val="00D317EE"/>
    <w:rsid w:val="00D31DBE"/>
    <w:rsid w:val="00D321D4"/>
    <w:rsid w:val="00D3237D"/>
    <w:rsid w:val="00D3271C"/>
    <w:rsid w:val="00D32B42"/>
    <w:rsid w:val="00D32C22"/>
    <w:rsid w:val="00D331D2"/>
    <w:rsid w:val="00D33735"/>
    <w:rsid w:val="00D33778"/>
    <w:rsid w:val="00D33B2E"/>
    <w:rsid w:val="00D33DB3"/>
    <w:rsid w:val="00D34001"/>
    <w:rsid w:val="00D34294"/>
    <w:rsid w:val="00D34470"/>
    <w:rsid w:val="00D34851"/>
    <w:rsid w:val="00D351B3"/>
    <w:rsid w:val="00D358F8"/>
    <w:rsid w:val="00D35943"/>
    <w:rsid w:val="00D35C7C"/>
    <w:rsid w:val="00D35D36"/>
    <w:rsid w:val="00D3735B"/>
    <w:rsid w:val="00D373BE"/>
    <w:rsid w:val="00D377B6"/>
    <w:rsid w:val="00D3790F"/>
    <w:rsid w:val="00D37B41"/>
    <w:rsid w:val="00D37F0B"/>
    <w:rsid w:val="00D400F3"/>
    <w:rsid w:val="00D40981"/>
    <w:rsid w:val="00D40C80"/>
    <w:rsid w:val="00D418F1"/>
    <w:rsid w:val="00D41FF2"/>
    <w:rsid w:val="00D42184"/>
    <w:rsid w:val="00D42254"/>
    <w:rsid w:val="00D4229F"/>
    <w:rsid w:val="00D42485"/>
    <w:rsid w:val="00D42DFD"/>
    <w:rsid w:val="00D430E6"/>
    <w:rsid w:val="00D438B2"/>
    <w:rsid w:val="00D43B59"/>
    <w:rsid w:val="00D43B6A"/>
    <w:rsid w:val="00D43D29"/>
    <w:rsid w:val="00D446D5"/>
    <w:rsid w:val="00D44C9C"/>
    <w:rsid w:val="00D45244"/>
    <w:rsid w:val="00D453D4"/>
    <w:rsid w:val="00D454B3"/>
    <w:rsid w:val="00D46147"/>
    <w:rsid w:val="00D466D6"/>
    <w:rsid w:val="00D469C0"/>
    <w:rsid w:val="00D46FD5"/>
    <w:rsid w:val="00D47345"/>
    <w:rsid w:val="00D47834"/>
    <w:rsid w:val="00D47E1B"/>
    <w:rsid w:val="00D505C4"/>
    <w:rsid w:val="00D506D4"/>
    <w:rsid w:val="00D516E0"/>
    <w:rsid w:val="00D517C7"/>
    <w:rsid w:val="00D51B1A"/>
    <w:rsid w:val="00D51C4E"/>
    <w:rsid w:val="00D5247C"/>
    <w:rsid w:val="00D52606"/>
    <w:rsid w:val="00D5268A"/>
    <w:rsid w:val="00D5281A"/>
    <w:rsid w:val="00D52C5D"/>
    <w:rsid w:val="00D52D81"/>
    <w:rsid w:val="00D53BF0"/>
    <w:rsid w:val="00D543DE"/>
    <w:rsid w:val="00D54558"/>
    <w:rsid w:val="00D54AB4"/>
    <w:rsid w:val="00D54D80"/>
    <w:rsid w:val="00D54F05"/>
    <w:rsid w:val="00D5511A"/>
    <w:rsid w:val="00D557B4"/>
    <w:rsid w:val="00D5616F"/>
    <w:rsid w:val="00D56177"/>
    <w:rsid w:val="00D56661"/>
    <w:rsid w:val="00D56733"/>
    <w:rsid w:val="00D567D1"/>
    <w:rsid w:val="00D5686A"/>
    <w:rsid w:val="00D56EBF"/>
    <w:rsid w:val="00D57102"/>
    <w:rsid w:val="00D571FD"/>
    <w:rsid w:val="00D57B80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862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6AB"/>
    <w:rsid w:val="00D64C0C"/>
    <w:rsid w:val="00D6523B"/>
    <w:rsid w:val="00D65465"/>
    <w:rsid w:val="00D6613F"/>
    <w:rsid w:val="00D66232"/>
    <w:rsid w:val="00D66269"/>
    <w:rsid w:val="00D66594"/>
    <w:rsid w:val="00D66770"/>
    <w:rsid w:val="00D66BE9"/>
    <w:rsid w:val="00D66DEB"/>
    <w:rsid w:val="00D6733F"/>
    <w:rsid w:val="00D673F5"/>
    <w:rsid w:val="00D675F2"/>
    <w:rsid w:val="00D67660"/>
    <w:rsid w:val="00D67CE1"/>
    <w:rsid w:val="00D67E53"/>
    <w:rsid w:val="00D67FD3"/>
    <w:rsid w:val="00D7013A"/>
    <w:rsid w:val="00D70290"/>
    <w:rsid w:val="00D703C7"/>
    <w:rsid w:val="00D708A8"/>
    <w:rsid w:val="00D70AB4"/>
    <w:rsid w:val="00D70BB8"/>
    <w:rsid w:val="00D70D07"/>
    <w:rsid w:val="00D70D7B"/>
    <w:rsid w:val="00D71143"/>
    <w:rsid w:val="00D71337"/>
    <w:rsid w:val="00D71406"/>
    <w:rsid w:val="00D71539"/>
    <w:rsid w:val="00D71680"/>
    <w:rsid w:val="00D7168C"/>
    <w:rsid w:val="00D716AF"/>
    <w:rsid w:val="00D71C6A"/>
    <w:rsid w:val="00D71E48"/>
    <w:rsid w:val="00D71FD5"/>
    <w:rsid w:val="00D72029"/>
    <w:rsid w:val="00D72465"/>
    <w:rsid w:val="00D72D3A"/>
    <w:rsid w:val="00D7304E"/>
    <w:rsid w:val="00D730B7"/>
    <w:rsid w:val="00D73123"/>
    <w:rsid w:val="00D73785"/>
    <w:rsid w:val="00D73C4C"/>
    <w:rsid w:val="00D74434"/>
    <w:rsid w:val="00D744B6"/>
    <w:rsid w:val="00D7468C"/>
    <w:rsid w:val="00D74794"/>
    <w:rsid w:val="00D74D02"/>
    <w:rsid w:val="00D7555C"/>
    <w:rsid w:val="00D75C8F"/>
    <w:rsid w:val="00D75FBB"/>
    <w:rsid w:val="00D76166"/>
    <w:rsid w:val="00D76CFE"/>
    <w:rsid w:val="00D76ECE"/>
    <w:rsid w:val="00D76F38"/>
    <w:rsid w:val="00D775B8"/>
    <w:rsid w:val="00D77C35"/>
    <w:rsid w:val="00D77F40"/>
    <w:rsid w:val="00D80173"/>
    <w:rsid w:val="00D80282"/>
    <w:rsid w:val="00D807E7"/>
    <w:rsid w:val="00D80AAE"/>
    <w:rsid w:val="00D813EC"/>
    <w:rsid w:val="00D81438"/>
    <w:rsid w:val="00D81D40"/>
    <w:rsid w:val="00D81D72"/>
    <w:rsid w:val="00D8218D"/>
    <w:rsid w:val="00D8240A"/>
    <w:rsid w:val="00D825E9"/>
    <w:rsid w:val="00D83A62"/>
    <w:rsid w:val="00D83CBA"/>
    <w:rsid w:val="00D83F43"/>
    <w:rsid w:val="00D83FF5"/>
    <w:rsid w:val="00D849D0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FC5"/>
    <w:rsid w:val="00D91D83"/>
    <w:rsid w:val="00D921E4"/>
    <w:rsid w:val="00D92A78"/>
    <w:rsid w:val="00D92BA2"/>
    <w:rsid w:val="00D92C73"/>
    <w:rsid w:val="00D93255"/>
    <w:rsid w:val="00D93503"/>
    <w:rsid w:val="00D937F7"/>
    <w:rsid w:val="00D93874"/>
    <w:rsid w:val="00D944CD"/>
    <w:rsid w:val="00D9495A"/>
    <w:rsid w:val="00D9532E"/>
    <w:rsid w:val="00D9559A"/>
    <w:rsid w:val="00D95883"/>
    <w:rsid w:val="00D95893"/>
    <w:rsid w:val="00D959CF"/>
    <w:rsid w:val="00D95C71"/>
    <w:rsid w:val="00D965FF"/>
    <w:rsid w:val="00D9664B"/>
    <w:rsid w:val="00D967AE"/>
    <w:rsid w:val="00D974DA"/>
    <w:rsid w:val="00D9786B"/>
    <w:rsid w:val="00D9787D"/>
    <w:rsid w:val="00D97D06"/>
    <w:rsid w:val="00D97DE2"/>
    <w:rsid w:val="00DA0235"/>
    <w:rsid w:val="00DA03CC"/>
    <w:rsid w:val="00DA042D"/>
    <w:rsid w:val="00DA0549"/>
    <w:rsid w:val="00DA05FD"/>
    <w:rsid w:val="00DA1385"/>
    <w:rsid w:val="00DA1692"/>
    <w:rsid w:val="00DA16DF"/>
    <w:rsid w:val="00DA1B2C"/>
    <w:rsid w:val="00DA1C58"/>
    <w:rsid w:val="00DA1EC6"/>
    <w:rsid w:val="00DA1FF5"/>
    <w:rsid w:val="00DA24BD"/>
    <w:rsid w:val="00DA2D47"/>
    <w:rsid w:val="00DA2E8E"/>
    <w:rsid w:val="00DA2FA4"/>
    <w:rsid w:val="00DA31BE"/>
    <w:rsid w:val="00DA3234"/>
    <w:rsid w:val="00DA3462"/>
    <w:rsid w:val="00DA35E2"/>
    <w:rsid w:val="00DA3993"/>
    <w:rsid w:val="00DA466E"/>
    <w:rsid w:val="00DA46AB"/>
    <w:rsid w:val="00DA553D"/>
    <w:rsid w:val="00DA55FC"/>
    <w:rsid w:val="00DA5732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96B"/>
    <w:rsid w:val="00DA6F0F"/>
    <w:rsid w:val="00DA70C2"/>
    <w:rsid w:val="00DA71FA"/>
    <w:rsid w:val="00DA728C"/>
    <w:rsid w:val="00DA7EDA"/>
    <w:rsid w:val="00DB048B"/>
    <w:rsid w:val="00DB04AF"/>
    <w:rsid w:val="00DB0C4A"/>
    <w:rsid w:val="00DB1DAD"/>
    <w:rsid w:val="00DB1DE5"/>
    <w:rsid w:val="00DB22AE"/>
    <w:rsid w:val="00DB22B4"/>
    <w:rsid w:val="00DB2926"/>
    <w:rsid w:val="00DB2B75"/>
    <w:rsid w:val="00DB37EB"/>
    <w:rsid w:val="00DB3A4A"/>
    <w:rsid w:val="00DB41F5"/>
    <w:rsid w:val="00DB49DA"/>
    <w:rsid w:val="00DB4B1B"/>
    <w:rsid w:val="00DB530C"/>
    <w:rsid w:val="00DB54A2"/>
    <w:rsid w:val="00DB5943"/>
    <w:rsid w:val="00DB597C"/>
    <w:rsid w:val="00DB5993"/>
    <w:rsid w:val="00DB5ECD"/>
    <w:rsid w:val="00DB63CE"/>
    <w:rsid w:val="00DB642D"/>
    <w:rsid w:val="00DB66EF"/>
    <w:rsid w:val="00DB6B27"/>
    <w:rsid w:val="00DB7D33"/>
    <w:rsid w:val="00DB7D3E"/>
    <w:rsid w:val="00DC005E"/>
    <w:rsid w:val="00DC04E3"/>
    <w:rsid w:val="00DC05B4"/>
    <w:rsid w:val="00DC0AF6"/>
    <w:rsid w:val="00DC0E2D"/>
    <w:rsid w:val="00DC1418"/>
    <w:rsid w:val="00DC15B8"/>
    <w:rsid w:val="00DC19B2"/>
    <w:rsid w:val="00DC1FFB"/>
    <w:rsid w:val="00DC2270"/>
    <w:rsid w:val="00DC2A3C"/>
    <w:rsid w:val="00DC2AC3"/>
    <w:rsid w:val="00DC2ACD"/>
    <w:rsid w:val="00DC2E21"/>
    <w:rsid w:val="00DC31D4"/>
    <w:rsid w:val="00DC34E2"/>
    <w:rsid w:val="00DC36EA"/>
    <w:rsid w:val="00DC3880"/>
    <w:rsid w:val="00DC39C2"/>
    <w:rsid w:val="00DC3A8E"/>
    <w:rsid w:val="00DC3BEE"/>
    <w:rsid w:val="00DC3D79"/>
    <w:rsid w:val="00DC3E44"/>
    <w:rsid w:val="00DC4791"/>
    <w:rsid w:val="00DC5459"/>
    <w:rsid w:val="00DC57B6"/>
    <w:rsid w:val="00DC5893"/>
    <w:rsid w:val="00DC6E91"/>
    <w:rsid w:val="00DC6F7F"/>
    <w:rsid w:val="00DC7255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1CB2"/>
    <w:rsid w:val="00DD248D"/>
    <w:rsid w:val="00DD269C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54B0"/>
    <w:rsid w:val="00DD558F"/>
    <w:rsid w:val="00DD55B4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D7999"/>
    <w:rsid w:val="00DD7EA8"/>
    <w:rsid w:val="00DE15BC"/>
    <w:rsid w:val="00DE175F"/>
    <w:rsid w:val="00DE1BA4"/>
    <w:rsid w:val="00DE1FDE"/>
    <w:rsid w:val="00DE2087"/>
    <w:rsid w:val="00DE229D"/>
    <w:rsid w:val="00DE296A"/>
    <w:rsid w:val="00DE2E61"/>
    <w:rsid w:val="00DE3575"/>
    <w:rsid w:val="00DE3726"/>
    <w:rsid w:val="00DE3775"/>
    <w:rsid w:val="00DE3C81"/>
    <w:rsid w:val="00DE3D02"/>
    <w:rsid w:val="00DE447C"/>
    <w:rsid w:val="00DE4868"/>
    <w:rsid w:val="00DE4A2B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61B"/>
    <w:rsid w:val="00DE6786"/>
    <w:rsid w:val="00DE689F"/>
    <w:rsid w:val="00DE6941"/>
    <w:rsid w:val="00DE6A26"/>
    <w:rsid w:val="00DE6F11"/>
    <w:rsid w:val="00DE796B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3D4"/>
    <w:rsid w:val="00DF347C"/>
    <w:rsid w:val="00DF38C9"/>
    <w:rsid w:val="00DF414F"/>
    <w:rsid w:val="00DF48E6"/>
    <w:rsid w:val="00DF4AD7"/>
    <w:rsid w:val="00DF4D7A"/>
    <w:rsid w:val="00DF4F2C"/>
    <w:rsid w:val="00DF4F55"/>
    <w:rsid w:val="00DF5090"/>
    <w:rsid w:val="00DF547E"/>
    <w:rsid w:val="00DF5D47"/>
    <w:rsid w:val="00DF67E7"/>
    <w:rsid w:val="00DF6CB9"/>
    <w:rsid w:val="00DF6D5F"/>
    <w:rsid w:val="00DF6E18"/>
    <w:rsid w:val="00DF7374"/>
    <w:rsid w:val="00DF751F"/>
    <w:rsid w:val="00DF7546"/>
    <w:rsid w:val="00DF77ED"/>
    <w:rsid w:val="00DF7B69"/>
    <w:rsid w:val="00E0045C"/>
    <w:rsid w:val="00E006B1"/>
    <w:rsid w:val="00E0085B"/>
    <w:rsid w:val="00E00926"/>
    <w:rsid w:val="00E012BD"/>
    <w:rsid w:val="00E01482"/>
    <w:rsid w:val="00E01670"/>
    <w:rsid w:val="00E01694"/>
    <w:rsid w:val="00E01A42"/>
    <w:rsid w:val="00E01CBB"/>
    <w:rsid w:val="00E01CFC"/>
    <w:rsid w:val="00E01D9D"/>
    <w:rsid w:val="00E01F36"/>
    <w:rsid w:val="00E021C3"/>
    <w:rsid w:val="00E02AD6"/>
    <w:rsid w:val="00E03010"/>
    <w:rsid w:val="00E031C4"/>
    <w:rsid w:val="00E03348"/>
    <w:rsid w:val="00E0338A"/>
    <w:rsid w:val="00E035A7"/>
    <w:rsid w:val="00E037E4"/>
    <w:rsid w:val="00E03D2F"/>
    <w:rsid w:val="00E03F2C"/>
    <w:rsid w:val="00E04524"/>
    <w:rsid w:val="00E0453A"/>
    <w:rsid w:val="00E049FA"/>
    <w:rsid w:val="00E04AA0"/>
    <w:rsid w:val="00E05037"/>
    <w:rsid w:val="00E0532C"/>
    <w:rsid w:val="00E05395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2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3C6F"/>
    <w:rsid w:val="00E144B1"/>
    <w:rsid w:val="00E14825"/>
    <w:rsid w:val="00E1484C"/>
    <w:rsid w:val="00E14BE2"/>
    <w:rsid w:val="00E14D2C"/>
    <w:rsid w:val="00E14F09"/>
    <w:rsid w:val="00E150C5"/>
    <w:rsid w:val="00E151E6"/>
    <w:rsid w:val="00E15423"/>
    <w:rsid w:val="00E15893"/>
    <w:rsid w:val="00E1589F"/>
    <w:rsid w:val="00E164C8"/>
    <w:rsid w:val="00E164F7"/>
    <w:rsid w:val="00E16ABF"/>
    <w:rsid w:val="00E16E03"/>
    <w:rsid w:val="00E174C2"/>
    <w:rsid w:val="00E17747"/>
    <w:rsid w:val="00E204BE"/>
    <w:rsid w:val="00E2053B"/>
    <w:rsid w:val="00E20919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882"/>
    <w:rsid w:val="00E23C92"/>
    <w:rsid w:val="00E23CFF"/>
    <w:rsid w:val="00E23D85"/>
    <w:rsid w:val="00E248DE"/>
    <w:rsid w:val="00E24B6D"/>
    <w:rsid w:val="00E24D19"/>
    <w:rsid w:val="00E24DB7"/>
    <w:rsid w:val="00E24EEE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719"/>
    <w:rsid w:val="00E35C8F"/>
    <w:rsid w:val="00E360F3"/>
    <w:rsid w:val="00E361D3"/>
    <w:rsid w:val="00E3644F"/>
    <w:rsid w:val="00E36A8B"/>
    <w:rsid w:val="00E36A9D"/>
    <w:rsid w:val="00E37023"/>
    <w:rsid w:val="00E37071"/>
    <w:rsid w:val="00E375FF"/>
    <w:rsid w:val="00E37653"/>
    <w:rsid w:val="00E37A17"/>
    <w:rsid w:val="00E37D7C"/>
    <w:rsid w:val="00E37EBA"/>
    <w:rsid w:val="00E40214"/>
    <w:rsid w:val="00E4023A"/>
    <w:rsid w:val="00E40F8A"/>
    <w:rsid w:val="00E40FE3"/>
    <w:rsid w:val="00E411E3"/>
    <w:rsid w:val="00E41B1B"/>
    <w:rsid w:val="00E41BF5"/>
    <w:rsid w:val="00E41D61"/>
    <w:rsid w:val="00E41FA9"/>
    <w:rsid w:val="00E42053"/>
    <w:rsid w:val="00E420D5"/>
    <w:rsid w:val="00E42D94"/>
    <w:rsid w:val="00E43000"/>
    <w:rsid w:val="00E43026"/>
    <w:rsid w:val="00E433A8"/>
    <w:rsid w:val="00E43607"/>
    <w:rsid w:val="00E437C2"/>
    <w:rsid w:val="00E43A20"/>
    <w:rsid w:val="00E44248"/>
    <w:rsid w:val="00E44713"/>
    <w:rsid w:val="00E44779"/>
    <w:rsid w:val="00E4479D"/>
    <w:rsid w:val="00E453AE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107"/>
    <w:rsid w:val="00E51322"/>
    <w:rsid w:val="00E514E6"/>
    <w:rsid w:val="00E51525"/>
    <w:rsid w:val="00E517B9"/>
    <w:rsid w:val="00E517D5"/>
    <w:rsid w:val="00E5199B"/>
    <w:rsid w:val="00E51EB7"/>
    <w:rsid w:val="00E52392"/>
    <w:rsid w:val="00E5289B"/>
    <w:rsid w:val="00E530E7"/>
    <w:rsid w:val="00E53379"/>
    <w:rsid w:val="00E53A3E"/>
    <w:rsid w:val="00E5462D"/>
    <w:rsid w:val="00E54C81"/>
    <w:rsid w:val="00E54D2E"/>
    <w:rsid w:val="00E55149"/>
    <w:rsid w:val="00E551CD"/>
    <w:rsid w:val="00E5612A"/>
    <w:rsid w:val="00E56364"/>
    <w:rsid w:val="00E5663C"/>
    <w:rsid w:val="00E567C0"/>
    <w:rsid w:val="00E56AE8"/>
    <w:rsid w:val="00E56B34"/>
    <w:rsid w:val="00E56ED6"/>
    <w:rsid w:val="00E56FC4"/>
    <w:rsid w:val="00E57053"/>
    <w:rsid w:val="00E5728A"/>
    <w:rsid w:val="00E57A2B"/>
    <w:rsid w:val="00E57AD6"/>
    <w:rsid w:val="00E57BE3"/>
    <w:rsid w:val="00E6019C"/>
    <w:rsid w:val="00E601B0"/>
    <w:rsid w:val="00E605D6"/>
    <w:rsid w:val="00E60C9B"/>
    <w:rsid w:val="00E611B3"/>
    <w:rsid w:val="00E6190A"/>
    <w:rsid w:val="00E61BAD"/>
    <w:rsid w:val="00E6231B"/>
    <w:rsid w:val="00E6243F"/>
    <w:rsid w:val="00E62675"/>
    <w:rsid w:val="00E628FE"/>
    <w:rsid w:val="00E629CB"/>
    <w:rsid w:val="00E62C62"/>
    <w:rsid w:val="00E631C0"/>
    <w:rsid w:val="00E63216"/>
    <w:rsid w:val="00E633D5"/>
    <w:rsid w:val="00E635BC"/>
    <w:rsid w:val="00E6377E"/>
    <w:rsid w:val="00E63A39"/>
    <w:rsid w:val="00E63FEC"/>
    <w:rsid w:val="00E646B8"/>
    <w:rsid w:val="00E64C4E"/>
    <w:rsid w:val="00E65123"/>
    <w:rsid w:val="00E65201"/>
    <w:rsid w:val="00E656E0"/>
    <w:rsid w:val="00E65E99"/>
    <w:rsid w:val="00E65ED4"/>
    <w:rsid w:val="00E6617C"/>
    <w:rsid w:val="00E6640F"/>
    <w:rsid w:val="00E6641C"/>
    <w:rsid w:val="00E66505"/>
    <w:rsid w:val="00E66724"/>
    <w:rsid w:val="00E66892"/>
    <w:rsid w:val="00E66A75"/>
    <w:rsid w:val="00E66D34"/>
    <w:rsid w:val="00E6741A"/>
    <w:rsid w:val="00E674D2"/>
    <w:rsid w:val="00E67754"/>
    <w:rsid w:val="00E67814"/>
    <w:rsid w:val="00E70284"/>
    <w:rsid w:val="00E70351"/>
    <w:rsid w:val="00E70682"/>
    <w:rsid w:val="00E70802"/>
    <w:rsid w:val="00E70C3E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08A"/>
    <w:rsid w:val="00E73E9B"/>
    <w:rsid w:val="00E73EF4"/>
    <w:rsid w:val="00E74215"/>
    <w:rsid w:val="00E74297"/>
    <w:rsid w:val="00E74A41"/>
    <w:rsid w:val="00E74C71"/>
    <w:rsid w:val="00E74E98"/>
    <w:rsid w:val="00E751E4"/>
    <w:rsid w:val="00E75715"/>
    <w:rsid w:val="00E75777"/>
    <w:rsid w:val="00E75B1B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708"/>
    <w:rsid w:val="00E80AED"/>
    <w:rsid w:val="00E81203"/>
    <w:rsid w:val="00E81221"/>
    <w:rsid w:val="00E812D3"/>
    <w:rsid w:val="00E81534"/>
    <w:rsid w:val="00E8176A"/>
    <w:rsid w:val="00E81949"/>
    <w:rsid w:val="00E819B2"/>
    <w:rsid w:val="00E81AA2"/>
    <w:rsid w:val="00E81ADF"/>
    <w:rsid w:val="00E81DB8"/>
    <w:rsid w:val="00E82D71"/>
    <w:rsid w:val="00E82E68"/>
    <w:rsid w:val="00E82FB1"/>
    <w:rsid w:val="00E83585"/>
    <w:rsid w:val="00E839BA"/>
    <w:rsid w:val="00E83BCC"/>
    <w:rsid w:val="00E83F3B"/>
    <w:rsid w:val="00E8400C"/>
    <w:rsid w:val="00E8421D"/>
    <w:rsid w:val="00E842CD"/>
    <w:rsid w:val="00E848F7"/>
    <w:rsid w:val="00E85B65"/>
    <w:rsid w:val="00E85F7C"/>
    <w:rsid w:val="00E8606A"/>
    <w:rsid w:val="00E86119"/>
    <w:rsid w:val="00E8622A"/>
    <w:rsid w:val="00E86725"/>
    <w:rsid w:val="00E86C05"/>
    <w:rsid w:val="00E86D53"/>
    <w:rsid w:val="00E86E8D"/>
    <w:rsid w:val="00E86EC3"/>
    <w:rsid w:val="00E8746A"/>
    <w:rsid w:val="00E87AFF"/>
    <w:rsid w:val="00E87B3F"/>
    <w:rsid w:val="00E87F96"/>
    <w:rsid w:val="00E90083"/>
    <w:rsid w:val="00E90153"/>
    <w:rsid w:val="00E90329"/>
    <w:rsid w:val="00E904EA"/>
    <w:rsid w:val="00E90520"/>
    <w:rsid w:val="00E907B4"/>
    <w:rsid w:val="00E90903"/>
    <w:rsid w:val="00E90990"/>
    <w:rsid w:val="00E90ED1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2D67"/>
    <w:rsid w:val="00E930A3"/>
    <w:rsid w:val="00E934E0"/>
    <w:rsid w:val="00E935ED"/>
    <w:rsid w:val="00E93999"/>
    <w:rsid w:val="00E94153"/>
    <w:rsid w:val="00E94270"/>
    <w:rsid w:val="00E94F65"/>
    <w:rsid w:val="00E95160"/>
    <w:rsid w:val="00E95196"/>
    <w:rsid w:val="00E95A64"/>
    <w:rsid w:val="00E95E00"/>
    <w:rsid w:val="00E95F85"/>
    <w:rsid w:val="00E96083"/>
    <w:rsid w:val="00E9608C"/>
    <w:rsid w:val="00E960C8"/>
    <w:rsid w:val="00E96955"/>
    <w:rsid w:val="00E96E5B"/>
    <w:rsid w:val="00E96F4E"/>
    <w:rsid w:val="00E97CC6"/>
    <w:rsid w:val="00E97CD2"/>
    <w:rsid w:val="00EA07FF"/>
    <w:rsid w:val="00EA096E"/>
    <w:rsid w:val="00EA0AA5"/>
    <w:rsid w:val="00EA0BE7"/>
    <w:rsid w:val="00EA0D76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221"/>
    <w:rsid w:val="00EA3458"/>
    <w:rsid w:val="00EA3823"/>
    <w:rsid w:val="00EA3911"/>
    <w:rsid w:val="00EA3971"/>
    <w:rsid w:val="00EA42E7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A6D"/>
    <w:rsid w:val="00EB2AAF"/>
    <w:rsid w:val="00EB2DA6"/>
    <w:rsid w:val="00EB31AB"/>
    <w:rsid w:val="00EB3480"/>
    <w:rsid w:val="00EB36F1"/>
    <w:rsid w:val="00EB3A49"/>
    <w:rsid w:val="00EB3F02"/>
    <w:rsid w:val="00EB3F83"/>
    <w:rsid w:val="00EB479D"/>
    <w:rsid w:val="00EB5197"/>
    <w:rsid w:val="00EB5DBD"/>
    <w:rsid w:val="00EB5DC5"/>
    <w:rsid w:val="00EB5FCE"/>
    <w:rsid w:val="00EB6297"/>
    <w:rsid w:val="00EB6401"/>
    <w:rsid w:val="00EB6591"/>
    <w:rsid w:val="00EB6C05"/>
    <w:rsid w:val="00EB7277"/>
    <w:rsid w:val="00EC00CC"/>
    <w:rsid w:val="00EC0734"/>
    <w:rsid w:val="00EC07E2"/>
    <w:rsid w:val="00EC0CC4"/>
    <w:rsid w:val="00EC10A8"/>
    <w:rsid w:val="00EC1112"/>
    <w:rsid w:val="00EC1B71"/>
    <w:rsid w:val="00EC1F92"/>
    <w:rsid w:val="00EC2B57"/>
    <w:rsid w:val="00EC2DD1"/>
    <w:rsid w:val="00EC2F15"/>
    <w:rsid w:val="00EC312B"/>
    <w:rsid w:val="00EC3256"/>
    <w:rsid w:val="00EC4128"/>
    <w:rsid w:val="00EC42D0"/>
    <w:rsid w:val="00EC4A9E"/>
    <w:rsid w:val="00EC4B95"/>
    <w:rsid w:val="00EC4D59"/>
    <w:rsid w:val="00EC534A"/>
    <w:rsid w:val="00EC53F0"/>
    <w:rsid w:val="00EC5C51"/>
    <w:rsid w:val="00EC5E82"/>
    <w:rsid w:val="00EC6640"/>
    <w:rsid w:val="00EC66B2"/>
    <w:rsid w:val="00EC6AF1"/>
    <w:rsid w:val="00EC6C8A"/>
    <w:rsid w:val="00EC6E0E"/>
    <w:rsid w:val="00EC6E31"/>
    <w:rsid w:val="00EC7312"/>
    <w:rsid w:val="00EC7344"/>
    <w:rsid w:val="00EC7460"/>
    <w:rsid w:val="00EC7506"/>
    <w:rsid w:val="00EC7C18"/>
    <w:rsid w:val="00EC7F3F"/>
    <w:rsid w:val="00ED00C9"/>
    <w:rsid w:val="00ED0249"/>
    <w:rsid w:val="00ED0385"/>
    <w:rsid w:val="00ED0407"/>
    <w:rsid w:val="00ED0847"/>
    <w:rsid w:val="00ED092D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E02AE"/>
    <w:rsid w:val="00EE03E6"/>
    <w:rsid w:val="00EE0515"/>
    <w:rsid w:val="00EE0DC2"/>
    <w:rsid w:val="00EE104D"/>
    <w:rsid w:val="00EE1904"/>
    <w:rsid w:val="00EE1912"/>
    <w:rsid w:val="00EE20D9"/>
    <w:rsid w:val="00EE233C"/>
    <w:rsid w:val="00EE260B"/>
    <w:rsid w:val="00EE27F0"/>
    <w:rsid w:val="00EE2B83"/>
    <w:rsid w:val="00EE39DB"/>
    <w:rsid w:val="00EE3A22"/>
    <w:rsid w:val="00EE3D68"/>
    <w:rsid w:val="00EE3E62"/>
    <w:rsid w:val="00EE4235"/>
    <w:rsid w:val="00EE4297"/>
    <w:rsid w:val="00EE43BE"/>
    <w:rsid w:val="00EE43C8"/>
    <w:rsid w:val="00EE490D"/>
    <w:rsid w:val="00EE4AC7"/>
    <w:rsid w:val="00EE4EA8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C3C"/>
    <w:rsid w:val="00EF204A"/>
    <w:rsid w:val="00EF2058"/>
    <w:rsid w:val="00EF2866"/>
    <w:rsid w:val="00EF29E8"/>
    <w:rsid w:val="00EF2CF7"/>
    <w:rsid w:val="00EF2DB9"/>
    <w:rsid w:val="00EF376E"/>
    <w:rsid w:val="00EF3A63"/>
    <w:rsid w:val="00EF3CAA"/>
    <w:rsid w:val="00EF3D94"/>
    <w:rsid w:val="00EF42EA"/>
    <w:rsid w:val="00EF4596"/>
    <w:rsid w:val="00EF48D4"/>
    <w:rsid w:val="00EF4A94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F0030D"/>
    <w:rsid w:val="00F005B8"/>
    <w:rsid w:val="00F0140F"/>
    <w:rsid w:val="00F0220E"/>
    <w:rsid w:val="00F022B0"/>
    <w:rsid w:val="00F028BC"/>
    <w:rsid w:val="00F02D9C"/>
    <w:rsid w:val="00F02ECF"/>
    <w:rsid w:val="00F02FD2"/>
    <w:rsid w:val="00F036A1"/>
    <w:rsid w:val="00F0426B"/>
    <w:rsid w:val="00F045D7"/>
    <w:rsid w:val="00F04E92"/>
    <w:rsid w:val="00F04F5E"/>
    <w:rsid w:val="00F04F6F"/>
    <w:rsid w:val="00F058D9"/>
    <w:rsid w:val="00F05AE0"/>
    <w:rsid w:val="00F05DDB"/>
    <w:rsid w:val="00F067E2"/>
    <w:rsid w:val="00F06F2E"/>
    <w:rsid w:val="00F0725C"/>
    <w:rsid w:val="00F07398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9AB"/>
    <w:rsid w:val="00F10A9F"/>
    <w:rsid w:val="00F10AC2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2819"/>
    <w:rsid w:val="00F13012"/>
    <w:rsid w:val="00F131EB"/>
    <w:rsid w:val="00F13F7D"/>
    <w:rsid w:val="00F13FED"/>
    <w:rsid w:val="00F1400D"/>
    <w:rsid w:val="00F14CEC"/>
    <w:rsid w:val="00F15132"/>
    <w:rsid w:val="00F156C6"/>
    <w:rsid w:val="00F15C16"/>
    <w:rsid w:val="00F15C94"/>
    <w:rsid w:val="00F161EC"/>
    <w:rsid w:val="00F16258"/>
    <w:rsid w:val="00F16897"/>
    <w:rsid w:val="00F170EC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784"/>
    <w:rsid w:val="00F21C80"/>
    <w:rsid w:val="00F21E0D"/>
    <w:rsid w:val="00F21F46"/>
    <w:rsid w:val="00F2203E"/>
    <w:rsid w:val="00F22690"/>
    <w:rsid w:val="00F227E0"/>
    <w:rsid w:val="00F22B14"/>
    <w:rsid w:val="00F231F9"/>
    <w:rsid w:val="00F235A0"/>
    <w:rsid w:val="00F235C7"/>
    <w:rsid w:val="00F23D2A"/>
    <w:rsid w:val="00F24868"/>
    <w:rsid w:val="00F248AA"/>
    <w:rsid w:val="00F24C32"/>
    <w:rsid w:val="00F24E44"/>
    <w:rsid w:val="00F24E5D"/>
    <w:rsid w:val="00F24F7E"/>
    <w:rsid w:val="00F251F7"/>
    <w:rsid w:val="00F25291"/>
    <w:rsid w:val="00F25341"/>
    <w:rsid w:val="00F2587B"/>
    <w:rsid w:val="00F25D91"/>
    <w:rsid w:val="00F260DF"/>
    <w:rsid w:val="00F261C3"/>
    <w:rsid w:val="00F26313"/>
    <w:rsid w:val="00F26384"/>
    <w:rsid w:val="00F26739"/>
    <w:rsid w:val="00F2693D"/>
    <w:rsid w:val="00F26A32"/>
    <w:rsid w:val="00F26E79"/>
    <w:rsid w:val="00F27AFA"/>
    <w:rsid w:val="00F27E01"/>
    <w:rsid w:val="00F27ECF"/>
    <w:rsid w:val="00F309AB"/>
    <w:rsid w:val="00F31A3A"/>
    <w:rsid w:val="00F31FA2"/>
    <w:rsid w:val="00F3247B"/>
    <w:rsid w:val="00F325F5"/>
    <w:rsid w:val="00F32618"/>
    <w:rsid w:val="00F3269E"/>
    <w:rsid w:val="00F3292B"/>
    <w:rsid w:val="00F33483"/>
    <w:rsid w:val="00F33583"/>
    <w:rsid w:val="00F33787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6F0"/>
    <w:rsid w:val="00F35B32"/>
    <w:rsid w:val="00F35D5A"/>
    <w:rsid w:val="00F36BD8"/>
    <w:rsid w:val="00F36DE0"/>
    <w:rsid w:val="00F37023"/>
    <w:rsid w:val="00F37905"/>
    <w:rsid w:val="00F40D47"/>
    <w:rsid w:val="00F41084"/>
    <w:rsid w:val="00F412C4"/>
    <w:rsid w:val="00F412F7"/>
    <w:rsid w:val="00F41AE9"/>
    <w:rsid w:val="00F41C8B"/>
    <w:rsid w:val="00F42084"/>
    <w:rsid w:val="00F424FA"/>
    <w:rsid w:val="00F43334"/>
    <w:rsid w:val="00F4333D"/>
    <w:rsid w:val="00F4356D"/>
    <w:rsid w:val="00F439C7"/>
    <w:rsid w:val="00F43C65"/>
    <w:rsid w:val="00F44A3E"/>
    <w:rsid w:val="00F44FBF"/>
    <w:rsid w:val="00F45380"/>
    <w:rsid w:val="00F453CA"/>
    <w:rsid w:val="00F454C1"/>
    <w:rsid w:val="00F45695"/>
    <w:rsid w:val="00F45CE1"/>
    <w:rsid w:val="00F46695"/>
    <w:rsid w:val="00F466D4"/>
    <w:rsid w:val="00F47472"/>
    <w:rsid w:val="00F47A37"/>
    <w:rsid w:val="00F47E20"/>
    <w:rsid w:val="00F47EC1"/>
    <w:rsid w:val="00F47F70"/>
    <w:rsid w:val="00F502DC"/>
    <w:rsid w:val="00F506C3"/>
    <w:rsid w:val="00F50A8A"/>
    <w:rsid w:val="00F50C92"/>
    <w:rsid w:val="00F50E4A"/>
    <w:rsid w:val="00F51468"/>
    <w:rsid w:val="00F5173F"/>
    <w:rsid w:val="00F5202B"/>
    <w:rsid w:val="00F53182"/>
    <w:rsid w:val="00F5320C"/>
    <w:rsid w:val="00F53229"/>
    <w:rsid w:val="00F534B6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AD7"/>
    <w:rsid w:val="00F55DB0"/>
    <w:rsid w:val="00F56469"/>
    <w:rsid w:val="00F571A8"/>
    <w:rsid w:val="00F57816"/>
    <w:rsid w:val="00F57B83"/>
    <w:rsid w:val="00F57D27"/>
    <w:rsid w:val="00F601F4"/>
    <w:rsid w:val="00F60388"/>
    <w:rsid w:val="00F605CE"/>
    <w:rsid w:val="00F606B5"/>
    <w:rsid w:val="00F60BFA"/>
    <w:rsid w:val="00F60C13"/>
    <w:rsid w:val="00F60CF3"/>
    <w:rsid w:val="00F60F42"/>
    <w:rsid w:val="00F61286"/>
    <w:rsid w:val="00F6188A"/>
    <w:rsid w:val="00F61983"/>
    <w:rsid w:val="00F61B40"/>
    <w:rsid w:val="00F62090"/>
    <w:rsid w:val="00F6242D"/>
    <w:rsid w:val="00F6282A"/>
    <w:rsid w:val="00F630B9"/>
    <w:rsid w:val="00F634C0"/>
    <w:rsid w:val="00F63632"/>
    <w:rsid w:val="00F63B54"/>
    <w:rsid w:val="00F63CB1"/>
    <w:rsid w:val="00F63F26"/>
    <w:rsid w:val="00F641B2"/>
    <w:rsid w:val="00F64452"/>
    <w:rsid w:val="00F64514"/>
    <w:rsid w:val="00F64B89"/>
    <w:rsid w:val="00F651FA"/>
    <w:rsid w:val="00F65892"/>
    <w:rsid w:val="00F658E0"/>
    <w:rsid w:val="00F66045"/>
    <w:rsid w:val="00F664CB"/>
    <w:rsid w:val="00F66587"/>
    <w:rsid w:val="00F66632"/>
    <w:rsid w:val="00F66ED3"/>
    <w:rsid w:val="00F6780E"/>
    <w:rsid w:val="00F7107C"/>
    <w:rsid w:val="00F71449"/>
    <w:rsid w:val="00F714D5"/>
    <w:rsid w:val="00F71CC2"/>
    <w:rsid w:val="00F71D08"/>
    <w:rsid w:val="00F721FE"/>
    <w:rsid w:val="00F72834"/>
    <w:rsid w:val="00F7334A"/>
    <w:rsid w:val="00F7334D"/>
    <w:rsid w:val="00F73D01"/>
    <w:rsid w:val="00F74195"/>
    <w:rsid w:val="00F74480"/>
    <w:rsid w:val="00F7457E"/>
    <w:rsid w:val="00F74A2D"/>
    <w:rsid w:val="00F74B40"/>
    <w:rsid w:val="00F75306"/>
    <w:rsid w:val="00F753CC"/>
    <w:rsid w:val="00F753FF"/>
    <w:rsid w:val="00F75608"/>
    <w:rsid w:val="00F75B81"/>
    <w:rsid w:val="00F762AC"/>
    <w:rsid w:val="00F76425"/>
    <w:rsid w:val="00F765A8"/>
    <w:rsid w:val="00F76B45"/>
    <w:rsid w:val="00F76F9E"/>
    <w:rsid w:val="00F77581"/>
    <w:rsid w:val="00F77586"/>
    <w:rsid w:val="00F77ECF"/>
    <w:rsid w:val="00F77FC6"/>
    <w:rsid w:val="00F804C9"/>
    <w:rsid w:val="00F80A62"/>
    <w:rsid w:val="00F80DF0"/>
    <w:rsid w:val="00F80F36"/>
    <w:rsid w:val="00F81374"/>
    <w:rsid w:val="00F819B9"/>
    <w:rsid w:val="00F81B3B"/>
    <w:rsid w:val="00F81EE7"/>
    <w:rsid w:val="00F82041"/>
    <w:rsid w:val="00F82598"/>
    <w:rsid w:val="00F827F9"/>
    <w:rsid w:val="00F828B9"/>
    <w:rsid w:val="00F82D86"/>
    <w:rsid w:val="00F831AC"/>
    <w:rsid w:val="00F8351E"/>
    <w:rsid w:val="00F83C6E"/>
    <w:rsid w:val="00F83F2F"/>
    <w:rsid w:val="00F83F3C"/>
    <w:rsid w:val="00F8434D"/>
    <w:rsid w:val="00F8477D"/>
    <w:rsid w:val="00F848DE"/>
    <w:rsid w:val="00F8490C"/>
    <w:rsid w:val="00F84EDB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E"/>
    <w:rsid w:val="00F90B5F"/>
    <w:rsid w:val="00F91B0C"/>
    <w:rsid w:val="00F91F65"/>
    <w:rsid w:val="00F92663"/>
    <w:rsid w:val="00F92864"/>
    <w:rsid w:val="00F92FD7"/>
    <w:rsid w:val="00F932CF"/>
    <w:rsid w:val="00F93528"/>
    <w:rsid w:val="00F9356D"/>
    <w:rsid w:val="00F937AD"/>
    <w:rsid w:val="00F937FA"/>
    <w:rsid w:val="00F93F44"/>
    <w:rsid w:val="00F9431B"/>
    <w:rsid w:val="00F944FB"/>
    <w:rsid w:val="00F94BFA"/>
    <w:rsid w:val="00F94D40"/>
    <w:rsid w:val="00F95D8B"/>
    <w:rsid w:val="00F960DF"/>
    <w:rsid w:val="00F965F1"/>
    <w:rsid w:val="00F966E4"/>
    <w:rsid w:val="00F96E3C"/>
    <w:rsid w:val="00F97034"/>
    <w:rsid w:val="00F97149"/>
    <w:rsid w:val="00F97A3D"/>
    <w:rsid w:val="00F97AA0"/>
    <w:rsid w:val="00F97E0B"/>
    <w:rsid w:val="00F97ED7"/>
    <w:rsid w:val="00F97F0A"/>
    <w:rsid w:val="00FA004C"/>
    <w:rsid w:val="00FA0969"/>
    <w:rsid w:val="00FA1106"/>
    <w:rsid w:val="00FA12FB"/>
    <w:rsid w:val="00FA1936"/>
    <w:rsid w:val="00FA1EB4"/>
    <w:rsid w:val="00FA2624"/>
    <w:rsid w:val="00FA2C1C"/>
    <w:rsid w:val="00FA2EF8"/>
    <w:rsid w:val="00FA3960"/>
    <w:rsid w:val="00FA4034"/>
    <w:rsid w:val="00FA429C"/>
    <w:rsid w:val="00FA43BE"/>
    <w:rsid w:val="00FA43D9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5AEF"/>
    <w:rsid w:val="00FA63CB"/>
    <w:rsid w:val="00FA6470"/>
    <w:rsid w:val="00FA6474"/>
    <w:rsid w:val="00FA653D"/>
    <w:rsid w:val="00FA667D"/>
    <w:rsid w:val="00FA6AB1"/>
    <w:rsid w:val="00FA6DFE"/>
    <w:rsid w:val="00FA7B03"/>
    <w:rsid w:val="00FB0362"/>
    <w:rsid w:val="00FB0565"/>
    <w:rsid w:val="00FB05FB"/>
    <w:rsid w:val="00FB0B75"/>
    <w:rsid w:val="00FB0F05"/>
    <w:rsid w:val="00FB0F63"/>
    <w:rsid w:val="00FB100F"/>
    <w:rsid w:val="00FB10EC"/>
    <w:rsid w:val="00FB1DF6"/>
    <w:rsid w:val="00FB20B3"/>
    <w:rsid w:val="00FB2661"/>
    <w:rsid w:val="00FB2BA7"/>
    <w:rsid w:val="00FB2E59"/>
    <w:rsid w:val="00FB2ECD"/>
    <w:rsid w:val="00FB3114"/>
    <w:rsid w:val="00FB31FA"/>
    <w:rsid w:val="00FB342E"/>
    <w:rsid w:val="00FB346C"/>
    <w:rsid w:val="00FB3555"/>
    <w:rsid w:val="00FB361C"/>
    <w:rsid w:val="00FB3C3D"/>
    <w:rsid w:val="00FB3CA2"/>
    <w:rsid w:val="00FB3EDA"/>
    <w:rsid w:val="00FB3F40"/>
    <w:rsid w:val="00FB424B"/>
    <w:rsid w:val="00FB465D"/>
    <w:rsid w:val="00FB4926"/>
    <w:rsid w:val="00FB4E3F"/>
    <w:rsid w:val="00FB4E99"/>
    <w:rsid w:val="00FB4ED4"/>
    <w:rsid w:val="00FB4F1E"/>
    <w:rsid w:val="00FB5B09"/>
    <w:rsid w:val="00FB5FB6"/>
    <w:rsid w:val="00FB729D"/>
    <w:rsid w:val="00FB75EB"/>
    <w:rsid w:val="00FB764C"/>
    <w:rsid w:val="00FB784F"/>
    <w:rsid w:val="00FB78A7"/>
    <w:rsid w:val="00FB79C3"/>
    <w:rsid w:val="00FB7E00"/>
    <w:rsid w:val="00FC02A1"/>
    <w:rsid w:val="00FC0955"/>
    <w:rsid w:val="00FC13F4"/>
    <w:rsid w:val="00FC196E"/>
    <w:rsid w:val="00FC1A3A"/>
    <w:rsid w:val="00FC1E21"/>
    <w:rsid w:val="00FC1F67"/>
    <w:rsid w:val="00FC237B"/>
    <w:rsid w:val="00FC25AF"/>
    <w:rsid w:val="00FC2DB5"/>
    <w:rsid w:val="00FC3440"/>
    <w:rsid w:val="00FC37BE"/>
    <w:rsid w:val="00FC3DFA"/>
    <w:rsid w:val="00FC405B"/>
    <w:rsid w:val="00FC4342"/>
    <w:rsid w:val="00FC4A3E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A4D"/>
    <w:rsid w:val="00FC6DC0"/>
    <w:rsid w:val="00FC6FC9"/>
    <w:rsid w:val="00FC7780"/>
    <w:rsid w:val="00FC7831"/>
    <w:rsid w:val="00FC7D3C"/>
    <w:rsid w:val="00FC7E7B"/>
    <w:rsid w:val="00FD013F"/>
    <w:rsid w:val="00FD0226"/>
    <w:rsid w:val="00FD02D0"/>
    <w:rsid w:val="00FD05BE"/>
    <w:rsid w:val="00FD0909"/>
    <w:rsid w:val="00FD0A23"/>
    <w:rsid w:val="00FD0B46"/>
    <w:rsid w:val="00FD0E2D"/>
    <w:rsid w:val="00FD13E6"/>
    <w:rsid w:val="00FD1400"/>
    <w:rsid w:val="00FD1596"/>
    <w:rsid w:val="00FD16F3"/>
    <w:rsid w:val="00FD1799"/>
    <w:rsid w:val="00FD1B70"/>
    <w:rsid w:val="00FD1C6D"/>
    <w:rsid w:val="00FD2145"/>
    <w:rsid w:val="00FD2290"/>
    <w:rsid w:val="00FD2F14"/>
    <w:rsid w:val="00FD31EA"/>
    <w:rsid w:val="00FD367A"/>
    <w:rsid w:val="00FD394A"/>
    <w:rsid w:val="00FD3998"/>
    <w:rsid w:val="00FD3D7B"/>
    <w:rsid w:val="00FD3ED3"/>
    <w:rsid w:val="00FD4002"/>
    <w:rsid w:val="00FD4335"/>
    <w:rsid w:val="00FD4429"/>
    <w:rsid w:val="00FD467A"/>
    <w:rsid w:val="00FD4817"/>
    <w:rsid w:val="00FD4B7F"/>
    <w:rsid w:val="00FD51EE"/>
    <w:rsid w:val="00FD5491"/>
    <w:rsid w:val="00FD67A7"/>
    <w:rsid w:val="00FD7518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D3B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4DA3"/>
    <w:rsid w:val="00FE515B"/>
    <w:rsid w:val="00FE5185"/>
    <w:rsid w:val="00FE6040"/>
    <w:rsid w:val="00FE606D"/>
    <w:rsid w:val="00FE6805"/>
    <w:rsid w:val="00FE6940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089"/>
    <w:rsid w:val="00FF05D0"/>
    <w:rsid w:val="00FF069F"/>
    <w:rsid w:val="00FF09C7"/>
    <w:rsid w:val="00FF0A32"/>
    <w:rsid w:val="00FF0F86"/>
    <w:rsid w:val="00FF0F90"/>
    <w:rsid w:val="00FF1614"/>
    <w:rsid w:val="00FF1A9B"/>
    <w:rsid w:val="00FF1CFB"/>
    <w:rsid w:val="00FF255B"/>
    <w:rsid w:val="00FF25D5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2C44"/>
    <w:rsid w:val="00FF302B"/>
    <w:rsid w:val="00FF37E9"/>
    <w:rsid w:val="00FF3803"/>
    <w:rsid w:val="00FF382C"/>
    <w:rsid w:val="00FF3B28"/>
    <w:rsid w:val="00FF3D09"/>
    <w:rsid w:val="00FF3D83"/>
    <w:rsid w:val="00FF4261"/>
    <w:rsid w:val="00FF5097"/>
    <w:rsid w:val="00FF51F5"/>
    <w:rsid w:val="00FF5286"/>
    <w:rsid w:val="00FF5CD4"/>
    <w:rsid w:val="00FF60CC"/>
    <w:rsid w:val="00FF61D2"/>
    <w:rsid w:val="00FF6339"/>
    <w:rsid w:val="00FF6511"/>
    <w:rsid w:val="00FF6789"/>
    <w:rsid w:val="00FF6BAD"/>
    <w:rsid w:val="00FF6C9F"/>
    <w:rsid w:val="00FF7188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29727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1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D6C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A74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2587B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9748D0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8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759C6-EFF4-46E9-A327-27A61040A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619</TotalTime>
  <Pages>51</Pages>
  <Words>12512</Words>
  <Characters>50625</Characters>
  <Application>Microsoft Office Word</Application>
  <DocSecurity>0</DocSecurity>
  <Lines>421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63011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Kornsiri, Chongaksorn</cp:lastModifiedBy>
  <cp:revision>101</cp:revision>
  <cp:lastPrinted>2023-02-21T03:53:00Z</cp:lastPrinted>
  <dcterms:created xsi:type="dcterms:W3CDTF">2023-02-17T03:57:00Z</dcterms:created>
  <dcterms:modified xsi:type="dcterms:W3CDTF">2023-02-27T07:39:00Z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