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3780A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7AC10A59" w14:textId="09306572" w:rsidR="00D16F9C" w:rsidRPr="003C47FE" w:rsidRDefault="00C54142" w:rsidP="00C5414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105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</w:p>
    <w:p w14:paraId="5AB6ECB2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6A345F3" w14:textId="77777777"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30BF5A96" w14:textId="77777777" w:rsidR="009109FF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405A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0405AA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0405AA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 w:rsidRPr="000405AA">
        <w:rPr>
          <w:rFonts w:ascii="Angsana New" w:hAnsi="Angsana New" w:cs="Angsana New"/>
          <w:sz w:val="52"/>
          <w:szCs w:val="52"/>
        </w:rPr>
        <w:t xml:space="preserve"> </w:t>
      </w:r>
    </w:p>
    <w:p w14:paraId="38030821" w14:textId="77777777" w:rsidR="00CD6A5C" w:rsidRPr="000405AA" w:rsidRDefault="00A96457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0405AA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75BB972" w14:textId="77777777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44E633FD" w14:textId="753ECB78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1D50D1"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CF5D1B" w:rsidRPr="000405AA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1D50D1"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="006B3B02" w:rsidRPr="000405A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F5D1B" w:rsidRPr="000405A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73D9A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E654820" w14:textId="77777777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8CDDF3" w14:textId="77777777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900D41"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0405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D2B8374" w14:textId="77777777" w:rsidR="00CD6A5C" w:rsidRPr="000405AA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95EBA41" w14:textId="77777777" w:rsidR="00DA7DD7" w:rsidRPr="000405AA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21C2389" w14:textId="77777777" w:rsidR="00335756" w:rsidRPr="000405AA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C8C0307" w14:textId="77777777" w:rsidR="00335756" w:rsidRPr="000405AA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25D0F97" w14:textId="77777777" w:rsidR="00335756" w:rsidRPr="000405AA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72BEAFF" w14:textId="77777777" w:rsidR="00335756" w:rsidRPr="000405AA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0405AA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AE31BFF" w14:textId="77777777" w:rsidR="004B0599" w:rsidRPr="000405AA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B5B392" w14:textId="77777777" w:rsidR="00AB1D4A" w:rsidRPr="000405AA" w:rsidRDefault="00AB1D4A" w:rsidP="00AB1D4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0405A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6B6A8C6" w14:textId="77777777" w:rsidR="00AB1D4A" w:rsidRPr="000405AA" w:rsidRDefault="00AB1D4A" w:rsidP="00AB1D4A">
      <w:pPr>
        <w:rPr>
          <w:rFonts w:ascii="Angsana New" w:hAnsi="Angsana New"/>
          <w:sz w:val="30"/>
          <w:szCs w:val="30"/>
        </w:rPr>
      </w:pPr>
    </w:p>
    <w:p w14:paraId="5875B1BC" w14:textId="77777777" w:rsidR="00AB1D4A" w:rsidRPr="000405AA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616624" w:rsidRPr="000405AA">
        <w:rPr>
          <w:rFonts w:ascii="Angsana New" w:hAnsi="Angsana New"/>
          <w:b/>
          <w:bCs/>
          <w:sz w:val="30"/>
          <w:szCs w:val="30"/>
        </w:rPr>
        <w:t xml:space="preserve"> </w:t>
      </w:r>
      <w:r w:rsidRPr="000405A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0405AA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0405AA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0405AA">
        <w:rPr>
          <w:rFonts w:ascii="Angsana New" w:hAnsi="Angsana New"/>
          <w:b/>
          <w:bCs/>
          <w:sz w:val="30"/>
          <w:szCs w:val="30"/>
        </w:rPr>
        <w:t xml:space="preserve"> </w:t>
      </w:r>
      <w:r w:rsidRPr="000405AA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0405A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630523D" w14:textId="77777777" w:rsidR="00AB1D4A" w:rsidRPr="000405AA" w:rsidRDefault="00AB1D4A" w:rsidP="00AB1D4A">
      <w:pPr>
        <w:rPr>
          <w:rFonts w:ascii="Angsana New" w:hAnsi="Angsana New"/>
          <w:sz w:val="30"/>
          <w:szCs w:val="30"/>
        </w:rPr>
      </w:pPr>
    </w:p>
    <w:p w14:paraId="76CFB8F0" w14:textId="77777777" w:rsidR="00AB1D4A" w:rsidRPr="000405AA" w:rsidRDefault="00AB1D4A" w:rsidP="008D5CED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9F6B3AB" w14:textId="77777777" w:rsidR="005417F0" w:rsidRPr="000405AA" w:rsidRDefault="005417F0" w:rsidP="005417F0">
      <w:pPr>
        <w:pStyle w:val="FSBlank"/>
        <w:rPr>
          <w:sz w:val="30"/>
          <w:szCs w:val="30"/>
        </w:rPr>
      </w:pPr>
    </w:p>
    <w:p w14:paraId="285770ED" w14:textId="79BAB6E2" w:rsidR="00AB1D4A" w:rsidRPr="000405AA" w:rsidRDefault="00A934C3" w:rsidP="008D5CE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 xml:space="preserve">และงบการเงินเฉพาะกิจการของบริษัท </w:t>
      </w:r>
      <w:r w:rsidR="00210C73" w:rsidRPr="000405AA">
        <w:rPr>
          <w:rFonts w:ascii="Angsana New" w:eastAsia="Calibri" w:hAnsi="Angsana New" w:hint="cs"/>
          <w:sz w:val="30"/>
          <w:szCs w:val="30"/>
          <w:cs/>
        </w:rPr>
        <w:t>เซ็น คอร์ปอเรชั่น กรุ๊ป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 xml:space="preserve"> จำกัด (มหาชน) </w:t>
      </w:r>
      <w:r w:rsidRPr="000405AA">
        <w:rPr>
          <w:rFonts w:ascii="Angsana New" w:eastAsia="Calibri" w:hAnsi="Angsana New" w:hint="cs"/>
          <w:sz w:val="30"/>
          <w:szCs w:val="30"/>
          <w:cs/>
        </w:rPr>
        <w:t xml:space="preserve">และบริษัทย่อย 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(</w:t>
      </w:r>
      <w:r w:rsidR="005F19A4" w:rsidRPr="000405AA">
        <w:rPr>
          <w:rFonts w:ascii="Angsana New" w:eastAsia="Calibri" w:hAnsi="Angsana New"/>
          <w:sz w:val="30"/>
          <w:szCs w:val="30"/>
        </w:rPr>
        <w:t>“</w:t>
      </w:r>
      <w:r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บริ</w:t>
      </w:r>
      <w:r w:rsidR="00AB1D4A" w:rsidRPr="000405AA">
        <w:rPr>
          <w:rFonts w:ascii="Angsana New" w:hAnsi="Angsana New"/>
          <w:sz w:val="30"/>
          <w:szCs w:val="30"/>
          <w:cs/>
        </w:rPr>
        <w:t>ษัท</w:t>
      </w:r>
      <w:r w:rsidR="005F19A4" w:rsidRPr="000405AA">
        <w:rPr>
          <w:rFonts w:ascii="Angsana New" w:hAnsi="Angsana New"/>
          <w:sz w:val="30"/>
          <w:szCs w:val="30"/>
        </w:rPr>
        <w:t>”</w:t>
      </w:r>
      <w:r w:rsidR="00AB1D4A" w:rsidRPr="000405AA">
        <w:rPr>
          <w:rFonts w:ascii="Angsana New" w:hAnsi="Angsana New"/>
          <w:sz w:val="30"/>
          <w:szCs w:val="30"/>
          <w:cs/>
        </w:rPr>
        <w:t xml:space="preserve">) </w:t>
      </w:r>
      <w:r w:rsidR="00CA39C7" w:rsidRPr="000405AA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210C73" w:rsidRPr="000405AA">
        <w:rPr>
          <w:rFonts w:ascii="Angsana New" w:hAnsi="Angsana New" w:hint="cs"/>
          <w:sz w:val="30"/>
          <w:szCs w:val="30"/>
          <w:cs/>
        </w:rPr>
        <w:t>เซ็น คอร์ปอเรชั่น กรุ๊ป</w:t>
      </w:r>
      <w:r w:rsidR="00CA39C7" w:rsidRPr="000405AA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="00EF72BE" w:rsidRPr="000405AA">
        <w:rPr>
          <w:rFonts w:ascii="Angsana New" w:hAnsi="Angsana New"/>
          <w:sz w:val="30"/>
          <w:szCs w:val="30"/>
        </w:rPr>
        <w:t>(</w:t>
      </w:r>
      <w:r w:rsidR="005F19A4" w:rsidRPr="000405AA">
        <w:rPr>
          <w:rFonts w:ascii="Angsana New" w:hAnsi="Angsana New"/>
          <w:sz w:val="30"/>
          <w:szCs w:val="30"/>
        </w:rPr>
        <w:t>“</w:t>
      </w:r>
      <w:r w:rsidR="00EF72BE" w:rsidRPr="000405AA">
        <w:rPr>
          <w:rFonts w:ascii="Angsana New" w:hAnsi="Angsana New" w:hint="cs"/>
          <w:sz w:val="30"/>
          <w:szCs w:val="30"/>
          <w:cs/>
        </w:rPr>
        <w:t>บริษัท</w:t>
      </w:r>
      <w:r w:rsidR="005F19A4" w:rsidRPr="000405AA">
        <w:rPr>
          <w:rFonts w:ascii="Angsana New" w:hAnsi="Angsana New"/>
          <w:sz w:val="30"/>
          <w:szCs w:val="30"/>
        </w:rPr>
        <w:t>”</w:t>
      </w:r>
      <w:r w:rsidR="00EF72BE" w:rsidRPr="000405AA">
        <w:rPr>
          <w:rFonts w:ascii="Angsana New" w:hAnsi="Angsana New" w:hint="cs"/>
          <w:sz w:val="30"/>
          <w:szCs w:val="30"/>
          <w:cs/>
        </w:rPr>
        <w:t xml:space="preserve">) </w:t>
      </w:r>
      <w:r w:rsidR="00CA39C7" w:rsidRPr="000405AA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5F19A4" w:rsidRPr="000405AA">
        <w:rPr>
          <w:rFonts w:ascii="Angsana New" w:hAnsi="Angsana New"/>
          <w:sz w:val="30"/>
          <w:szCs w:val="30"/>
        </w:rPr>
        <w:br/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และงบแสดงฐานะการเงินเฉพาะกิจการ</w:t>
      </w:r>
      <w:r w:rsidR="00AB1D4A" w:rsidRPr="000405AA">
        <w:rPr>
          <w:rFonts w:ascii="Angsana New" w:hAnsi="Angsana New"/>
          <w:sz w:val="30"/>
          <w:szCs w:val="30"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>ณ</w:t>
      </w:r>
      <w:r w:rsidR="00AB1D4A" w:rsidRPr="000405AA">
        <w:rPr>
          <w:rFonts w:ascii="Angsana New" w:hAnsi="Angsana New"/>
          <w:sz w:val="30"/>
          <w:szCs w:val="30"/>
        </w:rPr>
        <w:t xml:space="preserve"> 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C42A9B" w:rsidRPr="000405AA">
        <w:rPr>
          <w:rFonts w:ascii="Angsana New" w:eastAsia="Calibri" w:hAnsi="Angsana New"/>
          <w:sz w:val="30"/>
          <w:szCs w:val="30"/>
        </w:rPr>
        <w:t>31</w:t>
      </w:r>
      <w:r w:rsidR="00AB1D4A" w:rsidRPr="000405AA">
        <w:rPr>
          <w:rFonts w:ascii="Angsana New" w:eastAsia="Calibri" w:hAnsi="Angsana New"/>
          <w:sz w:val="30"/>
          <w:szCs w:val="30"/>
        </w:rPr>
        <w:t xml:space="preserve"> 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ธันวาคม</w:t>
      </w:r>
      <w:r w:rsidR="00BF60AA" w:rsidRPr="000405AA">
        <w:rPr>
          <w:rFonts w:ascii="Angsana New" w:eastAsia="Calibri" w:hAnsi="Angsana New"/>
          <w:sz w:val="30"/>
          <w:szCs w:val="30"/>
        </w:rPr>
        <w:t xml:space="preserve"> </w:t>
      </w:r>
      <w:r w:rsidR="00C42A9B" w:rsidRPr="000405AA">
        <w:rPr>
          <w:rFonts w:ascii="Angsana New" w:eastAsia="Calibri" w:hAnsi="Angsana New"/>
          <w:sz w:val="30"/>
          <w:szCs w:val="30"/>
        </w:rPr>
        <w:t>256</w:t>
      </w:r>
      <w:r w:rsidR="00F73D9A">
        <w:rPr>
          <w:rFonts w:ascii="Angsana New" w:eastAsia="Calibri" w:hAnsi="Angsana New"/>
          <w:sz w:val="30"/>
          <w:szCs w:val="30"/>
        </w:rPr>
        <w:t>5</w:t>
      </w:r>
      <w:r w:rsidR="00C42A9B" w:rsidRPr="000405AA">
        <w:rPr>
          <w:rFonts w:ascii="Angsana New" w:eastAsia="Calibri" w:hAnsi="Angsana New"/>
          <w:sz w:val="30"/>
          <w:szCs w:val="30"/>
        </w:rPr>
        <w:br/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งบ</w:t>
      </w:r>
      <w:r w:rsidR="00AB1D4A" w:rsidRPr="000405AA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AB1D4A" w:rsidRPr="000405AA">
        <w:rPr>
          <w:rFonts w:ascii="Angsana New" w:hAnsi="Angsana New"/>
          <w:sz w:val="30"/>
          <w:szCs w:val="30"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0405A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0405AA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0405AA">
        <w:rPr>
          <w:rFonts w:ascii="Angsana New" w:hAnsi="Angsana New"/>
          <w:sz w:val="30"/>
          <w:szCs w:val="30"/>
          <w:cs/>
        </w:rPr>
        <w:t>งบกระแสเงินสด</w:t>
      </w:r>
      <w:r w:rsidR="004010DB" w:rsidRPr="000405AA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0405AA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="00AB1D4A" w:rsidRPr="000405AA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="00AB1D4A" w:rsidRPr="000405AA">
        <w:rPr>
          <w:rFonts w:ascii="Angsana New" w:hAnsi="Angsana New"/>
          <w:sz w:val="30"/>
          <w:szCs w:val="30"/>
          <w:cs/>
        </w:rPr>
        <w:t>ญและเรื่องอื่น</w:t>
      </w:r>
      <w:r w:rsidR="0010714A" w:rsidRPr="000405AA">
        <w:rPr>
          <w:rFonts w:ascii="Angsana New" w:hAnsi="Angsana New"/>
          <w:sz w:val="30"/>
          <w:szCs w:val="30"/>
        </w:rPr>
        <w:t xml:space="preserve"> </w:t>
      </w:r>
      <w:r w:rsidR="00AB1D4A" w:rsidRPr="000405AA">
        <w:rPr>
          <w:rFonts w:ascii="Angsana New" w:hAnsi="Angsana New"/>
          <w:sz w:val="30"/>
          <w:szCs w:val="30"/>
          <w:cs/>
        </w:rPr>
        <w:t xml:space="preserve">ๆ </w:t>
      </w:r>
    </w:p>
    <w:p w14:paraId="3D940AB7" w14:textId="77777777" w:rsidR="00AB1D4A" w:rsidRPr="000405AA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736BE76B" w14:textId="266BC9B0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405AA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</w:t>
      </w:r>
      <w:r w:rsidR="00A934C3" w:rsidRPr="000405AA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A934C3"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="00A934C3" w:rsidRPr="000405AA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ข้างต้นนี้แสดงฐานะการเงิน</w:t>
      </w:r>
      <w:r w:rsidR="00A934C3" w:rsidRPr="000405AA">
        <w:rPr>
          <w:rFonts w:ascii="Angsana New" w:eastAsia="Calibri" w:hAnsi="Angsana New" w:hint="cs"/>
          <w:sz w:val="30"/>
          <w:szCs w:val="30"/>
          <w:cs/>
        </w:rPr>
        <w:t>รวมและฐานะการเงินเฉพาะกิจการ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ของ</w:t>
      </w:r>
      <w:r w:rsidR="00A934C3"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405AA">
        <w:rPr>
          <w:rFonts w:ascii="Angsana New" w:eastAsia="Calibri" w:hAnsi="Angsana New"/>
          <w:sz w:val="30"/>
          <w:szCs w:val="30"/>
          <w:cs/>
        </w:rPr>
        <w:t>บริษัท</w:t>
      </w:r>
      <w:r w:rsidR="00A934C3" w:rsidRPr="000405AA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ณ</w:t>
      </w:r>
      <w:r w:rsidRPr="000405AA">
        <w:rPr>
          <w:rFonts w:ascii="Angsana New" w:eastAsia="Calibri" w:hAnsi="Angsana New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>วันที่</w:t>
      </w:r>
      <w:r w:rsidRPr="000405AA">
        <w:rPr>
          <w:rFonts w:ascii="Angsana New" w:eastAsia="Calibri" w:hAnsi="Angsana New"/>
          <w:sz w:val="30"/>
          <w:szCs w:val="30"/>
        </w:rPr>
        <w:t xml:space="preserve"> 31 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0405AA">
        <w:rPr>
          <w:rFonts w:ascii="Angsana New" w:eastAsia="Calibri" w:hAnsi="Angsana New"/>
          <w:sz w:val="30"/>
          <w:szCs w:val="30"/>
        </w:rPr>
        <w:t>25</w:t>
      </w:r>
      <w:r w:rsidR="0010714A" w:rsidRPr="000405AA">
        <w:rPr>
          <w:rFonts w:ascii="Angsana New" w:eastAsia="Calibri" w:hAnsi="Angsana New"/>
          <w:sz w:val="30"/>
          <w:szCs w:val="30"/>
        </w:rPr>
        <w:t>6</w:t>
      </w:r>
      <w:r w:rsidR="00F73D9A">
        <w:rPr>
          <w:rFonts w:ascii="Angsana New" w:eastAsia="Calibri" w:hAnsi="Angsana New"/>
          <w:sz w:val="30"/>
          <w:szCs w:val="30"/>
        </w:rPr>
        <w:t>5</w:t>
      </w:r>
      <w:r w:rsidRPr="000405AA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A934C3" w:rsidRPr="000405AA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0405AA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A934C3" w:rsidRPr="000405AA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0405AA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405AA">
        <w:rPr>
          <w:rFonts w:ascii="Angsana New" w:hAnsi="Angsana New"/>
          <w:sz w:val="30"/>
          <w:szCs w:val="30"/>
          <w:cs/>
        </w:rPr>
        <w:t>น</w:t>
      </w:r>
    </w:p>
    <w:p w14:paraId="0D99E504" w14:textId="77777777" w:rsidR="00AB1D4A" w:rsidRPr="000405AA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63F388B7" w14:textId="77777777" w:rsidR="00AB1D4A" w:rsidRPr="000405AA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D0D283" w14:textId="77777777" w:rsidR="00AB1D4A" w:rsidRPr="000405AA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721ED214" w14:textId="77777777" w:rsidR="00704F47" w:rsidRDefault="00AB1D4A" w:rsidP="006D3D4B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 w:rsidRPr="000405AA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A39C7" w:rsidRPr="000405AA">
        <w:rPr>
          <w:rFonts w:ascii="Angsana New" w:eastAsia="Calibri" w:hAnsi="Angsana New"/>
          <w:sz w:val="30"/>
          <w:szCs w:val="30"/>
          <w:cs/>
        </w:rPr>
        <w:br/>
      </w: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 w:rsidR="00913996" w:rsidRPr="000405AA"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อบบัญชีต่อการตรวจสอบงบการเงินรวม</w:t>
      </w: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DC0F43"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405AA">
        <w:rPr>
          <w:rFonts w:ascii="Angsana New" w:eastAsia="Calibri" w:hAnsi="Angsana New"/>
          <w:sz w:val="30"/>
          <w:szCs w:val="30"/>
          <w:cs/>
        </w:rPr>
        <w:t>บริษัท</w:t>
      </w:r>
      <w:r w:rsidR="00DC0F43" w:rsidRPr="000405A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0405AA">
        <w:rPr>
          <w:rFonts w:ascii="Angsana New" w:eastAsia="Calibri" w:hAnsi="Angsana New"/>
          <w:sz w:val="30"/>
          <w:szCs w:val="30"/>
          <w:cs/>
        </w:rPr>
        <w:t>ตาม</w:t>
      </w:r>
      <w:r w:rsidR="006D3D4B" w:rsidRPr="006D3D4B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6D3D4B">
        <w:rPr>
          <w:rFonts w:ascii="Angsana New" w:eastAsia="Calibri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6D3D4B" w:rsidRPr="006D3D4B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รวมถึง </w:t>
      </w:r>
      <w:r w:rsidR="006D3D4B">
        <w:rPr>
          <w:rFonts w:ascii="Angsana New" w:eastAsia="Calibri" w:hAnsi="Angsana New"/>
          <w:i/>
          <w:iCs/>
          <w:sz w:val="30"/>
          <w:szCs w:val="30"/>
          <w:cs/>
        </w:rPr>
        <w:br/>
      </w:r>
      <w:r w:rsidR="006D3D4B" w:rsidRPr="006D3D4B">
        <w:rPr>
          <w:rFonts w:ascii="Angsana New" w:eastAsia="Calibri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6D3D4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6D3D4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D3D4B">
        <w:rPr>
          <w:rFonts w:ascii="Angsana New" w:eastAsia="Calibri" w:hAnsi="Angsana New"/>
          <w:sz w:val="30"/>
          <w:szCs w:val="30"/>
        </w:rPr>
        <w:t>(</w:t>
      </w:r>
      <w:r w:rsidR="006D3D4B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6D3D4B">
        <w:rPr>
          <w:rFonts w:ascii="Angsana New" w:eastAsia="Calibri" w:hAnsi="Angsana New"/>
          <w:sz w:val="30"/>
          <w:szCs w:val="30"/>
        </w:rPr>
        <w:t xml:space="preserve">) </w:t>
      </w:r>
      <w:r w:rsidR="006D3D4B">
        <w:rPr>
          <w:rFonts w:ascii="Angsana New" w:eastAsia="Calibri" w:hAnsi="Angsana New"/>
          <w:sz w:val="30"/>
          <w:szCs w:val="30"/>
          <w:cs/>
        </w:rPr>
        <w:br/>
      </w:r>
      <w:r w:rsidRPr="000405AA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รวม</w:t>
      </w:r>
      <w:r w:rsidRPr="000405AA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="00C75B14" w:rsidRPr="000405AA">
        <w:rPr>
          <w:rFonts w:ascii="Angsana New" w:eastAsia="Calibri" w:hAnsi="Angsana New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6D3D4B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</w:t>
      </w:r>
      <w:r w:rsidR="006D3D4B">
        <w:rPr>
          <w:rFonts w:ascii="Angsana New" w:eastAsia="Calibri" w:hAnsi="Angsana New"/>
          <w:sz w:val="30"/>
          <w:szCs w:val="30"/>
          <w:cs/>
        </w:rPr>
        <w:br/>
      </w:r>
      <w:r w:rsidRPr="000405AA">
        <w:rPr>
          <w:rFonts w:ascii="Angsana New" w:eastAsia="Calibri" w:hAnsi="Angsana New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6E3B89" w14:textId="77777777" w:rsidR="00704F47" w:rsidRDefault="00704F47" w:rsidP="006D3D4B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04F47" w:rsidSect="00704F47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58BF4DD" w14:textId="77777777" w:rsidR="00AB1D4A" w:rsidRPr="000405AA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405AA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53DCAE2" w14:textId="77777777" w:rsidR="00AB1D4A" w:rsidRPr="000405AA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7E9CF8AB" w14:textId="77777777" w:rsidR="00AB1D4A" w:rsidRPr="000405AA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CE4FC7" w:rsidRPr="000405AA">
        <w:rPr>
          <w:rFonts w:ascii="Angsana New" w:eastAsia="Calibri" w:hAnsi="Angsana New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0405AA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405AA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0405AA">
        <w:rPr>
          <w:rFonts w:ascii="Angsana New" w:hAnsi="Angsana New"/>
          <w:sz w:val="30"/>
          <w:szCs w:val="30"/>
          <w:cs/>
        </w:rPr>
        <w:t>ข้าพเจ้า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0405AA">
        <w:rPr>
          <w:rFonts w:ascii="Angsana New" w:hAnsi="Angsana New"/>
          <w:sz w:val="30"/>
          <w:szCs w:val="30"/>
          <w:cs/>
        </w:rPr>
        <w:t>ข้าพเจ้า</w:t>
      </w:r>
      <w:r w:rsidRPr="000405AA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6FCBDA4" w14:textId="77777777" w:rsidR="00AB1D4A" w:rsidRPr="000405AA" w:rsidRDefault="00AB1D4A" w:rsidP="005417F0">
      <w:pPr>
        <w:pStyle w:val="FSBlank"/>
        <w:rPr>
          <w:rFonts w:eastAsia="Calibri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D36C18" w:rsidRPr="000405AA" w14:paraId="00D0AB06" w14:textId="77777777" w:rsidTr="002735CB">
        <w:trPr>
          <w:trHeight w:val="161"/>
          <w:tblHeader/>
        </w:trPr>
        <w:tc>
          <w:tcPr>
            <w:tcW w:w="10103" w:type="dxa"/>
            <w:gridSpan w:val="2"/>
            <w:shd w:val="clear" w:color="auto" w:fill="auto"/>
          </w:tcPr>
          <w:p w14:paraId="090430CC" w14:textId="77777777" w:rsidR="00D36C18" w:rsidRPr="000405AA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มูลค่าเครื่องหมายการค้าและค่าความนิยม</w:t>
            </w:r>
          </w:p>
        </w:tc>
      </w:tr>
      <w:tr w:rsidR="00D36C18" w:rsidRPr="000405AA" w14:paraId="3BE48B11" w14:textId="77777777" w:rsidTr="002735CB">
        <w:trPr>
          <w:tblHeader/>
        </w:trPr>
        <w:tc>
          <w:tcPr>
            <w:tcW w:w="10103" w:type="dxa"/>
            <w:gridSpan w:val="2"/>
            <w:shd w:val="clear" w:color="auto" w:fill="auto"/>
          </w:tcPr>
          <w:p w14:paraId="603DBF66" w14:textId="25574744" w:rsidR="00D36C18" w:rsidRPr="000405AA" w:rsidRDefault="00D36C18" w:rsidP="002735CB">
            <w:pPr>
              <w:adjustRightInd w:val="0"/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D7026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ข้อ </w:t>
            </w:r>
            <w:r w:rsidR="000F078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A97EBA" w:rsidRPr="00D7026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="00CF08AD" w:rsidRPr="00D7026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0F078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="00375D7B" w:rsidRPr="00D7026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0B6806" w:rsidRPr="00D7026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และ </w:t>
            </w:r>
            <w:r w:rsidR="00375D7B" w:rsidRPr="00D7026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0F078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</w:t>
            </w:r>
            <w:r w:rsidRPr="000405A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36C18" w:rsidRPr="000405AA" w14:paraId="6DA4A855" w14:textId="77777777" w:rsidTr="002735CB">
        <w:trPr>
          <w:tblHeader/>
        </w:trPr>
        <w:tc>
          <w:tcPr>
            <w:tcW w:w="4500" w:type="dxa"/>
            <w:shd w:val="clear" w:color="auto" w:fill="auto"/>
          </w:tcPr>
          <w:p w14:paraId="49B7D667" w14:textId="77777777" w:rsidR="00D36C18" w:rsidRPr="000405AA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2CA91558" w14:textId="77777777" w:rsidR="00D36C18" w:rsidRPr="000405AA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6C18" w:rsidRPr="000405AA" w14:paraId="716AFFCE" w14:textId="77777777" w:rsidTr="002735CB">
        <w:tc>
          <w:tcPr>
            <w:tcW w:w="4500" w:type="dxa"/>
            <w:shd w:val="clear" w:color="auto" w:fill="auto"/>
          </w:tcPr>
          <w:p w14:paraId="60DABD23" w14:textId="1FE378FF" w:rsidR="00386B3A" w:rsidRPr="000405AA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074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ค่าความนิยมจำนว</w:t>
            </w:r>
            <w:r w:rsidR="00290044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D7026A" w:rsidRPr="00D7026A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290044" w:rsidRPr="00D7026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D4266" w:rsidRPr="00D7026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D702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026A" w:rsidRPr="00D7026A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7425FD" w:rsidRPr="00D7026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7026A" w:rsidRPr="00D7026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  <w:r w:rsidR="00B00EDF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296D616" w14:textId="77777777" w:rsidR="00386B3A" w:rsidRPr="000405AA" w:rsidRDefault="00386B3A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FD2D3" w14:textId="7B852A75" w:rsidR="00B00EDF" w:rsidRPr="000405AA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ผู้บริหารได้พิจารณา</w:t>
            </w:r>
            <w:r w:rsidR="00CD2299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การด้อยค่าเป็นประจำ</w:t>
            </w:r>
            <w:r w:rsidR="00CD2299"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ทุกปี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าที่คาดว่าจะได้รับคืนของแต่ละหน่วยสินทรัพย์ที่ก่อให้เกิดเงินสดที่เกี่ยวข้องกับเครื่องหมายการค้าและค่าความนิยม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มูลค่าจากการใช้ของสินทรัพย์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  <w:r w:rsidR="00B217D4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167B169" w14:textId="77777777" w:rsidR="00B00EDF" w:rsidRPr="000405AA" w:rsidRDefault="00B00EDF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6382E" w14:textId="77777777" w:rsidR="00D36C18" w:rsidRPr="000405AA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เนื่องจากยอดคงเหลือมี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สำคัญและในการประ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มาณการ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ที่จะได้รับ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ในอนาคตของแต่ละหน่วยสินทรัพย์ที่ก่อให้เกิดเงินสดที่เกี่ยวข้องกับ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="003D6F02"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และการกำหนดอัตราคิดลดต้อง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ใช้ดุลยพินิจที่สำคัญ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ของผู้บริหาร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ข้าพเจ้าจึงพิจารณาเป็นเรื่องสำคัญในการตรวจสอบ</w:t>
            </w:r>
          </w:p>
          <w:p w14:paraId="220DCAEF" w14:textId="7D4C069A" w:rsidR="00B72F26" w:rsidRPr="000405AA" w:rsidRDefault="00B72F26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3" w:type="dxa"/>
            <w:shd w:val="clear" w:color="auto" w:fill="auto"/>
          </w:tcPr>
          <w:p w14:paraId="062EF8BC" w14:textId="77777777" w:rsidR="00D36C18" w:rsidRPr="000405AA" w:rsidRDefault="00D36C18" w:rsidP="005771BE">
            <w:pPr>
              <w:tabs>
                <w:tab w:val="left" w:pos="7170"/>
              </w:tabs>
              <w:adjustRightInd w:val="0"/>
              <w:spacing w:line="228" w:lineRule="auto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30909D4" w14:textId="77777777" w:rsidR="00B217D4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</w:t>
            </w:r>
            <w:r w:rsidR="009503FB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</w:t>
            </w:r>
          </w:p>
          <w:p w14:paraId="1CCAF970" w14:textId="77777777" w:rsidR="00D36C18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ประเมินความเหมาะสมของวิธีคิดลดกระแสเงินสดที่จัดทำโดยกลุ่มบริษัท </w:t>
            </w:r>
            <w:r w:rsidR="00CC713F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และประเมินโดยผู้ประเมินมูลค่าอิสระ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217D4"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31CFF4FC" w14:textId="77777777" w:rsidR="00D36C18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11F64356" w14:textId="77777777" w:rsidR="00D36C18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มูลค่าที่คาดว่าจะได้รับคืนของหน่วยสินทรัพย์ที่ก่อให้เกิดกระแสเงินสดแต่ละรายการ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และวิเคราะห์ความอ่อนไหวของข้อสมมติที่สำคัญ</w:t>
            </w:r>
          </w:p>
          <w:p w14:paraId="2F820147" w14:textId="77777777" w:rsidR="00D36C18" w:rsidRPr="000405AA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</w:t>
            </w:r>
            <w:r w:rsidR="007D0066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เทคนิคการประเมินมูลค่าและ</w:t>
            </w:r>
            <w:r w:rsidR="00DD648E"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D0066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ข้อสมมติที่ผู้ประเมินมูลค่าอิสระเลือกใช้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977BBC3" w14:textId="77777777" w:rsidR="00D36C18" w:rsidRPr="000405AA" w:rsidRDefault="007D0066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</w:t>
            </w:r>
            <w:r w:rsidR="00D36C18"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4CD76B2" w14:textId="77777777" w:rsidR="006B51BC" w:rsidRPr="000405AA" w:rsidRDefault="006B51BC" w:rsidP="006B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FF3A86F" w14:textId="77777777" w:rsidR="00F53E5E" w:rsidRPr="000405AA" w:rsidRDefault="00F5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294F5871" w14:textId="109525C9" w:rsidR="00AB1D4A" w:rsidRPr="000405AA" w:rsidRDefault="00AB1D4A" w:rsidP="00B41412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400AF5B" w14:textId="77777777" w:rsidR="00B41412" w:rsidRPr="000405AA" w:rsidRDefault="00B41412" w:rsidP="007A2070">
      <w:pPr>
        <w:pStyle w:val="FSBlank"/>
        <w:rPr>
          <w:rFonts w:eastAsia="Calibri"/>
          <w:sz w:val="30"/>
          <w:szCs w:val="30"/>
        </w:rPr>
      </w:pPr>
    </w:p>
    <w:p w14:paraId="09541AC4" w14:textId="77777777" w:rsidR="00AB1D4A" w:rsidRPr="000405AA" w:rsidRDefault="00AB1D4A" w:rsidP="00B4141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913996" w:rsidRPr="000405AA">
        <w:rPr>
          <w:rFonts w:ascii="Angsana New" w:eastAsia="Calibri" w:hAnsi="Angsana New" w:hint="cs"/>
          <w:color w:val="000000"/>
          <w:sz w:val="30"/>
          <w:szCs w:val="30"/>
          <w:cs/>
        </w:rPr>
        <w:t>รวม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938979" w14:textId="77777777" w:rsidR="00B41412" w:rsidRPr="000405AA" w:rsidRDefault="00B41412" w:rsidP="007A2070">
      <w:pPr>
        <w:pStyle w:val="FSBlank"/>
        <w:rPr>
          <w:rFonts w:eastAsia="Calibri"/>
          <w:sz w:val="30"/>
          <w:szCs w:val="30"/>
        </w:rPr>
      </w:pPr>
    </w:p>
    <w:p w14:paraId="090DD09C" w14:textId="77777777" w:rsidR="00185BF1" w:rsidRPr="000405AA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ไม่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208A8A4" w14:textId="77777777" w:rsidR="00185BF1" w:rsidRPr="000405AA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13A8FB7" w14:textId="77777777" w:rsidR="00185BF1" w:rsidRPr="000405AA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0405AA">
        <w:rPr>
          <w:rFonts w:ascii="Angsana New" w:eastAsia="Calibri" w:hAnsi="Angsana New"/>
          <w:sz w:val="30"/>
          <w:szCs w:val="30"/>
          <w:cs/>
        </w:rPr>
        <w:t>การเงิน</w:t>
      </w:r>
      <w:r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 </w:t>
      </w:r>
      <w:r w:rsidRPr="000405AA">
        <w:rPr>
          <w:rFonts w:ascii="Angsana New" w:eastAsia="Calibri" w:hAnsi="Angsana New"/>
          <w:sz w:val="30"/>
          <w:szCs w:val="30"/>
          <w:cs/>
        </w:rPr>
        <w:t>คือ</w:t>
      </w:r>
      <w:r w:rsidRPr="000405AA">
        <w:rPr>
          <w:rFonts w:ascii="Angsana New" w:eastAsia="Calibri" w:hAnsi="Angsana New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หรื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0405A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A84E4D" w14:textId="77777777" w:rsidR="00185BF1" w:rsidRPr="000405AA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9D0AC40" w14:textId="77777777" w:rsidR="00185BF1" w:rsidRPr="000405AA" w:rsidRDefault="00185BF1" w:rsidP="00185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405AA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E4C22F9" w14:textId="77777777" w:rsidR="00387DF9" w:rsidRPr="000405AA" w:rsidRDefault="00387DF9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9E6A7F6" w14:textId="77777777" w:rsidR="00AB1D4A" w:rsidRPr="000405AA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405A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13996" w:rsidRPr="000405AA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0405AA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30C66BCC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7224C5F" w14:textId="77777777" w:rsidR="00AB1D4A" w:rsidRPr="000405AA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13996" w:rsidRPr="000405AA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0405AA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="000E4DC1" w:rsidRPr="000405AA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</w:t>
      </w:r>
      <w:r w:rsidRPr="000405AA">
        <w:rPr>
          <w:rFonts w:ascii="Angsana New" w:eastAsia="Calibri" w:hAnsi="Angsana New"/>
          <w:spacing w:val="-4"/>
          <w:sz w:val="30"/>
          <w:szCs w:val="30"/>
          <w:cs/>
        </w:rPr>
        <w:t>ควร</w:t>
      </w:r>
      <w:r w:rsidRPr="000405AA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9D8BB7F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A9DA897" w14:textId="77777777" w:rsidR="00AB1D4A" w:rsidRPr="000405AA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405AA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0405AA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405AA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0405AA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6D597E32" w14:textId="77777777" w:rsidR="00AB1D4A" w:rsidRPr="000405AA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DC32BCF" w14:textId="77777777" w:rsidR="00704F47" w:rsidRDefault="00AB1D4A" w:rsidP="00F73D9A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6D3D4B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1355D" w:rsidRPr="006D3D4B">
        <w:rPr>
          <w:rFonts w:ascii="Angsana New" w:eastAsia="Calibri" w:hAnsi="Angsana New" w:hint="cs"/>
          <w:spacing w:val="-4"/>
          <w:sz w:val="30"/>
          <w:szCs w:val="30"/>
          <w:cs/>
        </w:rPr>
        <w:t>กำกับ</w:t>
      </w:r>
      <w:r w:rsidRPr="006D3D4B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13996" w:rsidRPr="006D3D4B">
        <w:rPr>
          <w:rFonts w:ascii="Angsana New" w:eastAsia="Calibri" w:hAnsi="Angsana New" w:hint="cs"/>
          <w:spacing w:val="-4"/>
          <w:sz w:val="30"/>
          <w:szCs w:val="30"/>
          <w:cs/>
        </w:rPr>
        <w:t>กลุ่ม</w:t>
      </w:r>
      <w:r w:rsidRPr="006D3D4B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913996" w:rsidRPr="006D3D4B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</w:p>
    <w:p w14:paraId="5AEA21D5" w14:textId="75D0FE92" w:rsidR="00F53E5E" w:rsidRPr="006D3D4B" w:rsidRDefault="00F53E5E" w:rsidP="00F73D9A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D3D4B"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31E0CCA7" w14:textId="0F7385C3" w:rsidR="00AB1D4A" w:rsidRPr="000405AA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405AA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</w:t>
      </w:r>
      <w:r w:rsidR="000E4DC1" w:rsidRPr="000405AA"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913996" w:rsidRPr="000405AA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0405AA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1817F9D0" w14:textId="77777777" w:rsidR="00AB1D4A" w:rsidRPr="00DD5928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6AD75D8D" w14:textId="77777777" w:rsidR="00185BF1" w:rsidRPr="000405AA" w:rsidRDefault="00AB1D4A" w:rsidP="00AB1D4A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E4DC1" w:rsidRPr="000405AA">
        <w:rPr>
          <w:rFonts w:ascii="Angsana New" w:eastAsia="Calibri" w:hAnsi="Angsana New"/>
          <w:sz w:val="30"/>
          <w:szCs w:val="30"/>
          <w:cs/>
        </w:rPr>
        <w:br/>
      </w:r>
      <w:r w:rsidRPr="000405AA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C63FD" w:rsidRPr="000405AA">
        <w:rPr>
          <w:rFonts w:ascii="Angsana New" w:eastAsia="Calibri" w:hAnsi="Angsana New"/>
          <w:sz w:val="30"/>
          <w:szCs w:val="30"/>
          <w:cs/>
        </w:rPr>
        <w:br/>
      </w:r>
      <w:r w:rsidRPr="000405AA">
        <w:rPr>
          <w:rFonts w:ascii="Angsana New" w:eastAsia="Calibri" w:hAnsi="Angsana New"/>
          <w:sz w:val="30"/>
          <w:szCs w:val="30"/>
          <w:cs/>
        </w:rPr>
        <w:t>ทุก</w:t>
      </w:r>
      <w:r w:rsidRPr="000405AA">
        <w:rPr>
          <w:rFonts w:ascii="Angsana New" w:eastAsia="Calibri" w:hAnsi="Angsana New"/>
          <w:spacing w:val="-2"/>
          <w:sz w:val="30"/>
          <w:szCs w:val="30"/>
          <w:cs/>
        </w:rPr>
        <w:t>รายการรวมกันจะมีผ</w:t>
      </w:r>
      <w:r w:rsidRPr="000405AA">
        <w:rPr>
          <w:rFonts w:ascii="Angsana New" w:hAnsi="Angsana New"/>
          <w:spacing w:val="-2"/>
          <w:sz w:val="30"/>
          <w:szCs w:val="30"/>
          <w:cs/>
        </w:rPr>
        <w:t>ลต่อการตัดสินใจทางเศรษฐกิจของผู้ใ</w:t>
      </w:r>
      <w:r w:rsidR="000E4DC1" w:rsidRPr="000405AA">
        <w:rPr>
          <w:rFonts w:ascii="Angsana New" w:hAnsi="Angsana New"/>
          <w:spacing w:val="-2"/>
          <w:sz w:val="30"/>
          <w:szCs w:val="30"/>
          <w:cs/>
        </w:rPr>
        <w:t>ช้งบการเงินจากการใช้งบการเงิน</w:t>
      </w:r>
      <w:r w:rsidR="00913996" w:rsidRPr="000405AA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0405AA">
        <w:rPr>
          <w:rFonts w:ascii="Angsana New" w:hAnsi="Angsana New"/>
          <w:spacing w:val="-2"/>
          <w:sz w:val="30"/>
          <w:szCs w:val="30"/>
          <w:cs/>
        </w:rPr>
        <w:t>และงบการเงินเฉพาะกิจการเหล่านี้</w:t>
      </w:r>
    </w:p>
    <w:p w14:paraId="4C5572EA" w14:textId="77777777" w:rsidR="00AB1D4A" w:rsidRPr="00DD5928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0526596C" w14:textId="77777777" w:rsidR="00AB1D4A" w:rsidRPr="000405AA" w:rsidRDefault="00AB1D4A" w:rsidP="00BA2693">
      <w:pPr>
        <w:jc w:val="thaiDistribute"/>
        <w:rPr>
          <w:rFonts w:ascii="Angsana New" w:eastAsia="Calibri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41329E" w14:textId="77777777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13996" w:rsidRPr="000405AA">
        <w:rPr>
          <w:rFonts w:ascii="Angsana New" w:hAnsi="Angsana New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</w:t>
      </w:r>
      <w:r w:rsidR="00DA6485" w:rsidRPr="000405AA">
        <w:rPr>
          <w:rFonts w:ascii="Angsana New" w:hAnsi="Angsana New"/>
          <w:sz w:val="30"/>
          <w:szCs w:val="30"/>
          <w:cs/>
        </w:rPr>
        <w:br/>
      </w:r>
      <w:r w:rsidRPr="000405A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0405A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405AA">
        <w:rPr>
          <w:rFonts w:ascii="Angsana New" w:hAnsi="Angsana New"/>
          <w:sz w:val="30"/>
          <w:szCs w:val="30"/>
          <w:cs/>
        </w:rPr>
        <w:t>ายใน</w:t>
      </w:r>
    </w:p>
    <w:p w14:paraId="7F3F9B94" w14:textId="77777777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63E93" w:rsidRPr="000405AA">
        <w:rPr>
          <w:rFonts w:ascii="Angsana New" w:eastAsia="Calibri" w:hAnsi="Angsana New"/>
          <w:sz w:val="30"/>
          <w:szCs w:val="30"/>
          <w:cs/>
        </w:rPr>
        <w:br/>
      </w:r>
      <w:r w:rsidR="00913996" w:rsidRPr="000405A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405AA">
        <w:rPr>
          <w:rFonts w:ascii="Angsana New" w:hAnsi="Angsana New"/>
          <w:sz w:val="30"/>
          <w:szCs w:val="30"/>
          <w:cs/>
        </w:rPr>
        <w:t>บริษัท</w:t>
      </w:r>
    </w:p>
    <w:p w14:paraId="46408835" w14:textId="77777777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405A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4B63471" w14:textId="77777777" w:rsidR="003B1204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3996" w:rsidRPr="000405A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405A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A79" w:rsidRPr="000405A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405AA">
        <w:rPr>
          <w:rFonts w:ascii="Angsana New" w:hAnsi="Angsana New"/>
          <w:sz w:val="30"/>
          <w:szCs w:val="30"/>
          <w:cs/>
        </w:rPr>
        <w:t>ถึงการเปิดเผย</w:t>
      </w:r>
      <w:r w:rsidR="00FF6A79" w:rsidRPr="000405AA">
        <w:rPr>
          <w:rFonts w:ascii="Angsana New" w:hAnsi="Angsana New" w:hint="cs"/>
          <w:sz w:val="30"/>
          <w:szCs w:val="30"/>
          <w:cs/>
        </w:rPr>
        <w:t>ข้อมูล</w:t>
      </w:r>
      <w:r w:rsidRPr="000405AA">
        <w:rPr>
          <w:rFonts w:ascii="Angsana New" w:hAnsi="Angsana New"/>
          <w:sz w:val="30"/>
          <w:szCs w:val="30"/>
          <w:cs/>
        </w:rPr>
        <w:t>ในงบการเงิน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รวมและ</w:t>
      </w:r>
      <w:r w:rsidRPr="000405A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AF4190" w:rsidRPr="000405A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0405AA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F6A79" w:rsidRPr="000405AA">
        <w:rPr>
          <w:rFonts w:ascii="Angsana New" w:hAnsi="Angsana New" w:hint="cs"/>
          <w:sz w:val="30"/>
          <w:szCs w:val="30"/>
          <w:cs/>
        </w:rPr>
        <w:t>ข้อมูล</w:t>
      </w:r>
      <w:r w:rsidRPr="000405A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ED07D9" w:rsidRPr="000405AA">
        <w:rPr>
          <w:rFonts w:ascii="Angsana New" w:hAnsi="Angsana New"/>
          <w:sz w:val="30"/>
          <w:szCs w:val="30"/>
          <w:cs/>
        </w:rPr>
        <w:br/>
      </w:r>
      <w:r w:rsidRPr="000405AA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3996" w:rsidRPr="000405A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405AA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FB4D02F" w14:textId="77777777" w:rsidR="00704F47" w:rsidRDefault="00704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D06AF10" w14:textId="5C7E2DED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 w:rsidRPr="000405AA">
        <w:rPr>
          <w:rFonts w:ascii="Angsana New" w:hAnsi="Angsana New" w:hint="cs"/>
          <w:sz w:val="30"/>
          <w:szCs w:val="30"/>
          <w:cs/>
        </w:rPr>
        <w:t>ข้อมูล</w:t>
      </w:r>
      <w:r w:rsidRPr="000405AA">
        <w:rPr>
          <w:rFonts w:ascii="Angsana New" w:hAnsi="Angsana New"/>
          <w:sz w:val="30"/>
          <w:szCs w:val="30"/>
          <w:cs/>
        </w:rPr>
        <w:t>ว่างบการเงิน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 w:rsidRPr="000405AA">
        <w:rPr>
          <w:rFonts w:ascii="Angsana New" w:hAnsi="Angsana New" w:hint="cs"/>
          <w:sz w:val="30"/>
          <w:szCs w:val="30"/>
          <w:cs/>
        </w:rPr>
        <w:t>หรือไม่</w:t>
      </w:r>
      <w:r w:rsidRPr="000405AA">
        <w:rPr>
          <w:rFonts w:ascii="Angsana New" w:hAnsi="Angsana New"/>
          <w:sz w:val="30"/>
          <w:szCs w:val="30"/>
          <w:cs/>
        </w:rPr>
        <w:t xml:space="preserve">   </w:t>
      </w:r>
    </w:p>
    <w:p w14:paraId="1476D4C1" w14:textId="77777777" w:rsidR="00AB1D4A" w:rsidRPr="000405AA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color w:val="000000"/>
          <w:sz w:val="30"/>
          <w:szCs w:val="30"/>
          <w:cs/>
        </w:rPr>
        <w:t>ได้รับหลักฐานการ</w:t>
      </w:r>
      <w:r w:rsidRPr="000405AA">
        <w:rPr>
          <w:rFonts w:ascii="Angsana New" w:hAnsi="Angsana New"/>
          <w:sz w:val="30"/>
          <w:szCs w:val="30"/>
          <w:cs/>
        </w:rPr>
        <w:t>สอบ</w:t>
      </w:r>
      <w:r w:rsidRPr="000405AA">
        <w:rPr>
          <w:rFonts w:ascii="Angsana New" w:hAnsi="Angsana New"/>
          <w:color w:val="000000"/>
          <w:sz w:val="30"/>
          <w:szCs w:val="30"/>
          <w:cs/>
        </w:rPr>
        <w:t>บัญชีที่เหมาะสมอย่างเพียงพอ</w:t>
      </w:r>
      <w:r w:rsidR="00913996" w:rsidRPr="000405AA">
        <w:rPr>
          <w:rFonts w:ascii="Angsana New" w:hAnsi="Angsana New"/>
          <w:sz w:val="30"/>
          <w:szCs w:val="30"/>
          <w:cs/>
        </w:rPr>
        <w:t>เกี่ยวกับข้อมูลทางการเงิน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 xml:space="preserve">ข้าพเจ้ารับผิดชอบต่อการกำหนดแนวทาง </w:t>
      </w:r>
      <w:r w:rsidR="00E94E36" w:rsidRPr="000405AA">
        <w:rPr>
          <w:rFonts w:ascii="Angsana New" w:hAnsi="Angsana New"/>
          <w:sz w:val="30"/>
          <w:szCs w:val="30"/>
        </w:rPr>
        <w:br/>
      </w:r>
      <w:r w:rsidRPr="000405AA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</w:t>
      </w:r>
      <w:r w:rsidR="00913996" w:rsidRPr="000405A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DCC9EB8" w14:textId="77777777" w:rsidR="00B41412" w:rsidRPr="00DD5928" w:rsidRDefault="00B41412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2E0F085F" w14:textId="77777777" w:rsidR="00AB1D4A" w:rsidRPr="000405AA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 w:rsidRPr="000405AA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0405AA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F6A79" w:rsidRPr="000405A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0405AA">
        <w:rPr>
          <w:rFonts w:ascii="Angsana New" w:hAnsi="Angsana New"/>
          <w:sz w:val="30"/>
          <w:szCs w:val="30"/>
          <w:cs/>
        </w:rPr>
        <w:t>งข้าพเจ้า</w:t>
      </w:r>
    </w:p>
    <w:p w14:paraId="11C0EEFE" w14:textId="77777777" w:rsidR="00AB1D4A" w:rsidRPr="00DD5928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319D4EE1" w14:textId="495B2EB5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6D3D4B">
        <w:rPr>
          <w:rFonts w:ascii="Angsana New" w:eastAsia="Calibri" w:hAnsi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7AE7E7F3" w14:textId="77777777" w:rsidR="003B1204" w:rsidRPr="00DD5928" w:rsidRDefault="003B1204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2DBA49CB" w14:textId="77777777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0405A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="00A148DA"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 w:rsidRPr="000405AA">
        <w:rPr>
          <w:rFonts w:ascii="Angsana New" w:hAnsi="Angsana New"/>
          <w:sz w:val="30"/>
          <w:szCs w:val="30"/>
          <w:cs/>
        </w:rPr>
        <w:br/>
      </w:r>
      <w:r w:rsidRPr="000405AA">
        <w:rPr>
          <w:rFonts w:ascii="Angsana New" w:hAnsi="Angsana New"/>
          <w:sz w:val="30"/>
          <w:szCs w:val="30"/>
          <w:cs/>
        </w:rPr>
        <w:t>งบการเงิน</w:t>
      </w:r>
      <w:r w:rsidR="00913996" w:rsidRPr="000405AA">
        <w:rPr>
          <w:rFonts w:ascii="Angsana New" w:hAnsi="Angsana New" w:hint="cs"/>
          <w:sz w:val="30"/>
          <w:szCs w:val="30"/>
          <w:cs/>
        </w:rPr>
        <w:t>รวม</w:t>
      </w:r>
      <w:r w:rsidRPr="000405AA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ADB59B" w14:textId="77777777" w:rsidR="00AB1D4A" w:rsidRPr="000405AA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491CD260" w14:textId="77777777" w:rsidR="00AB1D4A" w:rsidRPr="000405AA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71BF8942" w14:textId="77777777" w:rsidR="00AB1D4A" w:rsidRPr="000405AA" w:rsidRDefault="00AB1D4A" w:rsidP="00AB1D4A">
      <w:pPr>
        <w:pStyle w:val="RNormal"/>
        <w:jc w:val="thaiDistribute"/>
        <w:rPr>
          <w:rFonts w:ascii="Angsana New" w:hAnsi="Angsana New" w:cs="Angsana New"/>
          <w:sz w:val="18"/>
          <w:szCs w:val="18"/>
        </w:rPr>
      </w:pPr>
    </w:p>
    <w:p w14:paraId="5C01A7C1" w14:textId="77777777" w:rsidR="007B206A" w:rsidRPr="000405AA" w:rsidRDefault="007B206A" w:rsidP="00AB1D4A">
      <w:pPr>
        <w:pStyle w:val="RNormal"/>
        <w:jc w:val="thaiDistribute"/>
        <w:rPr>
          <w:rFonts w:ascii="Angsana New" w:hAnsi="Angsana New" w:cs="Angsana New"/>
          <w:sz w:val="18"/>
          <w:szCs w:val="18"/>
        </w:rPr>
      </w:pPr>
    </w:p>
    <w:p w14:paraId="468D7DD7" w14:textId="77777777" w:rsidR="00AB1D4A" w:rsidRPr="000405AA" w:rsidRDefault="00AB1D4A" w:rsidP="00AB1D4A">
      <w:pPr>
        <w:pStyle w:val="RNormal"/>
        <w:jc w:val="thaiDistribute"/>
        <w:rPr>
          <w:rFonts w:ascii="Angsana New" w:hAnsi="Angsana New" w:cs="Angsana New"/>
          <w:sz w:val="18"/>
          <w:szCs w:val="18"/>
        </w:rPr>
      </w:pPr>
    </w:p>
    <w:p w14:paraId="3D217C12" w14:textId="77777777" w:rsidR="007B206A" w:rsidRPr="000405AA" w:rsidRDefault="007B206A" w:rsidP="007B206A">
      <w:pPr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/>
          <w:sz w:val="30"/>
          <w:szCs w:val="30"/>
        </w:rPr>
        <w:t>(</w:t>
      </w:r>
      <w:r w:rsidRPr="000405AA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48A185A5" w14:textId="77777777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790F33D" w14:textId="77777777" w:rsidR="007B206A" w:rsidRPr="000405AA" w:rsidRDefault="007B206A" w:rsidP="007B206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0405AA">
        <w:rPr>
          <w:rFonts w:ascii="Angsana New" w:hAnsi="Angsana New"/>
          <w:sz w:val="30"/>
          <w:szCs w:val="30"/>
        </w:rPr>
        <w:t>5155</w:t>
      </w:r>
    </w:p>
    <w:p w14:paraId="0ED0655F" w14:textId="77777777" w:rsidR="00300F1B" w:rsidRPr="00DD5928" w:rsidRDefault="00300F1B" w:rsidP="00AB1D4A">
      <w:pPr>
        <w:jc w:val="thaiDistribute"/>
        <w:rPr>
          <w:rFonts w:ascii="Angsana New" w:hAnsi="Angsana New"/>
          <w:color w:val="0000FF"/>
          <w:sz w:val="16"/>
          <w:szCs w:val="16"/>
          <w:shd w:val="clear" w:color="auto" w:fill="E0E0E0"/>
        </w:rPr>
      </w:pPr>
    </w:p>
    <w:p w14:paraId="6BCDAAE0" w14:textId="77777777" w:rsidR="00AB1D4A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214A83" w14:textId="77777777" w:rsidR="004F7928" w:rsidRPr="000405AA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 w:rsidRPr="000405AA">
        <w:rPr>
          <w:rFonts w:ascii="Angsana New" w:hAnsi="Angsana New"/>
          <w:sz w:val="30"/>
          <w:szCs w:val="30"/>
        </w:rPr>
        <w:t xml:space="preserve"> </w:t>
      </w:r>
    </w:p>
    <w:p w14:paraId="430C8912" w14:textId="0E6C3946" w:rsidR="00F96D38" w:rsidRPr="000405AA" w:rsidRDefault="006D3D4B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D5928">
        <w:rPr>
          <w:rFonts w:ascii="Angsana New" w:hAnsi="Angsana New"/>
          <w:sz w:val="30"/>
          <w:szCs w:val="30"/>
        </w:rPr>
        <w:t>2566</w:t>
      </w:r>
    </w:p>
    <w:p w14:paraId="2724E2E7" w14:textId="64C2E07C" w:rsidR="00315CD8" w:rsidRPr="008D01D2" w:rsidRDefault="00315CD8" w:rsidP="0023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sectPr w:rsidR="00315CD8" w:rsidRPr="008D01D2" w:rsidSect="002E0336">
      <w:headerReference w:type="default" r:id="rId15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6A05" w14:textId="77777777" w:rsidR="0028034B" w:rsidRDefault="0028034B" w:rsidP="004956B4">
      <w:r>
        <w:separator/>
      </w:r>
    </w:p>
  </w:endnote>
  <w:endnote w:type="continuationSeparator" w:id="0">
    <w:p w14:paraId="2675C56E" w14:textId="77777777" w:rsidR="0028034B" w:rsidRDefault="0028034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A4261" w14:textId="77777777" w:rsidR="0028034B" w:rsidRDefault="0028034B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3F516EE9" w14:textId="77777777" w:rsidR="0028034B" w:rsidRDefault="0028034B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0A724" w14:textId="05C2319C" w:rsidR="0028034B" w:rsidRPr="00DD5928" w:rsidRDefault="0028034B" w:rsidP="00DD592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7F6" w14:textId="77777777" w:rsidR="0028034B" w:rsidRPr="00F175AD" w:rsidRDefault="0028034B" w:rsidP="00F175AD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649AF" w14:textId="77777777" w:rsidR="0028034B" w:rsidRDefault="0028034B" w:rsidP="004956B4">
      <w:r>
        <w:separator/>
      </w:r>
    </w:p>
  </w:footnote>
  <w:footnote w:type="continuationSeparator" w:id="0">
    <w:p w14:paraId="5F21A6A2" w14:textId="77777777" w:rsidR="0028034B" w:rsidRDefault="0028034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EFE3" w14:textId="77777777" w:rsidR="0028034B" w:rsidRPr="001E2301" w:rsidRDefault="0028034B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5A88219" w14:textId="77777777" w:rsidR="0028034B" w:rsidRDefault="0028034B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93E07C" w14:textId="77777777" w:rsidR="0028034B" w:rsidRPr="00133A03" w:rsidRDefault="0028034B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BB7E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C0B0C1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49D01B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C1562E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213E94B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0E9C022" w14:textId="77777777" w:rsidR="0028034B" w:rsidRPr="00AC3006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CE3E" w14:textId="10252C46" w:rsidR="0028034B" w:rsidRDefault="0028034B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7D2029E8" w14:textId="55F49720" w:rsidR="00F73D9A" w:rsidRDefault="00F73D9A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23568B8E" w14:textId="77777777" w:rsidR="00F73D9A" w:rsidRDefault="00F73D9A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25EA02FB" w14:textId="77777777" w:rsidR="0028034B" w:rsidRPr="00133A03" w:rsidRDefault="0028034B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55A51" w14:textId="77777777" w:rsidR="0028034B" w:rsidRPr="001F375E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sz w:val="32"/>
        <w:szCs w:val="32"/>
        <w:cs/>
      </w:rPr>
    </w:pPr>
  </w:p>
  <w:p w14:paraId="1146CEBD" w14:textId="77777777" w:rsidR="0028034B" w:rsidRPr="001F375E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75DF22" w14:textId="77777777" w:rsidR="0028034B" w:rsidRPr="001F375E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8FDF737" w14:textId="77777777" w:rsidR="0028034B" w:rsidRPr="001F375E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01C6FB" w14:textId="77777777" w:rsidR="0028034B" w:rsidRPr="001F375E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93B6864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720C307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E6E9BD" w14:textId="77777777" w:rsidR="0028034B" w:rsidRPr="001F375E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38CC8" w14:textId="28064042" w:rsidR="0028034B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  <w:p w14:paraId="12DBF13B" w14:textId="1AC22254" w:rsidR="00704F47" w:rsidRDefault="00704F47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  <w:p w14:paraId="6A204755" w14:textId="735D8335" w:rsidR="00704F47" w:rsidRDefault="00704F47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  <w:p w14:paraId="657F87B4" w14:textId="77777777" w:rsidR="00704F47" w:rsidRPr="00133A03" w:rsidRDefault="00704F47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0A31C5"/>
    <w:multiLevelType w:val="hybridMultilevel"/>
    <w:tmpl w:val="374A9C0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93C84D2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2"/>
  </w:num>
  <w:num w:numId="11">
    <w:abstractNumId w:val="20"/>
  </w:num>
  <w:num w:numId="12">
    <w:abstractNumId w:val="18"/>
  </w:num>
  <w:num w:numId="13">
    <w:abstractNumId w:val="21"/>
  </w:num>
  <w:num w:numId="14">
    <w:abstractNumId w:val="9"/>
  </w:num>
  <w:num w:numId="15">
    <w:abstractNumId w:val="19"/>
  </w:num>
  <w:num w:numId="16">
    <w:abstractNumId w:val="8"/>
  </w:num>
  <w:num w:numId="17">
    <w:abstractNumId w:val="11"/>
  </w:num>
  <w:num w:numId="18">
    <w:abstractNumId w:val="22"/>
  </w:num>
  <w:num w:numId="19">
    <w:abstractNumId w:val="16"/>
  </w:num>
  <w:num w:numId="20">
    <w:abstractNumId w:val="15"/>
  </w:num>
  <w:num w:numId="21">
    <w:abstractNumId w:val="10"/>
  </w:num>
  <w:num w:numId="22">
    <w:abstractNumId w:val="14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174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0F2"/>
    <w:rsid w:val="00010129"/>
    <w:rsid w:val="00010447"/>
    <w:rsid w:val="000105D0"/>
    <w:rsid w:val="000105EE"/>
    <w:rsid w:val="000106EF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DA5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677"/>
    <w:rsid w:val="00033753"/>
    <w:rsid w:val="00033863"/>
    <w:rsid w:val="000339B8"/>
    <w:rsid w:val="00033A24"/>
    <w:rsid w:val="00033A26"/>
    <w:rsid w:val="00033DE5"/>
    <w:rsid w:val="00034174"/>
    <w:rsid w:val="0003434C"/>
    <w:rsid w:val="000344CE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BE4"/>
    <w:rsid w:val="00046DFE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CAB"/>
    <w:rsid w:val="00052DEF"/>
    <w:rsid w:val="00052E8F"/>
    <w:rsid w:val="000535E3"/>
    <w:rsid w:val="00053B2B"/>
    <w:rsid w:val="00053DBC"/>
    <w:rsid w:val="00053DF9"/>
    <w:rsid w:val="0005469B"/>
    <w:rsid w:val="00054B89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05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D3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DA"/>
    <w:rsid w:val="00070D7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D4"/>
    <w:rsid w:val="00085AFA"/>
    <w:rsid w:val="00085D26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7F7"/>
    <w:rsid w:val="000928B2"/>
    <w:rsid w:val="00092977"/>
    <w:rsid w:val="00092B62"/>
    <w:rsid w:val="00092CC7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6E2"/>
    <w:rsid w:val="000A1725"/>
    <w:rsid w:val="000A1762"/>
    <w:rsid w:val="000A17D2"/>
    <w:rsid w:val="000A1D5D"/>
    <w:rsid w:val="000A23C1"/>
    <w:rsid w:val="000A24DF"/>
    <w:rsid w:val="000A2877"/>
    <w:rsid w:val="000A29B0"/>
    <w:rsid w:val="000A2D1A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64F"/>
    <w:rsid w:val="000A4B14"/>
    <w:rsid w:val="000A4B9B"/>
    <w:rsid w:val="000A50DB"/>
    <w:rsid w:val="000A55AA"/>
    <w:rsid w:val="000A5694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5E87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CB2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906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11B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784"/>
    <w:rsid w:val="000F0926"/>
    <w:rsid w:val="000F0A2E"/>
    <w:rsid w:val="000F0A39"/>
    <w:rsid w:val="000F0C0E"/>
    <w:rsid w:val="000F0D9B"/>
    <w:rsid w:val="000F1525"/>
    <w:rsid w:val="000F1B02"/>
    <w:rsid w:val="000F1BE3"/>
    <w:rsid w:val="000F1CDF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68E"/>
    <w:rsid w:val="00106D74"/>
    <w:rsid w:val="00106DAA"/>
    <w:rsid w:val="001070BD"/>
    <w:rsid w:val="0010714A"/>
    <w:rsid w:val="00107495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4A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1C9C"/>
    <w:rsid w:val="00112760"/>
    <w:rsid w:val="00112B36"/>
    <w:rsid w:val="00112B5A"/>
    <w:rsid w:val="00112B8A"/>
    <w:rsid w:val="00112FAA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36A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0C"/>
    <w:rsid w:val="0015435C"/>
    <w:rsid w:val="001549C5"/>
    <w:rsid w:val="00154BC5"/>
    <w:rsid w:val="00154CC4"/>
    <w:rsid w:val="00154ECD"/>
    <w:rsid w:val="00154EDF"/>
    <w:rsid w:val="0015520F"/>
    <w:rsid w:val="0015525D"/>
    <w:rsid w:val="001552F7"/>
    <w:rsid w:val="00155411"/>
    <w:rsid w:val="00156022"/>
    <w:rsid w:val="001564DB"/>
    <w:rsid w:val="00156544"/>
    <w:rsid w:val="00156735"/>
    <w:rsid w:val="001567FB"/>
    <w:rsid w:val="00156CA4"/>
    <w:rsid w:val="00157052"/>
    <w:rsid w:val="0015712D"/>
    <w:rsid w:val="001577ED"/>
    <w:rsid w:val="0015793D"/>
    <w:rsid w:val="00157D7E"/>
    <w:rsid w:val="00157F8B"/>
    <w:rsid w:val="001604BB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208F"/>
    <w:rsid w:val="001620C9"/>
    <w:rsid w:val="00162181"/>
    <w:rsid w:val="001628CC"/>
    <w:rsid w:val="00162A36"/>
    <w:rsid w:val="00162B4A"/>
    <w:rsid w:val="00162E76"/>
    <w:rsid w:val="0016317E"/>
    <w:rsid w:val="0016327D"/>
    <w:rsid w:val="0016333F"/>
    <w:rsid w:val="00163556"/>
    <w:rsid w:val="0016367F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C57"/>
    <w:rsid w:val="00173CC6"/>
    <w:rsid w:val="00174035"/>
    <w:rsid w:val="0017408E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42"/>
    <w:rsid w:val="001825B6"/>
    <w:rsid w:val="001829C5"/>
    <w:rsid w:val="00182D0C"/>
    <w:rsid w:val="00183031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5FB6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2216"/>
    <w:rsid w:val="001A243B"/>
    <w:rsid w:val="001A2744"/>
    <w:rsid w:val="001A2A76"/>
    <w:rsid w:val="001A2E3B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3D74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301B"/>
    <w:rsid w:val="001B3ADC"/>
    <w:rsid w:val="001B3B3A"/>
    <w:rsid w:val="001B4117"/>
    <w:rsid w:val="001B41B5"/>
    <w:rsid w:val="001B44EA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700"/>
    <w:rsid w:val="001C090A"/>
    <w:rsid w:val="001C093C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53F4"/>
    <w:rsid w:val="001C56F6"/>
    <w:rsid w:val="001C57C5"/>
    <w:rsid w:val="001C59EE"/>
    <w:rsid w:val="001C5A39"/>
    <w:rsid w:val="001C5D9D"/>
    <w:rsid w:val="001C5E22"/>
    <w:rsid w:val="001C5E7E"/>
    <w:rsid w:val="001C605D"/>
    <w:rsid w:val="001C628B"/>
    <w:rsid w:val="001C674F"/>
    <w:rsid w:val="001C6992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A7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14"/>
    <w:rsid w:val="001E413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CD1"/>
    <w:rsid w:val="00205F3D"/>
    <w:rsid w:val="002060B3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780"/>
    <w:rsid w:val="00216794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2D7"/>
    <w:rsid w:val="002214CD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621"/>
    <w:rsid w:val="00230697"/>
    <w:rsid w:val="002308D7"/>
    <w:rsid w:val="00230913"/>
    <w:rsid w:val="00230953"/>
    <w:rsid w:val="00230971"/>
    <w:rsid w:val="00230E4A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3F"/>
    <w:rsid w:val="00232B43"/>
    <w:rsid w:val="00232F1D"/>
    <w:rsid w:val="00233213"/>
    <w:rsid w:val="00233223"/>
    <w:rsid w:val="002333EA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6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C4"/>
    <w:rsid w:val="002507D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3D3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020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1BE"/>
    <w:rsid w:val="002655F4"/>
    <w:rsid w:val="00265837"/>
    <w:rsid w:val="00265A2C"/>
    <w:rsid w:val="00265A63"/>
    <w:rsid w:val="00265FB5"/>
    <w:rsid w:val="00266469"/>
    <w:rsid w:val="00266536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471"/>
    <w:rsid w:val="0027552A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2DD"/>
    <w:rsid w:val="0028452C"/>
    <w:rsid w:val="002845EE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AF5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CD8"/>
    <w:rsid w:val="002A0E2D"/>
    <w:rsid w:val="002A10A7"/>
    <w:rsid w:val="002A12B7"/>
    <w:rsid w:val="002A13F6"/>
    <w:rsid w:val="002A155F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BA7"/>
    <w:rsid w:val="002B3E44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51FD"/>
    <w:rsid w:val="002B5767"/>
    <w:rsid w:val="002B5796"/>
    <w:rsid w:val="002B579E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602"/>
    <w:rsid w:val="002D7942"/>
    <w:rsid w:val="002D7B6B"/>
    <w:rsid w:val="002E0336"/>
    <w:rsid w:val="002E03A8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AB"/>
    <w:rsid w:val="002F3F98"/>
    <w:rsid w:val="002F4304"/>
    <w:rsid w:val="002F4587"/>
    <w:rsid w:val="002F45FC"/>
    <w:rsid w:val="002F467C"/>
    <w:rsid w:val="002F4792"/>
    <w:rsid w:val="002F4845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0A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1C2"/>
    <w:rsid w:val="0031664C"/>
    <w:rsid w:val="003166C5"/>
    <w:rsid w:val="00316E96"/>
    <w:rsid w:val="003171D4"/>
    <w:rsid w:val="003173A5"/>
    <w:rsid w:val="0031752D"/>
    <w:rsid w:val="00317552"/>
    <w:rsid w:val="003175B2"/>
    <w:rsid w:val="00317668"/>
    <w:rsid w:val="00317B13"/>
    <w:rsid w:val="00317B7B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326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1E6C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574A"/>
    <w:rsid w:val="003461CE"/>
    <w:rsid w:val="003463E7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F4F"/>
    <w:rsid w:val="00350021"/>
    <w:rsid w:val="00350141"/>
    <w:rsid w:val="00350424"/>
    <w:rsid w:val="00350425"/>
    <w:rsid w:val="003506E8"/>
    <w:rsid w:val="00350942"/>
    <w:rsid w:val="00350A74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3F2"/>
    <w:rsid w:val="00361CD7"/>
    <w:rsid w:val="0036210D"/>
    <w:rsid w:val="00362393"/>
    <w:rsid w:val="003625E0"/>
    <w:rsid w:val="00362765"/>
    <w:rsid w:val="00362996"/>
    <w:rsid w:val="00362E0F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0C2"/>
    <w:rsid w:val="00371132"/>
    <w:rsid w:val="0037117F"/>
    <w:rsid w:val="003711AF"/>
    <w:rsid w:val="003717EC"/>
    <w:rsid w:val="0037183B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3FD2"/>
    <w:rsid w:val="003844A7"/>
    <w:rsid w:val="0038452A"/>
    <w:rsid w:val="00384679"/>
    <w:rsid w:val="00384832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06"/>
    <w:rsid w:val="00391D76"/>
    <w:rsid w:val="00391E28"/>
    <w:rsid w:val="00391E6A"/>
    <w:rsid w:val="00391FA3"/>
    <w:rsid w:val="00392259"/>
    <w:rsid w:val="003922C9"/>
    <w:rsid w:val="00392636"/>
    <w:rsid w:val="00392822"/>
    <w:rsid w:val="003928A4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60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A1B"/>
    <w:rsid w:val="003A62F6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22D"/>
    <w:rsid w:val="003B2273"/>
    <w:rsid w:val="003B22FF"/>
    <w:rsid w:val="003B261C"/>
    <w:rsid w:val="003B26B1"/>
    <w:rsid w:val="003B29AD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A4F"/>
    <w:rsid w:val="003C0A93"/>
    <w:rsid w:val="003C0B9F"/>
    <w:rsid w:val="003C0CC3"/>
    <w:rsid w:val="003C0E78"/>
    <w:rsid w:val="003C10C2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6F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65AC"/>
    <w:rsid w:val="003D6A1A"/>
    <w:rsid w:val="003D6F02"/>
    <w:rsid w:val="003D756B"/>
    <w:rsid w:val="003D7653"/>
    <w:rsid w:val="003D76F2"/>
    <w:rsid w:val="003D7A5C"/>
    <w:rsid w:val="003D7D2C"/>
    <w:rsid w:val="003D7D4A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0EBF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AF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43E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55"/>
    <w:rsid w:val="00432D6A"/>
    <w:rsid w:val="00432E12"/>
    <w:rsid w:val="00432F33"/>
    <w:rsid w:val="004330D4"/>
    <w:rsid w:val="00433282"/>
    <w:rsid w:val="00433450"/>
    <w:rsid w:val="00433574"/>
    <w:rsid w:val="00433D03"/>
    <w:rsid w:val="00433DB4"/>
    <w:rsid w:val="00433F4E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0FE0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6F3F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DCA"/>
    <w:rsid w:val="00476DE0"/>
    <w:rsid w:val="00476E2C"/>
    <w:rsid w:val="00476E34"/>
    <w:rsid w:val="00477363"/>
    <w:rsid w:val="004773A2"/>
    <w:rsid w:val="004775ED"/>
    <w:rsid w:val="00477812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B81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A7FD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D83"/>
    <w:rsid w:val="004B6EFD"/>
    <w:rsid w:val="004B7395"/>
    <w:rsid w:val="004B741F"/>
    <w:rsid w:val="004B7526"/>
    <w:rsid w:val="004B7568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4A9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8BE"/>
    <w:rsid w:val="004D0E3F"/>
    <w:rsid w:val="004D0F77"/>
    <w:rsid w:val="004D13F8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893"/>
    <w:rsid w:val="004D694F"/>
    <w:rsid w:val="004D6AA8"/>
    <w:rsid w:val="004D6BA7"/>
    <w:rsid w:val="004D6BC9"/>
    <w:rsid w:val="004D6C35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A2B"/>
    <w:rsid w:val="004E1015"/>
    <w:rsid w:val="004E1381"/>
    <w:rsid w:val="004E1463"/>
    <w:rsid w:val="004E148A"/>
    <w:rsid w:val="004E15DB"/>
    <w:rsid w:val="004E16B7"/>
    <w:rsid w:val="004E180D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A33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86"/>
    <w:rsid w:val="0050525E"/>
    <w:rsid w:val="0050539E"/>
    <w:rsid w:val="00505593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2F4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D1"/>
    <w:rsid w:val="00530FE2"/>
    <w:rsid w:val="0053111E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35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CA9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94"/>
    <w:rsid w:val="00586DC8"/>
    <w:rsid w:val="005870FC"/>
    <w:rsid w:val="005872DD"/>
    <w:rsid w:val="005875C3"/>
    <w:rsid w:val="005876D9"/>
    <w:rsid w:val="005876DD"/>
    <w:rsid w:val="00587BB8"/>
    <w:rsid w:val="00587E38"/>
    <w:rsid w:val="00587FD3"/>
    <w:rsid w:val="0059024A"/>
    <w:rsid w:val="00590644"/>
    <w:rsid w:val="005906C4"/>
    <w:rsid w:val="005907F3"/>
    <w:rsid w:val="00590B63"/>
    <w:rsid w:val="00590BD7"/>
    <w:rsid w:val="00590BDC"/>
    <w:rsid w:val="00590CCA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3E3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BD"/>
    <w:rsid w:val="005A71C2"/>
    <w:rsid w:val="005A7AC1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0E8B"/>
    <w:rsid w:val="005D121E"/>
    <w:rsid w:val="005D14F1"/>
    <w:rsid w:val="005D1511"/>
    <w:rsid w:val="005D154E"/>
    <w:rsid w:val="005D195B"/>
    <w:rsid w:val="005D199A"/>
    <w:rsid w:val="005D1A02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3EE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918"/>
    <w:rsid w:val="005F3924"/>
    <w:rsid w:val="005F3A6A"/>
    <w:rsid w:val="005F3AFE"/>
    <w:rsid w:val="005F4024"/>
    <w:rsid w:val="005F4210"/>
    <w:rsid w:val="005F42ED"/>
    <w:rsid w:val="005F433C"/>
    <w:rsid w:val="005F46F8"/>
    <w:rsid w:val="005F4E8D"/>
    <w:rsid w:val="005F4EF5"/>
    <w:rsid w:val="005F51EB"/>
    <w:rsid w:val="005F54F4"/>
    <w:rsid w:val="005F573A"/>
    <w:rsid w:val="005F5906"/>
    <w:rsid w:val="005F5939"/>
    <w:rsid w:val="005F5BC4"/>
    <w:rsid w:val="005F5E60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AD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EA1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B1B"/>
    <w:rsid w:val="0063103C"/>
    <w:rsid w:val="006310B8"/>
    <w:rsid w:val="006311D5"/>
    <w:rsid w:val="00631733"/>
    <w:rsid w:val="00631A2F"/>
    <w:rsid w:val="00631B3C"/>
    <w:rsid w:val="00631B65"/>
    <w:rsid w:val="00631B71"/>
    <w:rsid w:val="00631B76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B3"/>
    <w:rsid w:val="006376FA"/>
    <w:rsid w:val="006378EB"/>
    <w:rsid w:val="00637A4C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4A2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C76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0CD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0FA7"/>
    <w:rsid w:val="00671048"/>
    <w:rsid w:val="00671066"/>
    <w:rsid w:val="00671238"/>
    <w:rsid w:val="006716B8"/>
    <w:rsid w:val="006716DD"/>
    <w:rsid w:val="006717AC"/>
    <w:rsid w:val="0067181F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AEC"/>
    <w:rsid w:val="00677C04"/>
    <w:rsid w:val="00677C77"/>
    <w:rsid w:val="00677CEF"/>
    <w:rsid w:val="00677FF7"/>
    <w:rsid w:val="00680140"/>
    <w:rsid w:val="006802ED"/>
    <w:rsid w:val="006803CF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93C"/>
    <w:rsid w:val="00683C12"/>
    <w:rsid w:val="00683C1C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68A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2D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3D4B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67C"/>
    <w:rsid w:val="006D782B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56B"/>
    <w:rsid w:val="006E3201"/>
    <w:rsid w:val="006E3367"/>
    <w:rsid w:val="006E3900"/>
    <w:rsid w:val="006E3948"/>
    <w:rsid w:val="006E3F86"/>
    <w:rsid w:val="006E40B3"/>
    <w:rsid w:val="006E438E"/>
    <w:rsid w:val="006E45A6"/>
    <w:rsid w:val="006E47E2"/>
    <w:rsid w:val="006E4EB1"/>
    <w:rsid w:val="006E5346"/>
    <w:rsid w:val="006E54DE"/>
    <w:rsid w:val="006E55A5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D4F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54A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4F47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921"/>
    <w:rsid w:val="00710A1E"/>
    <w:rsid w:val="00710B0A"/>
    <w:rsid w:val="00710E03"/>
    <w:rsid w:val="00710EAC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4F1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920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CBA"/>
    <w:rsid w:val="00737E1B"/>
    <w:rsid w:val="007400C5"/>
    <w:rsid w:val="007400D7"/>
    <w:rsid w:val="007400E6"/>
    <w:rsid w:val="0074040B"/>
    <w:rsid w:val="0074044F"/>
    <w:rsid w:val="00740477"/>
    <w:rsid w:val="007404D3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B1D"/>
    <w:rsid w:val="00744B3F"/>
    <w:rsid w:val="00744B82"/>
    <w:rsid w:val="007450B6"/>
    <w:rsid w:val="007455FA"/>
    <w:rsid w:val="0074562B"/>
    <w:rsid w:val="00745C8A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B61"/>
    <w:rsid w:val="00746FA9"/>
    <w:rsid w:val="00747298"/>
    <w:rsid w:val="007479F6"/>
    <w:rsid w:val="00747C52"/>
    <w:rsid w:val="00747F84"/>
    <w:rsid w:val="0075008F"/>
    <w:rsid w:val="0075042E"/>
    <w:rsid w:val="007508F2"/>
    <w:rsid w:val="00750990"/>
    <w:rsid w:val="00750B89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2D6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849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AED"/>
    <w:rsid w:val="00762B3F"/>
    <w:rsid w:val="00762BBA"/>
    <w:rsid w:val="00762D16"/>
    <w:rsid w:val="00762D74"/>
    <w:rsid w:val="00763000"/>
    <w:rsid w:val="00763093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ED2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4FB7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3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838"/>
    <w:rsid w:val="007C3A69"/>
    <w:rsid w:val="007C3EEB"/>
    <w:rsid w:val="007C4038"/>
    <w:rsid w:val="007C44D1"/>
    <w:rsid w:val="007C4932"/>
    <w:rsid w:val="007C4C62"/>
    <w:rsid w:val="007C4DBC"/>
    <w:rsid w:val="007C4DC6"/>
    <w:rsid w:val="007C4E62"/>
    <w:rsid w:val="007C536A"/>
    <w:rsid w:val="007C54C5"/>
    <w:rsid w:val="007C57C2"/>
    <w:rsid w:val="007C5C3F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14"/>
    <w:rsid w:val="007F087E"/>
    <w:rsid w:val="007F09FF"/>
    <w:rsid w:val="007F0C0C"/>
    <w:rsid w:val="007F0FE9"/>
    <w:rsid w:val="007F0FEA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EEF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D98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45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78C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C21"/>
    <w:rsid w:val="008372E4"/>
    <w:rsid w:val="008372F4"/>
    <w:rsid w:val="00837353"/>
    <w:rsid w:val="00837595"/>
    <w:rsid w:val="008375D2"/>
    <w:rsid w:val="00837968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DD9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92C"/>
    <w:rsid w:val="00860E45"/>
    <w:rsid w:val="00860F63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66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E5"/>
    <w:rsid w:val="008955C7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8EE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F0A"/>
    <w:rsid w:val="008C2350"/>
    <w:rsid w:val="008C290C"/>
    <w:rsid w:val="008C294E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64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C9C"/>
    <w:rsid w:val="008D102A"/>
    <w:rsid w:val="008D12E9"/>
    <w:rsid w:val="008D145F"/>
    <w:rsid w:val="008D1659"/>
    <w:rsid w:val="008D166F"/>
    <w:rsid w:val="008D1778"/>
    <w:rsid w:val="008D17A5"/>
    <w:rsid w:val="008D1CA9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C9D"/>
    <w:rsid w:val="008E005A"/>
    <w:rsid w:val="008E0433"/>
    <w:rsid w:val="008E0974"/>
    <w:rsid w:val="008E0A48"/>
    <w:rsid w:val="008E0AAD"/>
    <w:rsid w:val="008E0DD0"/>
    <w:rsid w:val="008E0E39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909"/>
    <w:rsid w:val="00900AE8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292"/>
    <w:rsid w:val="00911313"/>
    <w:rsid w:val="009118A2"/>
    <w:rsid w:val="00911950"/>
    <w:rsid w:val="00911AB3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BDF"/>
    <w:rsid w:val="00914C4A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2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DE6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27DAF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1AF3"/>
    <w:rsid w:val="00931E9D"/>
    <w:rsid w:val="009320D9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DE"/>
    <w:rsid w:val="009336E3"/>
    <w:rsid w:val="00933F1A"/>
    <w:rsid w:val="00934201"/>
    <w:rsid w:val="00934355"/>
    <w:rsid w:val="0093436C"/>
    <w:rsid w:val="009347FA"/>
    <w:rsid w:val="00934FF6"/>
    <w:rsid w:val="00935073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6CA"/>
    <w:rsid w:val="00941943"/>
    <w:rsid w:val="00941D7D"/>
    <w:rsid w:val="0094240B"/>
    <w:rsid w:val="0094251E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3BEA"/>
    <w:rsid w:val="0094404E"/>
    <w:rsid w:val="009442C0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AB5"/>
    <w:rsid w:val="00954ED6"/>
    <w:rsid w:val="009554AC"/>
    <w:rsid w:val="009556EC"/>
    <w:rsid w:val="00955A62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1DD"/>
    <w:rsid w:val="009572C0"/>
    <w:rsid w:val="009573F4"/>
    <w:rsid w:val="009574B4"/>
    <w:rsid w:val="00957717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E8A"/>
    <w:rsid w:val="00963F7E"/>
    <w:rsid w:val="009640F8"/>
    <w:rsid w:val="0096451C"/>
    <w:rsid w:val="00964580"/>
    <w:rsid w:val="00964860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4E1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755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A2D"/>
    <w:rsid w:val="00984B74"/>
    <w:rsid w:val="0098508C"/>
    <w:rsid w:val="00985221"/>
    <w:rsid w:val="0098540E"/>
    <w:rsid w:val="009858FC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504D"/>
    <w:rsid w:val="00995373"/>
    <w:rsid w:val="00995615"/>
    <w:rsid w:val="0099583A"/>
    <w:rsid w:val="009958C8"/>
    <w:rsid w:val="0099594C"/>
    <w:rsid w:val="00995A53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2AF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CC"/>
    <w:rsid w:val="009A2C89"/>
    <w:rsid w:val="009A3048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D7"/>
    <w:rsid w:val="009B3821"/>
    <w:rsid w:val="009B4228"/>
    <w:rsid w:val="009B43C9"/>
    <w:rsid w:val="009B471B"/>
    <w:rsid w:val="009B4940"/>
    <w:rsid w:val="009B4F5C"/>
    <w:rsid w:val="009B506D"/>
    <w:rsid w:val="009B506E"/>
    <w:rsid w:val="009B5303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65E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BCC"/>
    <w:rsid w:val="009E2C5A"/>
    <w:rsid w:val="009E2D98"/>
    <w:rsid w:val="009E3462"/>
    <w:rsid w:val="009E372F"/>
    <w:rsid w:val="009E3B79"/>
    <w:rsid w:val="009E3FA8"/>
    <w:rsid w:val="009E413B"/>
    <w:rsid w:val="009E4400"/>
    <w:rsid w:val="009E4BFC"/>
    <w:rsid w:val="009E4DC1"/>
    <w:rsid w:val="009E572B"/>
    <w:rsid w:val="009E5F31"/>
    <w:rsid w:val="009E69F4"/>
    <w:rsid w:val="009E6D9D"/>
    <w:rsid w:val="009E704C"/>
    <w:rsid w:val="009E73CD"/>
    <w:rsid w:val="009E7490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739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6"/>
    <w:rsid w:val="00A03F58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237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1C21"/>
    <w:rsid w:val="00A12068"/>
    <w:rsid w:val="00A120BA"/>
    <w:rsid w:val="00A12133"/>
    <w:rsid w:val="00A1227F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6E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82A"/>
    <w:rsid w:val="00A2382E"/>
    <w:rsid w:val="00A23DAB"/>
    <w:rsid w:val="00A23DF0"/>
    <w:rsid w:val="00A23E76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27F63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82"/>
    <w:rsid w:val="00A445B8"/>
    <w:rsid w:val="00A44A5D"/>
    <w:rsid w:val="00A44C30"/>
    <w:rsid w:val="00A44CB5"/>
    <w:rsid w:val="00A44F0B"/>
    <w:rsid w:val="00A452E5"/>
    <w:rsid w:val="00A452EF"/>
    <w:rsid w:val="00A454C9"/>
    <w:rsid w:val="00A454D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8CB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8A"/>
    <w:rsid w:val="00A56759"/>
    <w:rsid w:val="00A56CC8"/>
    <w:rsid w:val="00A56ED9"/>
    <w:rsid w:val="00A57050"/>
    <w:rsid w:val="00A5707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67F"/>
    <w:rsid w:val="00A70AF6"/>
    <w:rsid w:val="00A70C87"/>
    <w:rsid w:val="00A70F9D"/>
    <w:rsid w:val="00A71126"/>
    <w:rsid w:val="00A713DB"/>
    <w:rsid w:val="00A71498"/>
    <w:rsid w:val="00A7170F"/>
    <w:rsid w:val="00A71A4A"/>
    <w:rsid w:val="00A72288"/>
    <w:rsid w:val="00A724FC"/>
    <w:rsid w:val="00A72795"/>
    <w:rsid w:val="00A72821"/>
    <w:rsid w:val="00A72BA3"/>
    <w:rsid w:val="00A73145"/>
    <w:rsid w:val="00A734C7"/>
    <w:rsid w:val="00A7362D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D7C"/>
    <w:rsid w:val="00A87E48"/>
    <w:rsid w:val="00A87F50"/>
    <w:rsid w:val="00A90145"/>
    <w:rsid w:val="00A90E52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84E"/>
    <w:rsid w:val="00A97EBA"/>
    <w:rsid w:val="00A97F1B"/>
    <w:rsid w:val="00AA04B5"/>
    <w:rsid w:val="00AA0A1D"/>
    <w:rsid w:val="00AA0B27"/>
    <w:rsid w:val="00AA0CA5"/>
    <w:rsid w:val="00AA0DC1"/>
    <w:rsid w:val="00AA148F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7F4"/>
    <w:rsid w:val="00AA7B42"/>
    <w:rsid w:val="00AA7C82"/>
    <w:rsid w:val="00AA7F02"/>
    <w:rsid w:val="00AA7FDB"/>
    <w:rsid w:val="00AB03B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2E45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8D1"/>
    <w:rsid w:val="00AD2966"/>
    <w:rsid w:val="00AD2AE2"/>
    <w:rsid w:val="00AD2EA6"/>
    <w:rsid w:val="00AD2EFD"/>
    <w:rsid w:val="00AD3324"/>
    <w:rsid w:val="00AD3402"/>
    <w:rsid w:val="00AD376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B3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5BFA"/>
    <w:rsid w:val="00B06152"/>
    <w:rsid w:val="00B062C2"/>
    <w:rsid w:val="00B06463"/>
    <w:rsid w:val="00B0649C"/>
    <w:rsid w:val="00B064CD"/>
    <w:rsid w:val="00B0684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CA8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AB4"/>
    <w:rsid w:val="00B17F48"/>
    <w:rsid w:val="00B17F72"/>
    <w:rsid w:val="00B20163"/>
    <w:rsid w:val="00B201FC"/>
    <w:rsid w:val="00B202B9"/>
    <w:rsid w:val="00B2052D"/>
    <w:rsid w:val="00B205B2"/>
    <w:rsid w:val="00B20658"/>
    <w:rsid w:val="00B206C0"/>
    <w:rsid w:val="00B206D8"/>
    <w:rsid w:val="00B2093C"/>
    <w:rsid w:val="00B20A1D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20DE"/>
    <w:rsid w:val="00B22178"/>
    <w:rsid w:val="00B22248"/>
    <w:rsid w:val="00B222F4"/>
    <w:rsid w:val="00B2249F"/>
    <w:rsid w:val="00B224FE"/>
    <w:rsid w:val="00B229C5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10E"/>
    <w:rsid w:val="00B322AA"/>
    <w:rsid w:val="00B3284F"/>
    <w:rsid w:val="00B32B68"/>
    <w:rsid w:val="00B32D72"/>
    <w:rsid w:val="00B32E48"/>
    <w:rsid w:val="00B32F2F"/>
    <w:rsid w:val="00B334DC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7B0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727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73E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9F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2A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B7AC9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3D6"/>
    <w:rsid w:val="00BD44E4"/>
    <w:rsid w:val="00BD456A"/>
    <w:rsid w:val="00BD4845"/>
    <w:rsid w:val="00BD4CB4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670"/>
    <w:rsid w:val="00BD69AA"/>
    <w:rsid w:val="00BD6C53"/>
    <w:rsid w:val="00BD6E5E"/>
    <w:rsid w:val="00BD71C7"/>
    <w:rsid w:val="00BD746C"/>
    <w:rsid w:val="00BD7563"/>
    <w:rsid w:val="00BD765D"/>
    <w:rsid w:val="00BD7DC1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4"/>
    <w:rsid w:val="00C24E16"/>
    <w:rsid w:val="00C24E50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9A1"/>
    <w:rsid w:val="00C37CE7"/>
    <w:rsid w:val="00C40486"/>
    <w:rsid w:val="00C40520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620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E0"/>
    <w:rsid w:val="00C4661A"/>
    <w:rsid w:val="00C46ADE"/>
    <w:rsid w:val="00C46AEB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04"/>
    <w:rsid w:val="00C57575"/>
    <w:rsid w:val="00C578C6"/>
    <w:rsid w:val="00C5791F"/>
    <w:rsid w:val="00C57A51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C9F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D5B"/>
    <w:rsid w:val="00C67E11"/>
    <w:rsid w:val="00C67E9C"/>
    <w:rsid w:val="00C67ED2"/>
    <w:rsid w:val="00C7030D"/>
    <w:rsid w:val="00C70488"/>
    <w:rsid w:val="00C706AB"/>
    <w:rsid w:val="00C70BBE"/>
    <w:rsid w:val="00C70C8F"/>
    <w:rsid w:val="00C70CA5"/>
    <w:rsid w:val="00C70F73"/>
    <w:rsid w:val="00C714BF"/>
    <w:rsid w:val="00C71659"/>
    <w:rsid w:val="00C718C5"/>
    <w:rsid w:val="00C71A33"/>
    <w:rsid w:val="00C720CE"/>
    <w:rsid w:val="00C72125"/>
    <w:rsid w:val="00C7245A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298"/>
    <w:rsid w:val="00C85572"/>
    <w:rsid w:val="00C856C9"/>
    <w:rsid w:val="00C85B18"/>
    <w:rsid w:val="00C85B70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BC8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4E55"/>
    <w:rsid w:val="00C95615"/>
    <w:rsid w:val="00C95B33"/>
    <w:rsid w:val="00C95CE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1315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758"/>
    <w:rsid w:val="00CA3845"/>
    <w:rsid w:val="00CA3910"/>
    <w:rsid w:val="00CA39C7"/>
    <w:rsid w:val="00CA3AD9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2F08"/>
    <w:rsid w:val="00CC319F"/>
    <w:rsid w:val="00CC31F0"/>
    <w:rsid w:val="00CC37F1"/>
    <w:rsid w:val="00CC3972"/>
    <w:rsid w:val="00CC397D"/>
    <w:rsid w:val="00CC3C31"/>
    <w:rsid w:val="00CC40D4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2A5"/>
    <w:rsid w:val="00CD04A7"/>
    <w:rsid w:val="00CD05E5"/>
    <w:rsid w:val="00CD0870"/>
    <w:rsid w:val="00CD08E5"/>
    <w:rsid w:val="00CD0A32"/>
    <w:rsid w:val="00CD0C91"/>
    <w:rsid w:val="00CD0E73"/>
    <w:rsid w:val="00CD0EC1"/>
    <w:rsid w:val="00CD1029"/>
    <w:rsid w:val="00CD105F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4FD3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999"/>
    <w:rsid w:val="00D019BB"/>
    <w:rsid w:val="00D01D44"/>
    <w:rsid w:val="00D01DF7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F0"/>
    <w:rsid w:val="00D0671C"/>
    <w:rsid w:val="00D068E0"/>
    <w:rsid w:val="00D06C04"/>
    <w:rsid w:val="00D06C37"/>
    <w:rsid w:val="00D06EF1"/>
    <w:rsid w:val="00D072CB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6"/>
    <w:rsid w:val="00D112B8"/>
    <w:rsid w:val="00D1153C"/>
    <w:rsid w:val="00D1154E"/>
    <w:rsid w:val="00D11723"/>
    <w:rsid w:val="00D117EF"/>
    <w:rsid w:val="00D11953"/>
    <w:rsid w:val="00D11BC2"/>
    <w:rsid w:val="00D11D10"/>
    <w:rsid w:val="00D11E79"/>
    <w:rsid w:val="00D11FB3"/>
    <w:rsid w:val="00D1225A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5EF"/>
    <w:rsid w:val="00D25858"/>
    <w:rsid w:val="00D258F2"/>
    <w:rsid w:val="00D25A2A"/>
    <w:rsid w:val="00D25BFF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875"/>
    <w:rsid w:val="00D319FC"/>
    <w:rsid w:val="00D31C91"/>
    <w:rsid w:val="00D320A0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BD9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35A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A8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CD4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7AB"/>
    <w:rsid w:val="00D618F8"/>
    <w:rsid w:val="00D61E6B"/>
    <w:rsid w:val="00D62572"/>
    <w:rsid w:val="00D625CE"/>
    <w:rsid w:val="00D6270E"/>
    <w:rsid w:val="00D627B5"/>
    <w:rsid w:val="00D6298B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86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26A"/>
    <w:rsid w:val="00D70789"/>
    <w:rsid w:val="00D70D07"/>
    <w:rsid w:val="00D70D76"/>
    <w:rsid w:val="00D7120D"/>
    <w:rsid w:val="00D7146B"/>
    <w:rsid w:val="00D71504"/>
    <w:rsid w:val="00D715CE"/>
    <w:rsid w:val="00D718F4"/>
    <w:rsid w:val="00D72177"/>
    <w:rsid w:val="00D7272B"/>
    <w:rsid w:val="00D72B61"/>
    <w:rsid w:val="00D72BC5"/>
    <w:rsid w:val="00D72D46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83F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DE8"/>
    <w:rsid w:val="00D77E75"/>
    <w:rsid w:val="00D77F96"/>
    <w:rsid w:val="00D77FBC"/>
    <w:rsid w:val="00D80057"/>
    <w:rsid w:val="00D800C8"/>
    <w:rsid w:val="00D801C0"/>
    <w:rsid w:val="00D8024A"/>
    <w:rsid w:val="00D80335"/>
    <w:rsid w:val="00D8036C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2F37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BA5"/>
    <w:rsid w:val="00DD4F69"/>
    <w:rsid w:val="00DD5176"/>
    <w:rsid w:val="00DD52E8"/>
    <w:rsid w:val="00DD5369"/>
    <w:rsid w:val="00DD543B"/>
    <w:rsid w:val="00DD54F5"/>
    <w:rsid w:val="00DD590C"/>
    <w:rsid w:val="00DD5928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06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5AD"/>
    <w:rsid w:val="00DE07B7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D2"/>
    <w:rsid w:val="00DF4313"/>
    <w:rsid w:val="00DF460E"/>
    <w:rsid w:val="00DF4AD7"/>
    <w:rsid w:val="00DF5339"/>
    <w:rsid w:val="00DF53EC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531"/>
    <w:rsid w:val="00E058E8"/>
    <w:rsid w:val="00E05C1E"/>
    <w:rsid w:val="00E05F36"/>
    <w:rsid w:val="00E05FEA"/>
    <w:rsid w:val="00E06423"/>
    <w:rsid w:val="00E065D3"/>
    <w:rsid w:val="00E069B0"/>
    <w:rsid w:val="00E06A84"/>
    <w:rsid w:val="00E06B76"/>
    <w:rsid w:val="00E06C18"/>
    <w:rsid w:val="00E06EAB"/>
    <w:rsid w:val="00E06F7F"/>
    <w:rsid w:val="00E07298"/>
    <w:rsid w:val="00E07933"/>
    <w:rsid w:val="00E0799E"/>
    <w:rsid w:val="00E07BC5"/>
    <w:rsid w:val="00E07BD7"/>
    <w:rsid w:val="00E07CB1"/>
    <w:rsid w:val="00E07D90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ACD"/>
    <w:rsid w:val="00E33B51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B"/>
    <w:rsid w:val="00E51E51"/>
    <w:rsid w:val="00E51F76"/>
    <w:rsid w:val="00E52212"/>
    <w:rsid w:val="00E52237"/>
    <w:rsid w:val="00E523D3"/>
    <w:rsid w:val="00E52598"/>
    <w:rsid w:val="00E525C6"/>
    <w:rsid w:val="00E5292F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FBC"/>
    <w:rsid w:val="00E6208E"/>
    <w:rsid w:val="00E621FD"/>
    <w:rsid w:val="00E62543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8A7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260"/>
    <w:rsid w:val="00E70345"/>
    <w:rsid w:val="00E703E1"/>
    <w:rsid w:val="00E704F0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4F0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1C8C"/>
    <w:rsid w:val="00E9208E"/>
    <w:rsid w:val="00E9223E"/>
    <w:rsid w:val="00E92512"/>
    <w:rsid w:val="00E92552"/>
    <w:rsid w:val="00E929B0"/>
    <w:rsid w:val="00E92A2F"/>
    <w:rsid w:val="00E92B34"/>
    <w:rsid w:val="00E93099"/>
    <w:rsid w:val="00E93223"/>
    <w:rsid w:val="00E932BC"/>
    <w:rsid w:val="00E93331"/>
    <w:rsid w:val="00E934CD"/>
    <w:rsid w:val="00E93544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710"/>
    <w:rsid w:val="00E977E4"/>
    <w:rsid w:val="00E97950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1B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407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B94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4AA"/>
    <w:rsid w:val="00EC675B"/>
    <w:rsid w:val="00EC678E"/>
    <w:rsid w:val="00EC67FF"/>
    <w:rsid w:val="00EC6894"/>
    <w:rsid w:val="00EC6936"/>
    <w:rsid w:val="00EC6D85"/>
    <w:rsid w:val="00EC7ABA"/>
    <w:rsid w:val="00ED0276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9F"/>
    <w:rsid w:val="00ED66A8"/>
    <w:rsid w:val="00ED68DE"/>
    <w:rsid w:val="00ED692D"/>
    <w:rsid w:val="00ED6A16"/>
    <w:rsid w:val="00ED6B80"/>
    <w:rsid w:val="00ED6C2F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413C"/>
    <w:rsid w:val="00EE434C"/>
    <w:rsid w:val="00EE43B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D30"/>
    <w:rsid w:val="00EE6E58"/>
    <w:rsid w:val="00EE73BA"/>
    <w:rsid w:val="00EE77D1"/>
    <w:rsid w:val="00EE7844"/>
    <w:rsid w:val="00EE78C8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8FC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622"/>
    <w:rsid w:val="00EF5D4F"/>
    <w:rsid w:val="00EF5E2E"/>
    <w:rsid w:val="00EF610B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5F7"/>
    <w:rsid w:val="00F0208B"/>
    <w:rsid w:val="00F020A0"/>
    <w:rsid w:val="00F02126"/>
    <w:rsid w:val="00F0226D"/>
    <w:rsid w:val="00F02579"/>
    <w:rsid w:val="00F026E7"/>
    <w:rsid w:val="00F0279A"/>
    <w:rsid w:val="00F028A7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73"/>
    <w:rsid w:val="00F213F5"/>
    <w:rsid w:val="00F2146D"/>
    <w:rsid w:val="00F2165C"/>
    <w:rsid w:val="00F21F33"/>
    <w:rsid w:val="00F21F46"/>
    <w:rsid w:val="00F220C4"/>
    <w:rsid w:val="00F22105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A89"/>
    <w:rsid w:val="00F23CA9"/>
    <w:rsid w:val="00F23CB2"/>
    <w:rsid w:val="00F23CD1"/>
    <w:rsid w:val="00F23D64"/>
    <w:rsid w:val="00F23ED8"/>
    <w:rsid w:val="00F23F78"/>
    <w:rsid w:val="00F24286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286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4A"/>
    <w:rsid w:val="00F42EEC"/>
    <w:rsid w:val="00F431FA"/>
    <w:rsid w:val="00F43319"/>
    <w:rsid w:val="00F43AF2"/>
    <w:rsid w:val="00F43DCF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391"/>
    <w:rsid w:val="00F5451A"/>
    <w:rsid w:val="00F546D5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93"/>
    <w:rsid w:val="00F57D8B"/>
    <w:rsid w:val="00F60394"/>
    <w:rsid w:val="00F603C4"/>
    <w:rsid w:val="00F6056B"/>
    <w:rsid w:val="00F60876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0DA"/>
    <w:rsid w:val="00F634FA"/>
    <w:rsid w:val="00F63C76"/>
    <w:rsid w:val="00F63DB1"/>
    <w:rsid w:val="00F64099"/>
    <w:rsid w:val="00F6424E"/>
    <w:rsid w:val="00F647B3"/>
    <w:rsid w:val="00F649A2"/>
    <w:rsid w:val="00F64A78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D9A"/>
    <w:rsid w:val="00F73F3D"/>
    <w:rsid w:val="00F74213"/>
    <w:rsid w:val="00F74764"/>
    <w:rsid w:val="00F74B15"/>
    <w:rsid w:val="00F74B1E"/>
    <w:rsid w:val="00F74C7F"/>
    <w:rsid w:val="00F74D16"/>
    <w:rsid w:val="00F752C2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4F13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024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536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73A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B7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516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BE"/>
    <w:rsid w:val="00FD0738"/>
    <w:rsid w:val="00FD0AA3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1FAE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941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6AA"/>
    <w:rsid w:val="00FE7726"/>
    <w:rsid w:val="00FE79BB"/>
    <w:rsid w:val="00FE7DA1"/>
    <w:rsid w:val="00FE7E12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E7F"/>
    <w:rsid w:val="00FF2230"/>
    <w:rsid w:val="00FF25FC"/>
    <w:rsid w:val="00FF2648"/>
    <w:rsid w:val="00FF28BF"/>
    <w:rsid w:val="00FF2A0C"/>
    <w:rsid w:val="00FF2C66"/>
    <w:rsid w:val="00FF2CEE"/>
    <w:rsid w:val="00FF2E8C"/>
    <w:rsid w:val="00FF2F0F"/>
    <w:rsid w:val="00FF30A5"/>
    <w:rsid w:val="00FF3615"/>
    <w:rsid w:val="00FF39FD"/>
    <w:rsid w:val="00FF3A9E"/>
    <w:rsid w:val="00FF3AE2"/>
    <w:rsid w:val="00FF3C8F"/>
    <w:rsid w:val="00FF3D00"/>
    <w:rsid w:val="00FF4098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6</Pages>
  <Words>2112</Words>
  <Characters>8247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2023-02-24T03:58:00Z</cp:lastPrinted>
  <dcterms:created xsi:type="dcterms:W3CDTF">2023-02-27T09:04:00Z</dcterms:created>
  <dcterms:modified xsi:type="dcterms:W3CDTF">2023-02-27T09:10:00Z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