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0405AA" w14:paraId="313CEB49" w14:textId="77777777" w:rsidTr="00FD0E2A">
        <w:tc>
          <w:tcPr>
            <w:tcW w:w="1368" w:type="dxa"/>
          </w:tcPr>
          <w:p w14:paraId="56DD230C" w14:textId="77777777" w:rsidR="00685193" w:rsidRPr="000405AA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7C9668BC" w14:textId="77777777" w:rsidR="00685193" w:rsidRPr="000405AA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0405AA" w14:paraId="5B377929" w14:textId="77777777" w:rsidTr="007B2387">
        <w:trPr>
          <w:trHeight w:val="119"/>
          <w:tblHeader/>
        </w:trPr>
        <w:tc>
          <w:tcPr>
            <w:tcW w:w="1368" w:type="dxa"/>
          </w:tcPr>
          <w:p w14:paraId="091B1415" w14:textId="77777777" w:rsidR="00CD2B8D" w:rsidRPr="000405AA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6EDE24D2" w14:textId="77777777" w:rsidR="00CD2B8D" w:rsidRPr="000405AA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0405AA" w14:paraId="533CFFA3" w14:textId="77777777" w:rsidTr="00974001">
        <w:tc>
          <w:tcPr>
            <w:tcW w:w="1368" w:type="dxa"/>
          </w:tcPr>
          <w:p w14:paraId="7A2FF0E2" w14:textId="77777777" w:rsidR="00685193" w:rsidRPr="000405AA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1C3909E3" w14:textId="77777777" w:rsidR="00685193" w:rsidRPr="000405AA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0405AA" w14:paraId="5958BB9B" w14:textId="77777777" w:rsidTr="00974001">
        <w:tc>
          <w:tcPr>
            <w:tcW w:w="1368" w:type="dxa"/>
          </w:tcPr>
          <w:p w14:paraId="6627F691" w14:textId="77777777" w:rsidR="00685193" w:rsidRPr="000405AA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262AF72A" w14:textId="77777777" w:rsidR="00685193" w:rsidRPr="000405AA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124F1" w:rsidRPr="000405AA" w14:paraId="1E6B9158" w14:textId="77777777" w:rsidTr="00974001">
        <w:tc>
          <w:tcPr>
            <w:tcW w:w="1368" w:type="dxa"/>
          </w:tcPr>
          <w:p w14:paraId="3C220FBC" w14:textId="77777777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01C284C1" w14:textId="1DE3161B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124F1" w:rsidRPr="000405AA" w14:paraId="538B27C3" w14:textId="77777777" w:rsidTr="00974001">
        <w:tc>
          <w:tcPr>
            <w:tcW w:w="1368" w:type="dxa"/>
          </w:tcPr>
          <w:p w14:paraId="1FB39D69" w14:textId="77777777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48AA97B7" w14:textId="77D48B60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7124F1" w:rsidRPr="000405AA" w14:paraId="1425E3A5" w14:textId="77777777" w:rsidTr="00974001">
        <w:tc>
          <w:tcPr>
            <w:tcW w:w="1368" w:type="dxa"/>
          </w:tcPr>
          <w:p w14:paraId="1C814D57" w14:textId="77777777" w:rsidR="007124F1" w:rsidRPr="00D7026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702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2780D2DB" w14:textId="37B107FB" w:rsidR="007124F1" w:rsidRPr="00A2382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124F1" w:rsidRPr="000405AA" w14:paraId="497F87D2" w14:textId="77777777" w:rsidTr="00974001">
        <w:tc>
          <w:tcPr>
            <w:tcW w:w="1368" w:type="dxa"/>
          </w:tcPr>
          <w:p w14:paraId="29828AE0" w14:textId="09D9CC16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10167B29" w14:textId="208C8277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124F1" w:rsidRPr="000405AA" w14:paraId="600E7689" w14:textId="77777777" w:rsidTr="00974001">
        <w:tc>
          <w:tcPr>
            <w:tcW w:w="1368" w:type="dxa"/>
          </w:tcPr>
          <w:p w14:paraId="0C9ADA61" w14:textId="0909F76D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2BB87FE0" w14:textId="46E93DD9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7124F1" w:rsidRPr="000405AA" w14:paraId="4EB2FA99" w14:textId="77777777" w:rsidTr="00974001">
        <w:tc>
          <w:tcPr>
            <w:tcW w:w="1368" w:type="dxa"/>
          </w:tcPr>
          <w:p w14:paraId="25E64E85" w14:textId="0444BA5E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0F5F1B9C" w14:textId="1713566E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7124F1" w:rsidRPr="000405AA" w14:paraId="7111B735" w14:textId="77777777" w:rsidTr="00974001">
        <w:tc>
          <w:tcPr>
            <w:tcW w:w="1368" w:type="dxa"/>
          </w:tcPr>
          <w:p w14:paraId="769F09D7" w14:textId="1FF9664B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4E49676E" w14:textId="5858739E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0405AA">
              <w:rPr>
                <w:rFonts w:ascii="Angsana New" w:hAnsi="Angsana New"/>
                <w:sz w:val="30"/>
                <w:szCs w:val="30"/>
                <w:cs/>
              </w:rPr>
              <w:t>ในบริษัทร่วม</w:t>
            </w:r>
          </w:p>
        </w:tc>
      </w:tr>
      <w:tr w:rsidR="007124F1" w:rsidRPr="000405AA" w14:paraId="29C16ACF" w14:textId="77777777" w:rsidTr="00974001">
        <w:tc>
          <w:tcPr>
            <w:tcW w:w="1368" w:type="dxa"/>
          </w:tcPr>
          <w:p w14:paraId="4344B1FF" w14:textId="3DD61636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3D6D6B7D" w14:textId="5BE93E61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0405AA">
              <w:rPr>
                <w:rFonts w:ascii="Angsana New" w:hAnsi="Angsana New"/>
                <w:sz w:val="30"/>
                <w:szCs w:val="30"/>
                <w:cs/>
              </w:rPr>
              <w:t>ในบริษัทย่อย</w:t>
            </w:r>
          </w:p>
        </w:tc>
      </w:tr>
      <w:tr w:rsidR="007124F1" w:rsidRPr="000405AA" w14:paraId="7AF70760" w14:textId="77777777" w:rsidTr="00974001">
        <w:tc>
          <w:tcPr>
            <w:tcW w:w="1368" w:type="dxa"/>
          </w:tcPr>
          <w:p w14:paraId="7C2B5D37" w14:textId="591EF856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26A3F4E7" w14:textId="284DFFE2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026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124F1" w:rsidRPr="000405AA" w14:paraId="4286DF0E" w14:textId="77777777" w:rsidTr="00974001">
        <w:tc>
          <w:tcPr>
            <w:tcW w:w="1368" w:type="dxa"/>
          </w:tcPr>
          <w:p w14:paraId="71E2D653" w14:textId="1429CDD1" w:rsidR="007124F1" w:rsidRPr="00D7026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7026A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26451016" w14:textId="60925DBF" w:rsidR="007124F1" w:rsidRPr="00D7026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7026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124F1" w:rsidRPr="000405AA" w14:paraId="430555FE" w14:textId="77777777" w:rsidTr="00974001">
        <w:tc>
          <w:tcPr>
            <w:tcW w:w="1368" w:type="dxa"/>
          </w:tcPr>
          <w:p w14:paraId="00E5A068" w14:textId="07A82F5F" w:rsidR="007124F1" w:rsidRPr="00D7026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7026A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04476BF5" w14:textId="6731AB69" w:rsidR="007124F1" w:rsidRPr="00D7026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7124F1" w:rsidRPr="000405AA" w14:paraId="42CE331F" w14:textId="77777777" w:rsidTr="00974001">
        <w:tc>
          <w:tcPr>
            <w:tcW w:w="1368" w:type="dxa"/>
          </w:tcPr>
          <w:p w14:paraId="4B27E55E" w14:textId="42699F95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54971359" w14:textId="7C5AD1E6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7124F1" w:rsidRPr="000405AA" w14:paraId="1DC2EB3E" w14:textId="77777777" w:rsidTr="00974001">
        <w:tc>
          <w:tcPr>
            <w:tcW w:w="1368" w:type="dxa"/>
          </w:tcPr>
          <w:p w14:paraId="7B8BF46A" w14:textId="7B0E3716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432C83A3" w14:textId="279BA1FB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7124F1" w:rsidRPr="000405AA" w14:paraId="1A77A590" w14:textId="77777777" w:rsidTr="00974001">
        <w:tc>
          <w:tcPr>
            <w:tcW w:w="1368" w:type="dxa"/>
          </w:tcPr>
          <w:p w14:paraId="59C779FF" w14:textId="7ED2F484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14:paraId="54A0089F" w14:textId="16581029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124F1" w:rsidRPr="000405AA" w14:paraId="0BD032F3" w14:textId="77777777" w:rsidTr="00974001">
        <w:tc>
          <w:tcPr>
            <w:tcW w:w="1368" w:type="dxa"/>
          </w:tcPr>
          <w:p w14:paraId="7B174B11" w14:textId="2E3AF144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14:paraId="47A7CF80" w14:textId="3B207FE2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0405AA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7124F1" w:rsidRPr="000405AA" w14:paraId="4AEC4597" w14:textId="77777777" w:rsidTr="00974001">
        <w:tc>
          <w:tcPr>
            <w:tcW w:w="1368" w:type="dxa"/>
          </w:tcPr>
          <w:p w14:paraId="4D3F58C3" w14:textId="7C954826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8165" w:type="dxa"/>
          </w:tcPr>
          <w:p w14:paraId="123D0B6E" w14:textId="15DC3E40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</w:tr>
      <w:tr w:rsidR="007124F1" w:rsidRPr="000405AA" w14:paraId="4120EACD" w14:textId="77777777" w:rsidTr="00974001">
        <w:tc>
          <w:tcPr>
            <w:tcW w:w="1368" w:type="dxa"/>
          </w:tcPr>
          <w:p w14:paraId="57F93D3B" w14:textId="756ADE70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14:paraId="0FAED4A8" w14:textId="49E9FEF8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7124F1" w:rsidRPr="000405AA" w14:paraId="5287932C" w14:textId="77777777" w:rsidTr="00974001">
        <w:tc>
          <w:tcPr>
            <w:tcW w:w="1368" w:type="dxa"/>
          </w:tcPr>
          <w:p w14:paraId="26DC9609" w14:textId="182EA1C9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14:paraId="7774AFC2" w14:textId="370BA4F8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124F1" w:rsidRPr="000405AA" w14:paraId="740C05EA" w14:textId="77777777" w:rsidTr="00974001">
        <w:tc>
          <w:tcPr>
            <w:tcW w:w="1368" w:type="dxa"/>
          </w:tcPr>
          <w:p w14:paraId="3625D5D4" w14:textId="5CDDB21C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8165" w:type="dxa"/>
          </w:tcPr>
          <w:p w14:paraId="6488ED7F" w14:textId="11090B69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7124F1" w:rsidRPr="000405AA" w14:paraId="6C103016" w14:textId="77777777" w:rsidTr="00974001">
        <w:tc>
          <w:tcPr>
            <w:tcW w:w="1368" w:type="dxa"/>
          </w:tcPr>
          <w:p w14:paraId="0C4BC79D" w14:textId="5EC328C4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14:paraId="52359133" w14:textId="6FE0B349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7124F1" w:rsidRPr="000405AA" w14:paraId="0AA42116" w14:textId="77777777" w:rsidTr="00974001">
        <w:tc>
          <w:tcPr>
            <w:tcW w:w="1368" w:type="dxa"/>
          </w:tcPr>
          <w:p w14:paraId="44119EAC" w14:textId="13E51A6B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14:paraId="73010EDD" w14:textId="4493597B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7124F1" w:rsidRPr="000405AA" w14:paraId="1D35C587" w14:textId="77777777" w:rsidTr="00974001">
        <w:tc>
          <w:tcPr>
            <w:tcW w:w="1368" w:type="dxa"/>
          </w:tcPr>
          <w:p w14:paraId="5595F294" w14:textId="629411D8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14:paraId="7487EA55" w14:textId="35C837E4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124F1" w:rsidRPr="000405AA" w14:paraId="69BABA56" w14:textId="77777777" w:rsidTr="00974001">
        <w:tc>
          <w:tcPr>
            <w:tcW w:w="1368" w:type="dxa"/>
          </w:tcPr>
          <w:p w14:paraId="32E78F41" w14:textId="1BC31E67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165" w:type="dxa"/>
          </w:tcPr>
          <w:p w14:paraId="786F87D4" w14:textId="08706281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7124F1" w:rsidRPr="000405AA" w14:paraId="42E1FB60" w14:textId="77777777" w:rsidTr="00974001">
        <w:tc>
          <w:tcPr>
            <w:tcW w:w="1368" w:type="dxa"/>
          </w:tcPr>
          <w:p w14:paraId="3B8B6BDB" w14:textId="5CD1CA9A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8165" w:type="dxa"/>
          </w:tcPr>
          <w:p w14:paraId="6EB578A3" w14:textId="6FAB9C72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124F1" w:rsidRPr="000405AA" w14:paraId="68585D68" w14:textId="77777777" w:rsidTr="00974001">
        <w:tc>
          <w:tcPr>
            <w:tcW w:w="1368" w:type="dxa"/>
          </w:tcPr>
          <w:p w14:paraId="72757CF2" w14:textId="49B1F07A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5573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8165" w:type="dxa"/>
          </w:tcPr>
          <w:p w14:paraId="20473F69" w14:textId="2C70864F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124F1" w:rsidRPr="000405AA" w14:paraId="486D2DE7" w14:textId="77777777" w:rsidTr="00974001">
        <w:tc>
          <w:tcPr>
            <w:tcW w:w="1368" w:type="dxa"/>
          </w:tcPr>
          <w:p w14:paraId="21045CD0" w14:textId="09D7BB7B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3F695EF8" w14:textId="73DD3F71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24F1" w:rsidRPr="000405AA" w14:paraId="7BDB6003" w14:textId="77777777" w:rsidTr="00974001">
        <w:tc>
          <w:tcPr>
            <w:tcW w:w="1368" w:type="dxa"/>
          </w:tcPr>
          <w:p w14:paraId="1F86E0A5" w14:textId="344000AD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1464D8BC" w14:textId="49652AD8" w:rsidR="007124F1" w:rsidRPr="000405AA" w:rsidRDefault="007124F1" w:rsidP="00712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434F9292" w14:textId="77777777" w:rsidR="00EF38FC" w:rsidRDefault="00EF38FC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CC0C831" w14:textId="4B84DE43" w:rsidR="003C6FF5" w:rsidRPr="000405AA" w:rsidRDefault="003C6FF5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ACCC5B5" w14:textId="77777777" w:rsidR="005417F0" w:rsidRPr="000405AA" w:rsidRDefault="005417F0" w:rsidP="00E8334C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7CC99CA6" w14:textId="27BB01F9" w:rsidR="00F82FDA" w:rsidRPr="000405AA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BA44A6" w:rsidRPr="000405AA">
        <w:rPr>
          <w:rFonts w:ascii="Angsana New" w:hAnsi="Angsana New"/>
          <w:sz w:val="30"/>
          <w:szCs w:val="30"/>
          <w:cs/>
        </w:rPr>
        <w:t>คณะ</w:t>
      </w:r>
      <w:r w:rsidRPr="000405A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0405AA">
        <w:rPr>
          <w:rFonts w:ascii="Angsana New" w:hAnsi="Angsana New"/>
          <w:sz w:val="30"/>
          <w:szCs w:val="30"/>
        </w:rPr>
        <w:t xml:space="preserve"> </w:t>
      </w:r>
      <w:r w:rsidR="00A2382A">
        <w:rPr>
          <w:rFonts w:ascii="Angsana New" w:hAnsi="Angsana New"/>
          <w:sz w:val="30"/>
          <w:szCs w:val="30"/>
        </w:rPr>
        <w:t xml:space="preserve">27 </w:t>
      </w:r>
      <w:r w:rsidR="00A2382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8036C">
        <w:rPr>
          <w:rFonts w:ascii="Angsana New" w:hAnsi="Angsana New"/>
          <w:sz w:val="30"/>
          <w:szCs w:val="30"/>
        </w:rPr>
        <w:t>2566</w:t>
      </w:r>
    </w:p>
    <w:p w14:paraId="5D8B7BB9" w14:textId="77777777" w:rsidR="00E470B0" w:rsidRPr="000405AA" w:rsidRDefault="00E470B0" w:rsidP="00E8334C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4B1645F1" w14:textId="77777777" w:rsidR="000D22E7" w:rsidRPr="000405AA" w:rsidRDefault="000D22E7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05AA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086114F" w14:textId="77777777" w:rsidR="000C0D65" w:rsidRPr="000405AA" w:rsidRDefault="000C0D65" w:rsidP="00A44F0B">
      <w:pPr>
        <w:pStyle w:val="FSBlank"/>
        <w:tabs>
          <w:tab w:val="clear" w:pos="540"/>
        </w:tabs>
        <w:ind w:left="540" w:firstLine="0"/>
        <w:rPr>
          <w:sz w:val="24"/>
          <w:szCs w:val="24"/>
          <w:cs/>
        </w:rPr>
      </w:pPr>
    </w:p>
    <w:p w14:paraId="2252C69D" w14:textId="77777777" w:rsidR="00A44F0B" w:rsidRPr="000405AA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0405AA">
        <w:rPr>
          <w:rFonts w:hint="cs"/>
          <w:sz w:val="30"/>
          <w:szCs w:val="30"/>
          <w:cs/>
        </w:rPr>
        <w:t xml:space="preserve">บริษัท เซ็น คอร์ปอเรชั่น กรุ๊ป จำกัด (มหาชน) “บริษัท” </w:t>
      </w:r>
      <w:r w:rsidR="00867B2C" w:rsidRPr="000405AA">
        <w:rPr>
          <w:rFonts w:hint="cs"/>
          <w:sz w:val="30"/>
          <w:szCs w:val="30"/>
          <w:cs/>
        </w:rPr>
        <w:t>เป็นนิติบุคคลที่จัดตั้งขึ้นในประเทศไทย และ</w:t>
      </w:r>
      <w:r w:rsidRPr="000405AA">
        <w:rPr>
          <w:rFonts w:hint="cs"/>
          <w:sz w:val="30"/>
          <w:szCs w:val="30"/>
          <w:cs/>
        </w:rPr>
        <w:t>จดทะเบียน</w:t>
      </w:r>
      <w:r w:rsidR="002344FF" w:rsidRPr="000405AA">
        <w:rPr>
          <w:sz w:val="30"/>
          <w:szCs w:val="30"/>
        </w:rPr>
        <w:br/>
      </w:r>
      <w:r w:rsidR="00867B2C" w:rsidRPr="000405AA">
        <w:rPr>
          <w:rFonts w:hint="cs"/>
          <w:sz w:val="30"/>
          <w:szCs w:val="30"/>
          <w:cs/>
        </w:rPr>
        <w:t xml:space="preserve">กับตลาดหลักทรัพย์แห่งประเทศไทยเมื่อเดือนกุมภาพันธ์ </w:t>
      </w:r>
      <w:r w:rsidR="00867B2C" w:rsidRPr="000405AA">
        <w:rPr>
          <w:sz w:val="30"/>
          <w:szCs w:val="30"/>
        </w:rPr>
        <w:t>2562</w:t>
      </w:r>
      <w:r w:rsidR="00867B2C" w:rsidRPr="000405AA">
        <w:rPr>
          <w:rFonts w:hint="cs"/>
          <w:sz w:val="30"/>
          <w:szCs w:val="30"/>
          <w:cs/>
        </w:rPr>
        <w:t xml:space="preserve"> โดยมีที่อยู่จดทะเบียนของบริษัทตั้งอยู่เลขที่</w:t>
      </w:r>
      <w:r w:rsidR="002344FF" w:rsidRPr="000405AA">
        <w:rPr>
          <w:rFonts w:hint="cs"/>
          <w:sz w:val="30"/>
          <w:szCs w:val="30"/>
          <w:cs/>
        </w:rPr>
        <w:t xml:space="preserve"> </w:t>
      </w:r>
      <w:r w:rsidR="002344FF" w:rsidRPr="000405AA">
        <w:rPr>
          <w:sz w:val="30"/>
          <w:szCs w:val="30"/>
        </w:rPr>
        <w:t>662</w:t>
      </w:r>
      <w:r w:rsidRPr="000405AA">
        <w:rPr>
          <w:rFonts w:hint="cs"/>
          <w:sz w:val="30"/>
          <w:szCs w:val="30"/>
          <w:cs/>
        </w:rPr>
        <w:t xml:space="preserve"> ซอยอ่อนนุช </w:t>
      </w:r>
      <w:r w:rsidR="002344FF" w:rsidRPr="000405AA">
        <w:rPr>
          <w:sz w:val="30"/>
          <w:szCs w:val="30"/>
        </w:rPr>
        <w:t>17</w:t>
      </w:r>
      <w:r w:rsidRPr="000405AA">
        <w:rPr>
          <w:rFonts w:hint="cs"/>
          <w:sz w:val="30"/>
          <w:szCs w:val="30"/>
          <w:cs/>
        </w:rPr>
        <w:t xml:space="preserve"> แขวงสวนหลวง เขตสวนหลวง กรุงเทพมหานคร </w:t>
      </w:r>
      <w:r w:rsidR="00DC6A18" w:rsidRPr="000405AA">
        <w:rPr>
          <w:sz w:val="30"/>
          <w:szCs w:val="30"/>
        </w:rPr>
        <w:t>10250</w:t>
      </w:r>
    </w:p>
    <w:p w14:paraId="5C9A3060" w14:textId="77777777" w:rsidR="00A44F0B" w:rsidRPr="000405AA" w:rsidRDefault="00A44F0B" w:rsidP="00A44F0B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223ECDAF" w14:textId="19B57224" w:rsidR="0054230D" w:rsidRPr="000405AA" w:rsidRDefault="0054230D" w:rsidP="00AD5DAF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0405AA">
        <w:rPr>
          <w:rFonts w:hint="cs"/>
          <w:sz w:val="30"/>
          <w:szCs w:val="30"/>
          <w:cs/>
        </w:rPr>
        <w:t>ผู้ถือหุ้นรายใหญ่ในระหว่างปีได้แก่</w:t>
      </w:r>
      <w:r w:rsidR="00AD5DAF" w:rsidRPr="000405AA">
        <w:rPr>
          <w:rFonts w:hint="cs"/>
          <w:sz w:val="30"/>
          <w:szCs w:val="30"/>
          <w:cs/>
        </w:rPr>
        <w:t xml:space="preserve"> </w:t>
      </w:r>
      <w:r w:rsidR="00C94E55" w:rsidRPr="000405AA">
        <w:rPr>
          <w:rFonts w:hint="cs"/>
          <w:sz w:val="30"/>
          <w:szCs w:val="30"/>
          <w:cs/>
        </w:rPr>
        <w:t xml:space="preserve">บริษัท เอจีบี ซิบลิ้งส์ โฮลดิ้ง จำกัด (ถือหุ้นร้อยละ </w:t>
      </w:r>
      <w:r w:rsidR="00C94E55" w:rsidRPr="000405AA">
        <w:rPr>
          <w:sz w:val="30"/>
          <w:szCs w:val="30"/>
        </w:rPr>
        <w:t xml:space="preserve">25) </w:t>
      </w:r>
      <w:r w:rsidR="00C94E55" w:rsidRPr="000405AA">
        <w:rPr>
          <w:rFonts w:hint="cs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195FB6">
        <w:rPr>
          <w:rFonts w:hint="cs"/>
          <w:sz w:val="30"/>
          <w:szCs w:val="30"/>
          <w:cs/>
        </w:rPr>
        <w:t xml:space="preserve"> และ</w:t>
      </w:r>
      <w:r w:rsidR="00AD5DAF" w:rsidRPr="000405AA">
        <w:rPr>
          <w:rFonts w:hint="cs"/>
          <w:sz w:val="30"/>
          <w:szCs w:val="30"/>
          <w:cs/>
        </w:rPr>
        <w:t xml:space="preserve">บริษัท มอร์แกน สแตนลีย์ แอนด์โค อินเตอร์แนชั่นเนิล จำกัด มหาชน (ถือหุ้นร้อยละ </w:t>
      </w:r>
      <w:r w:rsidR="00195FB6">
        <w:rPr>
          <w:sz w:val="30"/>
          <w:szCs w:val="30"/>
        </w:rPr>
        <w:t>19</w:t>
      </w:r>
      <w:r w:rsidR="00AD5DAF" w:rsidRPr="000405AA">
        <w:rPr>
          <w:rFonts w:hint="cs"/>
          <w:sz w:val="30"/>
          <w:szCs w:val="30"/>
          <w:cs/>
        </w:rPr>
        <w:t>) ซึ่งเป็นนิติบุคคลที่จัดตั้งขึ้นในประเทศอังกฤษ</w:t>
      </w:r>
    </w:p>
    <w:p w14:paraId="5E65813F" w14:textId="77777777" w:rsidR="0054230D" w:rsidRPr="000405AA" w:rsidRDefault="0054230D" w:rsidP="00370B27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771C4372" w14:textId="361D31C7" w:rsidR="008839C6" w:rsidRPr="000405AA" w:rsidRDefault="00625BA3" w:rsidP="00370B27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0405AA">
        <w:rPr>
          <w:rFonts w:hint="cs"/>
          <w:sz w:val="30"/>
          <w:szCs w:val="30"/>
          <w:cs/>
        </w:rPr>
        <w:t>บริษัท</w:t>
      </w:r>
      <w:r w:rsidR="00B93397" w:rsidRPr="000405AA">
        <w:rPr>
          <w:rFonts w:hint="cs"/>
          <w:sz w:val="30"/>
          <w:szCs w:val="30"/>
          <w:cs/>
        </w:rPr>
        <w:t>และกลุ่มบริษัท</w:t>
      </w:r>
      <w:r w:rsidRPr="000405AA">
        <w:rPr>
          <w:rFonts w:hint="cs"/>
          <w:sz w:val="30"/>
          <w:szCs w:val="30"/>
          <w:cs/>
        </w:rPr>
        <w:t>ดำเนินธุรกิจหลักเกี่ยวกับการให้บริการการจัดการแก่บริษัทย่อย</w:t>
      </w:r>
      <w:r w:rsidR="006B1EE8" w:rsidRPr="000405AA">
        <w:rPr>
          <w:rFonts w:hint="cs"/>
          <w:sz w:val="30"/>
          <w:szCs w:val="30"/>
          <w:cs/>
        </w:rPr>
        <w:t>และธุรกิจร้านอาหาร</w:t>
      </w:r>
      <w:r w:rsidR="00370B27" w:rsidRPr="000405AA">
        <w:rPr>
          <w:rFonts w:hint="cs"/>
          <w:sz w:val="30"/>
          <w:szCs w:val="30"/>
          <w:cs/>
        </w:rPr>
        <w:t xml:space="preserve"> </w:t>
      </w:r>
      <w:r w:rsidR="00375D7B" w:rsidRPr="000405AA">
        <w:rPr>
          <w:sz w:val="30"/>
          <w:szCs w:val="30"/>
        </w:rPr>
        <w:br/>
      </w:r>
      <w:r w:rsidR="00370B27" w:rsidRPr="000405AA">
        <w:rPr>
          <w:rFonts w:hint="cs"/>
          <w:sz w:val="30"/>
          <w:szCs w:val="30"/>
          <w:cs/>
        </w:rPr>
        <w:t>โดย</w:t>
      </w:r>
      <w:r w:rsidR="008839C6" w:rsidRPr="000405AA">
        <w:rPr>
          <w:rFonts w:hint="cs"/>
          <w:sz w:val="30"/>
          <w:szCs w:val="30"/>
          <w:cs/>
        </w:rPr>
        <w:t xml:space="preserve">รายละเอียดของบริษัทร่วมและบริษัทย่อย ณ วันที่ </w:t>
      </w:r>
      <w:r w:rsidR="008839C6" w:rsidRPr="000405AA">
        <w:rPr>
          <w:sz w:val="30"/>
          <w:szCs w:val="30"/>
        </w:rPr>
        <w:t xml:space="preserve">31 </w:t>
      </w:r>
      <w:r w:rsidR="008839C6" w:rsidRPr="000405AA">
        <w:rPr>
          <w:rFonts w:hint="cs"/>
          <w:sz w:val="30"/>
          <w:szCs w:val="30"/>
          <w:cs/>
        </w:rPr>
        <w:t xml:space="preserve">ธันวาคม </w:t>
      </w:r>
      <w:r w:rsidR="00F96D38" w:rsidRPr="000405AA">
        <w:rPr>
          <w:sz w:val="30"/>
          <w:szCs w:val="30"/>
        </w:rPr>
        <w:t>256</w:t>
      </w:r>
      <w:r w:rsidR="00D8036C">
        <w:rPr>
          <w:sz w:val="30"/>
          <w:szCs w:val="30"/>
        </w:rPr>
        <w:t>5</w:t>
      </w:r>
      <w:r w:rsidR="00F96D38" w:rsidRPr="000405AA">
        <w:rPr>
          <w:sz w:val="30"/>
          <w:szCs w:val="30"/>
        </w:rPr>
        <w:t xml:space="preserve"> </w:t>
      </w:r>
      <w:r w:rsidR="00F96D38" w:rsidRPr="000405AA">
        <w:rPr>
          <w:sz w:val="30"/>
          <w:szCs w:val="30"/>
          <w:cs/>
        </w:rPr>
        <w:t xml:space="preserve">และ </w:t>
      </w:r>
      <w:r w:rsidR="00F96D38" w:rsidRPr="000405AA">
        <w:rPr>
          <w:sz w:val="30"/>
          <w:szCs w:val="30"/>
        </w:rPr>
        <w:t>256</w:t>
      </w:r>
      <w:r w:rsidR="00D8036C">
        <w:rPr>
          <w:sz w:val="30"/>
          <w:szCs w:val="30"/>
        </w:rPr>
        <w:t>4</w:t>
      </w:r>
      <w:r w:rsidR="008839C6" w:rsidRPr="000405AA">
        <w:rPr>
          <w:sz w:val="30"/>
          <w:szCs w:val="30"/>
        </w:rPr>
        <w:t xml:space="preserve"> </w:t>
      </w:r>
      <w:r w:rsidR="008839C6" w:rsidRPr="000405AA">
        <w:rPr>
          <w:rFonts w:hint="cs"/>
          <w:sz w:val="30"/>
          <w:szCs w:val="30"/>
          <w:cs/>
        </w:rPr>
        <w:t xml:space="preserve">ได้เปิดเผยไว้ในหมายเหตุข้อ </w:t>
      </w:r>
      <w:r w:rsidR="00C72125">
        <w:rPr>
          <w:sz w:val="30"/>
          <w:szCs w:val="30"/>
        </w:rPr>
        <w:t>9</w:t>
      </w:r>
      <w:r w:rsidR="008839C6" w:rsidRPr="000405AA">
        <w:rPr>
          <w:sz w:val="30"/>
          <w:szCs w:val="30"/>
        </w:rPr>
        <w:t xml:space="preserve"> </w:t>
      </w:r>
      <w:r w:rsidR="008839C6" w:rsidRPr="000405AA">
        <w:rPr>
          <w:rFonts w:hint="cs"/>
          <w:sz w:val="30"/>
          <w:szCs w:val="30"/>
          <w:cs/>
        </w:rPr>
        <w:t xml:space="preserve">และ </w:t>
      </w:r>
      <w:r w:rsidR="00B93397" w:rsidRPr="000405AA">
        <w:rPr>
          <w:sz w:val="30"/>
          <w:szCs w:val="30"/>
        </w:rPr>
        <w:t>1</w:t>
      </w:r>
      <w:r w:rsidR="00C72125">
        <w:rPr>
          <w:sz w:val="30"/>
          <w:szCs w:val="30"/>
        </w:rPr>
        <w:t>0</w:t>
      </w:r>
    </w:p>
    <w:p w14:paraId="12546C65" w14:textId="77777777" w:rsidR="008839C6" w:rsidRPr="000405AA" w:rsidRDefault="008839C6" w:rsidP="00A44F0B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4BCF1B75" w14:textId="77777777" w:rsidR="003057D6" w:rsidRPr="000405AA" w:rsidRDefault="003057D6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0405AA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</w:p>
    <w:p w14:paraId="635D3D41" w14:textId="77777777" w:rsidR="005421E0" w:rsidRPr="000405AA" w:rsidRDefault="005421E0" w:rsidP="00A44F0B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799D6899" w14:textId="66C2FDF6" w:rsidR="00CC51E9" w:rsidRPr="003B37FE" w:rsidRDefault="00CC51E9" w:rsidP="00CC51E9">
      <w:pPr>
        <w:pStyle w:val="FSBlank"/>
        <w:ind w:left="540" w:firstLine="0"/>
        <w:rPr>
          <w:sz w:val="30"/>
          <w:szCs w:val="30"/>
        </w:rPr>
      </w:pPr>
      <w:r w:rsidRPr="000405AA">
        <w:rPr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0405AA">
        <w:rPr>
          <w:sz w:val="30"/>
          <w:szCs w:val="30"/>
        </w:rPr>
        <w:br/>
      </w:r>
      <w:r w:rsidRPr="000405AA">
        <w:rPr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0405AA">
        <w:rPr>
          <w:sz w:val="30"/>
          <w:szCs w:val="30"/>
        </w:rPr>
        <w:br/>
      </w:r>
      <w:r w:rsidRPr="000405AA">
        <w:rPr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</w:t>
      </w:r>
      <w:r w:rsidRPr="003B37FE">
        <w:rPr>
          <w:sz w:val="30"/>
          <w:szCs w:val="30"/>
          <w:cs/>
        </w:rPr>
        <w:t>หมายเหตุ</w:t>
      </w:r>
      <w:r w:rsidR="002A5DB8" w:rsidRPr="003B37FE">
        <w:rPr>
          <w:rFonts w:hint="cs"/>
          <w:sz w:val="30"/>
          <w:szCs w:val="30"/>
          <w:cs/>
        </w:rPr>
        <w:t xml:space="preserve">ข้อ </w:t>
      </w:r>
      <w:r w:rsidR="00C72125">
        <w:rPr>
          <w:sz w:val="30"/>
          <w:szCs w:val="30"/>
        </w:rPr>
        <w:t>3</w:t>
      </w:r>
      <w:r w:rsidR="002A5DB8" w:rsidRPr="003B37FE">
        <w:rPr>
          <w:rFonts w:hint="cs"/>
          <w:sz w:val="30"/>
          <w:szCs w:val="30"/>
          <w:cs/>
        </w:rPr>
        <w:t xml:space="preserve"> </w:t>
      </w:r>
      <w:r w:rsidRPr="003B37FE">
        <w:rPr>
          <w:sz w:val="30"/>
          <w:szCs w:val="30"/>
          <w:cs/>
        </w:rPr>
        <w:t xml:space="preserve">ได้ถือปฏิบัติโดยสม่ำเสมอสำหรับงบการเงินทุกรอบระยะเวลาที่รายงาน </w:t>
      </w:r>
    </w:p>
    <w:p w14:paraId="26C2B064" w14:textId="77777777" w:rsidR="00CC51E9" w:rsidRPr="003B37FE" w:rsidRDefault="00CC51E9" w:rsidP="00E70260">
      <w:pPr>
        <w:pStyle w:val="FSBlank"/>
        <w:tabs>
          <w:tab w:val="clear" w:pos="540"/>
        </w:tabs>
        <w:ind w:left="540" w:firstLine="0"/>
        <w:rPr>
          <w:sz w:val="24"/>
          <w:szCs w:val="24"/>
        </w:rPr>
      </w:pPr>
    </w:p>
    <w:p w14:paraId="6A69D40A" w14:textId="481F8790" w:rsidR="00E70260" w:rsidRPr="000405AA" w:rsidRDefault="00CC51E9" w:rsidP="00CC51E9">
      <w:pPr>
        <w:pStyle w:val="FSBlank"/>
        <w:ind w:left="540" w:firstLine="0"/>
        <w:rPr>
          <w:sz w:val="30"/>
          <w:szCs w:val="30"/>
          <w:cs/>
        </w:rPr>
      </w:pPr>
      <w:r w:rsidRPr="003B37FE">
        <w:rPr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5100B7">
        <w:rPr>
          <w:rFonts w:hint="cs"/>
          <w:sz w:val="30"/>
          <w:szCs w:val="30"/>
          <w:cs/>
        </w:rPr>
        <w:t>“</w:t>
      </w:r>
      <w:r w:rsidRPr="003B37FE">
        <w:rPr>
          <w:sz w:val="30"/>
          <w:szCs w:val="30"/>
          <w:cs/>
        </w:rPr>
        <w:t>กลุ่มบริษัท</w:t>
      </w:r>
      <w:r w:rsidR="005100B7">
        <w:rPr>
          <w:rFonts w:hint="cs"/>
          <w:sz w:val="30"/>
          <w:szCs w:val="30"/>
          <w:cs/>
        </w:rPr>
        <w:t>”</w:t>
      </w:r>
      <w:r w:rsidRPr="003B37FE">
        <w:rPr>
          <w:sz w:val="30"/>
          <w:szCs w:val="30"/>
          <w:cs/>
        </w:rPr>
        <w:t>) และส่วนได้เสียของกลุ่มบริษัทในบริษัทร่วม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E70260" w:rsidRPr="003B37FE">
        <w:rPr>
          <w:sz w:val="30"/>
          <w:szCs w:val="30"/>
        </w:rPr>
        <w:br/>
      </w:r>
      <w:r w:rsidRPr="003B37FE">
        <w:rPr>
          <w:sz w:val="30"/>
          <w:szCs w:val="30"/>
          <w:cs/>
        </w:rPr>
        <w:t>งบการเงินซึ่งเปิดเผยในหมายเหตุ</w:t>
      </w:r>
      <w:r w:rsidR="007C5C3F">
        <w:rPr>
          <w:rFonts w:hint="cs"/>
          <w:sz w:val="30"/>
          <w:szCs w:val="30"/>
          <w:cs/>
        </w:rPr>
        <w:t>แต่ละข้อ</w:t>
      </w:r>
      <w:r w:rsidR="005A11CB" w:rsidRPr="003B37FE">
        <w:rPr>
          <w:sz w:val="30"/>
          <w:szCs w:val="30"/>
        </w:rPr>
        <w:t xml:space="preserve"> </w:t>
      </w:r>
      <w:r w:rsidRPr="003B37FE">
        <w:rPr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809FD90" w14:textId="77777777" w:rsidR="00E70260" w:rsidRPr="000405AA" w:rsidRDefault="00E7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405AA">
        <w:rPr>
          <w:sz w:val="30"/>
          <w:szCs w:val="30"/>
          <w:cs/>
        </w:rPr>
        <w:br w:type="page"/>
      </w:r>
    </w:p>
    <w:p w14:paraId="5D29BF68" w14:textId="77777777" w:rsidR="00860F63" w:rsidRPr="000405AA" w:rsidRDefault="00860F63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นโยบายการบัญชีที่สำคัญ </w:t>
      </w:r>
    </w:p>
    <w:p w14:paraId="25A0DCD0" w14:textId="0C535ECF" w:rsidR="00860F63" w:rsidRPr="000405AA" w:rsidRDefault="00860F63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04752C49" w14:textId="77777777" w:rsidR="003F6738" w:rsidRPr="000405AA" w:rsidRDefault="003F6738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</w:t>
      </w:r>
      <w:r w:rsidR="000323B6"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รวม</w:t>
      </w:r>
    </w:p>
    <w:p w14:paraId="1E30A5B1" w14:textId="77777777" w:rsidR="00F512A5" w:rsidRPr="000405AA" w:rsidRDefault="00B2052D" w:rsidP="00B01D5F">
      <w:pPr>
        <w:pStyle w:val="FSBlank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4B51417B" w14:textId="25471D42" w:rsidR="00F20B35" w:rsidRPr="000405AA" w:rsidRDefault="00F20B35" w:rsidP="00F20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เงินของบริษัทและบริษัทย่อย (รวมกันเรียกว่า </w:t>
      </w:r>
      <w:r w:rsidRPr="000405AA">
        <w:rPr>
          <w:rFonts w:asciiTheme="majorBidi" w:hAnsiTheme="majorBidi" w:cstheme="majorBidi"/>
          <w:sz w:val="30"/>
          <w:szCs w:val="30"/>
        </w:rPr>
        <w:t>“</w:t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/>
          <w:sz w:val="30"/>
          <w:szCs w:val="30"/>
        </w:rPr>
        <w:t>”</w:t>
      </w:r>
      <w:r w:rsidRPr="000405AA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</w:t>
      </w:r>
      <w:r w:rsidR="008955C7" w:rsidRPr="000405AA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</w:p>
    <w:p w14:paraId="0749DEC8" w14:textId="37D7A14C" w:rsidR="00F20B35" w:rsidRPr="000405AA" w:rsidRDefault="00F20B35" w:rsidP="007E7F40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6653A671" w14:textId="32C927B7" w:rsidR="00BC2CD8" w:rsidRPr="000405AA" w:rsidRDefault="00BC2CD8" w:rsidP="00BC2CD8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7D4D41" w:rsidRPr="000405AA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ผลกระทบต่อจำนวนเงินผลตอบแทนของกลุ่มบริษัท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839F876" w14:textId="77777777" w:rsidR="00966B07" w:rsidRPr="000405AA" w:rsidRDefault="00966B07" w:rsidP="00BC2CD8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9EB389B" w14:textId="62FDBB3B" w:rsidR="00BC2CD8" w:rsidRPr="000405AA" w:rsidRDefault="00BC2CD8" w:rsidP="00B22A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="007D4D41" w:rsidRPr="000405AA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การควบคุม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7D4D41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หรือรับ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จากการได้มาซึ่งส่วนได้เสียที่ไม่มีอำนาจควบคุมโดยอำนาจควบคุมไม่เปลี่ยนแปลงรับรู้เป็น</w:t>
      </w:r>
      <w:r w:rsidR="006F2C01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ส่วน</w:t>
      </w:r>
      <w:r w:rsidR="005679FB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เกินหรือส่วนต่ำกว่าทุนอื่น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ในส่วนของเจ้าของ</w:t>
      </w:r>
    </w:p>
    <w:p w14:paraId="0C38EF6F" w14:textId="77777777" w:rsidR="007F0FEA" w:rsidRDefault="007F0FEA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3463D1B6" w14:textId="05D9B672" w:rsidR="00BC2CD8" w:rsidRPr="000405AA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/>
          <w:sz w:val="30"/>
          <w:szCs w:val="30"/>
          <w:cs/>
          <w:lang w:val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3AB48EFC" w14:textId="77777777" w:rsidR="008C4FD4" w:rsidRPr="000405AA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0EE6B59" w14:textId="6C911CDC" w:rsidR="008C4FD4" w:rsidRPr="000405AA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/>
          <w:sz w:val="30"/>
          <w:szCs w:val="30"/>
          <w:cs/>
          <w:lang w:val="th-TH"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78E29F71" w14:textId="77777777" w:rsidR="008C4FD4" w:rsidRPr="000405AA" w:rsidRDefault="008C4FD4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7DF6EC1" w14:textId="47AB2521" w:rsidR="00BC2CD8" w:rsidRPr="000405AA" w:rsidRDefault="00ED41AC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รวมถึงรายได้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="004A4537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A4537" w:rsidRPr="000405AA">
        <w:rPr>
          <w:rFonts w:asciiTheme="majorBidi" w:hAnsiTheme="majorBidi"/>
          <w:sz w:val="30"/>
          <w:szCs w:val="30"/>
          <w:cs/>
          <w:lang w:val="th-TH"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แต่เท่าที่ไม่มีหลักฐานการด้อยค่าเกิดขึ้น</w:t>
      </w:r>
    </w:p>
    <w:p w14:paraId="16535251" w14:textId="0B5BCA22" w:rsidR="00ED41AC" w:rsidRDefault="00ED41AC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B662F2D" w14:textId="77777777" w:rsidR="00C72125" w:rsidRPr="000405AA" w:rsidRDefault="00C72125" w:rsidP="00BC2CD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C826F5B" w14:textId="52A0A7AE" w:rsidR="00ED41AC" w:rsidRPr="000405AA" w:rsidRDefault="00ED41AC" w:rsidP="00ED41AC">
      <w:pPr>
        <w:pStyle w:val="Heading8"/>
        <w:tabs>
          <w:tab w:val="num" w:pos="684"/>
        </w:tabs>
        <w:ind w:left="540" w:right="6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lastRenderedPageBreak/>
        <w:t>การรวมธุรกิจ</w:t>
      </w:r>
    </w:p>
    <w:p w14:paraId="784D9AAB" w14:textId="77777777" w:rsidR="00AE19FD" w:rsidRPr="000405AA" w:rsidRDefault="00AE19FD" w:rsidP="0083066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2F6EFF8" w14:textId="7B7FBDC9" w:rsidR="00ED41AC" w:rsidRPr="000405AA" w:rsidRDefault="00ED41AC" w:rsidP="00ED41AC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</w:t>
      </w:r>
      <w:r w:rsidR="00A3263E" w:rsidRPr="000405AA">
        <w:rPr>
          <w:rFonts w:asciiTheme="majorBidi" w:hAnsiTheme="majorBidi"/>
          <w:sz w:val="30"/>
          <w:szCs w:val="30"/>
          <w:cs/>
          <w:lang w:val="th-TH"/>
        </w:rPr>
        <w:t xml:space="preserve">ยกเว้นกรณีการรวมธุรกิจภายใต้การควบคุมเดียวกัน </w:t>
      </w:r>
      <w:r w:rsidR="00DA3FE8" w:rsidRPr="000405AA">
        <w:rPr>
          <w:rFonts w:asciiTheme="majorBidi" w:hAnsiTheme="majorBidi" w:hint="cs"/>
          <w:sz w:val="30"/>
          <w:szCs w:val="30"/>
          <w:cs/>
          <w:lang w:val="th-TH"/>
        </w:rPr>
        <w:t>ทั้งนี้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4660C4F3" w14:textId="77777777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3C62BB4D" w14:textId="7DFEFD75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      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32B84B8B" w14:textId="77777777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6336F3C7" w14:textId="475D929E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และส่วนได้เสียในส่วนของเจ้าของที่ออกโดยกลุ่มบริษัท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</w:p>
    <w:p w14:paraId="4E3302CB" w14:textId="77777777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97205A4" w14:textId="22F0DB16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64F4FA8" w14:textId="77777777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2BAF82CD" w14:textId="3C0B8A7E" w:rsidR="00ED41AC" w:rsidRDefault="00ED41AC" w:rsidP="00ED41A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1CCE795" w14:textId="77777777" w:rsidR="00D617AB" w:rsidRPr="00D617AB" w:rsidRDefault="00D617AB" w:rsidP="00ED41A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8AD80" w14:textId="3C09A927" w:rsidR="00ED41AC" w:rsidRPr="000405AA" w:rsidRDefault="00ED41AC" w:rsidP="00ED4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0405AA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จนถึงวันที่การควบคุมสิ้นสุด</w:t>
      </w:r>
    </w:p>
    <w:p w14:paraId="63DCADE4" w14:textId="35B04FA4" w:rsidR="00C72125" w:rsidRDefault="00C72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407E84F" w14:textId="514C43BA" w:rsidR="004E34CC" w:rsidRPr="000405AA" w:rsidRDefault="004E34CC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เงินลงทุน</w:t>
      </w:r>
      <w:r w:rsidRPr="000405AA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>ในบริษัท</w:t>
      </w:r>
      <w:r w:rsidRPr="000405AA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ย่อย</w:t>
      </w:r>
      <w:r w:rsidR="0041667F" w:rsidRPr="000405AA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และบริษัทร่วม</w:t>
      </w:r>
    </w:p>
    <w:p w14:paraId="5E67E86D" w14:textId="77777777" w:rsidR="004E34CC" w:rsidRPr="000405AA" w:rsidRDefault="004E34CC" w:rsidP="004A00D4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14:paraId="4AEE71F1" w14:textId="49F2028B" w:rsidR="001E26A7" w:rsidRDefault="00B22AA3" w:rsidP="001E26A7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เงินลงทุนในบริษัทย่อย</w:t>
      </w:r>
      <w:r w:rsidR="0041667F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บริษัทร่วมในงบการเงินเฉพาะกิจการวัดมูลค่าด้วยราคาทุนหักค่าเผื่อการด้อยค่า </w:t>
      </w:r>
      <w:r w:rsidR="00EF02E9" w:rsidRPr="000405AA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032B783C" w14:textId="77777777" w:rsidR="00C72125" w:rsidRPr="000405AA" w:rsidRDefault="00C72125" w:rsidP="001E26A7">
      <w:pPr>
        <w:pStyle w:val="FSBlank"/>
        <w:ind w:left="540" w:firstLine="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449E5D9" w14:textId="77777777" w:rsidR="008271B6" w:rsidRPr="000405AA" w:rsidRDefault="008271B6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2039020" w14:textId="77777777" w:rsidR="008271B6" w:rsidRPr="000405AA" w:rsidRDefault="008271B6" w:rsidP="00192BE8">
      <w:pPr>
        <w:pStyle w:val="FSBlank"/>
        <w:rPr>
          <w:rFonts w:asciiTheme="majorBidi" w:eastAsia="EucrosiaUPCBold" w:hAnsiTheme="majorBidi" w:cstheme="majorBidi"/>
          <w:sz w:val="24"/>
          <w:szCs w:val="24"/>
        </w:rPr>
      </w:pPr>
    </w:p>
    <w:p w14:paraId="1A8F90DC" w14:textId="7F3FF501" w:rsidR="00B22AA3" w:rsidRPr="000405AA" w:rsidRDefault="00B22AA3" w:rsidP="00DA3F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A25E6D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แปลงค่าเป็นสกุลเงินที่ใช้ในการดำเนินงาน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>ของแต่ละบริษัทในกลุ่มบริษัท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โดยใช้อัตราแลกเปลี่ยน ณ วันที่เกิดรายการ</w:t>
      </w:r>
      <w:r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สำหรับ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วันที่รายงาน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53A7131C" w14:textId="77777777" w:rsidR="00B57F9F" w:rsidRPr="000405AA" w:rsidRDefault="00B57F9F" w:rsidP="00DA3FE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AA263" w14:textId="6FC88FC3" w:rsidR="008271B6" w:rsidRPr="000405AA" w:rsidRDefault="00B22AA3" w:rsidP="00DA3FE8">
      <w:pPr>
        <w:pStyle w:val="FSBlank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C4025F8" w14:textId="77777777" w:rsidR="001E26A7" w:rsidRPr="000405AA" w:rsidRDefault="001E26A7" w:rsidP="00DA3FE8">
      <w:pPr>
        <w:pStyle w:val="FSBlank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27B46684" w14:textId="77777777" w:rsidR="008271B6" w:rsidRPr="000405AA" w:rsidRDefault="008271B6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7A11966" w14:textId="77777777" w:rsidR="00555156" w:rsidRPr="000405AA" w:rsidRDefault="00555156" w:rsidP="00B7541F">
      <w:pPr>
        <w:pStyle w:val="FSBlank"/>
        <w:ind w:firstLine="0"/>
        <w:rPr>
          <w:rFonts w:asciiTheme="majorBidi" w:eastAsia="EucrosiaUPCBold" w:hAnsiTheme="majorBidi" w:cstheme="majorBidi"/>
          <w:sz w:val="30"/>
          <w:szCs w:val="30"/>
        </w:rPr>
      </w:pPr>
    </w:p>
    <w:p w14:paraId="1E9A148C" w14:textId="43D52B0E" w:rsidR="00B7541F" w:rsidRPr="000405AA" w:rsidRDefault="00B7541F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405A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BF9F9BE" w14:textId="77777777" w:rsidR="005A678A" w:rsidRPr="000405AA" w:rsidRDefault="005A678A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751CF" w14:textId="56EEB963" w:rsidR="00B7541F" w:rsidRPr="000405AA" w:rsidRDefault="00B7541F" w:rsidP="00DA3FE8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(นอกเหนือจากลูกหนี้การค้า (ดูหมายเหตุข้อ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="006D767C">
        <w:rPr>
          <w:rFonts w:asciiTheme="majorBidi" w:hAnsiTheme="majorBidi" w:cstheme="majorBidi"/>
          <w:sz w:val="30"/>
          <w:szCs w:val="30"/>
        </w:rPr>
        <w:t>3</w:t>
      </w:r>
      <w:r w:rsidRPr="000405AA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2842DD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6D767C">
        <w:rPr>
          <w:rFonts w:asciiTheme="majorBidi" w:hAnsiTheme="majorBidi" w:cstheme="majorBidi" w:hint="cs"/>
          <w:sz w:val="30"/>
          <w:szCs w:val="30"/>
          <w:cs/>
        </w:rPr>
        <w:t>เริ่มแรก</w:t>
      </w:r>
      <w:r w:rsidRPr="000405AA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6D767C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6D767C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0405AA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="006D767C">
        <w:rPr>
          <w:rFonts w:asciiTheme="majorBidi" w:hAnsiTheme="majorBidi" w:cstheme="majorBidi" w:hint="cs"/>
          <w:sz w:val="30"/>
          <w:szCs w:val="30"/>
          <w:cs/>
        </w:rPr>
        <w:t>จะรวมหรือหัก</w:t>
      </w:r>
      <w:r w:rsidRPr="000405AA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</w:p>
    <w:p w14:paraId="779A2C31" w14:textId="77777777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E4444" w14:textId="08088FBC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375D7B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375D7B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375D7B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การเปลี่ยนแปลงการจัดประเภท </w:t>
      </w:r>
    </w:p>
    <w:p w14:paraId="62284190" w14:textId="7187BEA0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</w:t>
      </w:r>
      <w:r w:rsidR="00DA3FE8" w:rsidRPr="000405AA">
        <w:rPr>
          <w:rFonts w:asciiTheme="majorBidi" w:hAnsiTheme="majorBidi" w:cstheme="majorBidi" w:hint="cs"/>
          <w:sz w:val="30"/>
          <w:szCs w:val="30"/>
          <w:cs/>
        </w:rPr>
        <w:t>ทุนตัดจำหน่ายตามวิธีดอกเบี้ยที่แท้จริง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6826CE" w14:textId="77777777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A5701F" w14:textId="267DDC29" w:rsidR="00B7541F" w:rsidRPr="000405AA" w:rsidRDefault="00B7541F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375D7B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375D7B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4573D275" w14:textId="77777777" w:rsidR="001E26A7" w:rsidRPr="000405AA" w:rsidRDefault="001E26A7" w:rsidP="005A09E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FA6A82" w14:textId="39B0C3CA" w:rsidR="00B7541F" w:rsidRPr="000405AA" w:rsidRDefault="00B7541F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405A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6AA7D0E" w14:textId="77777777" w:rsidR="005A678A" w:rsidRPr="000405AA" w:rsidRDefault="005A678A" w:rsidP="00B7541F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3852CF" w14:textId="2721CC61" w:rsidR="00B7541F" w:rsidRPr="000405AA" w:rsidRDefault="00B7541F" w:rsidP="00B7541F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3CDBAA6" w14:textId="77777777" w:rsidR="00B7541F" w:rsidRPr="000405AA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7E3811" w14:textId="0ED9E883" w:rsidR="00B7541F" w:rsidRPr="000405AA" w:rsidRDefault="00B7541F" w:rsidP="00B7541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3399BC6" w14:textId="77777777" w:rsidR="00B7541F" w:rsidRPr="000405AA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19CC3A" w14:textId="6438A1EE" w:rsidR="00B7541F" w:rsidRPr="000405AA" w:rsidRDefault="00B7541F" w:rsidP="00B754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CBCA9FB" w14:textId="77777777" w:rsidR="00B7541F" w:rsidRPr="000405AA" w:rsidRDefault="00B7541F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75C5FE7" w14:textId="1465CF63" w:rsidR="008271B6" w:rsidRPr="000405AA" w:rsidRDefault="00B7541F" w:rsidP="0075008F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0D1C92E" w14:textId="2B1FB6BD" w:rsidR="00F60876" w:rsidRPr="000405AA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A8E687" w14:textId="0628F52D" w:rsidR="00F60876" w:rsidRPr="000405AA" w:rsidRDefault="00F60876" w:rsidP="00EA4126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405A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A0942E7" w14:textId="77777777" w:rsidR="00F60876" w:rsidRPr="000405AA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39A097CB" w14:textId="5D322F93" w:rsidR="001E26A7" w:rsidRPr="000405AA" w:rsidRDefault="00F60876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D1E1280" w14:textId="6BD96BF7" w:rsidR="00F60876" w:rsidRPr="000405AA" w:rsidRDefault="00F60876" w:rsidP="002D7B6B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0405A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ดอกเบี้ย </w:t>
      </w:r>
    </w:p>
    <w:p w14:paraId="6C34A297" w14:textId="77777777" w:rsidR="00F60876" w:rsidRPr="000405AA" w:rsidRDefault="00F60876" w:rsidP="00F60876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588044" w14:textId="20468290" w:rsidR="00F60876" w:rsidRPr="000405AA" w:rsidRDefault="00F60876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F14FA0" w:rsidRPr="000405AA">
        <w:rPr>
          <w:rFonts w:asciiTheme="majorBidi" w:hAnsiTheme="majorBidi" w:cstheme="majorBidi"/>
          <w:sz w:val="30"/>
          <w:szCs w:val="30"/>
          <w:cs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C0B97D1" w14:textId="77777777" w:rsidR="001E26A7" w:rsidRPr="000405AA" w:rsidRDefault="001E26A7" w:rsidP="00F60876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AA899A" w14:textId="326A2959" w:rsidR="002D7B6B" w:rsidRPr="000405AA" w:rsidRDefault="002D7B6B" w:rsidP="00317B7B">
      <w:pPr>
        <w:pStyle w:val="BodyText"/>
        <w:numPr>
          <w:ilvl w:val="0"/>
          <w:numId w:val="2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405AA">
        <w:rPr>
          <w:rFonts w:asciiTheme="majorBidi" w:eastAsia="EucrosiaUPCBold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  <w:r w:rsidRPr="000405A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3A6DAD77" w14:textId="77777777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2FE45" w14:textId="6E1C676E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053E4D6" w14:textId="13FA708E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C88ED" w14:textId="46B0707B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11336B" w:rsidRPr="000405AA">
        <w:rPr>
          <w:rFonts w:asciiTheme="majorBidi" w:hAnsiTheme="majorBidi"/>
          <w:sz w:val="30"/>
          <w:szCs w:val="30"/>
        </w:rPr>
        <w:t>12</w:t>
      </w:r>
      <w:r w:rsidRPr="000405AA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11336B" w:rsidRPr="000405AA">
        <w:rPr>
          <w:rFonts w:asciiTheme="majorBidi" w:hAnsiTheme="majorBidi"/>
          <w:sz w:val="30"/>
          <w:szCs w:val="30"/>
        </w:rPr>
        <w:br/>
      </w:r>
      <w:r w:rsidRPr="000405AA">
        <w:rPr>
          <w:rFonts w:asciiTheme="majorBidi" w:hAnsi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11336B" w:rsidRPr="000405AA">
        <w:rPr>
          <w:rFonts w:asciiTheme="majorBidi" w:hAnsiTheme="majorBidi"/>
          <w:sz w:val="30"/>
          <w:szCs w:val="30"/>
        </w:rPr>
        <w:br/>
      </w:r>
      <w:r w:rsidRPr="000405AA">
        <w:rPr>
          <w:rFonts w:asciiTheme="majorBidi" w:hAnsiTheme="majorBidi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761DD179" w14:textId="77777777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A05F1" w14:textId="68480591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2C2D979" w14:textId="42BC42BC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8FD4A" w14:textId="2C538A20" w:rsidR="001E26A7" w:rsidRPr="000405AA" w:rsidRDefault="00F86EF0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0405AA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C5C3F">
        <w:rPr>
          <w:rFonts w:asciiTheme="majorBidi" w:hAnsiTheme="majorBidi" w:cstheme="majorBidi"/>
          <w:sz w:val="30"/>
          <w:szCs w:val="30"/>
        </w:rPr>
        <w:t>30</w:t>
      </w:r>
      <w:r w:rsidRPr="000405AA">
        <w:rPr>
          <w:rFonts w:asciiTheme="majorBidi" w:hAnsi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1EBC10C" w14:textId="77777777" w:rsidR="001E26A7" w:rsidRPr="000405AA" w:rsidRDefault="001E2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0405AA">
        <w:rPr>
          <w:rFonts w:asciiTheme="majorBidi" w:hAnsiTheme="majorBidi"/>
          <w:sz w:val="30"/>
          <w:szCs w:val="30"/>
          <w:cs/>
        </w:rPr>
        <w:br w:type="page"/>
      </w:r>
    </w:p>
    <w:p w14:paraId="5085579F" w14:textId="1C2A2066" w:rsidR="002D7B6B" w:rsidRPr="000405AA" w:rsidRDefault="002D7B6B" w:rsidP="00317B7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267F4023" w14:textId="51D8998C" w:rsidR="002D7B6B" w:rsidRPr="000405AA" w:rsidRDefault="002D7B6B" w:rsidP="006D767C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144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-</w:t>
      </w:r>
      <w:r w:rsidRPr="000405AA">
        <w:rPr>
          <w:rFonts w:asciiTheme="majorBidi" w:hAnsi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9BCA179" w14:textId="6DBE3596" w:rsidR="002D7B6B" w:rsidRPr="000405AA" w:rsidRDefault="002D7B6B" w:rsidP="00917E12">
      <w:pPr>
        <w:pStyle w:val="BodyText"/>
        <w:tabs>
          <w:tab w:val="clear" w:pos="454"/>
          <w:tab w:val="clear" w:pos="680"/>
          <w:tab w:val="left" w:pos="1440"/>
        </w:tabs>
        <w:spacing w:after="0" w:line="240" w:lineRule="auto"/>
        <w:ind w:left="990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-</w:t>
      </w:r>
      <w:r w:rsidR="00917E12">
        <w:rPr>
          <w:rFonts w:asciiTheme="majorBidi" w:hAnsiTheme="majorBidi"/>
          <w:sz w:val="30"/>
          <w:szCs w:val="30"/>
        </w:rPr>
        <w:tab/>
      </w:r>
      <w:r w:rsidRPr="000405AA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150325" w:rsidRPr="000405AA">
        <w:rPr>
          <w:rFonts w:asciiTheme="majorBidi" w:hAnsiTheme="majorBidi"/>
          <w:sz w:val="30"/>
          <w:szCs w:val="30"/>
        </w:rPr>
        <w:t>90</w:t>
      </w:r>
      <w:r w:rsidRPr="000405AA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12FCBA6F" w14:textId="77777777" w:rsidR="002D7B6B" w:rsidRPr="000405AA" w:rsidRDefault="002D7B6B" w:rsidP="002D7B6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40F542" w14:textId="12312296" w:rsidR="002433CA" w:rsidRPr="000405AA" w:rsidRDefault="002433C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30DCE8E" w14:textId="77777777" w:rsidR="002433CA" w:rsidRPr="000405AA" w:rsidRDefault="002433CA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13B9CE84" w14:textId="67C8B79C" w:rsidR="002433CA" w:rsidRPr="000405AA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tab/>
      </w:r>
      <w:r w:rsidR="005A09E4" w:rsidRPr="000405AA">
        <w:rPr>
          <w:rFonts w:asciiTheme="majorBidi" w:hAnsi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</w:t>
      </w:r>
    </w:p>
    <w:p w14:paraId="5A3468E1" w14:textId="77777777" w:rsidR="00C01231" w:rsidRPr="000405AA" w:rsidRDefault="00C01231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A87228" w14:textId="5737490D" w:rsidR="00860F63" w:rsidRPr="000405AA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04302A06" w14:textId="77777777" w:rsidR="00860F63" w:rsidRPr="000405AA" w:rsidRDefault="00860F63" w:rsidP="007C57C2">
      <w:pPr>
        <w:pStyle w:val="FSBlank"/>
        <w:rPr>
          <w:rFonts w:asciiTheme="majorBidi" w:eastAsia="EucrosiaUPCBold" w:hAnsiTheme="majorBidi" w:cstheme="majorBidi"/>
          <w:sz w:val="30"/>
          <w:szCs w:val="30"/>
        </w:rPr>
      </w:pPr>
    </w:p>
    <w:p w14:paraId="10334B63" w14:textId="1F553C0C" w:rsidR="005A09E4" w:rsidRPr="000405AA" w:rsidRDefault="005A09E4" w:rsidP="005A09E4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0405AA">
        <w:rPr>
          <w:rFonts w:asciiTheme="majorBidi" w:hAnsi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0405AA">
        <w:rPr>
          <w:rFonts w:asciiTheme="majorBidi" w:hAnsiTheme="majorBidi" w:hint="cs"/>
          <w:sz w:val="30"/>
          <w:szCs w:val="30"/>
          <w:cs/>
        </w:rPr>
        <w:t xml:space="preserve"> </w:t>
      </w:r>
      <w:r w:rsidR="00381430" w:rsidRPr="000405AA">
        <w:rPr>
          <w:rFonts w:asciiTheme="majorBidi" w:hAnsiTheme="majorBidi"/>
          <w:sz w:val="30"/>
          <w:szCs w:val="30"/>
          <w:cs/>
        </w:rPr>
        <w:br/>
      </w:r>
      <w:r w:rsidRPr="000405AA">
        <w:rPr>
          <w:rFonts w:asciiTheme="majorBidi" w:hAnsi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ADFD8C7" w14:textId="77777777" w:rsidR="005A09E4" w:rsidRPr="000405AA" w:rsidRDefault="005A09E4" w:rsidP="005A0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/>
          <w:sz w:val="30"/>
          <w:szCs w:val="30"/>
        </w:rPr>
      </w:pPr>
    </w:p>
    <w:p w14:paraId="6F9D4C55" w14:textId="271DE360" w:rsidR="006F645C" w:rsidRPr="000405AA" w:rsidRDefault="005A09E4" w:rsidP="0075008F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hint="cs"/>
          <w:sz w:val="30"/>
          <w:szCs w:val="30"/>
          <w:cs/>
        </w:rPr>
        <w:t>ป</w:t>
      </w:r>
      <w:r w:rsidRPr="000405AA">
        <w:rPr>
          <w:rFonts w:asciiTheme="majorBidi" w:hAnsiTheme="majorBidi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A42B7F" w:rsidRPr="000405AA">
        <w:rPr>
          <w:rFonts w:asciiTheme="majorBidi" w:hAnsiTheme="majorBidi"/>
          <w:sz w:val="30"/>
          <w:szCs w:val="30"/>
          <w:cs/>
        </w:rPr>
        <w:br/>
      </w:r>
      <w:r w:rsidRPr="000405AA">
        <w:rPr>
          <w:rFonts w:asciiTheme="majorBidi" w:hAnsi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A42B7F" w:rsidRPr="000405AA">
        <w:rPr>
          <w:rFonts w:asciiTheme="majorBidi" w:hAnsiTheme="majorBidi"/>
          <w:sz w:val="30"/>
          <w:szCs w:val="30"/>
          <w:cs/>
        </w:rPr>
        <w:br/>
      </w:r>
      <w:r w:rsidRPr="000405AA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E6BAE73" w14:textId="77777777" w:rsidR="00A42B7F" w:rsidRPr="000405AA" w:rsidRDefault="00A42B7F" w:rsidP="0075008F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0863A5D" w14:textId="77777777" w:rsidR="00860F63" w:rsidRPr="000405AA" w:rsidRDefault="009F3D7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3879C166" w14:textId="77777777" w:rsidR="00860F63" w:rsidRPr="000405AA" w:rsidRDefault="00860F63" w:rsidP="007C57C2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2C652322" w14:textId="40A89585" w:rsidR="00362E0F" w:rsidRPr="000405AA" w:rsidRDefault="005A09E4" w:rsidP="00E00B9F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405AA">
        <w:rPr>
          <w:rFonts w:asciiTheme="majorBidi" w:hAnsiTheme="majorBidi"/>
          <w:sz w:val="30"/>
          <w:szCs w:val="30"/>
        </w:rPr>
        <w:t xml:space="preserve"> </w:t>
      </w:r>
      <w:r w:rsidRPr="000405AA">
        <w:rPr>
          <w:rFonts w:asciiTheme="majorBidi" w:hAnsi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0" w:name="_Hlk87562734"/>
      <w:r w:rsidRPr="000405AA">
        <w:rPr>
          <w:rFonts w:asciiTheme="majorBidi" w:hAnsi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0"/>
      <w:r w:rsidRPr="000405AA">
        <w:rPr>
          <w:rFonts w:asciiTheme="majorBidi" w:hAnsiTheme="majorBidi"/>
          <w:sz w:val="30"/>
          <w:szCs w:val="30"/>
          <w:cs/>
        </w:rPr>
        <w:t>สำหรับสินค้าสำเร็จรูป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0405AA">
        <w:rPr>
          <w:rFonts w:asciiTheme="majorBidi" w:hAnsiTheme="majorBidi"/>
          <w:sz w:val="30"/>
          <w:szCs w:val="30"/>
        </w:rPr>
        <w:t xml:space="preserve"> </w:t>
      </w:r>
      <w:r w:rsidRPr="000405AA">
        <w:rPr>
          <w:rFonts w:asciiTheme="majorBidi" w:hAnsiTheme="majorBidi"/>
          <w:sz w:val="30"/>
          <w:szCs w:val="30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469321B6" w14:textId="2A10C40E" w:rsidR="000B524C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/>
          <w:sz w:val="30"/>
          <w:szCs w:val="30"/>
        </w:rPr>
      </w:pPr>
    </w:p>
    <w:p w14:paraId="603E2606" w14:textId="4B45A552" w:rsidR="000A16E2" w:rsidRDefault="000A16E2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/>
          <w:sz w:val="30"/>
          <w:szCs w:val="30"/>
        </w:rPr>
      </w:pPr>
    </w:p>
    <w:p w14:paraId="49E41F45" w14:textId="4F9063CC" w:rsidR="000A16E2" w:rsidRDefault="000A16E2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/>
          <w:sz w:val="30"/>
          <w:szCs w:val="30"/>
        </w:rPr>
      </w:pPr>
    </w:p>
    <w:p w14:paraId="715158C1" w14:textId="58C6E789" w:rsidR="000A16E2" w:rsidRDefault="000A16E2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/>
          <w:sz w:val="30"/>
          <w:szCs w:val="30"/>
        </w:rPr>
      </w:pPr>
    </w:p>
    <w:p w14:paraId="61AD63AF" w14:textId="02AB8E75" w:rsidR="000A16E2" w:rsidRDefault="000A16E2" w:rsidP="000A16E2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16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A84C565" w14:textId="77777777" w:rsidR="000A16E2" w:rsidRDefault="000A16E2" w:rsidP="000A16E2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51E4A1" w14:textId="47288FFF" w:rsidR="000A16E2" w:rsidRDefault="000A16E2" w:rsidP="000A16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16E2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7A28F1B7" w14:textId="0FCDEFA5" w:rsidR="00E804F0" w:rsidRDefault="00E804F0" w:rsidP="000A16E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6EE27" w14:textId="4C313BD8" w:rsidR="0034796C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E804F0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</w:t>
      </w:r>
      <w:r>
        <w:rPr>
          <w:rFonts w:asciiTheme="majorBidi" w:hAnsiTheme="majorBidi" w:cstheme="majorBidi" w:hint="cs"/>
          <w:sz w:val="30"/>
          <w:szCs w:val="30"/>
          <w:cs/>
        </w:rPr>
        <w:t>ส่วนปรับปรุงที่ดิน</w:t>
      </w:r>
    </w:p>
    <w:p w14:paraId="17D1B134" w14:textId="6287CDC3" w:rsidR="00E804F0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0EEDA2AF" w14:textId="3E93F120" w:rsidR="00E804F0" w:rsidRPr="00E804F0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804F0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7069EB64" w14:textId="77777777" w:rsidR="00E804F0" w:rsidRPr="000405AA" w:rsidRDefault="00E804F0" w:rsidP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F018E84" w14:textId="00111673" w:rsidR="00860F63" w:rsidRPr="000405AA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3515DD4" w14:textId="0B42DFEA" w:rsidR="00F2146D" w:rsidRPr="000405AA" w:rsidRDefault="00F2146D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43C95" w14:textId="52AE6D35" w:rsidR="000B524C" w:rsidRPr="000405AA" w:rsidRDefault="000B524C" w:rsidP="000B52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0B54FA6C" w14:textId="77777777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617AFFD" w14:textId="56C2D3BE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915589" w:rsidRPr="000405AA">
        <w:rPr>
          <w:rFonts w:asciiTheme="majorBidi" w:hAnsiTheme="majorBidi" w:cstheme="majorBidi" w:hint="cs"/>
          <w:sz w:val="30"/>
          <w:szCs w:val="30"/>
          <w:cs/>
        </w:rPr>
        <w:t>ต้นทุนการกู้ยืมและ</w:t>
      </w:r>
      <w:r w:rsidRPr="000405AA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</w:p>
    <w:p w14:paraId="65C763EF" w14:textId="77777777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D51BEA9" w14:textId="6E20B182" w:rsidR="000B524C" w:rsidRPr="000405AA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1F94C131" w14:textId="5A005A04" w:rsidR="000B524C" w:rsidRPr="000405AA" w:rsidRDefault="000B524C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E80F5" w14:textId="7C9F15D6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F15A670" w14:textId="77777777" w:rsidR="006C2981" w:rsidRPr="000405AA" w:rsidRDefault="006C2981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95E4A3" w14:textId="5D33B50D" w:rsidR="000B524C" w:rsidRPr="000405AA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4507AEA" w14:textId="4C962F64" w:rsidR="000B524C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38A4F635" w14:textId="2B8611CB" w:rsidR="00E804F0" w:rsidRDefault="00E804F0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5165579C" w14:textId="37DEE4B9" w:rsidR="00E804F0" w:rsidRDefault="00E804F0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7CF95A01" w14:textId="77777777" w:rsidR="00E804F0" w:rsidRPr="000405AA" w:rsidRDefault="00E804F0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354F7E4C" w14:textId="77777777" w:rsidR="000B524C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0AC0639" w14:textId="77777777" w:rsidR="0099504D" w:rsidRPr="000405AA" w:rsidRDefault="0099504D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0762F2BF" w14:textId="0304EA81" w:rsidR="000B524C" w:rsidRPr="000405AA" w:rsidRDefault="000B524C" w:rsidP="000B524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</w:t>
      </w:r>
      <w:r w:rsidR="00D17C7C" w:rsidRPr="000405A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และส่วนปรับปรุงที่ดิน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และสินทรัพย์ที่อยู่ระหว่างการก่อสร้าง</w:t>
      </w:r>
      <w:r w:rsidR="00D17C7C" w:rsidRPr="000405A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และติดตั้ง</w:t>
      </w:r>
      <w:r w:rsidRPr="000405A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</w:t>
      </w:r>
    </w:p>
    <w:p w14:paraId="288C211D" w14:textId="77777777" w:rsidR="007F0FEA" w:rsidRDefault="007F0FEA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CDEAAE1" w14:textId="492EEECE" w:rsidR="00517492" w:rsidRPr="000405AA" w:rsidRDefault="000B524C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B01A1B5" w14:textId="77777777" w:rsidR="00C2506A" w:rsidRPr="000405AA" w:rsidRDefault="00C2506A" w:rsidP="000B5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2070"/>
      </w:tblGrid>
      <w:tr w:rsidR="00860F63" w:rsidRPr="000405AA" w14:paraId="6D4138EB" w14:textId="77777777" w:rsidTr="008509E7">
        <w:tc>
          <w:tcPr>
            <w:tcW w:w="4950" w:type="dxa"/>
          </w:tcPr>
          <w:p w14:paraId="354E614B" w14:textId="453C837B" w:rsidR="00860F63" w:rsidRPr="000405AA" w:rsidRDefault="00220D0E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อาคาร</w:t>
            </w:r>
          </w:p>
        </w:tc>
        <w:tc>
          <w:tcPr>
            <w:tcW w:w="1800" w:type="dxa"/>
          </w:tcPr>
          <w:p w14:paraId="1AF745DA" w14:textId="700CD95E" w:rsidR="00860F63" w:rsidRPr="000405AA" w:rsidRDefault="00220D0E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0405A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070" w:type="dxa"/>
          </w:tcPr>
          <w:p w14:paraId="1B3F7A3D" w14:textId="77777777" w:rsidR="00860F63" w:rsidRPr="000405AA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0405AA" w14:paraId="1980F9DD" w14:textId="77777777" w:rsidTr="008509E7">
        <w:tc>
          <w:tcPr>
            <w:tcW w:w="4950" w:type="dxa"/>
          </w:tcPr>
          <w:p w14:paraId="1942EFB4" w14:textId="7F82FD63" w:rsidR="00220D0E" w:rsidRPr="000405AA" w:rsidRDefault="00220D0E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เครื่องจักรและอุปกรณ์โรงงาน</w:t>
            </w:r>
          </w:p>
        </w:tc>
        <w:tc>
          <w:tcPr>
            <w:tcW w:w="1800" w:type="dxa"/>
          </w:tcPr>
          <w:p w14:paraId="37F29346" w14:textId="392B51B3" w:rsidR="00220D0E" w:rsidRPr="000405AA" w:rsidRDefault="00220D0E" w:rsidP="0012052A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0405AA">
              <w:rPr>
                <w:rFonts w:asciiTheme="majorBidi" w:hAnsiTheme="majorBidi" w:cstheme="majorBidi"/>
              </w:rPr>
              <w:t xml:space="preserve">5 </w:t>
            </w:r>
            <w:r w:rsidRPr="000405AA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070" w:type="dxa"/>
          </w:tcPr>
          <w:p w14:paraId="7008B7D3" w14:textId="61297659" w:rsidR="00220D0E" w:rsidRPr="000405AA" w:rsidRDefault="00220D0E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ปี</w:t>
            </w:r>
          </w:p>
        </w:tc>
      </w:tr>
      <w:tr w:rsidR="00220D0E" w:rsidRPr="000405AA" w14:paraId="109EA12B" w14:textId="77777777" w:rsidTr="008509E7">
        <w:tc>
          <w:tcPr>
            <w:tcW w:w="4950" w:type="dxa"/>
          </w:tcPr>
          <w:p w14:paraId="5DAFF38D" w14:textId="1CDD97F4" w:rsidR="00220D0E" w:rsidRPr="000405AA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ส่วนปรับปรุงสิทธิการเช่า</w:t>
            </w:r>
          </w:p>
        </w:tc>
        <w:tc>
          <w:tcPr>
            <w:tcW w:w="1800" w:type="dxa"/>
          </w:tcPr>
          <w:p w14:paraId="421F5C70" w14:textId="7C1B336B" w:rsidR="00220D0E" w:rsidRPr="000405AA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</w:rPr>
            </w:pPr>
            <w:r w:rsidRPr="000405A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482A0F6D" w14:textId="3A909086" w:rsidR="00220D0E" w:rsidRPr="000405AA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0405AA" w14:paraId="7CE334B2" w14:textId="77777777" w:rsidTr="008509E7">
        <w:tc>
          <w:tcPr>
            <w:tcW w:w="4950" w:type="dxa"/>
          </w:tcPr>
          <w:p w14:paraId="7A318980" w14:textId="77777777" w:rsidR="00220D0E" w:rsidRPr="000405AA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เครื่องมือ เครื่องใช้และอุปกรณ์ใช้ในการดำเนินงาน</w:t>
            </w:r>
          </w:p>
        </w:tc>
        <w:tc>
          <w:tcPr>
            <w:tcW w:w="1800" w:type="dxa"/>
          </w:tcPr>
          <w:p w14:paraId="5974F6B3" w14:textId="77777777" w:rsidR="00220D0E" w:rsidRPr="000405AA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77290CF6" w14:textId="77777777" w:rsidR="00220D0E" w:rsidRPr="000405AA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0405AA" w14:paraId="7348685A" w14:textId="77777777" w:rsidTr="008509E7">
        <w:tc>
          <w:tcPr>
            <w:tcW w:w="4950" w:type="dxa"/>
          </w:tcPr>
          <w:p w14:paraId="33699045" w14:textId="77777777" w:rsidR="00220D0E" w:rsidRPr="000405AA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00" w:type="dxa"/>
          </w:tcPr>
          <w:p w14:paraId="73D0676D" w14:textId="77777777" w:rsidR="00220D0E" w:rsidRPr="000405AA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</w:rPr>
              <w:t xml:space="preserve">3 </w:t>
            </w:r>
            <w:r w:rsidRPr="000405AA">
              <w:rPr>
                <w:rFonts w:asciiTheme="majorBidi" w:hAnsiTheme="majorBidi" w:cstheme="majorBidi" w:hint="cs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1D1CC1ED" w14:textId="77777777" w:rsidR="00220D0E" w:rsidRPr="000405AA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220D0E" w:rsidRPr="000405AA" w14:paraId="2EB36D0F" w14:textId="77777777" w:rsidTr="008509E7">
        <w:tc>
          <w:tcPr>
            <w:tcW w:w="4950" w:type="dxa"/>
          </w:tcPr>
          <w:p w14:paraId="3BD83AEF" w14:textId="77777777" w:rsidR="00220D0E" w:rsidRPr="000405AA" w:rsidRDefault="00220D0E" w:rsidP="00220D0E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>ยานพาหนะ</w:t>
            </w:r>
          </w:p>
        </w:tc>
        <w:tc>
          <w:tcPr>
            <w:tcW w:w="1800" w:type="dxa"/>
          </w:tcPr>
          <w:p w14:paraId="7159AE93" w14:textId="77777777" w:rsidR="00220D0E" w:rsidRPr="000405AA" w:rsidRDefault="00220D0E" w:rsidP="00220D0E">
            <w:pPr>
              <w:pStyle w:val="BodyText3"/>
              <w:tabs>
                <w:tab w:val="clear" w:pos="540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070" w:type="dxa"/>
          </w:tcPr>
          <w:p w14:paraId="188B2FBF" w14:textId="77777777" w:rsidR="00220D0E" w:rsidRPr="000405AA" w:rsidRDefault="00220D0E" w:rsidP="00220D0E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47F7CD6C" w14:textId="77777777" w:rsidR="00220D0E" w:rsidRPr="000405AA" w:rsidRDefault="00220D0E" w:rsidP="00220D0E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C7C934" w14:textId="0EAE18BD" w:rsidR="00B11341" w:rsidRPr="000405AA" w:rsidRDefault="00F2146D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ค่าความนิยม</w:t>
      </w:r>
    </w:p>
    <w:p w14:paraId="747ECE97" w14:textId="77777777" w:rsidR="00B11341" w:rsidRPr="000405AA" w:rsidRDefault="00B11341" w:rsidP="00B11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7241DB" w14:textId="5F024A24" w:rsidR="003C20C6" w:rsidRPr="000405AA" w:rsidRDefault="00F2146D" w:rsidP="00B1134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7F5511C5" w14:textId="7FDCFAB5" w:rsidR="00D962D2" w:rsidRPr="000405AA" w:rsidRDefault="00D96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C33ED4D" w14:textId="78628C0E" w:rsidR="00F2146D" w:rsidRPr="000405AA" w:rsidRDefault="00F2146D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สินทรัพย์ไม่มีตัวตนอื่น</w:t>
      </w:r>
    </w:p>
    <w:p w14:paraId="41D428BE" w14:textId="77777777" w:rsidR="003C20C6" w:rsidRPr="000405AA" w:rsidRDefault="003C20C6" w:rsidP="00F21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B81E653" w14:textId="04FEDF8A" w:rsidR="00484C39" w:rsidRPr="000405AA" w:rsidRDefault="00FB4429" w:rsidP="00C25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0405AA">
        <w:rPr>
          <w:rFonts w:asciiTheme="majorBidi" w:hAnsiTheme="majorBidi" w:hint="cs"/>
          <w:sz w:val="30"/>
          <w:szCs w:val="30"/>
          <w:cs/>
        </w:rPr>
        <w:t xml:space="preserve"> </w:t>
      </w:r>
      <w:r w:rsidR="00F2146D" w:rsidRPr="000405AA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สินทรัพย์ไม่มีตัวตนอื่น</w:t>
      </w:r>
      <w:r w:rsidR="00C229B4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2146D" w:rsidRPr="000405AA">
        <w:rPr>
          <w:rFonts w:asciiTheme="majorBidi" w:hAnsiTheme="majorBidi" w:cstheme="majorBidi" w:hint="cs"/>
          <w:sz w:val="30"/>
          <w:szCs w:val="30"/>
          <w:cs/>
        </w:rPr>
        <w:t xml:space="preserve">ๆ </w:t>
      </w:r>
      <w:r w:rsidR="00F2146D" w:rsidRPr="000405AA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F2146D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="00F2146D" w:rsidRPr="000405AA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F2146D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2146D" w:rsidRPr="000405A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38C1225B" w14:textId="77777777" w:rsidR="0034796C" w:rsidRPr="000405AA" w:rsidRDefault="0034796C" w:rsidP="00C25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152A99" w14:textId="5335C3C0" w:rsidR="00484C39" w:rsidRPr="000405AA" w:rsidRDefault="00484C39" w:rsidP="0048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50A38ECA" w14:textId="77777777" w:rsidR="00C2506A" w:rsidRPr="000405AA" w:rsidRDefault="00C2506A" w:rsidP="00484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2177"/>
        <w:gridCol w:w="2097"/>
      </w:tblGrid>
      <w:tr w:rsidR="008509E7" w:rsidRPr="000405AA" w14:paraId="7EFCF166" w14:textId="77777777" w:rsidTr="008509E7">
        <w:tc>
          <w:tcPr>
            <w:tcW w:w="4483" w:type="dxa"/>
          </w:tcPr>
          <w:p w14:paraId="748FAD53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177" w:type="dxa"/>
          </w:tcPr>
          <w:p w14:paraId="46F94CBA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97" w:type="dxa"/>
          </w:tcPr>
          <w:p w14:paraId="650153E9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9E7" w:rsidRPr="000405AA" w14:paraId="56F852F9" w14:textId="77777777" w:rsidTr="00CC1D40">
        <w:tc>
          <w:tcPr>
            <w:tcW w:w="4483" w:type="dxa"/>
          </w:tcPr>
          <w:p w14:paraId="48C5DB80" w14:textId="77777777" w:rsidR="008509E7" w:rsidRPr="000405AA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สัญญาแฟรนไชส์</w:t>
            </w:r>
          </w:p>
        </w:tc>
        <w:tc>
          <w:tcPr>
            <w:tcW w:w="2177" w:type="dxa"/>
            <w:shd w:val="clear" w:color="auto" w:fill="auto"/>
          </w:tcPr>
          <w:p w14:paraId="6982AAAB" w14:textId="77777777" w:rsidR="008509E7" w:rsidRPr="000405AA" w:rsidRDefault="009764E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2097" w:type="dxa"/>
          </w:tcPr>
          <w:p w14:paraId="54DA54E9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09E7" w:rsidRPr="000405AA" w14:paraId="13A72798" w14:textId="77777777" w:rsidTr="00CC1D40">
        <w:tc>
          <w:tcPr>
            <w:tcW w:w="4483" w:type="dxa"/>
          </w:tcPr>
          <w:p w14:paraId="0F93FC9E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</w:t>
            </w:r>
            <w:r w:rsidR="00CC1D40"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</w:tc>
        <w:tc>
          <w:tcPr>
            <w:tcW w:w="2177" w:type="dxa"/>
            <w:shd w:val="clear" w:color="auto" w:fill="auto"/>
          </w:tcPr>
          <w:p w14:paraId="3B4EEAED" w14:textId="77777777" w:rsidR="008509E7" w:rsidRPr="000405AA" w:rsidRDefault="00CC1D40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2097" w:type="dxa"/>
          </w:tcPr>
          <w:p w14:paraId="5D976268" w14:textId="77777777" w:rsidR="008509E7" w:rsidRPr="000405AA" w:rsidRDefault="008509E7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9380D11" w14:textId="0694E14B" w:rsidR="00866283" w:rsidRPr="000405AA" w:rsidRDefault="00866283" w:rsidP="00866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lastRenderedPageBreak/>
        <w:t>ค่าตัดจำหน่ายสัญญาแฟรนไชส์บันทึกในค่าใช้จ่ายในการขาย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ในค่าใช้จ่ายในการบริหา</w:t>
      </w:r>
      <w:r w:rsidR="00E804F0">
        <w:rPr>
          <w:rFonts w:asciiTheme="majorBidi" w:hAnsiTheme="majorBidi" w:cstheme="majorBidi" w:hint="cs"/>
          <w:sz w:val="30"/>
          <w:szCs w:val="30"/>
          <w:cs/>
        </w:rPr>
        <w:t>ร</w:t>
      </w:r>
    </w:p>
    <w:p w14:paraId="52FB668E" w14:textId="4C4781C0" w:rsidR="00375D7B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9A39B1" w14:textId="77777777" w:rsidR="004E3224" w:rsidRPr="000405AA" w:rsidRDefault="004E3224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4A4088D" w14:textId="0AD5CBCB" w:rsidR="004E3224" w:rsidRPr="000405AA" w:rsidRDefault="004E3224" w:rsidP="004E3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F375551" w14:textId="7335FA71" w:rsidR="00CE4C37" w:rsidRPr="000405AA" w:rsidRDefault="00CE4C37" w:rsidP="00CE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8D0E395" w14:textId="77777777" w:rsidR="00CE4C37" w:rsidRPr="000405AA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42EA294" w14:textId="02FCD720" w:rsidR="00CE4C37" w:rsidRPr="000405AA" w:rsidRDefault="00CE4C37" w:rsidP="00CE4C3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C1FD133" w14:textId="77777777" w:rsidR="00CE4C37" w:rsidRPr="000405AA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BA950CE" w14:textId="1CAEB1AD" w:rsidR="00CE4C37" w:rsidRPr="000405AA" w:rsidRDefault="00CE4C37" w:rsidP="00CE4C3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98DC4AC" w14:textId="77777777" w:rsidR="00CE4C37" w:rsidRPr="000405AA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BE9D67" w14:textId="1E4BC382" w:rsidR="00CE4C37" w:rsidRPr="000405AA" w:rsidRDefault="00CE4C37" w:rsidP="00CE4C3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966B07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</w:p>
    <w:p w14:paraId="11A944A0" w14:textId="77777777" w:rsidR="00CE4C37" w:rsidRPr="000405AA" w:rsidRDefault="00CE4C37" w:rsidP="00CE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5BA5730" w14:textId="56BEFE48" w:rsidR="00CE4C37" w:rsidRPr="000405AA" w:rsidRDefault="00CE4C37" w:rsidP="00CE4C3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</w:t>
      </w:r>
      <w:r w:rsidR="00D376C7" w:rsidRPr="000405AA">
        <w:rPr>
          <w:rFonts w:asciiTheme="majorBidi" w:hAnsiTheme="majorBidi" w:cstheme="majorBidi" w:hint="cs"/>
          <w:sz w:val="30"/>
          <w:szCs w:val="30"/>
          <w:cs/>
        </w:rPr>
        <w:t>ตามนัยของสัญญาเช่า</w:t>
      </w:r>
      <w:r w:rsidR="00966B07" w:rsidRPr="000405AA">
        <w:rPr>
          <w:rFonts w:asciiTheme="majorBidi" w:hAnsiTheme="majorBidi" w:cstheme="majorBidi" w:hint="cs"/>
          <w:sz w:val="30"/>
          <w:szCs w:val="30"/>
          <w:cs/>
        </w:rPr>
        <w:t>ของกลุ่มบริษัทในการคิดลดเป็นมูลค่าปัจจุบัน</w:t>
      </w:r>
      <w:r w:rsidR="00D376C7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76C7" w:rsidRPr="000405AA">
        <w:rPr>
          <w:rFonts w:asciiTheme="majorBidi" w:hAnsiTheme="majorBidi" w:cstheme="majorBidi"/>
          <w:sz w:val="30"/>
          <w:szCs w:val="30"/>
          <w:cs/>
        </w:rPr>
        <w:t>เว้นแต่อัตรานั้นไม่สามารถกำหนดได้</w:t>
      </w:r>
      <w:r w:rsidR="00D376C7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</w:p>
    <w:p w14:paraId="5E50D99B" w14:textId="1893B165" w:rsidR="00E804F0" w:rsidRDefault="00E8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B20D7B" w14:textId="5FBDEA45" w:rsidR="00375D7B" w:rsidRDefault="00CE4C37" w:rsidP="0028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="00DD4F69"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E3797B" w:rsidRPr="000405AA">
        <w:rPr>
          <w:rFonts w:asciiTheme="majorBidi" w:hAnsiTheme="majorBidi"/>
          <w:sz w:val="30"/>
          <w:szCs w:val="30"/>
          <w:cs/>
        </w:rPr>
        <w:t>ยกเว้นสัญญาเช่า</w:t>
      </w:r>
      <w:r w:rsidR="00E3797B" w:rsidRPr="000405AA">
        <w:rPr>
          <w:rFonts w:asciiTheme="majorBidi" w:hAnsiTheme="majorBidi" w:hint="cs"/>
          <w:sz w:val="30"/>
          <w:szCs w:val="30"/>
          <w:cs/>
        </w:rPr>
        <w:t>พื้นที่</w:t>
      </w:r>
      <w:r w:rsidR="00E3797B" w:rsidRPr="000405AA">
        <w:rPr>
          <w:rFonts w:asciiTheme="majorBidi" w:hAnsiTheme="majorBidi"/>
          <w:sz w:val="30"/>
          <w:szCs w:val="30"/>
          <w:cs/>
        </w:rPr>
        <w:t xml:space="preserve">ที่ได้รับส่วนลดค่าเช่าจากสถานการณ์ </w:t>
      </w:r>
      <w:r w:rsidR="00E3797B" w:rsidRPr="000405AA">
        <w:rPr>
          <w:rFonts w:asciiTheme="majorBidi" w:hAnsiTheme="majorBidi" w:cstheme="majorBidi"/>
          <w:sz w:val="30"/>
          <w:szCs w:val="30"/>
        </w:rPr>
        <w:t>COVID-</w:t>
      </w:r>
      <w:r w:rsidR="003F09F6" w:rsidRPr="000405AA">
        <w:rPr>
          <w:rFonts w:asciiTheme="majorBidi" w:hAnsiTheme="majorBidi"/>
          <w:sz w:val="30"/>
          <w:szCs w:val="30"/>
        </w:rPr>
        <w:t>19</w:t>
      </w:r>
      <w:r w:rsidR="00E3797B" w:rsidRPr="000405AA">
        <w:rPr>
          <w:rFonts w:asciiTheme="majorBidi" w:hAnsiTheme="majorBidi"/>
          <w:sz w:val="30"/>
          <w:szCs w:val="30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</w:t>
      </w:r>
      <w:r w:rsidR="00E804F0">
        <w:rPr>
          <w:rFonts w:asciiTheme="majorBidi" w:hAnsiTheme="majorBidi" w:hint="cs"/>
          <w:sz w:val="30"/>
          <w:szCs w:val="30"/>
          <w:cs/>
        </w:rPr>
        <w:t xml:space="preserve"> </w:t>
      </w:r>
      <w:r w:rsidR="00E804F0" w:rsidRPr="00E804F0">
        <w:rPr>
          <w:rFonts w:asciiTheme="majorBidi" w:hAnsiTheme="majorBidi"/>
          <w:sz w:val="30"/>
          <w:szCs w:val="30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7FE89D56" w14:textId="77777777" w:rsidR="0027552A" w:rsidRPr="00E804F0" w:rsidRDefault="0027552A" w:rsidP="0028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6DB9D59" w14:textId="77777777" w:rsidR="00685D61" w:rsidRPr="000405AA" w:rsidRDefault="00BF3652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230471B" w14:textId="6F05EBED" w:rsidR="00685D61" w:rsidRPr="000405AA" w:rsidRDefault="00685D61" w:rsidP="002433CA">
      <w:pPr>
        <w:pStyle w:val="FSBlank"/>
        <w:rPr>
          <w:rFonts w:asciiTheme="majorBidi" w:hAnsiTheme="majorBidi" w:cstheme="majorBidi"/>
          <w:sz w:val="30"/>
          <w:szCs w:val="30"/>
          <w:shd w:val="clear" w:color="auto" w:fill="E0E0E0"/>
          <w:lang w:val="th-TH"/>
        </w:rPr>
      </w:pPr>
    </w:p>
    <w:p w14:paraId="0E69533D" w14:textId="35E6C74D" w:rsidR="00612E89" w:rsidRPr="000405AA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79AB15A3" w14:textId="77777777" w:rsidR="00612E89" w:rsidRPr="000405AA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69FD2F" w14:textId="3B270556" w:rsidR="00612E89" w:rsidRPr="000405AA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0422CE5E" w14:textId="77777777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6539AE7" w14:textId="12AF70BA" w:rsidR="00612E89" w:rsidRPr="000405AA" w:rsidRDefault="00612E89" w:rsidP="00612E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0405AA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0405AA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106A76F3" w14:textId="77777777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138E300" w14:textId="7AED2825" w:rsidR="00612E89" w:rsidRPr="000405AA" w:rsidRDefault="00612E89" w:rsidP="00612E89">
      <w:pPr>
        <w:pStyle w:val="FSBlank"/>
        <w:ind w:left="540" w:firstLine="0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38EFE95" w14:textId="79E333DB" w:rsidR="00F14FA0" w:rsidRDefault="00F14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4964FA" w14:textId="685D7DF7" w:rsidR="00917E12" w:rsidRDefault="00917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B64C0A" w14:textId="77777777" w:rsidR="00917E12" w:rsidRPr="000405AA" w:rsidRDefault="00917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F9747F5" w14:textId="77777777" w:rsidR="00860F63" w:rsidRPr="000405AA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ผลประโยชน์ของพนักงาน </w:t>
      </w:r>
    </w:p>
    <w:p w14:paraId="69B08606" w14:textId="65B6BEE7" w:rsidR="00325C4E" w:rsidRPr="000405AA" w:rsidRDefault="00325C4E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th-TH"/>
        </w:rPr>
      </w:pPr>
    </w:p>
    <w:p w14:paraId="1276CEC3" w14:textId="77777777" w:rsidR="00612E89" w:rsidRPr="000405AA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66345928" w14:textId="77777777" w:rsidR="00C90F6D" w:rsidRPr="000405AA" w:rsidRDefault="00C90F6D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E6B87F" w14:textId="3933096D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840E00B" w14:textId="769736AE" w:rsidR="00375D7B" w:rsidRPr="000405AA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DFBBE0" w14:textId="2D2EDEBA" w:rsidR="00612E89" w:rsidRPr="000405AA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62F6C75" w14:textId="77777777" w:rsidR="00AF4675" w:rsidRPr="000405AA" w:rsidRDefault="00AF4675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37247E" w14:textId="0BEFC915" w:rsidR="00612E89" w:rsidRPr="000405AA" w:rsidRDefault="00612E89" w:rsidP="00612E8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92CC7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5B7FBE61" w14:textId="77777777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EB76974" w14:textId="267E1ED9" w:rsidR="00612E89" w:rsidRPr="000405AA" w:rsidRDefault="00612E89" w:rsidP="00612E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</w:t>
      </w:r>
      <w:r w:rsidR="00E37E63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092CC7" w:rsidRPr="000405AA">
        <w:rPr>
          <w:rFonts w:asciiTheme="majorBidi" w:hAnsiTheme="majorBidi" w:cstheme="majorBidi"/>
          <w:sz w:val="30"/>
          <w:szCs w:val="30"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</w:t>
      </w:r>
      <w:r w:rsidR="00092CC7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092CC7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45D37A28" w14:textId="77777777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5946756" w14:textId="4707A025" w:rsidR="00FC0516" w:rsidRPr="000405AA" w:rsidRDefault="00FC0516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DF976F8" w14:textId="77777777" w:rsidR="00FC0516" w:rsidRPr="000405AA" w:rsidRDefault="00FC0516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C75644" w14:textId="794D1A5E" w:rsidR="00612E89" w:rsidRPr="000405AA" w:rsidRDefault="00612E89" w:rsidP="002230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0405AA">
        <w:rPr>
          <w:rFonts w:asciiTheme="majorBidi" w:hAnsiTheme="majorBidi" w:cstheme="majorBidi"/>
          <w:sz w:val="30"/>
          <w:szCs w:val="30"/>
        </w:rPr>
        <w:t xml:space="preserve">12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2E45579B" w14:textId="77777777" w:rsidR="00612E89" w:rsidRPr="000405AA" w:rsidRDefault="00612E89" w:rsidP="00612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53E942D" w14:textId="0B96AF8C" w:rsidR="00612E89" w:rsidRPr="000405AA" w:rsidRDefault="00612E89" w:rsidP="00612E8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</w:p>
    <w:p w14:paraId="41439546" w14:textId="77777777" w:rsidR="00714024" w:rsidRPr="000405AA" w:rsidRDefault="0071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58C27173" w14:textId="5CE1E957" w:rsidR="002433CA" w:rsidRPr="000405AA" w:rsidRDefault="002433C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6872C82" w14:textId="3E65492C" w:rsidR="002433CA" w:rsidRPr="000405AA" w:rsidRDefault="002433CA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218F28" w14:textId="77777777" w:rsidR="00CA5489" w:rsidRPr="000405AA" w:rsidRDefault="002230A4" w:rsidP="002433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4EB4E2F8" w14:textId="0E662929" w:rsidR="002230A4" w:rsidRPr="000405AA" w:rsidRDefault="002230A4" w:rsidP="00CA548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6FB387" w14:textId="66FF5B32" w:rsidR="00BF3652" w:rsidRPr="000405AA" w:rsidRDefault="00BF3652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1471044" w14:textId="6908B0BE" w:rsidR="00BF3652" w:rsidRPr="000405AA" w:rsidRDefault="00BF3652" w:rsidP="00BF365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C88254" w14:textId="3A42BD64" w:rsidR="002230A4" w:rsidRPr="000405AA" w:rsidDel="001A6CC8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03C9CF2" w14:textId="77777777" w:rsidR="002230A4" w:rsidRPr="000405AA" w:rsidRDefault="002230A4" w:rsidP="00223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5DADE1" w14:textId="631C4CF9" w:rsidR="002230A4" w:rsidRPr="000405AA" w:rsidDel="001A6CC8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405A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0405AA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405AA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0405AA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4E472E5" w14:textId="77777777" w:rsidR="002230A4" w:rsidRPr="000405AA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0405A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 </w:t>
      </w: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B189315" w14:textId="77777777" w:rsidR="002230A4" w:rsidRPr="000405AA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0405A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405AA" w:rsidDel="001A6CC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8CF68F1" w14:textId="77777777" w:rsidR="002230A4" w:rsidRPr="000405AA" w:rsidDel="001A6CC8" w:rsidRDefault="002230A4" w:rsidP="00EA4126">
      <w:pPr>
        <w:pStyle w:val="block"/>
        <w:numPr>
          <w:ilvl w:val="0"/>
          <w:numId w:val="20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0405AA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0405AA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678EBA9" w14:textId="77777777" w:rsidR="00F14FA0" w:rsidRPr="000405AA" w:rsidRDefault="00F14FA0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D01D9" w14:textId="27F5856B" w:rsidR="002230A4" w:rsidRPr="000405AA" w:rsidRDefault="002230A4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10C173E" w14:textId="77777777" w:rsidR="00F14FA0" w:rsidRPr="000405AA" w:rsidDel="001A6CC8" w:rsidRDefault="00F14FA0" w:rsidP="002230A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14749" w14:textId="35553C00" w:rsidR="002230A4" w:rsidRDefault="002230A4" w:rsidP="00987C5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05AA" w:rsidDel="001A6CC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21EBA697" w14:textId="77777777" w:rsidR="001549C5" w:rsidRPr="000405AA" w:rsidRDefault="001549C5" w:rsidP="00987C51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F3235" w14:textId="5BBB6B22" w:rsidR="00860F63" w:rsidRPr="000405AA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3C15D2" w:rsidRPr="000405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6405F9A9" w14:textId="77777777" w:rsidR="00860F63" w:rsidRPr="000405AA" w:rsidRDefault="00860F63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6E6CE3D9" w14:textId="77777777" w:rsidR="005A26BC" w:rsidRPr="000405AA" w:rsidRDefault="005A26BC" w:rsidP="00EA412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4DF5102" w14:textId="77777777" w:rsidR="00883FA0" w:rsidRPr="000405AA" w:rsidRDefault="00883FA0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6E0061" w14:textId="17E44FF0" w:rsidR="005A26BC" w:rsidRPr="000405AA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0435C56E" w14:textId="12B919EA" w:rsidR="005A26BC" w:rsidRPr="000405AA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23DFC7" w14:textId="03A3E9CC" w:rsidR="003C15D2" w:rsidRPr="000405AA" w:rsidRDefault="003C15D2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182542" w:rsidRPr="00182542">
        <w:rPr>
          <w:rFonts w:asciiTheme="majorBidi" w:hAnsiTheme="majorBidi"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3AFD7B0D" w14:textId="77777777" w:rsidR="003C15D2" w:rsidRPr="000405AA" w:rsidRDefault="003C15D2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3CCA7" w14:textId="76413552" w:rsidR="005A26BC" w:rsidRPr="000405AA" w:rsidRDefault="005A26BC" w:rsidP="0080219D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80219D" w:rsidRPr="000405AA">
        <w:rPr>
          <w:rFonts w:asciiTheme="majorBidi" w:hAnsiTheme="majorBidi" w:cstheme="majorBidi" w:hint="cs"/>
          <w:sz w:val="30"/>
          <w:szCs w:val="30"/>
          <w:cs/>
        </w:rPr>
        <w:t xml:space="preserve"> หรือ ณ เวลาใดเวลาหนึ่งเมื่อได้ให้บริการ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472EE547" w14:textId="77777777" w:rsidR="005A26BC" w:rsidRPr="000405AA" w:rsidRDefault="005A26BC" w:rsidP="00802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EC0FD" w14:textId="74F538DB" w:rsidR="005A26BC" w:rsidRPr="000405AA" w:rsidRDefault="005A26BC" w:rsidP="005A26BC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745C8A" w:rsidRPr="000405AA">
        <w:rPr>
          <w:rFonts w:asciiTheme="majorBidi" w:hAnsiTheme="majorBidi" w:cstheme="majorBidi"/>
          <w:sz w:val="30"/>
          <w:szCs w:val="30"/>
          <w:cs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หรือมีการให้บริการหลาย</w:t>
      </w:r>
      <w:r w:rsidR="00FB5E14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FB5E14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ๆ </w:t>
      </w:r>
    </w:p>
    <w:p w14:paraId="4FDE8ED7" w14:textId="4C25AB35" w:rsidR="00375D7B" w:rsidRPr="000405AA" w:rsidRDefault="00375D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5E57F6" w14:textId="77777777" w:rsidR="00816084" w:rsidRPr="000405AA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การให้สิทธิในทรัพย์สินทางปัญญา</w:t>
      </w:r>
      <w:r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961664A" w14:textId="77777777" w:rsidR="00816084" w:rsidRPr="000405AA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DEA45" w14:textId="0F94D440" w:rsidR="00816084" w:rsidRPr="000405AA" w:rsidRDefault="00816084" w:rsidP="008160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รายได้จากการให้สิทธิลูกค้าในการเข้าถึงแฟรนไชส์รับรู้ตลอดระยะเวลาการให้สิทธิ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</w:p>
    <w:p w14:paraId="5B9F4A9A" w14:textId="7E9323EA" w:rsidR="00F14FA0" w:rsidRPr="000405AA" w:rsidRDefault="00F14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7247259" w14:textId="77777777" w:rsidR="00063730" w:rsidRPr="000405AA" w:rsidRDefault="0006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81A9B5C" w14:textId="54630E32" w:rsidR="005A26BC" w:rsidRPr="000405AA" w:rsidRDefault="005A26BC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  <w:r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F097CED" w14:textId="77777777" w:rsidR="00816084" w:rsidRPr="000405AA" w:rsidRDefault="00816084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FC6D651" w14:textId="756D5958" w:rsidR="005A26BC" w:rsidRPr="000405AA" w:rsidRDefault="005A26BC" w:rsidP="005A26BC">
      <w:pPr>
        <w:pStyle w:val="ListParagraph"/>
        <w:ind w:left="81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2A189640" w14:textId="77777777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C299206" w14:textId="58F2E495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เงินรับล่วงหน้าระยะยาวจากลูกค้า</w:t>
      </w:r>
    </w:p>
    <w:p w14:paraId="10ADEEEE" w14:textId="77777777" w:rsidR="00816084" w:rsidRPr="000405AA" w:rsidRDefault="00816084" w:rsidP="005A26BC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3E4B2" w14:textId="7BB3DA14" w:rsidR="005A26BC" w:rsidRPr="000405AA" w:rsidRDefault="005A26BC" w:rsidP="005A26BC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งินรับล่วงหน้าระยะยาวจากลูกค้ารับรู้เป็นรายได้เมื่อกลุ่มบริษัทโอนการควบคุมในสินค้าให้กับลูกค้า </w:t>
      </w:r>
    </w:p>
    <w:p w14:paraId="78F94572" w14:textId="6CDA014A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DEA1CE1" w14:textId="77777777" w:rsidR="005A26BC" w:rsidRPr="000405AA" w:rsidRDefault="005A26BC" w:rsidP="00EA412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Pr="000405A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4EB475A" w14:textId="77777777" w:rsidR="00850DEE" w:rsidRPr="000405AA" w:rsidRDefault="00850DEE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29DF5" w14:textId="26134669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0405AA">
        <w:rPr>
          <w:rFonts w:asciiTheme="majorBidi" w:hAnsiTheme="majorBidi" w:cstheme="majorBidi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A4086" w:rsidRPr="000405AA">
        <w:rPr>
          <w:rFonts w:asciiTheme="majorBidi" w:hAnsiTheme="majorBidi" w:cstheme="majorBidi"/>
          <w:sz w:val="30"/>
          <w:szCs w:val="30"/>
          <w:cs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07529F04" w14:textId="77777777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7AB1C39" w14:textId="5884DF4A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r w:rsidR="009442C0">
        <w:rPr>
          <w:rFonts w:asciiTheme="majorBidi" w:hAnsiTheme="majorBidi" w:cstheme="majorBidi" w:hint="cs"/>
          <w:sz w:val="30"/>
          <w:szCs w:val="30"/>
          <w:cs/>
        </w:rPr>
        <w:t>รวมถึงเงินรับล่วงหน้าจากลูกค้า</w:t>
      </w:r>
      <w:r w:rsidRPr="000405AA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9442C0">
        <w:rPr>
          <w:rFonts w:asciiTheme="majorBidi" w:hAnsiTheme="majorBidi" w:cstheme="majorBidi" w:hint="cs"/>
          <w:sz w:val="30"/>
          <w:szCs w:val="30"/>
          <w:cs/>
        </w:rPr>
        <w:t>รวมถึงเงินรับล่วงหน้าจากลูกค้า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4A6659EC" w14:textId="77777777" w:rsidR="005A26BC" w:rsidRPr="000405AA" w:rsidRDefault="005A26BC" w:rsidP="005A2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FAE19BA" w14:textId="1666C005" w:rsidR="001A5762" w:rsidRDefault="005A26BC" w:rsidP="003C15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7EE14B1E" w14:textId="240BACCB" w:rsidR="007124F1" w:rsidRDefault="007124F1" w:rsidP="003C15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0BAFD" w14:textId="2442748C" w:rsidR="007124F1" w:rsidRDefault="007124F1" w:rsidP="003C15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DE36C" w14:textId="0C8A616E" w:rsidR="007124F1" w:rsidRDefault="007124F1" w:rsidP="003C15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C87F78" w14:textId="77777777" w:rsidR="007124F1" w:rsidRDefault="007124F1" w:rsidP="003C15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B1127" w14:textId="77777777" w:rsidR="00A2382A" w:rsidRPr="000405AA" w:rsidRDefault="00A2382A" w:rsidP="003C15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60B601" w14:textId="06030C1A" w:rsidR="00860F63" w:rsidRPr="000405AA" w:rsidRDefault="00860F63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3D3339A0" w14:textId="77777777" w:rsidR="001070BD" w:rsidRPr="000405AA" w:rsidRDefault="001070BD" w:rsidP="002433CA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4A8C4B96" w14:textId="224441BC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</w:t>
      </w:r>
      <w:r w:rsidR="00805791" w:rsidRPr="000405AA">
        <w:rPr>
          <w:rFonts w:asciiTheme="majorBidi" w:hAnsiTheme="majorBidi" w:cstheme="majorBidi" w:hint="cs"/>
          <w:b/>
          <w:sz w:val="30"/>
          <w:szCs w:val="30"/>
          <w:cs/>
        </w:rPr>
        <w:t>เกี่ยวข้องในการรวมธุรกิจ หรือรายการที่</w:t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>รับรู้โดยตรงในส่วนของผู้ถือหุ้นหรือกำไรขาดทุนเบ็ดเสร็จอื่น</w:t>
      </w:r>
      <w:r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033C8433" w14:textId="77777777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43A84FAD" w14:textId="70276F2B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C7674"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>ๆ</w:t>
      </w:r>
      <w:r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2B056DB4" w14:textId="77777777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0A4E524F" w14:textId="4E426320" w:rsidR="00D0344B" w:rsidRPr="000405AA" w:rsidRDefault="00D0344B" w:rsidP="00D0344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655D91" w:rsidRPr="000405AA">
        <w:rPr>
          <w:rFonts w:asciiTheme="majorBidi" w:hAnsiTheme="majorBidi" w:cstheme="majorBidi"/>
          <w:b/>
          <w:sz w:val="30"/>
          <w:szCs w:val="30"/>
          <w:cs/>
        </w:rPr>
        <w:br/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>ผลแตกต่างชั่วคราวสำหรับการรับรู้ค่าความนิยมในครั้งแรก</w:t>
      </w:r>
      <w:r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เป็นไปได้ว่าจะไม่มีการกลับรายการในอนาคตอันใกล้</w:t>
      </w:r>
    </w:p>
    <w:p w14:paraId="79B851D9" w14:textId="77777777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2F28F808" w14:textId="69602CB4" w:rsidR="00D0344B" w:rsidRPr="000405AA" w:rsidRDefault="00D0344B" w:rsidP="00D0344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405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b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1C00AAB" w14:textId="77777777" w:rsidR="00D0344B" w:rsidRPr="000405AA" w:rsidRDefault="00D0344B" w:rsidP="00D0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6CF379AB" w14:textId="5E0AC80B" w:rsidR="00D74EF9" w:rsidRPr="000405AA" w:rsidRDefault="00D0344B" w:rsidP="00D0344B">
      <w:pPr>
        <w:pStyle w:val="FSBlank"/>
        <w:ind w:left="540" w:firstLine="0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EA932E3" w14:textId="77777777" w:rsidR="00D0344B" w:rsidRPr="000405AA" w:rsidRDefault="00D0344B" w:rsidP="00D0344B">
      <w:pPr>
        <w:pStyle w:val="FSBlank"/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38F7DF2" w14:textId="77777777" w:rsidR="002433CA" w:rsidRPr="000405AA" w:rsidRDefault="002433CA" w:rsidP="00EA4126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left" w:pos="540"/>
        </w:tabs>
        <w:spacing w:line="240" w:lineRule="auto"/>
        <w:ind w:hanging="14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42DF8B40" w14:textId="77777777" w:rsidR="002433CA" w:rsidRPr="000405AA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Cs/>
          <w:sz w:val="30"/>
          <w:szCs w:val="30"/>
        </w:rPr>
      </w:pPr>
    </w:p>
    <w:p w14:paraId="52F67547" w14:textId="5A2CAF17" w:rsidR="00D0344B" w:rsidRPr="000405AA" w:rsidRDefault="00D0344B" w:rsidP="0075008F">
      <w:pPr>
        <w:pStyle w:val="FSBlank"/>
        <w:ind w:left="540" w:firstLine="0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1A21C1F7" w14:textId="60257F72" w:rsidR="0067032E" w:rsidRPr="000405AA" w:rsidRDefault="00670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14BBF48" w14:textId="3740F044" w:rsidR="007E2C97" w:rsidRPr="00A27F63" w:rsidRDefault="00063730" w:rsidP="00A27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0405AA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3368253" w14:textId="39F89ECF" w:rsidR="007E2C97" w:rsidRPr="000405AA" w:rsidRDefault="007E2C97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405AA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การซื้อบริษัทย่อย</w:t>
      </w:r>
    </w:p>
    <w:p w14:paraId="238F77B2" w14:textId="77777777" w:rsidR="004C0261" w:rsidRPr="000405AA" w:rsidRDefault="004C0261" w:rsidP="007E2C97">
      <w:pPr>
        <w:spacing w:line="240" w:lineRule="auto"/>
        <w:ind w:left="547"/>
        <w:jc w:val="thaiDistribute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5B0CBA27" w14:textId="77777777" w:rsidR="00A27F63" w:rsidRPr="008C545D" w:rsidRDefault="00A27F63" w:rsidP="00A27F63">
      <w:pPr>
        <w:spacing w:line="240" w:lineRule="auto"/>
        <w:ind w:left="547"/>
        <w:jc w:val="thaiDistribute"/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</w:pP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ในการประชุมคณะกรรมการของบริษัท เมื่อวันที่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24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กุมภาพันธ์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2565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คณะกรรมการมีมติอนุมัติให้บริษัท </w:t>
      </w:r>
      <w:r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br/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>สไปซ์ ซินเนอร์จี้ จำกัด (“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 xml:space="preserve">SYN”) 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>ซึ่งเป็นบริษัทย่อยของบริษัทเข้าลงทุนในบริษัท คิง มารีน ฟู้ดส์ จำกัด (“</w:t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 xml:space="preserve">KMF”) </w:t>
      </w:r>
      <w:r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br/>
      </w:r>
      <w:r w:rsidRPr="008C545D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ซึ่งประกอบธุรกิจเป็นผู้จำหน่ายและค้าส่งอาหารทะเลแช่แข็งสำหรับใช้ในร้านอาหารญี่ปุ่นและร้านอาหารทั่วไป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จำนวน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25,500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หุ้น คิดเป็นมูลค่า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7</w:t>
      </w:r>
      <w:r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1.7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ล้านบาท ซึ่งคิดเป็นสัดส่วนร้อยละ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51 </w:t>
      </w:r>
      <w:r w:rsidRPr="00BA41CF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>ของทุนจดทะเบียน</w:t>
      </w:r>
      <w:r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โดยแบ่งชำระเป็น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Pr="00254341">
        <w:rPr>
          <w:rFonts w:ascii="Angsana New" w:hAnsi="Angsana New"/>
          <w:color w:val="000000"/>
          <w:sz w:val="30"/>
          <w:szCs w:val="30"/>
        </w:rPr>
        <w:t xml:space="preserve">2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งวด คืองวดที่ </w:t>
      </w:r>
      <w:r w:rsidRPr="00254341">
        <w:rPr>
          <w:rFonts w:ascii="Angsana New" w:hAnsi="Angsana New"/>
          <w:color w:val="000000"/>
          <w:sz w:val="30"/>
          <w:szCs w:val="30"/>
        </w:rPr>
        <w:t>1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60.1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>ล้านบาท ชำระ ณ วันที่โอนกิจการเสร็จสมบูรณ์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และงวดที่ </w:t>
      </w:r>
      <w:r w:rsidRPr="00254341">
        <w:rPr>
          <w:rFonts w:ascii="Angsana New" w:hAnsi="Angsana New"/>
          <w:color w:val="000000"/>
          <w:sz w:val="30"/>
          <w:szCs w:val="30"/>
        </w:rPr>
        <w:t>2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12.0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(รวมดอกเบี้ยจ่ายจำนวน </w:t>
      </w:r>
      <w:r>
        <w:rPr>
          <w:rFonts w:ascii="Angsana New" w:hAnsi="Angsana New"/>
          <w:color w:val="000000"/>
          <w:sz w:val="30"/>
          <w:szCs w:val="30"/>
        </w:rPr>
        <w:t xml:space="preserve">0.41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ล้านบาท) เมื่อ </w:t>
      </w:r>
      <w:r>
        <w:rPr>
          <w:rFonts w:ascii="Angsana New" w:hAnsi="Angsana New"/>
          <w:color w:val="000000"/>
          <w:sz w:val="30"/>
          <w:szCs w:val="30"/>
        </w:rPr>
        <w:t xml:space="preserve">KMF </w:t>
      </w:r>
      <w:r>
        <w:rPr>
          <w:rFonts w:ascii="Angsana New" w:hAnsi="Angsana New" w:hint="cs"/>
          <w:color w:val="000000"/>
          <w:sz w:val="30"/>
          <w:szCs w:val="30"/>
          <w:cs/>
        </w:rPr>
        <w:t>สามารถทำตามเงื่อนไขที่ระบุในสัญญา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เมื่อวันที่ </w:t>
      </w:r>
      <w:r w:rsidRPr="00254341">
        <w:rPr>
          <w:rFonts w:ascii="Angsana New" w:hAnsi="Angsana New"/>
          <w:color w:val="000000"/>
          <w:sz w:val="30"/>
          <w:szCs w:val="30"/>
        </w:rPr>
        <w:t>1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2565 SYN 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ได้ชำระค่าหุ้นงวดที่ </w:t>
      </w:r>
      <w:r w:rsidRPr="00254341">
        <w:rPr>
          <w:rFonts w:ascii="Angsana New" w:hAnsi="Angsana New"/>
          <w:color w:val="000000"/>
          <w:sz w:val="30"/>
          <w:szCs w:val="30"/>
        </w:rPr>
        <w:t xml:space="preserve">1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และได้รับโอนหุ้นในสัดส่วนร้อยละ </w:t>
      </w:r>
      <w:r>
        <w:rPr>
          <w:rFonts w:ascii="Angsana New" w:hAnsi="Angsana New"/>
          <w:color w:val="000000"/>
          <w:sz w:val="30"/>
          <w:szCs w:val="30"/>
        </w:rPr>
        <w:t xml:space="preserve">51 </w:t>
      </w:r>
      <w:r>
        <w:rPr>
          <w:rFonts w:ascii="Angsana New" w:hAnsi="Angsana New" w:hint="cs"/>
          <w:color w:val="000000"/>
          <w:sz w:val="30"/>
          <w:szCs w:val="30"/>
          <w:cs/>
        </w:rPr>
        <w:t>ของทุนจดทะเบียนแล้ว</w:t>
      </w:r>
      <w:r w:rsidRPr="00254341">
        <w:rPr>
          <w:rFonts w:ascii="Angsana New" w:hAnsi="Angsana New" w:hint="cs"/>
          <w:color w:val="000000"/>
          <w:sz w:val="30"/>
          <w:szCs w:val="30"/>
          <w:cs/>
        </w:rPr>
        <w:t xml:space="preserve">ส่งผลให้กลุ่มบริษัทได้มาซึ่งอำนาจควบคุมใน </w:t>
      </w:r>
      <w:r w:rsidRPr="00254341">
        <w:rPr>
          <w:rFonts w:ascii="Angsana New" w:hAnsi="Angsana New"/>
          <w:color w:val="000000"/>
          <w:sz w:val="30"/>
          <w:szCs w:val="30"/>
        </w:rPr>
        <w:t>KMF</w:t>
      </w:r>
      <w:r w:rsidRPr="00F1449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24E58B1" w14:textId="77777777" w:rsidR="00A27F63" w:rsidRDefault="00A27F63" w:rsidP="00A27F63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2AD2EB4" w14:textId="77777777" w:rsidR="00A27F63" w:rsidRDefault="00A27F63" w:rsidP="00A27F63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การมีอำนาจควบคุมใน </w:t>
      </w:r>
      <w:r w:rsidRPr="00BA41CF">
        <w:rPr>
          <w:rFonts w:ascii="Angsana New" w:hAnsi="Angsana New"/>
          <w:color w:val="000000"/>
          <w:sz w:val="30"/>
          <w:szCs w:val="30"/>
        </w:rPr>
        <w:t xml:space="preserve">KMF 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เป็นการสนับสนุน</w:t>
      </w:r>
      <w:r>
        <w:rPr>
          <w:rFonts w:ascii="Angsana New" w:hAnsi="Angsana New" w:hint="cs"/>
          <w:color w:val="000000"/>
          <w:sz w:val="30"/>
          <w:szCs w:val="30"/>
          <w:cs/>
        </w:rPr>
        <w:t>ธุรกิจ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ขอ</w:t>
      </w:r>
      <w:r>
        <w:rPr>
          <w:rFonts w:ascii="Angsana New" w:hAnsi="Angsana New" w:hint="cs"/>
          <w:color w:val="000000"/>
          <w:sz w:val="30"/>
          <w:szCs w:val="30"/>
          <w:cs/>
        </w:rPr>
        <w:t>งกลุ่ม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ซึ่งจะทำ</w:t>
      </w:r>
      <w:r>
        <w:rPr>
          <w:rFonts w:asciiTheme="majorBidi" w:hAnsiTheme="majorBidi" w:hint="cs"/>
          <w:sz w:val="30"/>
          <w:szCs w:val="30"/>
          <w:cs/>
        </w:rPr>
        <w:t>ให้กลุ่ม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บริษัทมีแหล่งวัตถุดิบที่มั่นคงพร้อมกับความได้เปรียบ</w:t>
      </w:r>
      <w:r>
        <w:rPr>
          <w:rFonts w:ascii="Angsana New" w:hAnsi="Angsana New" w:hint="cs"/>
          <w:color w:val="000000"/>
          <w:sz w:val="30"/>
          <w:szCs w:val="30"/>
          <w:cs/>
        </w:rPr>
        <w:t>ทาง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ด้านต้นทุน 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สร้างยอดขาย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เพิ่มขึ้นใน</w:t>
      </w:r>
      <w:r>
        <w:rPr>
          <w:rFonts w:ascii="Angsana New" w:hAnsi="Angsana New" w:hint="cs"/>
          <w:color w:val="000000"/>
          <w:sz w:val="30"/>
          <w:szCs w:val="30"/>
          <w:cs/>
        </w:rPr>
        <w:t>อนาคต</w:t>
      </w:r>
    </w:p>
    <w:p w14:paraId="28E59645" w14:textId="77777777" w:rsidR="00A27F63" w:rsidRDefault="00A27F63" w:rsidP="00A27F63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AC2979B" w14:textId="77777777" w:rsidR="00A27F63" w:rsidRPr="00BA41CF" w:rsidRDefault="00A27F63" w:rsidP="00A27F63">
      <w:pPr>
        <w:spacing w:line="240" w:lineRule="auto"/>
        <w:ind w:left="54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A41CF">
        <w:rPr>
          <w:rFonts w:ascii="Angsana New" w:hAnsi="Angsana New"/>
          <w:i/>
          <w:iCs/>
          <w:color w:val="000000"/>
          <w:sz w:val="30"/>
          <w:szCs w:val="30"/>
          <w:cs/>
        </w:rPr>
        <w:t>สิ่งตอบแทนที่คาดว่าจะต้องจ่ายตามเงื่อนไขที่ระบุไว้ในสัญญา</w:t>
      </w:r>
    </w:p>
    <w:p w14:paraId="663ED42C" w14:textId="77777777" w:rsidR="00A27F63" w:rsidRPr="00BA41CF" w:rsidRDefault="00A27F63" w:rsidP="00A27F63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35E8509" w14:textId="6830A1DA" w:rsidR="00A27F63" w:rsidRDefault="00A27F63" w:rsidP="00A27F63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A41CF">
        <w:rPr>
          <w:rFonts w:ascii="Angsana New" w:hAnsi="Angsana New"/>
          <w:color w:val="000000"/>
          <w:sz w:val="30"/>
          <w:szCs w:val="30"/>
          <w:cs/>
        </w:rPr>
        <w:t>ตามข้อกำหนด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สัญญาดังกล่าวไว้ข้างต้น กลุ่มบริษัทได้บันทึกสิ่งตอบแทนที่คาดว่าจะต้องจ่ายดังกล่าวตามประมาณการที่ดีที่สุดเป็นจำนวนเงิน </w:t>
      </w:r>
      <w:r>
        <w:rPr>
          <w:rFonts w:ascii="Angsana New" w:hAnsi="Angsana New"/>
          <w:color w:val="000000"/>
          <w:sz w:val="30"/>
          <w:szCs w:val="30"/>
        </w:rPr>
        <w:t>11.6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 ล้านบาท ซึ่งแสดงด้วยมูลค่ายุติธรรม ณ วันที่ซื้อธุรกิจ โดยใช้อัตราคิดลดในอัตราร้อยละ </w:t>
      </w:r>
      <w:r>
        <w:rPr>
          <w:rFonts w:ascii="Angsana New" w:hAnsi="Angsana New"/>
          <w:color w:val="000000"/>
          <w:sz w:val="30"/>
          <w:szCs w:val="30"/>
        </w:rPr>
        <w:t>5.3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 ต่อปี</w:t>
      </w:r>
    </w:p>
    <w:p w14:paraId="2CBE29F9" w14:textId="165D0003" w:rsidR="00A27F63" w:rsidRDefault="00A27F63" w:rsidP="00A27F63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270"/>
        <w:gridCol w:w="2045"/>
      </w:tblGrid>
      <w:tr w:rsidR="00A27F63" w:rsidRPr="00885E8F" w14:paraId="68E99D73" w14:textId="77777777" w:rsidTr="00CF7C34">
        <w:tc>
          <w:tcPr>
            <w:tcW w:w="6840" w:type="dxa"/>
          </w:tcPr>
          <w:p w14:paraId="1EC849DA" w14:textId="77777777" w:rsidR="00A27F63" w:rsidRDefault="00A27F63" w:rsidP="00CF7C3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5FEB9" w14:textId="77777777" w:rsidR="00A27F63" w:rsidRDefault="00A27F63" w:rsidP="00CF7C3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3AC9C078" w14:textId="77777777" w:rsidR="00A27F63" w:rsidRPr="00885E8F" w:rsidRDefault="00A27F63" w:rsidP="00CF7C3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27F63" w:rsidRPr="00885E8F" w14:paraId="54C0FBCD" w14:textId="77777777" w:rsidTr="00CF7C34">
        <w:tc>
          <w:tcPr>
            <w:tcW w:w="6840" w:type="dxa"/>
          </w:tcPr>
          <w:p w14:paraId="654A2728" w14:textId="77777777" w:rsidR="00A27F63" w:rsidRDefault="00A27F63" w:rsidP="00CF7C3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D1653" w14:textId="77777777" w:rsidR="00A27F63" w:rsidRDefault="00A27F63" w:rsidP="00CF7C3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EDE6477" w14:textId="77777777" w:rsidR="00A27F63" w:rsidRPr="00885E8F" w:rsidRDefault="00A27F63" w:rsidP="00CF7C3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885E8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85E8F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A27F63" w14:paraId="1272739B" w14:textId="77777777" w:rsidTr="00CF7C34">
        <w:tc>
          <w:tcPr>
            <w:tcW w:w="6840" w:type="dxa"/>
          </w:tcPr>
          <w:p w14:paraId="0A88C7C2" w14:textId="77777777" w:rsidR="00A27F63" w:rsidRDefault="00A27F63" w:rsidP="00CF7C3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3C64209D" w14:textId="77777777" w:rsidR="00A27F63" w:rsidRDefault="00A27F63" w:rsidP="00CF7C3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</w:tcPr>
          <w:p w14:paraId="6843F748" w14:textId="77777777" w:rsidR="00A27F63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4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60,100</w:t>
            </w:r>
          </w:p>
        </w:tc>
      </w:tr>
      <w:tr w:rsidR="00A27F63" w14:paraId="1A13D05C" w14:textId="77777777" w:rsidTr="00CF7C34">
        <w:tc>
          <w:tcPr>
            <w:tcW w:w="6840" w:type="dxa"/>
          </w:tcPr>
          <w:p w14:paraId="4BC9AABE" w14:textId="77777777" w:rsidR="00A27F63" w:rsidRDefault="00A27F63" w:rsidP="00CF7C3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2 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สิ่งตอบแทนที่คาดว่าจะต้องจ่ายตามเงื่อนไขที่ระบุไว้ในสัญญา</w:t>
            </w:r>
          </w:p>
        </w:tc>
        <w:tc>
          <w:tcPr>
            <w:tcW w:w="270" w:type="dxa"/>
          </w:tcPr>
          <w:p w14:paraId="12A82606" w14:textId="77777777" w:rsidR="00A27F63" w:rsidRDefault="00A27F63" w:rsidP="00CF7C3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57C77657" w14:textId="77777777" w:rsidR="00A27F63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4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11,592</w:t>
            </w:r>
          </w:p>
        </w:tc>
      </w:tr>
      <w:tr w:rsidR="00A27F63" w14:paraId="1B918533" w14:textId="77777777" w:rsidTr="00CF7C34">
        <w:tc>
          <w:tcPr>
            <w:tcW w:w="6840" w:type="dxa"/>
          </w:tcPr>
          <w:p w14:paraId="052D0A5B" w14:textId="77777777" w:rsidR="00A27F63" w:rsidRPr="00885E8F" w:rsidRDefault="00A27F63" w:rsidP="00CF7C3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85E8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BF2E9A0" w14:textId="77777777" w:rsidR="00A27F63" w:rsidRDefault="00A27F63" w:rsidP="00CF7C34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double" w:sz="4" w:space="0" w:color="auto"/>
            </w:tcBorders>
          </w:tcPr>
          <w:p w14:paraId="20F96B2E" w14:textId="77777777" w:rsidR="00A27F63" w:rsidRPr="00BA41CF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4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A41C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71,692</w:t>
            </w:r>
          </w:p>
        </w:tc>
      </w:tr>
    </w:tbl>
    <w:p w14:paraId="08D642AB" w14:textId="5A231693" w:rsidR="00A27F63" w:rsidRDefault="00A27F63" w:rsidP="00A27F63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25F08E" w14:textId="3FC17E88" w:rsidR="00A27F63" w:rsidRDefault="00A27F63" w:rsidP="00A27F63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สำหรับระยะเวลา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ตั้งแต่วันที่ซื้อกิจการจนถึงวันที่ </w:t>
      </w:r>
      <w:r w:rsidR="000D3CB2">
        <w:rPr>
          <w:rFonts w:asciiTheme="majorBidi" w:hAnsiTheme="majorBidi"/>
          <w:sz w:val="30"/>
          <w:szCs w:val="30"/>
        </w:rPr>
        <w:t>3</w:t>
      </w:r>
      <w:r w:rsidR="00EA21B2">
        <w:rPr>
          <w:rFonts w:asciiTheme="majorBidi" w:hAnsiTheme="majorBidi"/>
          <w:sz w:val="30"/>
          <w:szCs w:val="30"/>
        </w:rPr>
        <w:t>1</w:t>
      </w:r>
      <w:r w:rsidR="00EA21B2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2565</w:t>
      </w:r>
      <w:r w:rsidRPr="00BA41C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KMF</w:t>
      </w:r>
      <w:r w:rsidRPr="00BA41CF">
        <w:rPr>
          <w:rFonts w:ascii="Angsana New" w:hAnsi="Angsana New"/>
          <w:color w:val="000000"/>
          <w:sz w:val="30"/>
          <w:szCs w:val="30"/>
        </w:rPr>
        <w:t xml:space="preserve"> </w:t>
      </w:r>
      <w:r w:rsidRPr="00BA41CF">
        <w:rPr>
          <w:rFonts w:ascii="Angsana New" w:hAnsi="Angsana New"/>
          <w:color w:val="000000"/>
          <w:sz w:val="30"/>
          <w:szCs w:val="30"/>
          <w:cs/>
        </w:rPr>
        <w:t>มีรายได้เป็นจำนวน</w:t>
      </w:r>
      <w:r w:rsidRPr="002C41C9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2C41C9">
        <w:rPr>
          <w:rFonts w:ascii="Angsana New" w:hAnsi="Angsana New"/>
          <w:color w:val="000000"/>
          <w:sz w:val="30"/>
          <w:szCs w:val="30"/>
        </w:rPr>
        <w:t xml:space="preserve"> </w:t>
      </w:r>
      <w:r w:rsidR="003463E7">
        <w:rPr>
          <w:rFonts w:ascii="Angsana New" w:hAnsi="Angsana New"/>
          <w:color w:val="000000"/>
          <w:sz w:val="30"/>
          <w:szCs w:val="30"/>
        </w:rPr>
        <w:t>341.7</w:t>
      </w:r>
      <w:r w:rsidR="000D3CB2">
        <w:rPr>
          <w:rFonts w:ascii="Angsana New" w:hAnsi="Angsana New"/>
          <w:color w:val="000000"/>
          <w:sz w:val="30"/>
          <w:szCs w:val="30"/>
        </w:rPr>
        <w:t xml:space="preserve"> </w:t>
      </w:r>
      <w:r w:rsidRPr="002C41C9">
        <w:rPr>
          <w:rFonts w:ascii="Angsana New" w:hAnsi="Angsana New"/>
          <w:color w:val="000000"/>
          <w:sz w:val="30"/>
          <w:szCs w:val="30"/>
          <w:cs/>
        </w:rPr>
        <w:t>ล้านบาทและกำไร</w:t>
      </w:r>
      <w:r w:rsidRPr="002C41C9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2C41C9">
        <w:rPr>
          <w:rFonts w:ascii="Angsana New" w:hAnsi="Angsana New"/>
          <w:color w:val="000000"/>
          <w:sz w:val="30"/>
          <w:szCs w:val="30"/>
          <w:cs/>
        </w:rPr>
        <w:t xml:space="preserve">จำนวนเงิน </w:t>
      </w:r>
      <w:r w:rsidR="003463E7">
        <w:rPr>
          <w:rFonts w:ascii="Angsana New" w:hAnsi="Angsana New"/>
          <w:color w:val="000000"/>
          <w:sz w:val="30"/>
          <w:szCs w:val="30"/>
        </w:rPr>
        <w:t>24.8</w:t>
      </w:r>
      <w:r w:rsidR="000D3CB2">
        <w:rPr>
          <w:rFonts w:ascii="Angsana New" w:hAnsi="Angsana New"/>
          <w:color w:val="000000"/>
          <w:sz w:val="30"/>
          <w:szCs w:val="30"/>
        </w:rPr>
        <w:t xml:space="preserve"> </w:t>
      </w:r>
      <w:r w:rsidRPr="002C41C9">
        <w:rPr>
          <w:rFonts w:ascii="Angsana New" w:hAnsi="Angsana New"/>
          <w:color w:val="000000"/>
          <w:sz w:val="30"/>
          <w:szCs w:val="30"/>
          <w:cs/>
        </w:rPr>
        <w:t>ล้านบาท ซึ่งรวมเป็นส่วนหนึ่งของ</w:t>
      </w:r>
      <w:bookmarkStart w:id="1" w:name="_Hlk102988581"/>
      <w:r w:rsidRPr="002C41C9">
        <w:rPr>
          <w:rFonts w:ascii="Angsana New" w:hAnsi="Angsana New"/>
          <w:color w:val="000000"/>
          <w:sz w:val="30"/>
          <w:szCs w:val="30"/>
          <w:cs/>
        </w:rPr>
        <w:t>ผลการดำเนินงานของกลุ่มบริษัท</w:t>
      </w:r>
      <w:bookmarkEnd w:id="1"/>
    </w:p>
    <w:p w14:paraId="7D200DD4" w14:textId="51BF89D5" w:rsidR="00EA21B2" w:rsidRDefault="00EA21B2" w:rsidP="00A27F63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17881F" w14:textId="6157C43C" w:rsidR="00EA21B2" w:rsidRDefault="00EA21B2" w:rsidP="00A27F63">
      <w:pPr>
        <w:tabs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ในที่ประชุมคณะกรรมการบริษัท </w:t>
      </w:r>
      <w:r w:rsidRPr="00EA21B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EA21B2">
        <w:rPr>
          <w:rFonts w:ascii="Angsana New" w:hAnsi="Angsana New"/>
          <w:color w:val="000000"/>
          <w:spacing w:val="-2"/>
          <w:sz w:val="30"/>
          <w:szCs w:val="30"/>
        </w:rPr>
        <w:t xml:space="preserve">27 </w:t>
      </w:r>
      <w:r w:rsidRPr="00EA21B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กุมภาพันธ์ </w:t>
      </w:r>
      <w:r w:rsidRPr="00EA21B2">
        <w:rPr>
          <w:rFonts w:ascii="Angsana New" w:hAnsi="Angsana New"/>
          <w:color w:val="000000"/>
          <w:spacing w:val="-2"/>
          <w:sz w:val="30"/>
          <w:szCs w:val="30"/>
        </w:rPr>
        <w:t xml:space="preserve">2566 </w:t>
      </w:r>
      <w:r w:rsidRPr="00EA21B2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คณะกรรมการมีมติอนุมัติการจ่ายชำระค่าหุ้นงวดที่ </w:t>
      </w:r>
      <w:r w:rsidRPr="00EA21B2">
        <w:rPr>
          <w:rFonts w:ascii="Angsana New" w:hAnsi="Angsana New"/>
          <w:color w:val="000000"/>
          <w:spacing w:val="-2"/>
          <w:sz w:val="30"/>
          <w:szCs w:val="30"/>
        </w:rPr>
        <w:t>2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EA21B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Pr="00EA21B2">
        <w:rPr>
          <w:rFonts w:ascii="Angsana New" w:hAnsi="Angsana New"/>
          <w:color w:val="000000"/>
          <w:spacing w:val="-4"/>
          <w:sz w:val="30"/>
          <w:szCs w:val="30"/>
        </w:rPr>
        <w:t xml:space="preserve">12.0 </w:t>
      </w:r>
      <w:r w:rsidRPr="00EA21B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ล้านบาท เนื่องจาก </w:t>
      </w:r>
      <w:r w:rsidRPr="00EA21B2">
        <w:rPr>
          <w:rFonts w:ascii="Angsana New" w:hAnsi="Angsana New"/>
          <w:color w:val="000000"/>
          <w:spacing w:val="-4"/>
          <w:sz w:val="30"/>
          <w:szCs w:val="30"/>
        </w:rPr>
        <w:t xml:space="preserve">KMF </w:t>
      </w:r>
      <w:r w:rsidRPr="00EA21B2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สามารถทำตามเงื่อนไขที่ระบุในสัญญาได้ โดยจะชำระภายในเดือนมีนาคม </w:t>
      </w:r>
      <w:r w:rsidRPr="00EA21B2">
        <w:rPr>
          <w:rFonts w:ascii="Angsana New" w:hAnsi="Angsana New"/>
          <w:color w:val="000000"/>
          <w:spacing w:val="-4"/>
          <w:sz w:val="30"/>
          <w:szCs w:val="30"/>
        </w:rPr>
        <w:t>2566</w:t>
      </w:r>
    </w:p>
    <w:p w14:paraId="1FE03AA2" w14:textId="4170FB67" w:rsidR="00063730" w:rsidRPr="000405AA" w:rsidRDefault="00063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05AA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A27F63" w:rsidRPr="00CC17ED" w14:paraId="7E0D58E7" w14:textId="77777777" w:rsidTr="00CF7C34">
        <w:trPr>
          <w:tblHeader/>
        </w:trPr>
        <w:tc>
          <w:tcPr>
            <w:tcW w:w="6300" w:type="dxa"/>
          </w:tcPr>
          <w:p w14:paraId="03FD1B7C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0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5" w:type="dxa"/>
          </w:tcPr>
          <w:p w14:paraId="201419EC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333D37" w14:textId="1C12E79D" w:rsidR="00A27F63" w:rsidRPr="00CC17ED" w:rsidRDefault="009442C0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4" w:type="dxa"/>
          </w:tcPr>
          <w:p w14:paraId="4EC02F96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3DEE67B5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27F63" w:rsidRPr="00CC17ED" w14:paraId="4C71F1BB" w14:textId="77777777" w:rsidTr="00CF7C34">
        <w:trPr>
          <w:tblHeader/>
        </w:trPr>
        <w:tc>
          <w:tcPr>
            <w:tcW w:w="6300" w:type="dxa"/>
          </w:tcPr>
          <w:p w14:paraId="61188110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041C396E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9D3D2AE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E462D02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53990B9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C17E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27F63" w:rsidRPr="00CC17ED" w14:paraId="6C8B12D7" w14:textId="77777777" w:rsidTr="00CF7C34">
        <w:trPr>
          <w:trHeight w:val="80"/>
        </w:trPr>
        <w:tc>
          <w:tcPr>
            <w:tcW w:w="6300" w:type="dxa"/>
          </w:tcPr>
          <w:p w14:paraId="4A537BAF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7FBCBFDD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7197295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764D63D1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1FB30C8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</w:tr>
      <w:tr w:rsidR="00A27F63" w:rsidRPr="00CC17ED" w14:paraId="732E2B9C" w14:textId="77777777" w:rsidTr="00CF7C34">
        <w:trPr>
          <w:trHeight w:val="80"/>
        </w:trPr>
        <w:tc>
          <w:tcPr>
            <w:tcW w:w="6300" w:type="dxa"/>
          </w:tcPr>
          <w:p w14:paraId="2E5EA610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00157348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1F43EDD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221C767C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8FA3E20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30,827</w:t>
            </w:r>
          </w:p>
        </w:tc>
      </w:tr>
      <w:tr w:rsidR="00A27F63" w:rsidRPr="00CC17ED" w14:paraId="2A2F4AF5" w14:textId="77777777" w:rsidTr="00CF7C34">
        <w:tc>
          <w:tcPr>
            <w:tcW w:w="6300" w:type="dxa"/>
          </w:tcPr>
          <w:p w14:paraId="4D4C05A5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78815C16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B6AD55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C245ABE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9B9DBBA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73,380</w:t>
            </w:r>
          </w:p>
        </w:tc>
      </w:tr>
      <w:tr w:rsidR="00A27F63" w:rsidRPr="00CC17ED" w14:paraId="5BE13FF4" w14:textId="77777777" w:rsidTr="00CF7C34">
        <w:tc>
          <w:tcPr>
            <w:tcW w:w="6300" w:type="dxa"/>
          </w:tcPr>
          <w:p w14:paraId="735B716B" w14:textId="77777777" w:rsidR="00A27F63" w:rsidRPr="00606801" w:rsidRDefault="00A27F63" w:rsidP="00CF7C3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161AFC9A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59549F" w14:textId="6BD98E62" w:rsidR="00A27F63" w:rsidRPr="00CC17ED" w:rsidRDefault="009442C0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54" w:type="dxa"/>
          </w:tcPr>
          <w:p w14:paraId="121025D7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08866ED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2,745</w:t>
            </w:r>
          </w:p>
        </w:tc>
      </w:tr>
      <w:tr w:rsidR="00A27F63" w:rsidRPr="00CC17ED" w14:paraId="6E3D986B" w14:textId="77777777" w:rsidTr="00CF7C34">
        <w:tc>
          <w:tcPr>
            <w:tcW w:w="6300" w:type="dxa"/>
          </w:tcPr>
          <w:p w14:paraId="6B5F53C5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431DAE7E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4BBF069" w14:textId="4AF522F3" w:rsidR="00A27F63" w:rsidRPr="00CC17ED" w:rsidRDefault="009442C0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254" w:type="dxa"/>
          </w:tcPr>
          <w:p w14:paraId="1902E7C7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F828BE5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6,535</w:t>
            </w:r>
          </w:p>
        </w:tc>
      </w:tr>
      <w:tr w:rsidR="00A27F63" w:rsidRPr="00CC17ED" w14:paraId="4ABB9619" w14:textId="77777777" w:rsidTr="00CF7C34">
        <w:tc>
          <w:tcPr>
            <w:tcW w:w="6300" w:type="dxa"/>
          </w:tcPr>
          <w:p w14:paraId="4C0D44F8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341BC0ED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7C50DFB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DB60D68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5C2D2399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068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27F63" w:rsidRPr="00CC17ED" w14:paraId="7A935199" w14:textId="77777777" w:rsidTr="00CF7C34">
        <w:tc>
          <w:tcPr>
            <w:tcW w:w="6300" w:type="dxa"/>
          </w:tcPr>
          <w:p w14:paraId="197A1E0B" w14:textId="77777777" w:rsidR="00A27F63" w:rsidRPr="00606801" w:rsidRDefault="00A27F63" w:rsidP="00CF7C3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เงินเบิกเกินบัญชีและ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55" w:type="dxa"/>
          </w:tcPr>
          <w:p w14:paraId="7CDF411E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BD213C9" w14:textId="7DF71E32" w:rsidR="00A27F63" w:rsidRPr="00CC17ED" w:rsidRDefault="009442C0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254" w:type="dxa"/>
          </w:tcPr>
          <w:p w14:paraId="654DD178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569E56C" w14:textId="77777777" w:rsidR="00A27F63" w:rsidRPr="00606801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(60,683)</w:t>
            </w:r>
          </w:p>
        </w:tc>
      </w:tr>
      <w:tr w:rsidR="00A27F63" w:rsidRPr="00CC17ED" w14:paraId="41D23826" w14:textId="77777777" w:rsidTr="00CF7C34">
        <w:tc>
          <w:tcPr>
            <w:tcW w:w="6300" w:type="dxa"/>
          </w:tcPr>
          <w:p w14:paraId="00AE540C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255" w:type="dxa"/>
          </w:tcPr>
          <w:p w14:paraId="3ADAEE68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BF8DF66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59F4CA2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B4BB101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6801">
              <w:rPr>
                <w:rFonts w:asciiTheme="majorBidi" w:hAnsiTheme="majorBidi" w:cstheme="majorBidi"/>
                <w:sz w:val="30"/>
                <w:szCs w:val="30"/>
              </w:rPr>
              <w:t>14,63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</w:tr>
      <w:tr w:rsidR="00A27F63" w:rsidRPr="00CC17ED" w14:paraId="6A53E6EB" w14:textId="77777777" w:rsidTr="00CF7C34">
        <w:tc>
          <w:tcPr>
            <w:tcW w:w="6300" w:type="dxa"/>
          </w:tcPr>
          <w:p w14:paraId="38C0D9E7" w14:textId="77777777" w:rsidR="00A27F63" w:rsidRPr="00606801" w:rsidRDefault="00A27F63" w:rsidP="00CF7C3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ภาษีเงินได้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นิติบุคคล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255" w:type="dxa"/>
          </w:tcPr>
          <w:p w14:paraId="5974536D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EB154A3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5408DB76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2D82D6F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6801">
              <w:rPr>
                <w:rFonts w:asciiTheme="majorBidi" w:hAnsiTheme="majorBidi" w:cstheme="majorBidi"/>
                <w:sz w:val="30"/>
                <w:szCs w:val="30"/>
              </w:rPr>
              <w:t>5,11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</w:tr>
      <w:tr w:rsidR="00A27F63" w:rsidRPr="00CC17ED" w14:paraId="543CDE07" w14:textId="77777777" w:rsidTr="00CF7C34">
        <w:tc>
          <w:tcPr>
            <w:tcW w:w="6300" w:type="dxa"/>
          </w:tcPr>
          <w:p w14:paraId="2FCEBF48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ยืม</w:t>
            </w:r>
            <w:r w:rsidRPr="00606801">
              <w:rPr>
                <w:rFonts w:asciiTheme="majorBidi" w:hAnsiTheme="majorBidi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255" w:type="dxa"/>
          </w:tcPr>
          <w:p w14:paraId="298CF4F0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F9D757A" w14:textId="384D4660" w:rsidR="00A27F63" w:rsidRPr="00CC17ED" w:rsidRDefault="009442C0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254" w:type="dxa"/>
          </w:tcPr>
          <w:p w14:paraId="76B09E70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0BB15B6" w14:textId="77777777" w:rsidR="00A27F63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(12,342)</w:t>
            </w:r>
          </w:p>
        </w:tc>
      </w:tr>
      <w:tr w:rsidR="00A27F63" w:rsidRPr="00CC17ED" w14:paraId="11AB6F16" w14:textId="77777777" w:rsidTr="00CF7C34">
        <w:tc>
          <w:tcPr>
            <w:tcW w:w="6300" w:type="dxa"/>
          </w:tcPr>
          <w:p w14:paraId="3E1E9693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36834BB0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FB60F3" w14:textId="76EDC714" w:rsidR="00A27F63" w:rsidRPr="00CC17ED" w:rsidRDefault="009442C0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254" w:type="dxa"/>
          </w:tcPr>
          <w:p w14:paraId="77C32516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472C2E4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(1,443)</w:t>
            </w:r>
          </w:p>
        </w:tc>
      </w:tr>
      <w:tr w:rsidR="00A27F63" w:rsidRPr="00CC17ED" w14:paraId="51C48705" w14:textId="77777777" w:rsidTr="00CF7C34">
        <w:tc>
          <w:tcPr>
            <w:tcW w:w="6300" w:type="dxa"/>
          </w:tcPr>
          <w:p w14:paraId="78D152B1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115E36E1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66C22D6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D81686C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488FDAAA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21,833</w:t>
            </w:r>
          </w:p>
        </w:tc>
      </w:tr>
      <w:tr w:rsidR="00A27F63" w:rsidRPr="00CC17ED" w14:paraId="39E0F0E2" w14:textId="77777777" w:rsidTr="00CF7C34">
        <w:tc>
          <w:tcPr>
            <w:tcW w:w="6300" w:type="dxa"/>
          </w:tcPr>
          <w:p w14:paraId="7B7CADCB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CC17ED">
              <w:rPr>
                <w:rFonts w:asciiTheme="majorBidi" w:hAnsiTheme="majorBidi" w:cstheme="majorBidi"/>
                <w:sz w:val="30"/>
                <w:szCs w:val="30"/>
              </w:rPr>
              <w:t>49)</w:t>
            </w:r>
          </w:p>
        </w:tc>
        <w:tc>
          <w:tcPr>
            <w:tcW w:w="255" w:type="dxa"/>
          </w:tcPr>
          <w:p w14:paraId="792442EC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F285370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915EBB2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8FFD6D1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10,698</w:t>
            </w:r>
          </w:p>
        </w:tc>
      </w:tr>
      <w:tr w:rsidR="00A27F63" w:rsidRPr="00CC17ED" w14:paraId="4E86D4F3" w14:textId="77777777" w:rsidTr="00CF7C34">
        <w:tc>
          <w:tcPr>
            <w:tcW w:w="6300" w:type="dxa"/>
          </w:tcPr>
          <w:p w14:paraId="0585E998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D5F1760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410AFB1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F30EFD8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36E0371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11,135</w:t>
            </w:r>
          </w:p>
        </w:tc>
      </w:tr>
      <w:tr w:rsidR="00A27F63" w:rsidRPr="00CC17ED" w14:paraId="3C868EF6" w14:textId="77777777" w:rsidTr="00CF7C34">
        <w:tc>
          <w:tcPr>
            <w:tcW w:w="6300" w:type="dxa"/>
          </w:tcPr>
          <w:p w14:paraId="25A45262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2BF946DB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1FFD74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74AFFF8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34A82BE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60,557</w:t>
            </w:r>
          </w:p>
        </w:tc>
      </w:tr>
      <w:tr w:rsidR="00A27F63" w:rsidRPr="00CC17ED" w14:paraId="28833E06" w14:textId="77777777" w:rsidTr="00CF7C34">
        <w:tc>
          <w:tcPr>
            <w:tcW w:w="6300" w:type="dxa"/>
          </w:tcPr>
          <w:p w14:paraId="11274857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2B0EE455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55A6997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891C875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BC3FB0E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4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A27F63" w:rsidRPr="00CC17ED" w14:paraId="72CB5203" w14:textId="77777777" w:rsidTr="00CF7C34">
        <w:tc>
          <w:tcPr>
            <w:tcW w:w="6300" w:type="dxa"/>
          </w:tcPr>
          <w:p w14:paraId="4DEF426C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6ED405B1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6EB5D0C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E5D780B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2D2F9F1" w14:textId="77777777" w:rsidR="00A27F63" w:rsidRPr="00384982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7F63" w:rsidRPr="00CC17ED" w14:paraId="69FD2C7F" w14:textId="77777777" w:rsidTr="00CF7C34">
        <w:tc>
          <w:tcPr>
            <w:tcW w:w="6300" w:type="dxa"/>
          </w:tcPr>
          <w:p w14:paraId="7D163786" w14:textId="77777777" w:rsidR="00A27F63" w:rsidRPr="00CC17ED" w:rsidRDefault="00A27F63" w:rsidP="00CF7C34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5" w:type="dxa"/>
          </w:tcPr>
          <w:p w14:paraId="585CF8F4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1C78A6D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F162CA5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0BBA6DC" w14:textId="77777777" w:rsidR="00A27F63" w:rsidRPr="00EA4A90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60,100</w:t>
            </w:r>
          </w:p>
        </w:tc>
      </w:tr>
      <w:tr w:rsidR="00A27F63" w:rsidRPr="00CC17ED" w14:paraId="17D66F75" w14:textId="77777777" w:rsidTr="00CF7C34">
        <w:tc>
          <w:tcPr>
            <w:tcW w:w="6300" w:type="dxa"/>
          </w:tcPr>
          <w:p w14:paraId="30A0F79A" w14:textId="77777777" w:rsidR="00A27F63" w:rsidRPr="00CC17ED" w:rsidRDefault="00A27F63" w:rsidP="00CF7C34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(ไม่รวมดอกเบี้ยจ่ายจำนวน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0.41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ล้านบาท)</w:t>
            </w:r>
          </w:p>
        </w:tc>
        <w:tc>
          <w:tcPr>
            <w:tcW w:w="255" w:type="dxa"/>
          </w:tcPr>
          <w:p w14:paraId="2A47A544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99BDEC6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BBE06D5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418D600" w14:textId="77777777" w:rsidR="00A27F63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11,592</w:t>
            </w:r>
          </w:p>
        </w:tc>
      </w:tr>
      <w:tr w:rsidR="00A27F63" w:rsidRPr="00CC17ED" w14:paraId="6D28F8FD" w14:textId="77777777" w:rsidTr="00CF7C34">
        <w:tc>
          <w:tcPr>
            <w:tcW w:w="6300" w:type="dxa"/>
          </w:tcPr>
          <w:p w14:paraId="187E8A7D" w14:textId="77777777" w:rsidR="00A27F63" w:rsidRPr="00CC17ED" w:rsidRDefault="00A27F63" w:rsidP="00CF7C34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0C8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C17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49938C9D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C864D82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07585257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25B8C79" w14:textId="77777777" w:rsidR="00A27F63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A4A90">
              <w:rPr>
                <w:rFonts w:asciiTheme="majorBidi" w:hAnsiTheme="majorBidi" w:cstheme="majorBidi"/>
                <w:sz w:val="30"/>
                <w:szCs w:val="30"/>
              </w:rPr>
              <w:t>2,56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</w:tr>
      <w:tr w:rsidR="00A27F63" w:rsidRPr="00CC17ED" w14:paraId="381D8145" w14:textId="77777777" w:rsidTr="00CF7C34">
        <w:tc>
          <w:tcPr>
            <w:tcW w:w="6300" w:type="dxa"/>
          </w:tcPr>
          <w:p w14:paraId="57E4E57D" w14:textId="77777777" w:rsidR="00A27F63" w:rsidRPr="00CC17ED" w:rsidRDefault="00A27F63" w:rsidP="00CF7C3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1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0344D5B0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</w:tcPr>
          <w:p w14:paraId="02C67C49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139AAA9B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2F8FBB9F" w14:textId="77777777" w:rsidR="00A27F63" w:rsidRPr="00CC17ED" w:rsidRDefault="00A27F63" w:rsidP="00CF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69,126</w:t>
            </w:r>
          </w:p>
        </w:tc>
      </w:tr>
    </w:tbl>
    <w:p w14:paraId="6B911BB5" w14:textId="22782AF5" w:rsidR="00937DF5" w:rsidRDefault="00937DF5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8E0EC56" w14:textId="0D5FD084" w:rsidR="00937DF5" w:rsidRPr="000405AA" w:rsidRDefault="00937DF5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ผู้บริหารได้แต่งตั้งผู้ประเมินราคาอิสระเพื่อทําการประเมินมูลค่ายุติธรรมของธุรกิจข้างต้น</w:t>
      </w:r>
      <w:r w:rsidRPr="000405AA">
        <w:rPr>
          <w:rFonts w:ascii="Angsana New" w:hAnsi="Angsana New"/>
          <w:sz w:val="30"/>
          <w:szCs w:val="30"/>
        </w:rPr>
        <w:t xml:space="preserve"> </w:t>
      </w:r>
      <w:r w:rsidRPr="000405AA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มูลค่ายุติธรรมของสินทรัพย์ที่ได้มาและหนี้สินที่รับมาเป็นมูลค่าประมาณการ ณ วันที่ซื้อธุรกิจ การกำหนดมูลค่ายุติธรรมของสินทรัพย์ที่ได้มาและหนี้สินที่รับมา รวมถึงการปันส่วนของราคาซื้อเสร็จสิ้น</w:t>
      </w:r>
      <w:r w:rsidR="00042454" w:rsidRPr="000405AA">
        <w:rPr>
          <w:rFonts w:ascii="Angsana New" w:hAnsi="Angsana New" w:hint="cs"/>
          <w:sz w:val="30"/>
          <w:szCs w:val="30"/>
          <w:cs/>
        </w:rPr>
        <w:t>แล้ว</w:t>
      </w:r>
      <w:r w:rsidRPr="000405AA">
        <w:rPr>
          <w:rFonts w:ascii="Angsana New" w:hAnsi="Angsana New"/>
          <w:sz w:val="30"/>
          <w:szCs w:val="30"/>
          <w:cs/>
        </w:rPr>
        <w:t xml:space="preserve"> ณ วันที่งบการเงินนี้ได้รับการอนุมัติ</w:t>
      </w:r>
    </w:p>
    <w:p w14:paraId="27D76334" w14:textId="77777777" w:rsidR="00937DF5" w:rsidRPr="000405AA" w:rsidRDefault="00937DF5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059211" w14:textId="77777777" w:rsidR="00937DF5" w:rsidRPr="000405AA" w:rsidRDefault="00937DF5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</w:t>
      </w:r>
    </w:p>
    <w:p w14:paraId="4C27C853" w14:textId="77777777" w:rsidR="00937DF5" w:rsidRPr="000405AA" w:rsidRDefault="00937DF5" w:rsidP="00937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AA0A476" w14:textId="5081374D" w:rsidR="00D01D44" w:rsidRPr="000405AA" w:rsidRDefault="00605C5A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</w:t>
      </w:r>
      <w:r w:rsidR="00CA45A1"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t>หรือ</w:t>
      </w:r>
      <w:r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กิจการที่เกี่ยวข้องกัน</w:t>
      </w:r>
    </w:p>
    <w:p w14:paraId="034B3A99" w14:textId="77777777" w:rsidR="00DD59A4" w:rsidRPr="000405AA" w:rsidRDefault="00DD59A4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47A3ABAF" w14:textId="77777777" w:rsidR="00537542" w:rsidRPr="000405AA" w:rsidRDefault="00537542" w:rsidP="005375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1BA0020" w14:textId="77777777" w:rsidR="00537542" w:rsidRPr="000405AA" w:rsidRDefault="00537542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p w14:paraId="1F2A894F" w14:textId="5B09858A" w:rsidR="00C92C43" w:rsidRPr="000405AA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A2382A" w:rsidRPr="00A2382A">
        <w:rPr>
          <w:rFonts w:asciiTheme="majorBidi" w:hAnsiTheme="majorBidi"/>
          <w:sz w:val="30"/>
          <w:szCs w:val="30"/>
          <w:cs/>
        </w:rPr>
        <w:t>บริษัทย่อย</w:t>
      </w:r>
      <w:r w:rsidR="00A2382A">
        <w:rPr>
          <w:rFonts w:asciiTheme="majorBidi" w:hAnsiTheme="majorBidi" w:hint="cs"/>
          <w:sz w:val="30"/>
          <w:szCs w:val="30"/>
          <w:cs/>
        </w:rPr>
        <w:t>และ</w:t>
      </w:r>
      <w:r w:rsidR="00A2382A" w:rsidRPr="00A2382A">
        <w:rPr>
          <w:rFonts w:asciiTheme="majorBidi" w:hAnsiTheme="majorBidi"/>
          <w:sz w:val="30"/>
          <w:szCs w:val="30"/>
          <w:cs/>
        </w:rPr>
        <w:t>บริษัทร่วม</w:t>
      </w:r>
      <w:r w:rsidRPr="000405AA">
        <w:rPr>
          <w:rFonts w:asciiTheme="majorBidi" w:hAnsiTheme="majorBidi"/>
          <w:sz w:val="30"/>
          <w:szCs w:val="30"/>
          <w:cs/>
        </w:rPr>
        <w:t>ได้เปิดเผยในหมายเหต</w:t>
      </w:r>
      <w:r w:rsidRPr="000405AA">
        <w:rPr>
          <w:rFonts w:asciiTheme="majorBidi" w:hAnsiTheme="majorBidi" w:hint="cs"/>
          <w:sz w:val="30"/>
          <w:szCs w:val="30"/>
          <w:cs/>
        </w:rPr>
        <w:t>ุ</w:t>
      </w:r>
      <w:r w:rsidRPr="000405AA">
        <w:rPr>
          <w:rFonts w:asciiTheme="majorBidi" w:hAnsiTheme="majorBidi"/>
          <w:sz w:val="30"/>
          <w:szCs w:val="30"/>
          <w:cs/>
        </w:rPr>
        <w:t xml:space="preserve">ข้อ </w:t>
      </w:r>
      <w:r w:rsidR="009F5739">
        <w:rPr>
          <w:rFonts w:asciiTheme="majorBidi" w:hAnsiTheme="majorBidi"/>
          <w:sz w:val="30"/>
          <w:szCs w:val="30"/>
        </w:rPr>
        <w:t>9</w:t>
      </w:r>
      <w:r w:rsidRPr="000405AA">
        <w:rPr>
          <w:rFonts w:asciiTheme="majorBidi" w:hAnsiTheme="majorBidi"/>
          <w:sz w:val="30"/>
          <w:szCs w:val="30"/>
          <w:cs/>
        </w:rPr>
        <w:t xml:space="preserve"> และ </w:t>
      </w:r>
      <w:r w:rsidRPr="000405AA">
        <w:rPr>
          <w:rFonts w:asciiTheme="majorBidi" w:hAnsiTheme="majorBidi"/>
          <w:sz w:val="30"/>
          <w:szCs w:val="30"/>
        </w:rPr>
        <w:t>1</w:t>
      </w:r>
      <w:r w:rsidR="009F5739">
        <w:rPr>
          <w:rFonts w:asciiTheme="majorBidi" w:hAnsiTheme="majorBidi"/>
          <w:sz w:val="30"/>
          <w:szCs w:val="30"/>
        </w:rPr>
        <w:t>0</w:t>
      </w:r>
      <w:r w:rsidRPr="000405AA">
        <w:rPr>
          <w:rFonts w:asciiTheme="majorBidi" w:hAnsiTheme="majorBidi"/>
          <w:sz w:val="30"/>
          <w:szCs w:val="30"/>
          <w:cs/>
        </w:rPr>
        <w:t xml:space="preserve"> </w:t>
      </w:r>
      <w:r w:rsidR="00FD0E2A" w:rsidRPr="000405AA">
        <w:rPr>
          <w:rFonts w:asciiTheme="majorBidi" w:hAnsiTheme="majorBidi" w:hint="cs"/>
          <w:sz w:val="30"/>
          <w:szCs w:val="30"/>
          <w:cs/>
        </w:rPr>
        <w:t>สำหรับ</w:t>
      </w:r>
      <w:r w:rsidRPr="000405AA">
        <w:rPr>
          <w:rFonts w:asciiTheme="majorBidi" w:hAnsiTheme="majorBidi"/>
          <w:sz w:val="30"/>
          <w:szCs w:val="30"/>
          <w:cs/>
        </w:rPr>
        <w:t>บุคคลหรือกิจการอื่น</w:t>
      </w:r>
      <w:r w:rsidR="009F5739">
        <w:rPr>
          <w:rFonts w:asciiTheme="majorBidi" w:hAnsiTheme="majorBidi"/>
          <w:sz w:val="30"/>
          <w:szCs w:val="30"/>
        </w:rPr>
        <w:br/>
      </w:r>
      <w:r w:rsidRPr="000405AA">
        <w:rPr>
          <w:rFonts w:asciiTheme="majorBidi" w:hAnsiTheme="majorBidi"/>
          <w:sz w:val="30"/>
          <w:szCs w:val="30"/>
          <w:cs/>
        </w:rPr>
        <w:t>ที่เกี่ยวข้องกันที่มีรายการระหว่างกันที่มีนัยสำคัญ</w:t>
      </w:r>
      <w:r w:rsidR="00D74EF9" w:rsidRPr="000405AA">
        <w:rPr>
          <w:rFonts w:asciiTheme="majorBidi" w:hAnsiTheme="majorBidi" w:hint="cs"/>
          <w:sz w:val="30"/>
          <w:szCs w:val="30"/>
          <w:cs/>
        </w:rPr>
        <w:t>กับ</w:t>
      </w:r>
      <w:r w:rsidR="00CF6527" w:rsidRPr="000405AA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/>
          <w:sz w:val="30"/>
          <w:szCs w:val="30"/>
          <w:cs/>
        </w:rPr>
        <w:t>ในระหว่าง</w:t>
      </w:r>
      <w:r w:rsidR="00CF6527" w:rsidRPr="000405AA">
        <w:rPr>
          <w:rFonts w:asciiTheme="majorBidi" w:hAnsiTheme="majorBidi" w:hint="cs"/>
          <w:sz w:val="30"/>
          <w:szCs w:val="30"/>
          <w:cs/>
        </w:rPr>
        <w:t>ปี</w:t>
      </w:r>
      <w:r w:rsidRPr="000405AA">
        <w:rPr>
          <w:rFonts w:asciiTheme="majorBidi" w:hAnsiTheme="majorBidi"/>
          <w:sz w:val="30"/>
          <w:szCs w:val="30"/>
          <w:cs/>
        </w:rPr>
        <w:t>มีดังต่อไปนี้</w:t>
      </w:r>
    </w:p>
    <w:p w14:paraId="3DE269ED" w14:textId="77777777" w:rsidR="00C92C43" w:rsidRPr="000405AA" w:rsidRDefault="00C92C43" w:rsidP="00C9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081"/>
        <w:gridCol w:w="4678"/>
      </w:tblGrid>
      <w:tr w:rsidR="00C92C43" w:rsidRPr="000405AA" w14:paraId="265E642B" w14:textId="77777777" w:rsidTr="00917E12">
        <w:trPr>
          <w:tblHeader/>
        </w:trPr>
        <w:tc>
          <w:tcPr>
            <w:tcW w:w="1863" w:type="pct"/>
          </w:tcPr>
          <w:p w14:paraId="320674DA" w14:textId="77777777" w:rsidR="00C92C43" w:rsidRPr="000405AA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589" w:type="pct"/>
          </w:tcPr>
          <w:p w14:paraId="3CBD9B2C" w14:textId="77777777" w:rsidR="00C92C43" w:rsidRPr="000405AA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50F6C7DE" w14:textId="77777777" w:rsidR="00C92C43" w:rsidRPr="000405AA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2C43" w:rsidRPr="000405AA" w14:paraId="3F5DFD8D" w14:textId="77777777" w:rsidTr="00917E12">
        <w:tc>
          <w:tcPr>
            <w:tcW w:w="1863" w:type="pct"/>
          </w:tcPr>
          <w:p w14:paraId="0E359B44" w14:textId="77777777" w:rsidR="00C92C43" w:rsidRPr="000405AA" w:rsidRDefault="00C92C43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บริษัท ฟูดส์ กิมมิคส์ จำกัด</w:t>
            </w:r>
          </w:p>
        </w:tc>
        <w:tc>
          <w:tcPr>
            <w:tcW w:w="589" w:type="pct"/>
          </w:tcPr>
          <w:p w14:paraId="39924AC8" w14:textId="77777777" w:rsidR="00C92C43" w:rsidRPr="000405AA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3C4BB4A5" w14:textId="77777777" w:rsidR="00C92C43" w:rsidRPr="000405AA" w:rsidRDefault="00C92C43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917E12" w:rsidRPr="000405AA" w14:paraId="75E0B8E8" w14:textId="77777777" w:rsidTr="00917E12">
        <w:tc>
          <w:tcPr>
            <w:tcW w:w="1863" w:type="pct"/>
          </w:tcPr>
          <w:p w14:paraId="2CCC3968" w14:textId="652E69AB" w:rsidR="00917E12" w:rsidRPr="000405AA" w:rsidRDefault="00917E12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นายธีรทัศน์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นางณัฐฐศศิ บำเหน็จพันธุ์</w:t>
            </w:r>
          </w:p>
        </w:tc>
        <w:tc>
          <w:tcPr>
            <w:tcW w:w="589" w:type="pct"/>
          </w:tcPr>
          <w:p w14:paraId="31C31569" w14:textId="23518FF6" w:rsidR="00917E12" w:rsidRPr="000405AA" w:rsidRDefault="001549C5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241933B0" w14:textId="3C529D5B" w:rsidR="00917E12" w:rsidRPr="000405AA" w:rsidRDefault="00917E12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เป็นบุคคลที่เกี่ยวข้องกัน เป็น</w:t>
            </w:r>
            <w:r w:rsidR="001549C5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  <w:r w:rsidR="001549C5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="00450FE0">
              <w:rPr>
                <w:rFonts w:ascii="Angsana New" w:hAnsi="Angsana New" w:hint="cs"/>
                <w:sz w:val="30"/>
                <w:szCs w:val="30"/>
                <w:cs/>
              </w:rPr>
              <w:t>ย่อยแห่งหนึ่ง</w:t>
            </w:r>
          </w:p>
        </w:tc>
      </w:tr>
    </w:tbl>
    <w:p w14:paraId="7E80B3A0" w14:textId="7D19163D" w:rsidR="007E4C42" w:rsidRPr="000405AA" w:rsidRDefault="007E4C42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771C38" w14:textId="77777777" w:rsidR="007E4C42" w:rsidRPr="000405AA" w:rsidRDefault="007E4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85"/>
        <w:gridCol w:w="272"/>
        <w:gridCol w:w="1083"/>
        <w:gridCol w:w="269"/>
        <w:gridCol w:w="1076"/>
        <w:gridCol w:w="269"/>
        <w:gridCol w:w="1072"/>
      </w:tblGrid>
      <w:tr w:rsidR="00B25871" w:rsidRPr="000405AA" w14:paraId="273A4EA3" w14:textId="77777777" w:rsidTr="007C1288">
        <w:trPr>
          <w:tblHeader/>
        </w:trPr>
        <w:tc>
          <w:tcPr>
            <w:tcW w:w="2258" w:type="pct"/>
          </w:tcPr>
          <w:p w14:paraId="2A77ECA6" w14:textId="110907A7" w:rsidR="00B25871" w:rsidRPr="000405AA" w:rsidRDefault="005040C2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6" w:type="pct"/>
            <w:gridSpan w:val="3"/>
          </w:tcPr>
          <w:p w14:paraId="55BE68F5" w14:textId="77777777" w:rsidR="00B25871" w:rsidRPr="000405AA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4CD51E1" w14:textId="77777777" w:rsidR="00B25871" w:rsidRPr="000405AA" w:rsidRDefault="00B25871" w:rsidP="0027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8" w:type="pct"/>
            <w:gridSpan w:val="3"/>
            <w:vAlign w:val="bottom"/>
          </w:tcPr>
          <w:p w14:paraId="53CAD42B" w14:textId="77777777" w:rsidR="00B25871" w:rsidRPr="000405AA" w:rsidRDefault="00B25871" w:rsidP="002735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43B8" w:rsidRPr="000405AA" w14:paraId="2CE46601" w14:textId="77777777" w:rsidTr="007C1288">
        <w:trPr>
          <w:trHeight w:val="299"/>
          <w:tblHeader/>
        </w:trPr>
        <w:tc>
          <w:tcPr>
            <w:tcW w:w="2258" w:type="pct"/>
          </w:tcPr>
          <w:p w14:paraId="02E794F7" w14:textId="0CA8F796" w:rsidR="005C43B8" w:rsidRPr="000405AA" w:rsidRDefault="005C43B8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37" w:type="pct"/>
          </w:tcPr>
          <w:p w14:paraId="094A81BB" w14:textId="0D008DA7" w:rsidR="005C43B8" w:rsidRPr="000405AA" w:rsidRDefault="00D8036C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0A5F86AE" w14:textId="77777777" w:rsidR="005C43B8" w:rsidRPr="000405AA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BE7DF9" w14:textId="2FC9B327" w:rsidR="005C43B8" w:rsidRPr="000405AA" w:rsidRDefault="00D8036C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FF36996" w14:textId="77777777" w:rsidR="005C43B8" w:rsidRPr="000405AA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8269848" w14:textId="148F57B2" w:rsidR="005C43B8" w:rsidRPr="000405AA" w:rsidRDefault="00D8036C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BACAE24" w14:textId="77777777" w:rsidR="005C43B8" w:rsidRPr="000405AA" w:rsidRDefault="005C43B8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A16675" w14:textId="1B1A906A" w:rsidR="005C43B8" w:rsidRPr="000405AA" w:rsidRDefault="00D8036C" w:rsidP="007C1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C43B8" w:rsidRPr="000405AA" w14:paraId="1FCCF157" w14:textId="77777777" w:rsidTr="007C1288">
        <w:trPr>
          <w:tblHeader/>
        </w:trPr>
        <w:tc>
          <w:tcPr>
            <w:tcW w:w="2258" w:type="pct"/>
          </w:tcPr>
          <w:p w14:paraId="512A037D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7"/>
          </w:tcPr>
          <w:p w14:paraId="53D4A50E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3B8" w:rsidRPr="000405AA" w14:paraId="711D507F" w14:textId="77777777" w:rsidTr="007C1288">
        <w:tc>
          <w:tcPr>
            <w:tcW w:w="2258" w:type="pct"/>
            <w:vAlign w:val="center"/>
          </w:tcPr>
          <w:p w14:paraId="145355A0" w14:textId="77777777" w:rsidR="005C43B8" w:rsidRPr="000405AA" w:rsidRDefault="005C43B8" w:rsidP="005C4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7" w:type="pct"/>
          </w:tcPr>
          <w:p w14:paraId="5C088562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DF1EB86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4E5553C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D03CBAA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15A9360A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78AEC16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78FC249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3BA7" w:rsidRPr="000405AA" w14:paraId="2C0ABA9E" w14:textId="77777777" w:rsidTr="007C1288">
        <w:tc>
          <w:tcPr>
            <w:tcW w:w="2258" w:type="pct"/>
          </w:tcPr>
          <w:p w14:paraId="0CA5FA25" w14:textId="77777777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37" w:type="pct"/>
          </w:tcPr>
          <w:p w14:paraId="567A2765" w14:textId="3C28C1D5" w:rsidR="002B3BA7" w:rsidRPr="000405AA" w:rsidRDefault="002B3BA7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46323F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B026B96" w14:textId="1F37DEB1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6E62505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6270E41" w14:textId="0937FECD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147" w:type="pct"/>
          </w:tcPr>
          <w:p w14:paraId="135A9A80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E5CD89" w14:textId="433365B8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2B3BA7" w:rsidRPr="000405AA" w14:paraId="2FC279E7" w14:textId="77777777" w:rsidTr="007C1288">
        <w:tc>
          <w:tcPr>
            <w:tcW w:w="2258" w:type="pct"/>
          </w:tcPr>
          <w:p w14:paraId="36607064" w14:textId="185E7F35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7" w:type="pct"/>
          </w:tcPr>
          <w:p w14:paraId="2CC48E7C" w14:textId="02A0E884" w:rsidR="002B3BA7" w:rsidRPr="000405AA" w:rsidRDefault="002B3BA7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9B02F1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4CC8D80" w14:textId="5B1B8BD0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5D38F2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5E86C4" w14:textId="4B185B58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64C16E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E5D6398" w14:textId="08BB34E5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2B3BA7" w:rsidRPr="000405AA" w14:paraId="674DA3D8" w14:textId="77777777" w:rsidTr="007C1288">
        <w:tc>
          <w:tcPr>
            <w:tcW w:w="2258" w:type="pct"/>
          </w:tcPr>
          <w:p w14:paraId="32A5FB91" w14:textId="1FE8DB09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สินทรัพย์ถ</w:t>
            </w:r>
            <w:r w:rsidRPr="000405AA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537" w:type="pct"/>
          </w:tcPr>
          <w:p w14:paraId="24B0BE0C" w14:textId="7204C526" w:rsidR="002B3BA7" w:rsidRPr="000405AA" w:rsidRDefault="002B3BA7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779A11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5E517F" w14:textId="3197A4F4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694E61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F09F86" w14:textId="28A2C399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724D209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9A94DD" w14:textId="5537F701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B3BA7" w:rsidRPr="000405AA" w14:paraId="2A2AF7E2" w14:textId="77777777" w:rsidTr="007C1288">
        <w:tc>
          <w:tcPr>
            <w:tcW w:w="2258" w:type="pct"/>
          </w:tcPr>
          <w:p w14:paraId="28939333" w14:textId="4E2B8FE0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สินทรัพย์ถ</w:t>
            </w:r>
            <w:r w:rsidRPr="000405AA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537" w:type="pct"/>
          </w:tcPr>
          <w:p w14:paraId="4082DD6D" w14:textId="3C0C41A9" w:rsidR="002B3BA7" w:rsidRPr="000405AA" w:rsidRDefault="002B3BA7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756687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EB3144" w14:textId="106E77D1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CDF104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A41545" w14:textId="07367DE8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ED0EAC7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CBD804" w14:textId="60A0A57C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B3BA7" w:rsidRPr="000405AA" w14:paraId="107EF03E" w14:textId="77777777" w:rsidTr="007C1288">
        <w:tc>
          <w:tcPr>
            <w:tcW w:w="2258" w:type="pct"/>
          </w:tcPr>
          <w:p w14:paraId="4D745831" w14:textId="77777777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7" w:type="pct"/>
          </w:tcPr>
          <w:p w14:paraId="03682765" w14:textId="3D3FCEBB" w:rsidR="002B3BA7" w:rsidRPr="000405AA" w:rsidRDefault="002B3BA7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BC0E21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276E9EB" w14:textId="434000A1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F8C5B8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0C60C84" w14:textId="034E8199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5,931</w:t>
            </w:r>
          </w:p>
        </w:tc>
        <w:tc>
          <w:tcPr>
            <w:tcW w:w="147" w:type="pct"/>
          </w:tcPr>
          <w:p w14:paraId="78DB1AA3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99D4A2" w14:textId="32873D26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11,767</w:t>
            </w:r>
          </w:p>
        </w:tc>
      </w:tr>
      <w:tr w:rsidR="002B3BA7" w:rsidRPr="000405AA" w14:paraId="66536B9F" w14:textId="77777777" w:rsidTr="007C1288">
        <w:tc>
          <w:tcPr>
            <w:tcW w:w="2258" w:type="pct"/>
          </w:tcPr>
          <w:p w14:paraId="70D34680" w14:textId="77777777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7" w:type="pct"/>
          </w:tcPr>
          <w:p w14:paraId="74447D61" w14:textId="53EAA9B5" w:rsidR="002B3BA7" w:rsidRPr="000405AA" w:rsidRDefault="002B3BA7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8AED33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BA73DA" w14:textId="020C7862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FB401F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D7D283" w14:textId="0DBB57A5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7" w:type="pct"/>
          </w:tcPr>
          <w:p w14:paraId="70B3989E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4F2EBF8" w14:textId="34D0BCC0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2B3BA7" w:rsidRPr="000405AA" w14:paraId="0D6CFD7D" w14:textId="77777777" w:rsidTr="007C1288">
        <w:tc>
          <w:tcPr>
            <w:tcW w:w="2258" w:type="pct"/>
          </w:tcPr>
          <w:p w14:paraId="4F28A40A" w14:textId="79BDE171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7" w:type="pct"/>
          </w:tcPr>
          <w:p w14:paraId="6529F03E" w14:textId="6C7D736C" w:rsidR="002B3BA7" w:rsidRPr="000405AA" w:rsidRDefault="002B3BA7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F267D9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286A3D5" w14:textId="56DCC4DF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47FE77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F9FE23" w14:textId="1A10F121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29,550</w:t>
            </w:r>
          </w:p>
        </w:tc>
        <w:tc>
          <w:tcPr>
            <w:tcW w:w="147" w:type="pct"/>
          </w:tcPr>
          <w:p w14:paraId="6797558F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BA4EC7" w14:textId="7A8C540E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11,800</w:t>
            </w:r>
          </w:p>
        </w:tc>
      </w:tr>
      <w:tr w:rsidR="002B3BA7" w:rsidRPr="000405AA" w14:paraId="413CE25A" w14:textId="77777777" w:rsidTr="007C1288">
        <w:tc>
          <w:tcPr>
            <w:tcW w:w="2258" w:type="pct"/>
          </w:tcPr>
          <w:p w14:paraId="632DBF50" w14:textId="6109B1FD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 ๆ</w:t>
            </w:r>
          </w:p>
        </w:tc>
        <w:tc>
          <w:tcPr>
            <w:tcW w:w="537" w:type="pct"/>
          </w:tcPr>
          <w:p w14:paraId="6D114B82" w14:textId="23C1DAF1" w:rsidR="002B3BA7" w:rsidRPr="000405AA" w:rsidRDefault="002B3BA7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8AA633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116C2A1" w14:textId="29CF85C2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3554A3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FCA2E4" w14:textId="3374DB00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334,102</w:t>
            </w:r>
          </w:p>
        </w:tc>
        <w:tc>
          <w:tcPr>
            <w:tcW w:w="147" w:type="pct"/>
          </w:tcPr>
          <w:p w14:paraId="7801EF13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D3DA702" w14:textId="29962790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268,001</w:t>
            </w:r>
          </w:p>
        </w:tc>
      </w:tr>
      <w:tr w:rsidR="002B3BA7" w:rsidRPr="000405AA" w14:paraId="14E990C5" w14:textId="77777777" w:rsidTr="007C1288">
        <w:tc>
          <w:tcPr>
            <w:tcW w:w="2258" w:type="pct"/>
          </w:tcPr>
          <w:p w14:paraId="57C45C74" w14:textId="77777777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7" w:type="pct"/>
          </w:tcPr>
          <w:p w14:paraId="231BAC1A" w14:textId="5EF907D2" w:rsidR="002B3BA7" w:rsidRPr="000405AA" w:rsidRDefault="002B3BA7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A632BD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DF57FEF" w14:textId="75D845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39D6A8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ECB4E9" w14:textId="21686453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47" w:type="pct"/>
          </w:tcPr>
          <w:p w14:paraId="22E52C3B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CDEA841" w14:textId="2AC3DF6E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3BA7" w:rsidRPr="000405AA" w14:paraId="6B918335" w14:textId="77777777" w:rsidTr="007C1288">
        <w:tc>
          <w:tcPr>
            <w:tcW w:w="2258" w:type="pct"/>
          </w:tcPr>
          <w:p w14:paraId="5F639029" w14:textId="339D82A3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7" w:type="pct"/>
          </w:tcPr>
          <w:p w14:paraId="099E5063" w14:textId="12ADECF1" w:rsidR="002B3BA7" w:rsidRPr="000405AA" w:rsidRDefault="002B3BA7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7E9120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924414" w14:textId="3651DAA0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14A89BC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392BC4E" w14:textId="0E91CA7D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47" w:type="pct"/>
          </w:tcPr>
          <w:p w14:paraId="7F4EA8FD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7B5FC02" w14:textId="6034C9C4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2B3BA7" w:rsidRPr="000405AA" w14:paraId="160894C2" w14:textId="77777777" w:rsidTr="007C1288">
        <w:tc>
          <w:tcPr>
            <w:tcW w:w="2258" w:type="pct"/>
            <w:vAlign w:val="center"/>
          </w:tcPr>
          <w:p w14:paraId="48638815" w14:textId="77777777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2D6862F9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8A9C007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3890A7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1234C7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7F9588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9830C9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947991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3BA7" w:rsidRPr="000405AA" w14:paraId="0CC28F3E" w14:textId="77777777" w:rsidTr="007C1288">
        <w:tc>
          <w:tcPr>
            <w:tcW w:w="2258" w:type="pct"/>
            <w:vAlign w:val="center"/>
          </w:tcPr>
          <w:p w14:paraId="623F8B4D" w14:textId="77777777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7" w:type="pct"/>
          </w:tcPr>
          <w:p w14:paraId="3ACFE4FC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90737C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4AB3104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843F8A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869036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5743DB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D2F309" w14:textId="77777777" w:rsidR="002B3BA7" w:rsidRPr="000405AA" w:rsidRDefault="002B3BA7" w:rsidP="002B3B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E9D" w:rsidRPr="000405AA" w14:paraId="71E7D269" w14:textId="77777777" w:rsidTr="007C1288">
        <w:tc>
          <w:tcPr>
            <w:tcW w:w="2258" w:type="pct"/>
          </w:tcPr>
          <w:p w14:paraId="1EFDF160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37" w:type="pct"/>
          </w:tcPr>
          <w:p w14:paraId="0F21BE07" w14:textId="7270E53C" w:rsidR="00931E9D" w:rsidRPr="000405AA" w:rsidRDefault="001B44EA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1B44EA">
              <w:rPr>
                <w:rFonts w:ascii="Angsana New" w:hAnsi="Angsana New"/>
                <w:sz w:val="30"/>
                <w:szCs w:val="30"/>
              </w:rPr>
              <w:t>2,591</w:t>
            </w:r>
          </w:p>
        </w:tc>
        <w:tc>
          <w:tcPr>
            <w:tcW w:w="148" w:type="pct"/>
          </w:tcPr>
          <w:p w14:paraId="1C83D754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E8819E" w14:textId="4E43C91A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2,355</w:t>
            </w:r>
          </w:p>
        </w:tc>
        <w:tc>
          <w:tcPr>
            <w:tcW w:w="147" w:type="pct"/>
          </w:tcPr>
          <w:p w14:paraId="5AC1448B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6F6089" w14:textId="6725D533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D75205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725306" w14:textId="5C6B210C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E9D" w:rsidRPr="000405AA" w14:paraId="223BA61E" w14:textId="77777777" w:rsidTr="007C1288">
        <w:tc>
          <w:tcPr>
            <w:tcW w:w="2258" w:type="pct"/>
          </w:tcPr>
          <w:p w14:paraId="6580000D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37" w:type="pct"/>
          </w:tcPr>
          <w:p w14:paraId="7A8EE0F0" w14:textId="517007AF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148" w:type="pct"/>
          </w:tcPr>
          <w:p w14:paraId="56585ECF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39FC59" w14:textId="604AAB8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7" w:type="pct"/>
          </w:tcPr>
          <w:p w14:paraId="2692B14F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A8E868" w14:textId="3170EA4F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E8CD46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417DB10" w14:textId="630EA6FD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E9D" w:rsidRPr="000405AA" w14:paraId="313F973A" w14:textId="77777777" w:rsidTr="007C1288">
        <w:tc>
          <w:tcPr>
            <w:tcW w:w="2258" w:type="pct"/>
          </w:tcPr>
          <w:p w14:paraId="6560944E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37" w:type="pct"/>
          </w:tcPr>
          <w:p w14:paraId="45265225" w14:textId="236C63C0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8" w:type="pct"/>
          </w:tcPr>
          <w:p w14:paraId="6A2A3F2A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C61369" w14:textId="33236792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47" w:type="pct"/>
          </w:tcPr>
          <w:p w14:paraId="56E38539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17AD311" w14:textId="53D997F0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001A94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086CB7" w14:textId="7B634D53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E9D" w:rsidRPr="000405AA" w14:paraId="43F6CB42" w14:textId="77777777" w:rsidTr="007C1288">
        <w:tc>
          <w:tcPr>
            <w:tcW w:w="2258" w:type="pct"/>
          </w:tcPr>
          <w:p w14:paraId="6F995187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7" w:type="pct"/>
          </w:tcPr>
          <w:p w14:paraId="67D9907E" w14:textId="103B9432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208913B5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5C5C9BD" w14:textId="3FFA2906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47" w:type="pct"/>
          </w:tcPr>
          <w:p w14:paraId="4FD94056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85F390" w14:textId="5DA6B7B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9DDD0BA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D9D3B3F" w14:textId="5F160ACD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E9D" w:rsidRPr="000405AA" w14:paraId="2BC5CD35" w14:textId="77777777" w:rsidTr="007C1288">
        <w:tc>
          <w:tcPr>
            <w:tcW w:w="2258" w:type="pct"/>
          </w:tcPr>
          <w:p w14:paraId="21A1FA90" w14:textId="04DB8CFE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7" w:type="pct"/>
          </w:tcPr>
          <w:p w14:paraId="5E1626F9" w14:textId="58B0F4AA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2E2154C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657BB3C" w14:textId="7CF939F3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6EB6B03B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193B38D" w14:textId="79DD731E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A5C2C9F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28A81A" w14:textId="58A2A9D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31E9D" w:rsidRPr="000405AA" w14:paraId="6EED91BE" w14:textId="77777777" w:rsidTr="007C1288">
        <w:tc>
          <w:tcPr>
            <w:tcW w:w="2258" w:type="pct"/>
          </w:tcPr>
          <w:p w14:paraId="6DE0880D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59D05C33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6DE593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80CF218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B07DAE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D23289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E97FB2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ED4A5E7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E9D" w:rsidRPr="000405AA" w14:paraId="2C88CBB7" w14:textId="77777777" w:rsidTr="007C1288">
        <w:tc>
          <w:tcPr>
            <w:tcW w:w="2258" w:type="pct"/>
          </w:tcPr>
          <w:p w14:paraId="2AFD058F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37" w:type="pct"/>
          </w:tcPr>
          <w:p w14:paraId="47CB0934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2CE9F4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D181C37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FF5D5F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FADD4DB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CBE379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AE27400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E9D" w:rsidRPr="000405AA" w14:paraId="3193CFB4" w14:textId="77777777" w:rsidTr="007C1288">
        <w:tc>
          <w:tcPr>
            <w:tcW w:w="2258" w:type="pct"/>
          </w:tcPr>
          <w:p w14:paraId="389F34DC" w14:textId="5EB01FA8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  <w:r w:rsidR="009F573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537" w:type="pct"/>
          </w:tcPr>
          <w:p w14:paraId="4EBB9E15" w14:textId="1C07F29B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14EA1">
              <w:rPr>
                <w:rFonts w:ascii="Angsana New" w:hAnsi="Angsana New"/>
                <w:sz w:val="30"/>
                <w:szCs w:val="30"/>
              </w:rPr>
              <w:t>974</w:t>
            </w:r>
          </w:p>
        </w:tc>
        <w:tc>
          <w:tcPr>
            <w:tcW w:w="148" w:type="pct"/>
          </w:tcPr>
          <w:p w14:paraId="0EAC7462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F98489" w14:textId="76FC0A2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1,550</w:t>
            </w:r>
          </w:p>
        </w:tc>
        <w:tc>
          <w:tcPr>
            <w:tcW w:w="147" w:type="pct"/>
          </w:tcPr>
          <w:p w14:paraId="675E2055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B4F4C" w14:textId="37073D5D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EDD819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88077B" w14:textId="118BD510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E9D" w:rsidRPr="000405AA" w14:paraId="3F5969A9" w14:textId="77777777" w:rsidTr="007C1288">
        <w:tc>
          <w:tcPr>
            <w:tcW w:w="2258" w:type="pct"/>
          </w:tcPr>
          <w:p w14:paraId="4A0EB0AA" w14:textId="7518E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37" w:type="pct"/>
          </w:tcPr>
          <w:p w14:paraId="309C4CE4" w14:textId="34B0F7F4" w:rsidR="00931E9D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8" w:type="pct"/>
          </w:tcPr>
          <w:p w14:paraId="773E8637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4AFDF72" w14:textId="34EEF3A8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1BEECE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CA53F3B" w14:textId="6853B06B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77B7F0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DD8559F" w14:textId="6DA3E18B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1E9D" w:rsidRPr="000405AA" w14:paraId="07E39C02" w14:textId="77777777" w:rsidTr="007C1288">
        <w:tc>
          <w:tcPr>
            <w:tcW w:w="2258" w:type="pct"/>
          </w:tcPr>
          <w:p w14:paraId="2AC9E977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0E5113" w14:textId="21E868AD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37" w:type="pct"/>
          </w:tcPr>
          <w:p w14:paraId="03490D63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4934D62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20C67D8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F89FA2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D1105B6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14D455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7722AA13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931E9D" w:rsidRPr="000405AA" w14:paraId="46BFFED7" w14:textId="77777777" w:rsidTr="007C1288">
        <w:tc>
          <w:tcPr>
            <w:tcW w:w="2258" w:type="pct"/>
          </w:tcPr>
          <w:p w14:paraId="41E4AB01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37" w:type="pct"/>
          </w:tcPr>
          <w:p w14:paraId="7C811AA1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E78773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70443572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C33B32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C2AC7A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5FB0D2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80F1C5E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E9D" w:rsidRPr="000405AA" w14:paraId="1C91C52F" w14:textId="77777777" w:rsidTr="007C1288">
        <w:tc>
          <w:tcPr>
            <w:tcW w:w="2258" w:type="pct"/>
          </w:tcPr>
          <w:p w14:paraId="4EA05CE4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37" w:type="pct"/>
          </w:tcPr>
          <w:p w14:paraId="7918680C" w14:textId="3064E101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36,138</w:t>
            </w:r>
          </w:p>
        </w:tc>
        <w:tc>
          <w:tcPr>
            <w:tcW w:w="148" w:type="pct"/>
          </w:tcPr>
          <w:p w14:paraId="385C90AB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226B0C9" w14:textId="12A72392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32,093</w:t>
            </w:r>
          </w:p>
        </w:tc>
        <w:tc>
          <w:tcPr>
            <w:tcW w:w="147" w:type="pct"/>
          </w:tcPr>
          <w:p w14:paraId="3158DF7E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82C1C3" w14:textId="1FE2E268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33,365</w:t>
            </w:r>
          </w:p>
        </w:tc>
        <w:tc>
          <w:tcPr>
            <w:tcW w:w="147" w:type="pct"/>
          </w:tcPr>
          <w:p w14:paraId="68501946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E67E8D" w14:textId="11A71444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30,246</w:t>
            </w:r>
          </w:p>
        </w:tc>
      </w:tr>
      <w:tr w:rsidR="00931E9D" w:rsidRPr="000405AA" w14:paraId="503A4A8B" w14:textId="77777777" w:rsidTr="00036EF9">
        <w:tc>
          <w:tcPr>
            <w:tcW w:w="2258" w:type="pct"/>
          </w:tcPr>
          <w:p w14:paraId="1F466D60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6BDEB26C" w14:textId="17B11D91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2,657</w:t>
            </w:r>
          </w:p>
        </w:tc>
        <w:tc>
          <w:tcPr>
            <w:tcW w:w="148" w:type="pct"/>
          </w:tcPr>
          <w:p w14:paraId="596FBC10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E8EA222" w14:textId="42043E3E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2,607</w:t>
            </w:r>
          </w:p>
        </w:tc>
        <w:tc>
          <w:tcPr>
            <w:tcW w:w="147" w:type="pct"/>
          </w:tcPr>
          <w:p w14:paraId="30EEB08B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FF79531" w14:textId="251226A4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2,657</w:t>
            </w:r>
          </w:p>
        </w:tc>
        <w:tc>
          <w:tcPr>
            <w:tcW w:w="147" w:type="pct"/>
          </w:tcPr>
          <w:p w14:paraId="68236AB1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1C0E5BD" w14:textId="7C00E96E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2,607</w:t>
            </w:r>
          </w:p>
        </w:tc>
      </w:tr>
      <w:tr w:rsidR="00931E9D" w:rsidRPr="000405AA" w14:paraId="27FBA1FF" w14:textId="77777777" w:rsidTr="00036EF9">
        <w:tc>
          <w:tcPr>
            <w:tcW w:w="2258" w:type="pct"/>
          </w:tcPr>
          <w:p w14:paraId="674A89E4" w14:textId="77777777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3198D00A" w14:textId="5F17AA7D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38,795</w:t>
            </w:r>
          </w:p>
        </w:tc>
        <w:tc>
          <w:tcPr>
            <w:tcW w:w="148" w:type="pct"/>
          </w:tcPr>
          <w:p w14:paraId="4E71CBCD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EA44BD7" w14:textId="7505BE8A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34,700</w:t>
            </w:r>
          </w:p>
        </w:tc>
        <w:tc>
          <w:tcPr>
            <w:tcW w:w="147" w:type="pct"/>
          </w:tcPr>
          <w:p w14:paraId="7FFE652C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D7C42BE" w14:textId="199C79FA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36,022</w:t>
            </w:r>
          </w:p>
        </w:tc>
        <w:tc>
          <w:tcPr>
            <w:tcW w:w="147" w:type="pct"/>
          </w:tcPr>
          <w:p w14:paraId="0319534F" w14:textId="77777777" w:rsidR="00931E9D" w:rsidRPr="000405AA" w:rsidRDefault="00931E9D" w:rsidP="00931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D9DC0D5" w14:textId="328BB56C" w:rsidR="00931E9D" w:rsidRPr="000405AA" w:rsidRDefault="00931E9D" w:rsidP="00931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32,853</w:t>
            </w:r>
          </w:p>
        </w:tc>
      </w:tr>
    </w:tbl>
    <w:p w14:paraId="3C3BDFFE" w14:textId="77777777" w:rsidR="00275020" w:rsidRPr="000405AA" w:rsidRDefault="00275020" w:rsidP="009F5739">
      <w:pPr>
        <w:pStyle w:val="FSContent"/>
        <w:ind w:left="0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7"/>
        <w:gridCol w:w="1152"/>
        <w:gridCol w:w="8"/>
        <w:gridCol w:w="232"/>
        <w:gridCol w:w="6"/>
        <w:gridCol w:w="1112"/>
        <w:gridCol w:w="6"/>
        <w:gridCol w:w="270"/>
        <w:gridCol w:w="1083"/>
        <w:gridCol w:w="239"/>
        <w:gridCol w:w="1102"/>
        <w:gridCol w:w="7"/>
      </w:tblGrid>
      <w:tr w:rsidR="00A2382A" w:rsidRPr="000405AA" w14:paraId="733DDE66" w14:textId="77777777" w:rsidTr="00BD3C39">
        <w:trPr>
          <w:tblHeader/>
        </w:trPr>
        <w:tc>
          <w:tcPr>
            <w:tcW w:w="2155" w:type="pct"/>
          </w:tcPr>
          <w:p w14:paraId="600CD55C" w14:textId="122A447D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38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1371" w:type="pct"/>
            <w:gridSpan w:val="6"/>
          </w:tcPr>
          <w:p w14:paraId="67620C34" w14:textId="77777777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  <w:vAlign w:val="bottom"/>
          </w:tcPr>
          <w:p w14:paraId="377B024E" w14:textId="77777777" w:rsidR="00A2382A" w:rsidRPr="000405AA" w:rsidRDefault="00A2382A" w:rsidP="00A2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4"/>
            <w:vAlign w:val="bottom"/>
          </w:tcPr>
          <w:p w14:paraId="051434E5" w14:textId="77777777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82A" w:rsidRPr="000405AA" w14:paraId="6C73DF88" w14:textId="77777777" w:rsidTr="00BD3C39">
        <w:trPr>
          <w:tblHeader/>
        </w:trPr>
        <w:tc>
          <w:tcPr>
            <w:tcW w:w="2155" w:type="pct"/>
          </w:tcPr>
          <w:p w14:paraId="2789EB83" w14:textId="0752D9D7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38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238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238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1" w:type="pct"/>
            <w:gridSpan w:val="2"/>
          </w:tcPr>
          <w:p w14:paraId="711CCF30" w14:textId="473BAFAA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  <w:gridSpan w:val="2"/>
          </w:tcPr>
          <w:p w14:paraId="79455307" w14:textId="77777777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738F37A4" w14:textId="02D2EF04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gridSpan w:val="2"/>
          </w:tcPr>
          <w:p w14:paraId="58567168" w14:textId="77777777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749931A" w14:textId="2A390A72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2C9D0AA3" w14:textId="77777777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FADDFEA" w14:textId="7524DAA9" w:rsidR="00A2382A" w:rsidRPr="000405AA" w:rsidRDefault="00A2382A" w:rsidP="00A238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C43B8" w:rsidRPr="000405AA" w14:paraId="463071FB" w14:textId="77777777" w:rsidTr="00BD3C39">
        <w:trPr>
          <w:tblHeader/>
        </w:trPr>
        <w:tc>
          <w:tcPr>
            <w:tcW w:w="2155" w:type="pct"/>
          </w:tcPr>
          <w:p w14:paraId="34536835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12"/>
          </w:tcPr>
          <w:p w14:paraId="7ED18035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0C2" w:rsidRPr="000405AA" w14:paraId="31B6ACBD" w14:textId="77777777" w:rsidTr="00B40A11">
        <w:tc>
          <w:tcPr>
            <w:tcW w:w="2155" w:type="pct"/>
          </w:tcPr>
          <w:p w14:paraId="3F4F826D" w14:textId="3DCA9845" w:rsidR="005040C2" w:rsidRPr="000405AA" w:rsidRDefault="005040C2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2845" w:type="pct"/>
            <w:gridSpan w:val="12"/>
          </w:tcPr>
          <w:p w14:paraId="684B7439" w14:textId="77777777" w:rsidR="005040C2" w:rsidRPr="000405AA" w:rsidRDefault="005040C2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7E12" w:rsidRPr="000405AA" w14:paraId="1AA0A51C" w14:textId="77777777" w:rsidTr="00B40A11">
        <w:tc>
          <w:tcPr>
            <w:tcW w:w="2155" w:type="pct"/>
          </w:tcPr>
          <w:p w14:paraId="4B91866C" w14:textId="77777777" w:rsidR="00FE7E12" w:rsidRPr="000405AA" w:rsidRDefault="00FE7E12" w:rsidP="00FE7E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28DEA7B7" w14:textId="6E91351B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00D4E017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01A58636" w14:textId="14651DB9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461A6D68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EE3FF10" w14:textId="45C9BC54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34,593</w:t>
            </w:r>
          </w:p>
        </w:tc>
        <w:tc>
          <w:tcPr>
            <w:tcW w:w="130" w:type="pct"/>
          </w:tcPr>
          <w:p w14:paraId="0BBCF6F6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6B5AEF71" w14:textId="0B856430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34,521</w:t>
            </w:r>
          </w:p>
        </w:tc>
      </w:tr>
      <w:tr w:rsidR="00FE7E12" w:rsidRPr="000405AA" w14:paraId="77735B4A" w14:textId="77777777" w:rsidTr="00B40A11">
        <w:tc>
          <w:tcPr>
            <w:tcW w:w="2155" w:type="pct"/>
          </w:tcPr>
          <w:p w14:paraId="1FEADBBF" w14:textId="77777777" w:rsidR="00FE7E12" w:rsidRPr="000405AA" w:rsidRDefault="00FE7E12" w:rsidP="00FE7E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0FFCE730" w14:textId="180BAA29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31" w:type="pct"/>
            <w:gridSpan w:val="2"/>
          </w:tcPr>
          <w:p w14:paraId="743DC3C6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008C6AA2" w14:textId="5ED6D8DD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50" w:type="pct"/>
            <w:gridSpan w:val="2"/>
          </w:tcPr>
          <w:p w14:paraId="25E38B51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645A53" w14:textId="0C2B615D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5E9F477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B542DF1" w14:textId="6733E03F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7E12" w:rsidRPr="000405AA" w14:paraId="402E796C" w14:textId="77777777" w:rsidTr="00B40A11">
        <w:tc>
          <w:tcPr>
            <w:tcW w:w="2155" w:type="pct"/>
          </w:tcPr>
          <w:p w14:paraId="1F821B39" w14:textId="77777777" w:rsidR="00FE7E12" w:rsidRPr="000405AA" w:rsidRDefault="00FE7E12" w:rsidP="00FE7E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5B1E91" w14:textId="4751DDE8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31" w:type="pct"/>
            <w:gridSpan w:val="2"/>
          </w:tcPr>
          <w:p w14:paraId="0BB077BF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EE906A" w14:textId="0CBEAAA4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150" w:type="pct"/>
            <w:gridSpan w:val="2"/>
          </w:tcPr>
          <w:p w14:paraId="5A26E48F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11B28AE" w14:textId="4AB95674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E12">
              <w:rPr>
                <w:rFonts w:ascii="Angsana New" w:hAnsi="Angsana New"/>
                <w:b/>
                <w:bCs/>
                <w:sz w:val="30"/>
                <w:szCs w:val="30"/>
              </w:rPr>
              <w:t>34,593</w:t>
            </w:r>
          </w:p>
        </w:tc>
        <w:tc>
          <w:tcPr>
            <w:tcW w:w="130" w:type="pct"/>
          </w:tcPr>
          <w:p w14:paraId="29F44FD0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A6A5AC" w14:textId="30BB27C3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34,521</w:t>
            </w:r>
          </w:p>
        </w:tc>
      </w:tr>
      <w:tr w:rsidR="00FE7E12" w:rsidRPr="000405AA" w14:paraId="3411C68C" w14:textId="77777777" w:rsidTr="00B40A11">
        <w:tc>
          <w:tcPr>
            <w:tcW w:w="2155" w:type="pct"/>
          </w:tcPr>
          <w:p w14:paraId="51F4F814" w14:textId="77777777" w:rsidR="00FE7E12" w:rsidRPr="000405AA" w:rsidRDefault="00FE7E12" w:rsidP="00FE7E12">
            <w:pPr>
              <w:pStyle w:val="FSContent"/>
              <w:ind w:left="540"/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3DDDFAEC" w14:textId="77777777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  <w:gridSpan w:val="2"/>
          </w:tcPr>
          <w:p w14:paraId="07EFF98B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9" w:type="pct"/>
            <w:gridSpan w:val="2"/>
            <w:tcBorders>
              <w:top w:val="double" w:sz="4" w:space="0" w:color="auto"/>
            </w:tcBorders>
          </w:tcPr>
          <w:p w14:paraId="1C44F9C1" w14:textId="77777777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1D2E13B1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BB63815" w14:textId="77777777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68923BBE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</w:tcPr>
          <w:p w14:paraId="4D0AD81E" w14:textId="77777777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E7E12" w:rsidRPr="000405AA" w14:paraId="00ABB7D1" w14:textId="77777777" w:rsidTr="00B40A11">
        <w:tc>
          <w:tcPr>
            <w:tcW w:w="2155" w:type="pct"/>
          </w:tcPr>
          <w:p w14:paraId="3AC41C26" w14:textId="68850309" w:rsidR="00FE7E12" w:rsidRPr="000405AA" w:rsidRDefault="00FE7E12" w:rsidP="00FE7E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845" w:type="pct"/>
            <w:gridSpan w:val="12"/>
          </w:tcPr>
          <w:p w14:paraId="1078ADAE" w14:textId="77777777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E7E12" w:rsidRPr="000405AA" w14:paraId="5FAAFC89" w14:textId="77777777" w:rsidTr="00B40A11">
        <w:tc>
          <w:tcPr>
            <w:tcW w:w="2155" w:type="pct"/>
          </w:tcPr>
          <w:p w14:paraId="565CBAE0" w14:textId="77777777" w:rsidR="00FE7E12" w:rsidRPr="000405AA" w:rsidRDefault="00FE7E12" w:rsidP="00FE7E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3E7A036F" w14:textId="21DF2EC2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69E28DEB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336B4CFC" w14:textId="555D85A9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36752681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52FD3A" w14:textId="10570534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130" w:type="pct"/>
          </w:tcPr>
          <w:p w14:paraId="55C97628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2CC6BF70" w14:textId="69B33842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851</w:t>
            </w:r>
          </w:p>
        </w:tc>
      </w:tr>
      <w:tr w:rsidR="00FE7E12" w:rsidRPr="000405AA" w14:paraId="320C37BB" w14:textId="77777777" w:rsidTr="00B40A11">
        <w:tc>
          <w:tcPr>
            <w:tcW w:w="2155" w:type="pct"/>
          </w:tcPr>
          <w:p w14:paraId="591DFB78" w14:textId="77777777" w:rsidR="00FE7E12" w:rsidRPr="000405AA" w:rsidRDefault="00FE7E12" w:rsidP="00FE7E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4516CA" w14:textId="5BE41047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6B88284F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7F5250" w14:textId="4A363BE1" w:rsidR="00FE7E12" w:rsidRPr="00E91C8C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6C85AB64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F0CFD7C" w14:textId="48B3EFD9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E12">
              <w:rPr>
                <w:rFonts w:ascii="Angsana New" w:hAnsi="Angsana New"/>
                <w:b/>
                <w:bCs/>
                <w:sz w:val="30"/>
                <w:szCs w:val="30"/>
              </w:rPr>
              <w:t>1,164</w:t>
            </w:r>
          </w:p>
        </w:tc>
        <w:tc>
          <w:tcPr>
            <w:tcW w:w="130" w:type="pct"/>
          </w:tcPr>
          <w:p w14:paraId="10655617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4743E" w14:textId="6E2E0AA2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</w:tr>
      <w:tr w:rsidR="00FE7E12" w:rsidRPr="000405AA" w14:paraId="4FDE6F4C" w14:textId="77777777" w:rsidTr="00B40A11">
        <w:tc>
          <w:tcPr>
            <w:tcW w:w="2155" w:type="pct"/>
          </w:tcPr>
          <w:p w14:paraId="177EEEBF" w14:textId="77777777" w:rsidR="00FE7E12" w:rsidRPr="000405AA" w:rsidRDefault="00FE7E12" w:rsidP="00FE7E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7B99DF6A" w14:textId="77777777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591CD107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</w:tcPr>
          <w:p w14:paraId="418BEC8F" w14:textId="77777777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2FFEFCD2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435DA14" w14:textId="77777777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0FC30A6" w14:textId="77777777" w:rsidR="00FE7E12" w:rsidRPr="000405A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</w:tcPr>
          <w:p w14:paraId="65E2FBB0" w14:textId="77777777" w:rsidR="00FE7E12" w:rsidRPr="000405A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7E12" w:rsidRPr="000405AA" w14:paraId="4E38E42A" w14:textId="77777777" w:rsidTr="00B40A11">
        <w:tc>
          <w:tcPr>
            <w:tcW w:w="2155" w:type="pct"/>
          </w:tcPr>
          <w:p w14:paraId="23608C2E" w14:textId="77777777" w:rsidR="00FE7E12" w:rsidRPr="0070254A" w:rsidRDefault="00FE7E12" w:rsidP="00FE7E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0254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31" w:type="pct"/>
            <w:gridSpan w:val="2"/>
          </w:tcPr>
          <w:p w14:paraId="49EE84D2" w14:textId="77777777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5E6A4A66" w14:textId="77777777" w:rsidR="00FE7E12" w:rsidRPr="0070254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2EB50A4A" w14:textId="77777777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72588D8D" w14:textId="77777777" w:rsidR="00FE7E12" w:rsidRPr="0070254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3B3DCD" w14:textId="77777777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DBECABF" w14:textId="77777777" w:rsidR="00FE7E12" w:rsidRPr="0070254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B74E317" w14:textId="77777777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7E12" w:rsidRPr="000405AA" w14:paraId="2EAF2B87" w14:textId="77777777" w:rsidTr="00B40A11">
        <w:tc>
          <w:tcPr>
            <w:tcW w:w="2155" w:type="pct"/>
          </w:tcPr>
          <w:p w14:paraId="7795EE01" w14:textId="77777777" w:rsidR="00FE7E12" w:rsidRPr="0070254A" w:rsidRDefault="00FE7E12" w:rsidP="00FE7E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0254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4DD898E5" w14:textId="5A3C7902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025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096E5ED7" w14:textId="77777777" w:rsidR="00FE7E12" w:rsidRPr="0070254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14:paraId="6A3902D1" w14:textId="77777777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0254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82E0C48" w14:textId="77777777" w:rsidR="00FE7E12" w:rsidRPr="0070254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999DF68" w14:textId="3A1BEF59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0254A">
              <w:rPr>
                <w:rFonts w:ascii="Angsana New" w:hAnsi="Angsana New"/>
                <w:sz w:val="30"/>
                <w:szCs w:val="30"/>
              </w:rPr>
              <w:t>272,819</w:t>
            </w:r>
          </w:p>
        </w:tc>
        <w:tc>
          <w:tcPr>
            <w:tcW w:w="130" w:type="pct"/>
          </w:tcPr>
          <w:p w14:paraId="6F1C4390" w14:textId="77777777" w:rsidR="00FE7E12" w:rsidRPr="0070254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bottom w:val="single" w:sz="4" w:space="0" w:color="auto"/>
            </w:tcBorders>
          </w:tcPr>
          <w:p w14:paraId="2A58E0A7" w14:textId="7D5FB91C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0254A">
              <w:rPr>
                <w:rFonts w:ascii="Angsana New" w:hAnsi="Angsana New"/>
                <w:sz w:val="30"/>
                <w:szCs w:val="30"/>
              </w:rPr>
              <w:t>300,018</w:t>
            </w:r>
          </w:p>
        </w:tc>
      </w:tr>
      <w:tr w:rsidR="00FE7E12" w:rsidRPr="000405AA" w14:paraId="271D5B79" w14:textId="77777777" w:rsidTr="00B40A11">
        <w:tc>
          <w:tcPr>
            <w:tcW w:w="2155" w:type="pct"/>
          </w:tcPr>
          <w:p w14:paraId="1125B11D" w14:textId="77777777" w:rsidR="00FE7E12" w:rsidRPr="0070254A" w:rsidRDefault="00FE7E12" w:rsidP="00FE7E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0254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085B8E" w14:textId="5CFB212F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54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51AD555D" w14:textId="77777777" w:rsidR="00FE7E12" w:rsidRPr="0070254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B0B784" w14:textId="77777777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54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737CF78D" w14:textId="77777777" w:rsidR="00FE7E12" w:rsidRPr="0070254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C31C9B3" w14:textId="75051C7B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54A">
              <w:rPr>
                <w:rFonts w:ascii="Angsana New" w:hAnsi="Angsana New"/>
                <w:b/>
                <w:bCs/>
                <w:sz w:val="30"/>
                <w:szCs w:val="30"/>
              </w:rPr>
              <w:t>272,819</w:t>
            </w:r>
          </w:p>
        </w:tc>
        <w:tc>
          <w:tcPr>
            <w:tcW w:w="130" w:type="pct"/>
          </w:tcPr>
          <w:p w14:paraId="3D138A9B" w14:textId="77777777" w:rsidR="00FE7E12" w:rsidRPr="0070254A" w:rsidRDefault="00FE7E12" w:rsidP="00FE7E1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B92717" w14:textId="1DFFBC98" w:rsidR="00FE7E12" w:rsidRPr="0070254A" w:rsidRDefault="00FE7E12" w:rsidP="00FE7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54A">
              <w:rPr>
                <w:rFonts w:ascii="Angsana New" w:hAnsi="Angsana New"/>
                <w:b/>
                <w:bCs/>
                <w:sz w:val="30"/>
                <w:szCs w:val="30"/>
              </w:rPr>
              <w:t>300,018</w:t>
            </w:r>
          </w:p>
        </w:tc>
      </w:tr>
      <w:tr w:rsidR="00FE7E12" w:rsidRPr="000405AA" w14:paraId="3A47CB21" w14:textId="77777777" w:rsidTr="00FD0E2A">
        <w:tc>
          <w:tcPr>
            <w:tcW w:w="2155" w:type="pct"/>
          </w:tcPr>
          <w:p w14:paraId="09E8ABBE" w14:textId="77777777" w:rsidR="00FE7E12" w:rsidRPr="000405AA" w:rsidRDefault="00FE7E12" w:rsidP="00FE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12"/>
          </w:tcPr>
          <w:p w14:paraId="3E11571D" w14:textId="103B5C57" w:rsidR="00FE7E12" w:rsidRPr="000405AA" w:rsidRDefault="00FE7E12" w:rsidP="00FE7E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BFA" w:rsidRPr="000405AA" w14:paraId="6ECC9896" w14:textId="77777777" w:rsidTr="00B40A11">
        <w:tc>
          <w:tcPr>
            <w:tcW w:w="2155" w:type="pct"/>
          </w:tcPr>
          <w:p w14:paraId="0A8FD6E5" w14:textId="57FCDD5D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1" w:type="pct"/>
            <w:gridSpan w:val="2"/>
          </w:tcPr>
          <w:p w14:paraId="4B33CB49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D0A7CEC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36673590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07EA842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609C8BE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066CF8E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3354CB5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BFA" w:rsidRPr="000405AA" w14:paraId="3A9F097A" w14:textId="77777777" w:rsidTr="00B40A11">
        <w:tc>
          <w:tcPr>
            <w:tcW w:w="2155" w:type="pct"/>
          </w:tcPr>
          <w:p w14:paraId="24F20D04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74EA21A6" w14:textId="29DD2842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31" w:type="pct"/>
            <w:gridSpan w:val="2"/>
          </w:tcPr>
          <w:p w14:paraId="5519DD48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14:paraId="5C4AF649" w14:textId="4F46DAE5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50" w:type="pct"/>
            <w:gridSpan w:val="2"/>
          </w:tcPr>
          <w:p w14:paraId="42D73446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FD2E88" w14:textId="69262071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FEEEDBA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5C22B5A3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5BFA" w:rsidRPr="000405AA" w14:paraId="3799FCD3" w14:textId="77777777" w:rsidTr="00B40A11">
        <w:tc>
          <w:tcPr>
            <w:tcW w:w="2155" w:type="pct"/>
          </w:tcPr>
          <w:p w14:paraId="023B704E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5011CA" w14:textId="245E3988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31" w:type="pct"/>
            <w:gridSpan w:val="2"/>
          </w:tcPr>
          <w:p w14:paraId="43C747BB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179724" w14:textId="31F18D61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50" w:type="pct"/>
            <w:gridSpan w:val="2"/>
          </w:tcPr>
          <w:p w14:paraId="570E217C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42770FB" w14:textId="76B7891B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8262C59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7FF9AC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05BFA" w:rsidRPr="000405AA" w14:paraId="2F7919A7" w14:textId="77777777" w:rsidTr="00B40A11">
        <w:tc>
          <w:tcPr>
            <w:tcW w:w="2155" w:type="pct"/>
          </w:tcPr>
          <w:p w14:paraId="2984ED1E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894FCB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0DC70BEC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2102E0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15781050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3A1684BC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EEF891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</w:tcBorders>
          </w:tcPr>
          <w:p w14:paraId="46C2851A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BFA" w:rsidRPr="000405AA" w14:paraId="012923A8" w14:textId="77777777" w:rsidTr="00B40A11">
        <w:tc>
          <w:tcPr>
            <w:tcW w:w="2155" w:type="pct"/>
          </w:tcPr>
          <w:p w14:paraId="66EFC2AE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170C79C9" w14:textId="30ABB0A3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54A8CF10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6B1C77BF" w14:textId="14F907C4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3E2AB98C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81CFDB7" w14:textId="2C6760CB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B3DFE64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745522E8" w14:textId="483ECDBB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BFA" w:rsidRPr="000405AA" w14:paraId="0EBC77A5" w14:textId="77777777" w:rsidTr="00B40A11">
        <w:tc>
          <w:tcPr>
            <w:tcW w:w="2155" w:type="pct"/>
          </w:tcPr>
          <w:p w14:paraId="16BD5EA8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79E5145E" w14:textId="7034212F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00" w:firstLine="430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644B42F9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365528CB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C0AC185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3AEF9FC" w14:textId="52FFAE01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30" w:type="pct"/>
          </w:tcPr>
          <w:p w14:paraId="2AB91D54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AA6DEC2" w14:textId="3190AE38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B05BFA" w:rsidRPr="000405AA" w14:paraId="03B94524" w14:textId="77777777" w:rsidTr="00614EA1">
        <w:tc>
          <w:tcPr>
            <w:tcW w:w="2155" w:type="pct"/>
          </w:tcPr>
          <w:p w14:paraId="6F46AD23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6CFA66" w14:textId="1AE9F1E0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00" w:firstLine="4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40CED713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1DBA55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41824531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DA53B5F" w14:textId="70CFC0E2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30" w:type="pct"/>
          </w:tcPr>
          <w:p w14:paraId="06E38BCC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76D43E" w14:textId="264A5E08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931</w:t>
            </w:r>
          </w:p>
        </w:tc>
      </w:tr>
      <w:tr w:rsidR="00614EA1" w:rsidRPr="000405AA" w14:paraId="7BDE6C49" w14:textId="77777777" w:rsidTr="00614EA1">
        <w:tc>
          <w:tcPr>
            <w:tcW w:w="2155" w:type="pct"/>
          </w:tcPr>
          <w:p w14:paraId="1E136F9B" w14:textId="77777777" w:rsidR="00614EA1" w:rsidRPr="000405AA" w:rsidRDefault="00614EA1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6AAD50F7" w14:textId="77777777" w:rsidR="00614EA1" w:rsidRPr="00614EA1" w:rsidRDefault="00614EA1" w:rsidP="0061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60814C3" w14:textId="77777777" w:rsidR="00614EA1" w:rsidRPr="000405AA" w:rsidRDefault="00614EA1" w:rsidP="0061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double" w:sz="4" w:space="0" w:color="auto"/>
            </w:tcBorders>
          </w:tcPr>
          <w:p w14:paraId="4F112813" w14:textId="77777777" w:rsidR="00614EA1" w:rsidRPr="00614EA1" w:rsidRDefault="00614EA1" w:rsidP="0061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03B3352" w14:textId="77777777" w:rsidR="00614EA1" w:rsidRPr="000405AA" w:rsidRDefault="00614EA1" w:rsidP="0061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A2CC97F" w14:textId="77777777" w:rsidR="00614EA1" w:rsidRPr="00614EA1" w:rsidRDefault="00614EA1" w:rsidP="0061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3AFEE2" w14:textId="77777777" w:rsidR="00614EA1" w:rsidRPr="000405AA" w:rsidRDefault="00614EA1" w:rsidP="0061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double" w:sz="4" w:space="0" w:color="auto"/>
            </w:tcBorders>
          </w:tcPr>
          <w:p w14:paraId="0950CD3E" w14:textId="77777777" w:rsidR="00614EA1" w:rsidRPr="00614EA1" w:rsidRDefault="00614EA1" w:rsidP="0061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BFA" w:rsidRPr="000405AA" w14:paraId="7FD731D3" w14:textId="77777777" w:rsidTr="00B40A11">
        <w:tc>
          <w:tcPr>
            <w:tcW w:w="2155" w:type="pct"/>
          </w:tcPr>
          <w:p w14:paraId="19A71D2D" w14:textId="1CCD3E59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5" w:type="pct"/>
            <w:gridSpan w:val="12"/>
            <w:shd w:val="clear" w:color="auto" w:fill="auto"/>
          </w:tcPr>
          <w:p w14:paraId="3B1716EC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05BFA" w:rsidRPr="000405AA" w14:paraId="190AC01B" w14:textId="77777777" w:rsidTr="00B40A11">
        <w:tc>
          <w:tcPr>
            <w:tcW w:w="2155" w:type="pct"/>
          </w:tcPr>
          <w:p w14:paraId="2E78749E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5E1EAB89" w14:textId="299AB946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9A79450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0CF1B056" w14:textId="4328BF0C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F067C9B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6E703FA" w14:textId="56025EA6" w:rsidR="00B05BFA" w:rsidRPr="000405AA" w:rsidRDefault="001B44EA" w:rsidP="001B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1B44EA">
              <w:rPr>
                <w:rFonts w:ascii="Angsana New" w:hAnsi="Angsana New"/>
                <w:sz w:val="30"/>
                <w:szCs w:val="30"/>
              </w:rPr>
              <w:t>4,775</w:t>
            </w:r>
          </w:p>
        </w:tc>
        <w:tc>
          <w:tcPr>
            <w:tcW w:w="130" w:type="pct"/>
          </w:tcPr>
          <w:p w14:paraId="0790541B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46F751D2" w14:textId="758C5358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</w:tr>
      <w:tr w:rsidR="00B05BFA" w:rsidRPr="000405AA" w14:paraId="042DA1F9" w14:textId="77777777" w:rsidTr="00B40A11">
        <w:tc>
          <w:tcPr>
            <w:tcW w:w="2155" w:type="pct"/>
          </w:tcPr>
          <w:p w14:paraId="4C7884FA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631" w:type="pct"/>
            <w:gridSpan w:val="2"/>
            <w:shd w:val="clear" w:color="auto" w:fill="auto"/>
          </w:tcPr>
          <w:p w14:paraId="46925B5D" w14:textId="1AC894BF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77C7D1E1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47CB8F70" w14:textId="50A084E9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74A8856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15D447A" w14:textId="740F1230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218D21D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6D417B8C" w14:textId="28088649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5BFA" w:rsidRPr="000405AA" w14:paraId="72CDCC2E" w14:textId="77777777" w:rsidTr="00B40A11">
        <w:tc>
          <w:tcPr>
            <w:tcW w:w="2155" w:type="pct"/>
          </w:tcPr>
          <w:p w14:paraId="65AB8786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7B171F" w14:textId="0890546B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31" w:type="pct"/>
            <w:gridSpan w:val="2"/>
          </w:tcPr>
          <w:p w14:paraId="0D32A1E8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7A0A1C" w14:textId="5F82EDE8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50" w:type="pct"/>
            <w:gridSpan w:val="2"/>
          </w:tcPr>
          <w:p w14:paraId="66E2CECA" w14:textId="77777777" w:rsidR="00B05BFA" w:rsidRPr="001B44EA" w:rsidRDefault="00B05BFA" w:rsidP="001B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6241239" w14:textId="25707148" w:rsidR="00B05BFA" w:rsidRPr="000405AA" w:rsidRDefault="001B44EA" w:rsidP="001B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4EA">
              <w:rPr>
                <w:rFonts w:ascii="Angsana New" w:hAnsi="Angsana New"/>
                <w:b/>
                <w:bCs/>
                <w:sz w:val="30"/>
                <w:szCs w:val="30"/>
              </w:rPr>
              <w:t>4,775</w:t>
            </w:r>
          </w:p>
        </w:tc>
        <w:tc>
          <w:tcPr>
            <w:tcW w:w="130" w:type="pct"/>
          </w:tcPr>
          <w:p w14:paraId="50DBCB54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143F51" w14:textId="2B3DF6EB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2,337</w:t>
            </w:r>
          </w:p>
        </w:tc>
      </w:tr>
      <w:tr w:rsidR="00B05BFA" w:rsidRPr="000405AA" w14:paraId="0F04941B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4C00DCA1" w14:textId="77777777" w:rsidR="00B05BF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9C25EE8" w14:textId="77777777" w:rsidR="00614EA1" w:rsidRDefault="00614EA1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D10FBB8" w14:textId="581CF3D0" w:rsidR="00614EA1" w:rsidRPr="000405AA" w:rsidRDefault="00614EA1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0" w:type="pct"/>
            <w:gridSpan w:val="6"/>
            <w:shd w:val="clear" w:color="auto" w:fill="auto"/>
          </w:tcPr>
          <w:p w14:paraId="7F958653" w14:textId="540BD82F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64F1F1B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shd w:val="clear" w:color="auto" w:fill="auto"/>
            <w:vAlign w:val="bottom"/>
          </w:tcPr>
          <w:p w14:paraId="44691983" w14:textId="17B9F57F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05BFA" w:rsidRPr="000405AA" w14:paraId="7DDE0307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3DB2774C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>เจ้าหนี้หมุนเวียนอื่น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2976DE3" w14:textId="2499C1B2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065F57B0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12B3B397" w14:textId="694203D4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2FD5841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C2F66E2" w14:textId="593BE160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8A9CD7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DAFD729" w14:textId="2AE61EE4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BFA" w:rsidRPr="000405AA" w14:paraId="309063F2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0A69766C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AF0B76C" w14:textId="4858C3A9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FB967D3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16D0EF55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7A5602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8428B87" w14:textId="1253A149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EF9D19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626AA6DD" w14:textId="5C791E76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05BFA" w:rsidRPr="000405AA" w14:paraId="13389F17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2E5717D4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39DC7B" w14:textId="1056FB2C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CCC4AEC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6343AE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F286578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C97ECA" w14:textId="2D5F1C20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C11EF30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711DC2E" w14:textId="6588891B" w:rsidR="00B05BFA" w:rsidRPr="00E91C8C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8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B05BFA" w:rsidRPr="000405AA" w14:paraId="6DCB6EFC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7E3BE8AE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5B5A454F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3121C955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78358F5A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9C968DB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C86874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95C349B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115B11ED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BFA" w:rsidRPr="000405AA" w14:paraId="08DEED2A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65AE574F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C585B92" w14:textId="18220DAB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14BDE322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53BF42D4" w14:textId="34DCDD49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B7390AF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B828954" w14:textId="4CA6C4E8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9DB29D0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7E009A6" w14:textId="6571751D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BFA" w:rsidRPr="000405AA" w14:paraId="2CD97469" w14:textId="77777777" w:rsidTr="00286080">
        <w:trPr>
          <w:gridAfter w:val="1"/>
          <w:wAfter w:w="4" w:type="pct"/>
        </w:trPr>
        <w:tc>
          <w:tcPr>
            <w:tcW w:w="2158" w:type="pct"/>
            <w:gridSpan w:val="2"/>
          </w:tcPr>
          <w:p w14:paraId="4F637637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B069B" w14:textId="2FC885D2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62F92DFD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664045" w14:textId="4A8CB798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7" w:type="pct"/>
            <w:shd w:val="clear" w:color="auto" w:fill="auto"/>
          </w:tcPr>
          <w:p w14:paraId="49BC461F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6DAEFCC" w14:textId="6069160F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2E4B77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311CC5B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5BFA" w:rsidRPr="000405AA" w14:paraId="4CCCD45D" w14:textId="77777777" w:rsidTr="00286080">
        <w:trPr>
          <w:gridAfter w:val="1"/>
          <w:wAfter w:w="4" w:type="pct"/>
        </w:trPr>
        <w:tc>
          <w:tcPr>
            <w:tcW w:w="2158" w:type="pct"/>
            <w:gridSpan w:val="2"/>
          </w:tcPr>
          <w:p w14:paraId="2D53A036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5F6B4" w14:textId="3AC290B2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3D465558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4F7D8" w14:textId="37156AC2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47" w:type="pct"/>
            <w:shd w:val="clear" w:color="auto" w:fill="auto"/>
          </w:tcPr>
          <w:p w14:paraId="46E5025E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A98B560" w14:textId="3A803602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F730CED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BC3ACE6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05BFA" w:rsidRPr="000405AA" w14:paraId="243FD517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198E2DCF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E802707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156626AA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AE609A0" w14:textId="77777777" w:rsidR="00B05BFA" w:rsidRPr="00E91C8C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60BE5A4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017585FF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4A22AB5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2C4D1588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5BFA" w:rsidRPr="000405AA" w14:paraId="027EEF08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0DDCC36C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ดอกเบี้ยค้างจ่าย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6941B716" w14:textId="4E3D7313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1919B151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09B4409A" w14:textId="03FAF95F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31F150E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A77B45F" w14:textId="7D175A95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4F64C6" w14:textId="77777777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9D9C59E" w14:textId="2F94DE0D" w:rsidR="00B05BFA" w:rsidRPr="000405AA" w:rsidRDefault="00B05BFA" w:rsidP="00B05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BFA" w:rsidRPr="000405AA" w14:paraId="4E2DA367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70DB66EC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2C084F51" w14:textId="12EB1CEA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55D79956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4B2259F3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FE193B8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BECEEE3" w14:textId="422EC9D9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B952374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37DDA54" w14:textId="39F8C6C6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05BFA" w:rsidRPr="000405AA" w14:paraId="6A009181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47E28CEB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44FFCB" w14:textId="60C0F760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715E237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943F28" w14:textId="77777777" w:rsidR="00B05BFA" w:rsidRPr="00E91C8C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47BFF1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9B554B" w14:textId="18025D88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42408CC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57238F9" w14:textId="3399AA32" w:rsidR="00B05BFA" w:rsidRPr="00E91C8C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8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B05BFA" w:rsidRPr="000405AA" w14:paraId="4CC30E42" w14:textId="77777777" w:rsidTr="002212D7">
        <w:trPr>
          <w:gridAfter w:val="1"/>
          <w:wAfter w:w="4" w:type="pct"/>
        </w:trPr>
        <w:tc>
          <w:tcPr>
            <w:tcW w:w="2158" w:type="pct"/>
            <w:gridSpan w:val="2"/>
          </w:tcPr>
          <w:p w14:paraId="2300CAE4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745EF2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3B6B6D1D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45CD79" w14:textId="77777777" w:rsidR="00B05BFA" w:rsidRPr="00E91C8C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7E86FED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14:paraId="3B1AB030" w14:textId="77777777" w:rsidR="00B05BFA" w:rsidRPr="000405AA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9E5FA28" w14:textId="77777777" w:rsidR="00B05BFA" w:rsidRPr="000405AA" w:rsidRDefault="00B05BFA" w:rsidP="00B05BF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6BA8667" w14:textId="77777777" w:rsidR="00B05BFA" w:rsidRPr="00E91C8C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BFA" w:rsidRPr="000405AA" w14:paraId="3D4E2498" w14:textId="77777777" w:rsidTr="002212D7">
        <w:trPr>
          <w:gridAfter w:val="1"/>
          <w:wAfter w:w="4" w:type="pct"/>
        </w:trPr>
        <w:tc>
          <w:tcPr>
            <w:tcW w:w="2158" w:type="pct"/>
            <w:gridSpan w:val="2"/>
          </w:tcPr>
          <w:p w14:paraId="7206E8F1" w14:textId="77777777" w:rsidR="00B05BFA" w:rsidRPr="000405AA" w:rsidRDefault="00B05BFA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0E236622" w14:textId="77777777" w:rsidR="00B05BFA" w:rsidRPr="000405AA" w:rsidRDefault="00B05BFA" w:rsidP="00B05BFA">
            <w:pPr>
              <w:tabs>
                <w:tab w:val="decimal" w:pos="48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14:paraId="7F11CE23" w14:textId="77777777" w:rsidR="00B05BFA" w:rsidRPr="000405AA" w:rsidRDefault="00B05BFA" w:rsidP="00B05BFA">
            <w:pPr>
              <w:pStyle w:val="Caption"/>
              <w:tabs>
                <w:tab w:val="clear" w:pos="907"/>
                <w:tab w:val="decimal" w:pos="90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691DFFDC" w14:textId="77777777" w:rsidR="00B05BFA" w:rsidRPr="00E91C8C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EED9189" w14:textId="77777777" w:rsidR="00B05BFA" w:rsidRPr="000405AA" w:rsidRDefault="00B05BFA" w:rsidP="00B05BFA">
            <w:pPr>
              <w:pStyle w:val="Caption"/>
              <w:tabs>
                <w:tab w:val="clear" w:pos="907"/>
                <w:tab w:val="decimal" w:pos="90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AF4FCDA" w14:textId="77777777" w:rsidR="00B05BFA" w:rsidRPr="000405AA" w:rsidRDefault="00B05BFA" w:rsidP="00B05BFA">
            <w:pPr>
              <w:tabs>
                <w:tab w:val="decimal" w:pos="745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39506FE" w14:textId="77777777" w:rsidR="00B05BFA" w:rsidRPr="000405AA" w:rsidRDefault="00B05BFA" w:rsidP="00B05BFA">
            <w:pPr>
              <w:pStyle w:val="Caption"/>
              <w:tabs>
                <w:tab w:val="clear" w:pos="907"/>
                <w:tab w:val="decimal" w:pos="90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73A2945" w14:textId="77777777" w:rsidR="00B05BFA" w:rsidRPr="00E91C8C" w:rsidRDefault="00B05BFA" w:rsidP="00B05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67F" w:rsidRPr="000405AA" w14:paraId="77F0A587" w14:textId="77777777" w:rsidTr="002212D7">
        <w:trPr>
          <w:gridAfter w:val="1"/>
          <w:wAfter w:w="4" w:type="pct"/>
        </w:trPr>
        <w:tc>
          <w:tcPr>
            <w:tcW w:w="2158" w:type="pct"/>
            <w:gridSpan w:val="2"/>
          </w:tcPr>
          <w:p w14:paraId="6E46A1DF" w14:textId="4E19EAF4" w:rsidR="00A7067F" w:rsidRPr="00A7067F" w:rsidRDefault="00A7067F" w:rsidP="00B05BF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A7067F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632" w:type="pct"/>
            <w:gridSpan w:val="2"/>
            <w:shd w:val="clear" w:color="auto" w:fill="auto"/>
          </w:tcPr>
          <w:p w14:paraId="26BCDFF9" w14:textId="520A4002" w:rsidR="00A7067F" w:rsidRPr="00A7067F" w:rsidRDefault="00A7067F" w:rsidP="00A7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706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36E925F4" w14:textId="77777777" w:rsidR="00A7067F" w:rsidRPr="00A7067F" w:rsidRDefault="00A7067F" w:rsidP="00A706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2961DAF5" w14:textId="4F079D91" w:rsidR="00A7067F" w:rsidRPr="00E91C8C" w:rsidRDefault="00A7067F" w:rsidP="00A7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706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A19B043" w14:textId="77777777" w:rsidR="00A7067F" w:rsidRPr="00A7067F" w:rsidRDefault="00A7067F" w:rsidP="00A706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368BCA37" w14:textId="29F068FC" w:rsidR="00A7067F" w:rsidRPr="00A7067F" w:rsidRDefault="00A7067F" w:rsidP="00A7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6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BD96B96" w14:textId="77777777" w:rsidR="00A7067F" w:rsidRPr="00A7067F" w:rsidRDefault="00A7067F" w:rsidP="00A706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</w:tcPr>
          <w:p w14:paraId="4F011788" w14:textId="6FCD4FE7" w:rsidR="00A7067F" w:rsidRPr="00E91C8C" w:rsidRDefault="00A7067F" w:rsidP="00A7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7067F">
              <w:rPr>
                <w:rFonts w:ascii="Angsana New" w:hAnsi="Angsana New"/>
                <w:sz w:val="30"/>
                <w:szCs w:val="30"/>
              </w:rPr>
              <w:t>4,077</w:t>
            </w:r>
          </w:p>
        </w:tc>
      </w:tr>
      <w:tr w:rsidR="00A7067F" w:rsidRPr="000405AA" w14:paraId="3F9D2E91" w14:textId="77777777" w:rsidTr="002212D7">
        <w:trPr>
          <w:gridAfter w:val="1"/>
          <w:wAfter w:w="4" w:type="pct"/>
        </w:trPr>
        <w:tc>
          <w:tcPr>
            <w:tcW w:w="2158" w:type="pct"/>
            <w:gridSpan w:val="2"/>
          </w:tcPr>
          <w:p w14:paraId="79DE9D9A" w14:textId="4BCED68C" w:rsidR="00A7067F" w:rsidRPr="000405AA" w:rsidRDefault="00A7067F" w:rsidP="00A7067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11A99" w14:textId="1B5EECA0" w:rsidR="00A7067F" w:rsidRPr="000405AA" w:rsidRDefault="00FF4098" w:rsidP="00FF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F4098">
              <w:rPr>
                <w:rFonts w:ascii="Angsana New" w:hAnsi="Angsana New"/>
                <w:sz w:val="30"/>
                <w:szCs w:val="30"/>
              </w:rPr>
              <w:t>4,900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E7650F2" w14:textId="77777777" w:rsidR="00A7067F" w:rsidRPr="000405AA" w:rsidRDefault="00A7067F" w:rsidP="00A706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C4D60" w14:textId="77777777" w:rsidR="00A7067F" w:rsidRPr="000405AA" w:rsidRDefault="00A7067F" w:rsidP="00A7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F012049" w14:textId="77777777" w:rsidR="00A7067F" w:rsidRPr="000405AA" w:rsidRDefault="00A7067F" w:rsidP="00A706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09406425" w14:textId="58AD5734" w:rsidR="00A7067F" w:rsidRPr="000405AA" w:rsidRDefault="00A7067F" w:rsidP="00A7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64E87D5" w14:textId="77777777" w:rsidR="00A7067F" w:rsidRPr="000405AA" w:rsidRDefault="00A7067F" w:rsidP="00A7067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DBDA630" w14:textId="4A48BDFF" w:rsidR="00A7067F" w:rsidRPr="000405AA" w:rsidRDefault="00A7067F" w:rsidP="00A70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3BA7" w:rsidRPr="000405AA" w14:paraId="6DDCCD5C" w14:textId="77777777" w:rsidTr="00B40A11">
        <w:trPr>
          <w:gridAfter w:val="1"/>
          <w:wAfter w:w="4" w:type="pct"/>
        </w:trPr>
        <w:tc>
          <w:tcPr>
            <w:tcW w:w="2158" w:type="pct"/>
            <w:gridSpan w:val="2"/>
          </w:tcPr>
          <w:p w14:paraId="0C10542F" w14:textId="77777777" w:rsidR="002B3BA7" w:rsidRPr="000405AA" w:rsidRDefault="002B3BA7" w:rsidP="002B3BA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7A4AF1" w14:textId="3B3E6C67" w:rsidR="002B3BA7" w:rsidRPr="000405AA" w:rsidRDefault="00FF4098" w:rsidP="00FF4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098">
              <w:rPr>
                <w:rFonts w:ascii="Angsana New" w:hAnsi="Angsana New"/>
                <w:b/>
                <w:bCs/>
                <w:sz w:val="30"/>
                <w:szCs w:val="30"/>
              </w:rPr>
              <w:t>4,900</w:t>
            </w:r>
          </w:p>
        </w:tc>
        <w:tc>
          <w:tcPr>
            <w:tcW w:w="130" w:type="pct"/>
            <w:gridSpan w:val="2"/>
          </w:tcPr>
          <w:p w14:paraId="1399DE6A" w14:textId="77777777" w:rsidR="002B3BA7" w:rsidRPr="000405AA" w:rsidRDefault="002B3BA7" w:rsidP="002B3B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F63A57" w14:textId="77777777" w:rsidR="002B3BA7" w:rsidRPr="00E91C8C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128C710" w14:textId="77777777" w:rsidR="002B3BA7" w:rsidRPr="000405AA" w:rsidRDefault="002B3BA7" w:rsidP="002B3B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4699824" w14:textId="2153CB77" w:rsidR="002B3BA7" w:rsidRPr="000405AA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8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FE6311" w14:textId="77777777" w:rsidR="002B3BA7" w:rsidRPr="000405AA" w:rsidRDefault="002B3BA7" w:rsidP="002B3BA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72B2951" w14:textId="2CAF0439" w:rsidR="002B3BA7" w:rsidRPr="00E91C8C" w:rsidRDefault="002B3BA7" w:rsidP="002B3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1C8C">
              <w:rPr>
                <w:rFonts w:ascii="Angsana New" w:hAnsi="Angsana New"/>
                <w:b/>
                <w:bCs/>
                <w:sz w:val="30"/>
                <w:szCs w:val="30"/>
              </w:rPr>
              <w:t>4,077</w:t>
            </w:r>
          </w:p>
        </w:tc>
      </w:tr>
    </w:tbl>
    <w:p w14:paraId="2D7A550E" w14:textId="77777777" w:rsidR="00DE1495" w:rsidRPr="000405AA" w:rsidRDefault="00DE1495" w:rsidP="00DE1495">
      <w:pPr>
        <w:rPr>
          <w:rFonts w:asciiTheme="majorBidi" w:hAnsiTheme="majorBidi" w:cstheme="majorBidi"/>
          <w:sz w:val="24"/>
          <w:szCs w:val="24"/>
        </w:rPr>
      </w:pPr>
    </w:p>
    <w:p w14:paraId="6914BF3B" w14:textId="4CA14AE8" w:rsidR="00A7067F" w:rsidRDefault="00DE1495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62C37A0D" w14:textId="002E216A" w:rsidR="00614EA1" w:rsidRDefault="00614EA1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4C48713" w14:textId="027E93C9" w:rsidR="00614EA1" w:rsidRDefault="00614EA1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CF84A7D" w14:textId="6C4E877A" w:rsidR="00614EA1" w:rsidRDefault="00614EA1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BB03CE6" w14:textId="531CF47B" w:rsidR="00614EA1" w:rsidRDefault="00614EA1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8DC03FA" w14:textId="4B9159DF" w:rsidR="00614EA1" w:rsidRDefault="00614EA1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231A7DD" w14:textId="660199AE" w:rsidR="00614EA1" w:rsidRDefault="00614EA1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671A497" w14:textId="30C422C7" w:rsidR="00614EA1" w:rsidRDefault="00614EA1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F76F1AD" w14:textId="77777777" w:rsidR="00614EA1" w:rsidRDefault="00614EA1" w:rsidP="0061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6C6AAE8" w14:textId="77777777" w:rsidR="00D82F37" w:rsidRDefault="00D82F37" w:rsidP="009A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71E2" w14:textId="77777777" w:rsidR="00A7067F" w:rsidRPr="00A7067F" w:rsidRDefault="00A7067F" w:rsidP="00A70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7067F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เงินกู้ยืมระยะสั้นของ </w:t>
      </w:r>
      <w:r w:rsidRPr="00A7067F">
        <w:rPr>
          <w:rFonts w:asciiTheme="majorBidi" w:hAnsiTheme="majorBidi" w:cstheme="majorBidi"/>
          <w:i/>
          <w:iCs/>
          <w:sz w:val="30"/>
          <w:szCs w:val="30"/>
        </w:rPr>
        <w:t>KMF</w:t>
      </w:r>
    </w:p>
    <w:p w14:paraId="62BFB5A7" w14:textId="77777777" w:rsidR="00A7067F" w:rsidRPr="00A7067F" w:rsidRDefault="00A7067F" w:rsidP="00A70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0F2CFFC" w14:textId="191E9210" w:rsidR="00A7067F" w:rsidRDefault="00A7067F" w:rsidP="00A70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7067F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Pr="00A7067F">
        <w:rPr>
          <w:rFonts w:asciiTheme="majorBidi" w:hAnsiTheme="majorBidi" w:cstheme="majorBidi"/>
          <w:sz w:val="30"/>
          <w:szCs w:val="30"/>
        </w:rPr>
        <w:t>3</w:t>
      </w:r>
      <w:r w:rsidR="00D82F37">
        <w:rPr>
          <w:rFonts w:asciiTheme="majorBidi" w:hAnsiTheme="majorBidi" w:cstheme="majorBidi"/>
          <w:sz w:val="30"/>
          <w:szCs w:val="30"/>
        </w:rPr>
        <w:t>1</w:t>
      </w:r>
      <w:r w:rsidRPr="00A7067F">
        <w:rPr>
          <w:rFonts w:asciiTheme="majorBidi" w:hAnsiTheme="majorBidi" w:cstheme="majorBidi"/>
          <w:sz w:val="30"/>
          <w:szCs w:val="30"/>
        </w:rPr>
        <w:t xml:space="preserve"> </w:t>
      </w:r>
      <w:r w:rsidR="00D82F37">
        <w:rPr>
          <w:rFonts w:asciiTheme="majorBidi" w:hAnsiTheme="majorBidi" w:hint="cs"/>
          <w:sz w:val="30"/>
          <w:szCs w:val="30"/>
          <w:cs/>
        </w:rPr>
        <w:t>ธันวาคม</w:t>
      </w:r>
      <w:r w:rsidRPr="00A7067F">
        <w:rPr>
          <w:rFonts w:asciiTheme="majorBidi" w:hAnsiTheme="majorBidi"/>
          <w:sz w:val="30"/>
          <w:szCs w:val="30"/>
          <w:cs/>
        </w:rPr>
        <w:t xml:space="preserve"> </w:t>
      </w:r>
      <w:r w:rsidRPr="00A7067F">
        <w:rPr>
          <w:rFonts w:asciiTheme="majorBidi" w:hAnsiTheme="majorBidi" w:cstheme="majorBidi"/>
          <w:sz w:val="30"/>
          <w:szCs w:val="30"/>
        </w:rPr>
        <w:t xml:space="preserve">2565 KMF </w:t>
      </w:r>
      <w:r w:rsidRPr="00A7067F">
        <w:rPr>
          <w:rFonts w:asciiTheme="majorBidi" w:hAnsiTheme="majorBidi"/>
          <w:sz w:val="30"/>
          <w:szCs w:val="30"/>
          <w:cs/>
        </w:rPr>
        <w:t xml:space="preserve">มีเงินกู้ยืมระยะสั้นจากกิจการที่เกี่ยวข้องกันตามสัดส่วนการถือหุ้นในรูปแบบของตั๋วสัญญาใช้เงิน จำนวนทั้งสิ้น </w:t>
      </w:r>
      <w:r w:rsidR="00247136">
        <w:rPr>
          <w:rFonts w:asciiTheme="majorBidi" w:hAnsiTheme="majorBidi" w:cstheme="majorBidi"/>
          <w:sz w:val="30"/>
          <w:szCs w:val="30"/>
        </w:rPr>
        <w:t>10.0</w:t>
      </w:r>
      <w:r w:rsidRPr="00A7067F">
        <w:rPr>
          <w:rFonts w:asciiTheme="majorBidi" w:hAnsiTheme="majorBidi" w:cstheme="majorBidi"/>
          <w:sz w:val="30"/>
          <w:szCs w:val="30"/>
        </w:rPr>
        <w:t xml:space="preserve"> </w:t>
      </w:r>
      <w:r w:rsidRPr="00A7067F">
        <w:rPr>
          <w:rFonts w:asciiTheme="majorBidi" w:hAnsiTheme="majorBidi"/>
          <w:sz w:val="30"/>
          <w:szCs w:val="30"/>
          <w:cs/>
        </w:rPr>
        <w:t xml:space="preserve">ล้านบาท มีอัตราดอกเบี้ยร้อยละ </w:t>
      </w:r>
      <w:r w:rsidR="00D82F37">
        <w:rPr>
          <w:rFonts w:asciiTheme="majorBidi" w:hAnsiTheme="majorBidi" w:cstheme="majorBidi"/>
          <w:sz w:val="30"/>
          <w:szCs w:val="30"/>
        </w:rPr>
        <w:t>1.05</w:t>
      </w:r>
      <w:r w:rsidRPr="00A7067F">
        <w:rPr>
          <w:rFonts w:asciiTheme="majorBidi" w:hAnsiTheme="majorBidi" w:cstheme="majorBidi"/>
          <w:sz w:val="30"/>
          <w:szCs w:val="30"/>
        </w:rPr>
        <w:t xml:space="preserve"> </w:t>
      </w:r>
      <w:r w:rsidRPr="00A7067F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โดยมีกำหนดชำระคืนภายใน </w:t>
      </w:r>
      <w:r w:rsidRPr="00A7067F">
        <w:rPr>
          <w:rFonts w:asciiTheme="majorBidi" w:hAnsiTheme="majorBidi" w:cstheme="majorBidi"/>
          <w:sz w:val="30"/>
          <w:szCs w:val="30"/>
        </w:rPr>
        <w:t xml:space="preserve">30 </w:t>
      </w:r>
      <w:r w:rsidRPr="00A7067F">
        <w:rPr>
          <w:rFonts w:asciiTheme="majorBidi" w:hAnsiTheme="majorBidi"/>
          <w:sz w:val="30"/>
          <w:szCs w:val="30"/>
          <w:cs/>
        </w:rPr>
        <w:t>วัน เพื่อใช้ขยายธุรกิจให้เป็นไปตามแผนที่บริษัทกำหนดไว้</w:t>
      </w:r>
    </w:p>
    <w:p w14:paraId="183838CB" w14:textId="77777777" w:rsidR="00A2382A" w:rsidRPr="000405AA" w:rsidRDefault="00A2382A" w:rsidP="009A0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2D6E95" w14:textId="77777777" w:rsidR="00417562" w:rsidRPr="000405AA" w:rsidRDefault="00417562" w:rsidP="0041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/>
          <w:i/>
          <w:iCs/>
          <w:sz w:val="30"/>
          <w:szCs w:val="30"/>
          <w:cs/>
        </w:rPr>
        <w:t>สัญญาให้บริการบริหารจัดการธุรกิจ</w:t>
      </w:r>
    </w:p>
    <w:p w14:paraId="0FF823D2" w14:textId="77777777" w:rsidR="00417562" w:rsidRPr="000405AA" w:rsidRDefault="00417562" w:rsidP="0041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6C0C67" w14:textId="42A6FA7B" w:rsidR="00417562" w:rsidRPr="00247136" w:rsidRDefault="00417562" w:rsidP="00247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0405AA">
        <w:rPr>
          <w:rFonts w:asciiTheme="majorBidi" w:hAnsiTheme="majorBidi"/>
          <w:sz w:val="30"/>
          <w:szCs w:val="30"/>
          <w:cs/>
        </w:rPr>
        <w:t>บริษัทได้ทำสัญญาให้บริการบริหารจัดการธุรกิจกับบริษัทย่อยที่ประกอบธุรกิจประเภทร้านอาหารและอื่น</w:t>
      </w:r>
      <w:r w:rsidR="00247136">
        <w:rPr>
          <w:rFonts w:asciiTheme="majorBidi" w:hAnsiTheme="majorBidi"/>
          <w:sz w:val="30"/>
          <w:szCs w:val="30"/>
        </w:rPr>
        <w:t xml:space="preserve"> </w:t>
      </w:r>
      <w:r w:rsidRPr="000405AA">
        <w:rPr>
          <w:rFonts w:asciiTheme="majorBidi" w:hAnsiTheme="majorBidi"/>
          <w:sz w:val="30"/>
          <w:szCs w:val="30"/>
          <w:cs/>
        </w:rPr>
        <w:t xml:space="preserve">ๆ </w:t>
      </w:r>
      <w:r w:rsidR="00247136">
        <w:rPr>
          <w:rFonts w:asciiTheme="majorBidi" w:hAnsiTheme="majorBidi"/>
          <w:sz w:val="30"/>
          <w:szCs w:val="30"/>
        </w:rPr>
        <w:br/>
      </w:r>
      <w:r w:rsidRPr="000405AA">
        <w:rPr>
          <w:rFonts w:asciiTheme="majorBidi" w:hAnsiTheme="majorBidi"/>
          <w:sz w:val="30"/>
          <w:szCs w:val="30"/>
          <w:cs/>
        </w:rPr>
        <w:t>ที่เกี่ยวข้อง โดยบริษัทจะบริหารงานต่าง</w:t>
      </w:r>
      <w:r w:rsidR="00966B07" w:rsidRPr="000405AA">
        <w:rPr>
          <w:rFonts w:asciiTheme="majorBidi" w:hAnsiTheme="majorBidi"/>
          <w:sz w:val="30"/>
          <w:szCs w:val="30"/>
        </w:rPr>
        <w:t xml:space="preserve"> </w:t>
      </w:r>
      <w:r w:rsidRPr="000405AA">
        <w:rPr>
          <w:rFonts w:asciiTheme="majorBidi" w:hAnsiTheme="majorBidi"/>
          <w:sz w:val="30"/>
          <w:szCs w:val="30"/>
          <w:cs/>
        </w:rPr>
        <w:t>ๆ รวมถึงอนุญาตให้บริษัทย่อยดำเนินธุรกิจร้านอาหารและจัดจำหน่ายภายใต้เครื่องหมายการค้า ในการนี้ บริษัทย่อยตกลงจ่ายค่าบริหารจัดการและค่าธรรมเนียมการใช้เครื่องหมายการค้าในอัตราร้อยละของยอดขายทั้งหมดตามที่ระบุในสัญญา</w:t>
      </w:r>
    </w:p>
    <w:p w14:paraId="73A38EAE" w14:textId="77777777" w:rsidR="00417562" w:rsidRPr="000405AA" w:rsidRDefault="00417562" w:rsidP="00E91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C804128" w14:textId="64DF2E21" w:rsidR="005926B3" w:rsidRPr="000405AA" w:rsidRDefault="00F73F3D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F506D80" w14:textId="77777777" w:rsidR="00F73F3D" w:rsidRPr="000405AA" w:rsidRDefault="00F73F3D" w:rsidP="00F73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1"/>
        <w:gridCol w:w="1081"/>
        <w:gridCol w:w="271"/>
        <w:gridCol w:w="990"/>
        <w:gridCol w:w="271"/>
        <w:gridCol w:w="1075"/>
      </w:tblGrid>
      <w:tr w:rsidR="00986EC0" w:rsidRPr="000405AA" w14:paraId="263DAADF" w14:textId="77777777" w:rsidTr="00DE7015">
        <w:trPr>
          <w:tblHeader/>
        </w:trPr>
        <w:tc>
          <w:tcPr>
            <w:tcW w:w="2282" w:type="pct"/>
          </w:tcPr>
          <w:p w14:paraId="7B85BCC2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54A76905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574B91D" w14:textId="77777777" w:rsidR="00986EC0" w:rsidRPr="000405AA" w:rsidRDefault="00986EC0" w:rsidP="00092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pct"/>
            <w:gridSpan w:val="3"/>
            <w:vAlign w:val="bottom"/>
          </w:tcPr>
          <w:p w14:paraId="59EE4E46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EC0" w:rsidRPr="000405AA" w14:paraId="405A5828" w14:textId="77777777" w:rsidTr="00DE7015">
        <w:trPr>
          <w:tblHeader/>
        </w:trPr>
        <w:tc>
          <w:tcPr>
            <w:tcW w:w="2282" w:type="pct"/>
          </w:tcPr>
          <w:p w14:paraId="26D105E1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BDB4C8D" w14:textId="2B782406" w:rsidR="00986EC0" w:rsidRPr="000405AA" w:rsidRDefault="00E91C8C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67147F75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6A9B3A" w14:textId="5B801CC1" w:rsidR="00986EC0" w:rsidRPr="000405AA" w:rsidRDefault="00E91C8C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4CD1ACE1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22E1FF0B" w14:textId="1EC650BB" w:rsidR="00986EC0" w:rsidRPr="000405AA" w:rsidRDefault="00E91C8C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53021187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673B4B" w14:textId="5CC4E47C" w:rsidR="00986EC0" w:rsidRPr="000405AA" w:rsidRDefault="00E91C8C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86EC0" w:rsidRPr="000405AA" w14:paraId="7718FDBB" w14:textId="77777777" w:rsidTr="000927F7">
        <w:trPr>
          <w:tblHeader/>
        </w:trPr>
        <w:tc>
          <w:tcPr>
            <w:tcW w:w="2282" w:type="pct"/>
          </w:tcPr>
          <w:p w14:paraId="64F4BAF0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8" w:type="pct"/>
            <w:gridSpan w:val="7"/>
          </w:tcPr>
          <w:p w14:paraId="1BB4832C" w14:textId="77777777" w:rsidR="00986EC0" w:rsidRPr="000405AA" w:rsidRDefault="00986EC0" w:rsidP="00092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C8C" w:rsidRPr="000405AA" w14:paraId="0E93E690" w14:textId="77777777" w:rsidTr="00DE7015">
        <w:tc>
          <w:tcPr>
            <w:tcW w:w="2282" w:type="pct"/>
          </w:tcPr>
          <w:p w14:paraId="14CAEB78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3" w:type="pct"/>
          </w:tcPr>
          <w:p w14:paraId="47B809E0" w14:textId="1F8B9DCC" w:rsidR="00E91C8C" w:rsidRPr="000405AA" w:rsidRDefault="00734920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</w:t>
            </w:r>
            <w:r w:rsidR="001A3D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A5FA173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C1B921" w14:textId="6DE69F5E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6,904</w:t>
            </w:r>
          </w:p>
        </w:tc>
        <w:tc>
          <w:tcPr>
            <w:tcW w:w="146" w:type="pct"/>
          </w:tcPr>
          <w:p w14:paraId="3FE806AC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354CC9A" w14:textId="62ADF89A" w:rsidR="00E91C8C" w:rsidRPr="000405AA" w:rsidRDefault="00734920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1A3D7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2739FACD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6574F8E" w14:textId="6D62CC7C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E91C8C" w:rsidRPr="000405AA" w14:paraId="7A3E82A2" w14:textId="77777777" w:rsidTr="00DE7015">
        <w:tc>
          <w:tcPr>
            <w:tcW w:w="2282" w:type="pct"/>
          </w:tcPr>
          <w:p w14:paraId="6806D281" w14:textId="451463EA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83" w:type="pct"/>
          </w:tcPr>
          <w:p w14:paraId="68C685E3" w14:textId="61BD355C" w:rsidR="00E91C8C" w:rsidRPr="000405AA" w:rsidRDefault="00734920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320,30</w:t>
            </w:r>
            <w:r w:rsidR="001A3D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30B4C4E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7B02F6" w14:textId="231EF7E5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260,623</w:t>
            </w:r>
          </w:p>
        </w:tc>
        <w:tc>
          <w:tcPr>
            <w:tcW w:w="146" w:type="pct"/>
          </w:tcPr>
          <w:p w14:paraId="212D5ACE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4015698" w14:textId="4237BD9C" w:rsidR="00E91C8C" w:rsidRPr="000405AA" w:rsidRDefault="00734920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219,31</w:t>
            </w:r>
            <w:r w:rsidR="001A3D7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263E32E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0F2D01" w14:textId="2A57D2F8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113,896</w:t>
            </w:r>
          </w:p>
        </w:tc>
      </w:tr>
      <w:tr w:rsidR="00E91C8C" w:rsidRPr="000405AA" w14:paraId="5412C99E" w14:textId="77777777" w:rsidTr="00DE7015">
        <w:tc>
          <w:tcPr>
            <w:tcW w:w="2282" w:type="pct"/>
          </w:tcPr>
          <w:p w14:paraId="4B268A0B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208AB851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งบแสดงฐานะการเงิน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356B318" w14:textId="2F1BB32D" w:rsidR="00734920" w:rsidRPr="00734920" w:rsidRDefault="00734920" w:rsidP="00734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920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327,41</w:t>
            </w:r>
            <w:r w:rsidR="00CA384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021919D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36BBC05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D7580D" w14:textId="4718DF36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267,527</w:t>
            </w:r>
          </w:p>
        </w:tc>
        <w:tc>
          <w:tcPr>
            <w:tcW w:w="146" w:type="pct"/>
          </w:tcPr>
          <w:p w14:paraId="5559E4A1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26043083" w14:textId="77777777" w:rsidR="00E91C8C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9A1B02" w14:textId="4A64E90D" w:rsidR="00734920" w:rsidRPr="000405AA" w:rsidRDefault="00734920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219,60</w:t>
            </w:r>
            <w:r w:rsidR="00EF610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70B133C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7620553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D9154B" w14:textId="767319CA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114,201</w:t>
            </w:r>
          </w:p>
        </w:tc>
      </w:tr>
    </w:tbl>
    <w:p w14:paraId="3F3C1593" w14:textId="77777777" w:rsidR="00F5582B" w:rsidRPr="000405AA" w:rsidRDefault="00F5582B" w:rsidP="00F55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6D24A9" w14:textId="77777777" w:rsidR="009C42F5" w:rsidRPr="000405AA" w:rsidRDefault="009C4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BEE3274" w14:textId="41DAB1FE" w:rsidR="009872E6" w:rsidRPr="000405AA" w:rsidRDefault="009872E6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966B07" w:rsidRPr="000405AA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469CE24E" w14:textId="10B6505F" w:rsidR="009872E6" w:rsidRPr="000405AA" w:rsidRDefault="009872E6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FC45C5" w:rsidRPr="000405AA" w14:paraId="15661B9A" w14:textId="77777777" w:rsidTr="00FD0E2A">
        <w:trPr>
          <w:tblHeader/>
        </w:trPr>
        <w:tc>
          <w:tcPr>
            <w:tcW w:w="2274" w:type="pct"/>
            <w:shd w:val="clear" w:color="auto" w:fill="auto"/>
          </w:tcPr>
          <w:p w14:paraId="59ECD2A0" w14:textId="77777777" w:rsidR="00FC45C5" w:rsidRPr="000405AA" w:rsidRDefault="00FC45C5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6D593677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128B541E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0626B122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1C8C" w:rsidRPr="000405AA" w14:paraId="5296E1C8" w14:textId="77777777" w:rsidTr="00FD0E2A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093DA9E8" w14:textId="65626520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C5C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405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4" w:type="pct"/>
            <w:shd w:val="clear" w:color="auto" w:fill="auto"/>
          </w:tcPr>
          <w:p w14:paraId="1DABDD49" w14:textId="7FAAEBA4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6554EF3E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66B006F" w14:textId="4D2C763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51FC4CCF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71B7AAA" w14:textId="06664090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543DA0F3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B547845" w14:textId="5046C6D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C45C5" w:rsidRPr="000405AA" w14:paraId="7E446B73" w14:textId="77777777" w:rsidTr="00FD0E2A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01609305" w14:textId="77777777" w:rsidR="00FC45C5" w:rsidRPr="000405AA" w:rsidRDefault="00FC45C5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70F4E6BA" w14:textId="77777777" w:rsidR="00FC45C5" w:rsidRPr="000405AA" w:rsidRDefault="00FC45C5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91C8C" w:rsidRPr="000405AA" w14:paraId="3AAC7CC7" w14:textId="77777777" w:rsidTr="00FD0E2A">
        <w:tc>
          <w:tcPr>
            <w:tcW w:w="2274" w:type="pct"/>
            <w:shd w:val="clear" w:color="auto" w:fill="auto"/>
          </w:tcPr>
          <w:p w14:paraId="21DB0627" w14:textId="4283729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ยังไม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่ถึง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44" w:type="pct"/>
            <w:shd w:val="clear" w:color="auto" w:fill="auto"/>
          </w:tcPr>
          <w:p w14:paraId="6A87C4E1" w14:textId="5147952E" w:rsidR="00E91C8C" w:rsidRPr="000405AA" w:rsidRDefault="00B0684D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55,007</w:t>
            </w:r>
          </w:p>
        </w:tc>
        <w:tc>
          <w:tcPr>
            <w:tcW w:w="150" w:type="pct"/>
            <w:shd w:val="clear" w:color="auto" w:fill="auto"/>
          </w:tcPr>
          <w:p w14:paraId="7598ED36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6D12C07" w14:textId="2FFEBEA9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35,613</w:t>
            </w:r>
          </w:p>
        </w:tc>
        <w:tc>
          <w:tcPr>
            <w:tcW w:w="150" w:type="pct"/>
            <w:shd w:val="clear" w:color="auto" w:fill="auto"/>
          </w:tcPr>
          <w:p w14:paraId="2192C251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63552A1" w14:textId="1014DD89" w:rsidR="00E91C8C" w:rsidRPr="000405AA" w:rsidRDefault="00D82F37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B068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3D74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50" w:type="pct"/>
            <w:shd w:val="clear" w:color="auto" w:fill="auto"/>
          </w:tcPr>
          <w:p w14:paraId="16AF9C9E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A1820BA" w14:textId="463E472C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35,827</w:t>
            </w:r>
          </w:p>
        </w:tc>
      </w:tr>
      <w:tr w:rsidR="00E91C8C" w:rsidRPr="000405AA" w14:paraId="0DE05558" w14:textId="77777777" w:rsidTr="00FD0E2A">
        <w:tc>
          <w:tcPr>
            <w:tcW w:w="2274" w:type="pct"/>
            <w:shd w:val="clear" w:color="auto" w:fill="auto"/>
          </w:tcPr>
          <w:p w14:paraId="063BA5C7" w14:textId="3EF11478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44" w:type="pct"/>
            <w:shd w:val="clear" w:color="auto" w:fill="auto"/>
          </w:tcPr>
          <w:p w14:paraId="395381B5" w14:textId="507E6A35" w:rsidR="00E91C8C" w:rsidRPr="000405AA" w:rsidRDefault="00E91C8C" w:rsidP="00E91C8C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shd w:val="clear" w:color="auto" w:fill="auto"/>
          </w:tcPr>
          <w:p w14:paraId="53A3E25B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12FA296" w14:textId="3A1EF3DE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B7D330E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D1C5C66" w14:textId="221FD444" w:rsidR="00E91C8C" w:rsidRPr="000405AA" w:rsidRDefault="00E91C8C" w:rsidP="00E91C8C">
            <w:pPr>
              <w:pStyle w:val="acctfourfigures"/>
              <w:tabs>
                <w:tab w:val="clear" w:pos="765"/>
                <w:tab w:val="left" w:pos="165"/>
                <w:tab w:val="decimal" w:pos="525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411BDB9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7A84808" w14:textId="2AAF4CBE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51BE" w:rsidRPr="000405AA" w14:paraId="450AD38F" w14:textId="77777777" w:rsidTr="009239DD">
        <w:tc>
          <w:tcPr>
            <w:tcW w:w="2274" w:type="pct"/>
            <w:shd w:val="clear" w:color="auto" w:fill="auto"/>
          </w:tcPr>
          <w:p w14:paraId="6DDF5E48" w14:textId="273C3F6F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0DB74" w14:textId="56ADBE3C" w:rsidR="002651BE" w:rsidRPr="002651BE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51B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B0684D">
              <w:rPr>
                <w:rFonts w:asciiTheme="majorBidi" w:hAnsiTheme="majorBidi" w:cstheme="majorBidi"/>
                <w:sz w:val="30"/>
                <w:szCs w:val="30"/>
              </w:rPr>
              <w:t>18,174</w:t>
            </w:r>
            <w:r w:rsidRPr="002651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14:paraId="465FCF2D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49BC99C" w14:textId="22A6DC1B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11,172</w:t>
            </w:r>
          </w:p>
        </w:tc>
        <w:tc>
          <w:tcPr>
            <w:tcW w:w="150" w:type="pct"/>
            <w:shd w:val="clear" w:color="auto" w:fill="auto"/>
          </w:tcPr>
          <w:p w14:paraId="479264D3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632D5DB" w14:textId="4F352846" w:rsidR="002651BE" w:rsidRPr="000405AA" w:rsidRDefault="00B0684D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587E3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77431F47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513D622" w14:textId="6F9AED94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9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684D" w:rsidRPr="000405AA" w14:paraId="0E3723FA" w14:textId="77777777" w:rsidTr="009239DD">
        <w:tc>
          <w:tcPr>
            <w:tcW w:w="2274" w:type="pct"/>
            <w:shd w:val="clear" w:color="auto" w:fill="auto"/>
          </w:tcPr>
          <w:p w14:paraId="773964B2" w14:textId="633815B4" w:rsidR="00B0684D" w:rsidRPr="000405AA" w:rsidRDefault="00B0684D" w:rsidP="00B06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8EE0F" w14:textId="31CC1371" w:rsidR="00B0684D" w:rsidRPr="002651BE" w:rsidRDefault="00B0684D" w:rsidP="00B06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4,724</w:t>
            </w:r>
            <w:r w:rsidRPr="002651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14:paraId="703196C7" w14:textId="77777777" w:rsidR="00B0684D" w:rsidRPr="000405AA" w:rsidRDefault="00B0684D" w:rsidP="00B06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9724EB3" w14:textId="7762F0C4" w:rsidR="00B0684D" w:rsidRPr="000405AA" w:rsidRDefault="00B0684D" w:rsidP="00B06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2,859</w:t>
            </w:r>
          </w:p>
        </w:tc>
        <w:tc>
          <w:tcPr>
            <w:tcW w:w="150" w:type="pct"/>
            <w:shd w:val="clear" w:color="auto" w:fill="auto"/>
          </w:tcPr>
          <w:p w14:paraId="7141ECFC" w14:textId="77777777" w:rsidR="00B0684D" w:rsidRPr="000405AA" w:rsidRDefault="00B0684D" w:rsidP="00B06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92D7616" w14:textId="147AC159" w:rsidR="00B0684D" w:rsidRPr="000405AA" w:rsidRDefault="00B0684D" w:rsidP="00B06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10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017EB42" w14:textId="77777777" w:rsidR="00B0684D" w:rsidRPr="000405AA" w:rsidRDefault="00B0684D" w:rsidP="00B06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0A8FE79" w14:textId="02C8FAEA" w:rsidR="00B0684D" w:rsidRPr="00E91C8C" w:rsidRDefault="00B0684D" w:rsidP="00B068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9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51BE" w:rsidRPr="000405AA" w14:paraId="48DB1DDC" w14:textId="77777777" w:rsidTr="009239DD">
        <w:tc>
          <w:tcPr>
            <w:tcW w:w="2274" w:type="pct"/>
            <w:shd w:val="clear" w:color="auto" w:fill="auto"/>
          </w:tcPr>
          <w:p w14:paraId="023198F6" w14:textId="7FA97743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5BCB4" w14:textId="7EF99BBE" w:rsidR="002651BE" w:rsidRPr="002651BE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51B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B0684D">
              <w:rPr>
                <w:rFonts w:asciiTheme="majorBidi" w:hAnsiTheme="majorBidi" w:cstheme="majorBidi"/>
                <w:sz w:val="30"/>
                <w:szCs w:val="30"/>
              </w:rPr>
              <w:t>1,25</w:t>
            </w:r>
            <w:r w:rsidR="0098175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651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14:paraId="13E52D19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9FFCB2F" w14:textId="17B945BA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1,922</w:t>
            </w:r>
          </w:p>
        </w:tc>
        <w:tc>
          <w:tcPr>
            <w:tcW w:w="150" w:type="pct"/>
            <w:shd w:val="clear" w:color="auto" w:fill="auto"/>
          </w:tcPr>
          <w:p w14:paraId="45229F45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C44E1B2" w14:textId="307B0D14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9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59935C61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54BD29A" w14:textId="2AF26D93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9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51BE" w:rsidRPr="000405AA" w14:paraId="6700C97E" w14:textId="77777777" w:rsidTr="00716D2A">
        <w:tc>
          <w:tcPr>
            <w:tcW w:w="2274" w:type="pct"/>
            <w:shd w:val="clear" w:color="auto" w:fill="auto"/>
          </w:tcPr>
          <w:p w14:paraId="4B926F46" w14:textId="639F7411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90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39C68" w14:textId="283E369D" w:rsidR="002651BE" w:rsidRPr="002651BE" w:rsidRDefault="00B0684D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19,563</w:t>
            </w:r>
            <w:r w:rsidR="002651BE" w:rsidRPr="002651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14:paraId="2A5422AA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78C2A846" w14:textId="624E0ECC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19,487</w:t>
            </w:r>
          </w:p>
        </w:tc>
        <w:tc>
          <w:tcPr>
            <w:tcW w:w="150" w:type="pct"/>
            <w:shd w:val="clear" w:color="auto" w:fill="auto"/>
          </w:tcPr>
          <w:p w14:paraId="5EBE816F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D7870D7" w14:textId="7BB1921A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9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08DC911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A67464C" w14:textId="2649989E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2651BE" w:rsidRPr="000405AA" w14:paraId="758A8B2C" w14:textId="77777777" w:rsidTr="00201364">
        <w:tc>
          <w:tcPr>
            <w:tcW w:w="2274" w:type="pct"/>
            <w:shd w:val="clear" w:color="auto" w:fill="auto"/>
          </w:tcPr>
          <w:p w14:paraId="488D1D08" w14:textId="5F0A1131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</w:tcPr>
          <w:p w14:paraId="689F9FC9" w14:textId="405B3127" w:rsidR="002651BE" w:rsidRPr="000405AA" w:rsidRDefault="00B0684D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98,72</w:t>
            </w:r>
            <w:r w:rsidR="009817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4EC1C0BA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7A0B902F" w14:textId="2F35A4E8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71,053</w:t>
            </w:r>
          </w:p>
        </w:tc>
        <w:tc>
          <w:tcPr>
            <w:tcW w:w="150" w:type="pct"/>
            <w:shd w:val="clear" w:color="auto" w:fill="auto"/>
          </w:tcPr>
          <w:p w14:paraId="28A75B81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376E243A" w14:textId="46B7916F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5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04D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65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04D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150" w:type="pct"/>
            <w:shd w:val="clear" w:color="auto" w:fill="auto"/>
          </w:tcPr>
          <w:p w14:paraId="1770A009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6B84060" w14:textId="2BED4C4E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35,870</w:t>
            </w:r>
          </w:p>
        </w:tc>
      </w:tr>
      <w:tr w:rsidR="002651BE" w:rsidRPr="000405AA" w14:paraId="25DA49FB" w14:textId="77777777" w:rsidTr="00201364">
        <w:tc>
          <w:tcPr>
            <w:tcW w:w="2274" w:type="pct"/>
            <w:shd w:val="clear" w:color="auto" w:fill="auto"/>
          </w:tcPr>
          <w:p w14:paraId="0A8D26E2" w14:textId="6583FC2F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64195982" w14:textId="0F7B1FF9" w:rsidR="002651BE" w:rsidRPr="000405AA" w:rsidRDefault="002651BE" w:rsidP="00205CD1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651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(10,829)</w:t>
            </w:r>
          </w:p>
        </w:tc>
        <w:tc>
          <w:tcPr>
            <w:tcW w:w="150" w:type="pct"/>
            <w:shd w:val="clear" w:color="auto" w:fill="auto"/>
          </w:tcPr>
          <w:p w14:paraId="3B8BACEA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78755AEE" w14:textId="10352CC7" w:rsidR="002651BE" w:rsidRPr="000405AA" w:rsidRDefault="002651BE" w:rsidP="00935073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Pr="009350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492E5911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121BBDB7" w14:textId="2EAE34D2" w:rsidR="002651BE" w:rsidRPr="000405AA" w:rsidRDefault="002651BE" w:rsidP="002651BE">
            <w:pPr>
              <w:pStyle w:val="acctfourfigures"/>
              <w:tabs>
                <w:tab w:val="clear" w:pos="765"/>
                <w:tab w:val="left" w:pos="600"/>
              </w:tabs>
              <w:spacing w:line="240" w:lineRule="auto"/>
              <w:ind w:left="60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D49D578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48F3B15" w14:textId="1AFAA0ED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9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51BE" w:rsidRPr="000405AA" w14:paraId="6B7BE623" w14:textId="77777777" w:rsidTr="00201364">
        <w:tc>
          <w:tcPr>
            <w:tcW w:w="2274" w:type="pct"/>
            <w:shd w:val="clear" w:color="auto" w:fill="auto"/>
          </w:tcPr>
          <w:p w14:paraId="06A83011" w14:textId="0B38BFF5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8C155" w14:textId="231849BC" w:rsidR="002651BE" w:rsidRPr="000405AA" w:rsidRDefault="00B0684D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87,89</w:t>
            </w:r>
            <w:r w:rsidR="009817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  <w:shd w:val="clear" w:color="auto" w:fill="auto"/>
          </w:tcPr>
          <w:p w14:paraId="6B2DCCD1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76057" w14:textId="1AE93978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61,273</w:t>
            </w:r>
          </w:p>
        </w:tc>
        <w:tc>
          <w:tcPr>
            <w:tcW w:w="150" w:type="pct"/>
            <w:shd w:val="clear" w:color="auto" w:fill="auto"/>
          </w:tcPr>
          <w:p w14:paraId="36D7D188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E25C7" w14:textId="596E6C51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5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04D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65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04D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150" w:type="pct"/>
            <w:shd w:val="clear" w:color="auto" w:fill="auto"/>
          </w:tcPr>
          <w:p w14:paraId="384BEED4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602F2" w14:textId="2BA7C7CA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35,870</w:t>
            </w:r>
          </w:p>
        </w:tc>
      </w:tr>
    </w:tbl>
    <w:p w14:paraId="3D35F460" w14:textId="77777777" w:rsidR="00FC45C5" w:rsidRPr="000405AA" w:rsidRDefault="00FC45C5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CD6672" w:rsidRPr="000405AA" w14:paraId="7A0CB4EE" w14:textId="77777777" w:rsidTr="00FD0E2A">
        <w:trPr>
          <w:tblHeader/>
        </w:trPr>
        <w:tc>
          <w:tcPr>
            <w:tcW w:w="2274" w:type="pct"/>
            <w:shd w:val="clear" w:color="auto" w:fill="auto"/>
          </w:tcPr>
          <w:p w14:paraId="3186C97B" w14:textId="4E983BB3" w:rsidR="00CD6672" w:rsidRPr="000405AA" w:rsidRDefault="00CD6672" w:rsidP="00FD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1" w:type="pct"/>
            <w:gridSpan w:val="3"/>
            <w:shd w:val="clear" w:color="auto" w:fill="auto"/>
          </w:tcPr>
          <w:p w14:paraId="1AEC43C9" w14:textId="77777777" w:rsidR="00CD6672" w:rsidRPr="000405AA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74F13029" w14:textId="77777777" w:rsidR="00CD6672" w:rsidRPr="000405AA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63D1934C" w14:textId="77777777" w:rsidR="00CD6672" w:rsidRPr="000405AA" w:rsidRDefault="00CD6672" w:rsidP="00FD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91C8C" w:rsidRPr="000405AA" w14:paraId="3122FB57" w14:textId="77777777" w:rsidTr="00FD0E2A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548604FF" w14:textId="41371CFE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347A9243" w14:textId="7F8808FC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5D49F632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976BE8B" w14:textId="0AE151EB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5B78C74A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3825832" w14:textId="6AB39541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7A7E48BB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B93494" w14:textId="5456706C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537D0" w:rsidRPr="000405AA" w14:paraId="3D47B835" w14:textId="77777777" w:rsidTr="00FD0E2A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26110FD3" w14:textId="77777777" w:rsidR="007537D0" w:rsidRPr="000405AA" w:rsidRDefault="007537D0" w:rsidP="00753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7798D59C" w14:textId="77777777" w:rsidR="007537D0" w:rsidRPr="000405AA" w:rsidRDefault="007537D0" w:rsidP="00753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51BE" w:rsidRPr="000405AA" w14:paraId="744F39B0" w14:textId="77777777" w:rsidTr="00FE2C0A">
        <w:tc>
          <w:tcPr>
            <w:tcW w:w="2274" w:type="pct"/>
            <w:shd w:val="clear" w:color="auto" w:fill="auto"/>
          </w:tcPr>
          <w:p w14:paraId="0372B0E2" w14:textId="2F44611D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ณ วันที่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มกราคม 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88998" w14:textId="0EF67B4B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651BE">
              <w:rPr>
                <w:rFonts w:asciiTheme="majorBidi" w:hAnsiTheme="majorBidi" w:cstheme="majorBidi"/>
                <w:sz w:val="30"/>
                <w:szCs w:val="30"/>
              </w:rPr>
              <w:t xml:space="preserve">9,780 </w:t>
            </w:r>
          </w:p>
        </w:tc>
        <w:tc>
          <w:tcPr>
            <w:tcW w:w="150" w:type="pct"/>
            <w:shd w:val="clear" w:color="auto" w:fill="auto"/>
          </w:tcPr>
          <w:p w14:paraId="16C36E9A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276D060" w14:textId="686C0FD2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5,616</w:t>
            </w:r>
          </w:p>
        </w:tc>
        <w:tc>
          <w:tcPr>
            <w:tcW w:w="150" w:type="pct"/>
            <w:shd w:val="clear" w:color="auto" w:fill="auto"/>
          </w:tcPr>
          <w:p w14:paraId="0324E931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A12A902" w14:textId="240C08B5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8EA9202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F0573A" w14:textId="29003082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51BE" w:rsidRPr="000405AA" w14:paraId="6D57950C" w14:textId="77777777" w:rsidTr="00FE2C0A">
        <w:tc>
          <w:tcPr>
            <w:tcW w:w="2274" w:type="pct"/>
            <w:shd w:val="clear" w:color="auto" w:fill="auto"/>
          </w:tcPr>
          <w:p w14:paraId="1E650B2D" w14:textId="7486ADE2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891A" w14:textId="6ABC913D" w:rsidR="002651BE" w:rsidRPr="000405AA" w:rsidRDefault="002B579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1,049</w:t>
            </w:r>
            <w:r w:rsidR="002651BE" w:rsidRPr="002651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  <w:shd w:val="clear" w:color="auto" w:fill="auto"/>
          </w:tcPr>
          <w:p w14:paraId="031A766D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93DEE1E" w14:textId="06CEABCC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4,373</w:t>
            </w:r>
          </w:p>
        </w:tc>
        <w:tc>
          <w:tcPr>
            <w:tcW w:w="150" w:type="pct"/>
            <w:shd w:val="clear" w:color="auto" w:fill="auto"/>
          </w:tcPr>
          <w:p w14:paraId="47E4C96B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F0FFA85" w14:textId="7CB6C3D8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30A8255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536AB55" w14:textId="0751A7EC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79E" w:rsidRPr="000405AA" w14:paraId="3A35160C" w14:textId="77777777" w:rsidTr="001E247E">
        <w:tc>
          <w:tcPr>
            <w:tcW w:w="2274" w:type="pct"/>
            <w:shd w:val="clear" w:color="auto" w:fill="auto"/>
          </w:tcPr>
          <w:p w14:paraId="336AE6DE" w14:textId="44EEADC4" w:rsidR="002B579E" w:rsidRPr="000405AA" w:rsidRDefault="002B579E" w:rsidP="002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ตัดบัญชี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7AE10" w14:textId="2B691141" w:rsidR="002B579E" w:rsidRPr="000405AA" w:rsidRDefault="002B579E" w:rsidP="002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84D665E" w14:textId="77777777" w:rsidR="002B579E" w:rsidRPr="000405AA" w:rsidRDefault="002B579E" w:rsidP="002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0C5CF3BA" w14:textId="67DBDD51" w:rsidR="002B579E" w:rsidRPr="000405AA" w:rsidRDefault="002B579E" w:rsidP="002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150" w:type="pct"/>
            <w:shd w:val="clear" w:color="auto" w:fill="auto"/>
          </w:tcPr>
          <w:p w14:paraId="64FED64C" w14:textId="77777777" w:rsidR="002B579E" w:rsidRPr="000405AA" w:rsidRDefault="002B579E" w:rsidP="002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1F701680" w14:textId="0A84293D" w:rsidR="002B579E" w:rsidRPr="000405AA" w:rsidRDefault="002B579E" w:rsidP="002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A1BEDC4" w14:textId="77777777" w:rsidR="002B579E" w:rsidRPr="000405AA" w:rsidRDefault="002B579E" w:rsidP="002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0C7D33B3" w14:textId="3F35ECC1" w:rsidR="002B579E" w:rsidRPr="000405AA" w:rsidRDefault="002B579E" w:rsidP="002B5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51BE" w:rsidRPr="000405AA" w14:paraId="1DB90214" w14:textId="77777777" w:rsidTr="00B377B0">
        <w:tc>
          <w:tcPr>
            <w:tcW w:w="2274" w:type="pct"/>
            <w:shd w:val="clear" w:color="auto" w:fill="auto"/>
          </w:tcPr>
          <w:p w14:paraId="424B0974" w14:textId="46F2FD33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B687B9" w14:textId="5538C777" w:rsidR="002651BE" w:rsidRPr="002651BE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5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10,829 </w:t>
            </w:r>
          </w:p>
        </w:tc>
        <w:tc>
          <w:tcPr>
            <w:tcW w:w="150" w:type="pct"/>
            <w:shd w:val="clear" w:color="auto" w:fill="auto"/>
          </w:tcPr>
          <w:p w14:paraId="1C81A338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F5B1C" w14:textId="6D1A46FD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9,780</w:t>
            </w:r>
          </w:p>
        </w:tc>
        <w:tc>
          <w:tcPr>
            <w:tcW w:w="150" w:type="pct"/>
            <w:shd w:val="clear" w:color="auto" w:fill="auto"/>
          </w:tcPr>
          <w:p w14:paraId="49370AC0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44FD3" w14:textId="0B2EAEB4" w:rsidR="002651BE" w:rsidRPr="002651BE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65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D9736F5" w14:textId="77777777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41EA8" w14:textId="12C87E0F" w:rsidR="002651BE" w:rsidRPr="000405AA" w:rsidRDefault="002651BE" w:rsidP="002651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6" w:right="2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B52C0AB" w14:textId="7DEB38AF" w:rsidR="00FC45C5" w:rsidRPr="000405AA" w:rsidRDefault="00FC45C5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EA827E" w14:textId="32BFD4B8" w:rsidR="00966B07" w:rsidRPr="000405AA" w:rsidRDefault="00966B07" w:rsidP="0098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Pr="000405AA">
        <w:rPr>
          <w:rFonts w:ascii="Angsana New" w:hAnsi="Angsana New"/>
          <w:sz w:val="30"/>
          <w:szCs w:val="30"/>
        </w:rPr>
        <w:t>2</w:t>
      </w:r>
      <w:r w:rsidR="00587E38">
        <w:rPr>
          <w:rFonts w:ascii="Angsana New" w:hAnsi="Angsana New"/>
          <w:sz w:val="30"/>
          <w:szCs w:val="30"/>
        </w:rPr>
        <w:t>4</w:t>
      </w:r>
      <w:r w:rsidR="00B540C0" w:rsidRPr="000405AA">
        <w:rPr>
          <w:rFonts w:ascii="Angsana New" w:hAnsi="Angsana New" w:hint="cs"/>
          <w:sz w:val="30"/>
          <w:szCs w:val="30"/>
          <w:cs/>
        </w:rPr>
        <w:t xml:space="preserve"> (ข.</w:t>
      </w:r>
      <w:r w:rsidR="005F4024" w:rsidRPr="000405AA">
        <w:rPr>
          <w:rFonts w:ascii="Angsana New" w:hAnsi="Angsana New"/>
          <w:sz w:val="30"/>
          <w:szCs w:val="30"/>
        </w:rPr>
        <w:t>1</w:t>
      </w:r>
      <w:r w:rsidR="005F4024" w:rsidRPr="000405AA">
        <w:rPr>
          <w:rFonts w:ascii="Angsana New" w:hAnsi="Angsana New" w:hint="cs"/>
          <w:sz w:val="30"/>
          <w:szCs w:val="30"/>
          <w:cs/>
        </w:rPr>
        <w:t>)</w:t>
      </w:r>
    </w:p>
    <w:p w14:paraId="18EF6E3E" w14:textId="77777777" w:rsidR="00A27DCA" w:rsidRPr="000405AA" w:rsidRDefault="00A27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FCD9766" w14:textId="057FF53A" w:rsidR="00A43EB9" w:rsidRPr="000405AA" w:rsidRDefault="00922E45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3D361E90" w14:textId="77777777" w:rsidR="00691C36" w:rsidRPr="000405AA" w:rsidRDefault="00691C36" w:rsidP="00BC03B8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4"/>
        <w:gridCol w:w="1169"/>
        <w:gridCol w:w="271"/>
        <w:gridCol w:w="1081"/>
        <w:gridCol w:w="271"/>
        <w:gridCol w:w="1081"/>
        <w:gridCol w:w="271"/>
        <w:gridCol w:w="1172"/>
      </w:tblGrid>
      <w:tr w:rsidR="000D376B" w:rsidRPr="000405AA" w14:paraId="3A3FD875" w14:textId="77777777" w:rsidTr="007B5D11">
        <w:trPr>
          <w:tblHeader/>
        </w:trPr>
        <w:tc>
          <w:tcPr>
            <w:tcW w:w="2133" w:type="pct"/>
          </w:tcPr>
          <w:p w14:paraId="603F538D" w14:textId="77777777" w:rsidR="000D376B" w:rsidRPr="000405AA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</w:tcPr>
          <w:p w14:paraId="78752EDF" w14:textId="77777777" w:rsidR="000D376B" w:rsidRPr="000405AA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42941B5F" w14:textId="77777777" w:rsidR="000D376B" w:rsidRPr="000405AA" w:rsidRDefault="000D376B" w:rsidP="00132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3"/>
            <w:vAlign w:val="bottom"/>
          </w:tcPr>
          <w:p w14:paraId="46EAD6D1" w14:textId="77777777" w:rsidR="000D376B" w:rsidRPr="000405AA" w:rsidRDefault="000D376B" w:rsidP="00132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C8C" w:rsidRPr="000405AA" w14:paraId="019C9A78" w14:textId="77777777" w:rsidTr="007B5D11">
        <w:trPr>
          <w:tblHeader/>
        </w:trPr>
        <w:tc>
          <w:tcPr>
            <w:tcW w:w="2133" w:type="pct"/>
          </w:tcPr>
          <w:p w14:paraId="3E5FD3C0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D4B3F05" w14:textId="08923D9B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4ABD8D97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EDAD8C" w14:textId="0004BCEC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D27CFF2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B612299" w14:textId="63753F39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68791D73" w14:textId="77777777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6BA4C4" w14:textId="46D7B174" w:rsidR="00E91C8C" w:rsidRPr="000405AA" w:rsidRDefault="00E91C8C" w:rsidP="00E91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C43B8" w:rsidRPr="000405AA" w14:paraId="3047677D" w14:textId="77777777" w:rsidTr="008B224A">
        <w:trPr>
          <w:tblHeader/>
        </w:trPr>
        <w:tc>
          <w:tcPr>
            <w:tcW w:w="2133" w:type="pct"/>
          </w:tcPr>
          <w:p w14:paraId="6FDEA7F6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7" w:type="pct"/>
            <w:gridSpan w:val="7"/>
          </w:tcPr>
          <w:p w14:paraId="4BDE7550" w14:textId="77777777" w:rsidR="005C43B8" w:rsidRPr="000405AA" w:rsidRDefault="005C43B8" w:rsidP="005C4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C8C" w:rsidRPr="000405AA" w14:paraId="698962B9" w14:textId="77777777" w:rsidTr="007B5D11">
        <w:tc>
          <w:tcPr>
            <w:tcW w:w="2133" w:type="pct"/>
          </w:tcPr>
          <w:p w14:paraId="3E59EFB1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1" w:type="pct"/>
          </w:tcPr>
          <w:p w14:paraId="1B4D2581" w14:textId="0C0CA929" w:rsidR="00F546D5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3,438</w:t>
            </w:r>
          </w:p>
        </w:tc>
        <w:tc>
          <w:tcPr>
            <w:tcW w:w="146" w:type="pct"/>
          </w:tcPr>
          <w:p w14:paraId="79A49549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A00000A" w14:textId="3F1A09D0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  <w:tc>
          <w:tcPr>
            <w:tcW w:w="146" w:type="pct"/>
          </w:tcPr>
          <w:p w14:paraId="2D0E567A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184DCE" w14:textId="129C0BDF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6D9641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429FADA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C8C" w:rsidRPr="000405AA" w14:paraId="0F381000" w14:textId="77777777" w:rsidTr="007B5D11">
        <w:tc>
          <w:tcPr>
            <w:tcW w:w="2133" w:type="pct"/>
          </w:tcPr>
          <w:p w14:paraId="569D31C4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</w:tcPr>
          <w:p w14:paraId="678B0EE2" w14:textId="005D6F94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220,143</w:t>
            </w:r>
          </w:p>
        </w:tc>
        <w:tc>
          <w:tcPr>
            <w:tcW w:w="146" w:type="pct"/>
          </w:tcPr>
          <w:p w14:paraId="5CC6D668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1C399C" w14:textId="7DBA656A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88,255</w:t>
            </w:r>
          </w:p>
        </w:tc>
        <w:tc>
          <w:tcPr>
            <w:tcW w:w="146" w:type="pct"/>
          </w:tcPr>
          <w:p w14:paraId="7CDAE9BD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45F038" w14:textId="078012C7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1D783A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9A017D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C8C" w:rsidRPr="000405AA" w14:paraId="3F0B36F9" w14:textId="77777777" w:rsidTr="007B5D11">
        <w:tc>
          <w:tcPr>
            <w:tcW w:w="2133" w:type="pct"/>
          </w:tcPr>
          <w:p w14:paraId="74CA7F94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วัสดุและของใช้สิ้นเปลือง</w:t>
            </w:r>
          </w:p>
        </w:tc>
        <w:tc>
          <w:tcPr>
            <w:tcW w:w="631" w:type="pct"/>
          </w:tcPr>
          <w:p w14:paraId="178D37B8" w14:textId="64AF3089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33,696</w:t>
            </w:r>
          </w:p>
        </w:tc>
        <w:tc>
          <w:tcPr>
            <w:tcW w:w="146" w:type="pct"/>
          </w:tcPr>
          <w:p w14:paraId="1F9F5780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EC922E" w14:textId="6CA98409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33,504</w:t>
            </w:r>
          </w:p>
        </w:tc>
        <w:tc>
          <w:tcPr>
            <w:tcW w:w="146" w:type="pct"/>
          </w:tcPr>
          <w:p w14:paraId="14B0CFE5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E244E38" w14:textId="575D0893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D9A5DE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5BD023B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C8C" w:rsidRPr="000405AA" w14:paraId="306647D5" w14:textId="77777777" w:rsidTr="007B5D11">
        <w:tc>
          <w:tcPr>
            <w:tcW w:w="2133" w:type="pct"/>
          </w:tcPr>
          <w:p w14:paraId="2C48C85F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F3BBD26" w14:textId="5E43E401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257,277</w:t>
            </w:r>
          </w:p>
        </w:tc>
        <w:tc>
          <w:tcPr>
            <w:tcW w:w="146" w:type="pct"/>
          </w:tcPr>
          <w:p w14:paraId="31D45670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A04D570" w14:textId="010A0FE2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124,347</w:t>
            </w:r>
          </w:p>
        </w:tc>
        <w:tc>
          <w:tcPr>
            <w:tcW w:w="146" w:type="pct"/>
          </w:tcPr>
          <w:p w14:paraId="667CFFDA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4704A0D" w14:textId="271ED6A8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2D5B83A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C096B4E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91C8C" w:rsidRPr="000405AA" w14:paraId="352EF818" w14:textId="77777777" w:rsidTr="007B5D11">
        <w:tc>
          <w:tcPr>
            <w:tcW w:w="2133" w:type="pct"/>
          </w:tcPr>
          <w:p w14:paraId="5EDE8E91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B1048DD" w14:textId="60F5EBC2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(789)</w:t>
            </w:r>
          </w:p>
        </w:tc>
        <w:tc>
          <w:tcPr>
            <w:tcW w:w="146" w:type="pct"/>
          </w:tcPr>
          <w:p w14:paraId="5AC8073F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6CAE83C" w14:textId="55C879B4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(505)</w:t>
            </w:r>
          </w:p>
        </w:tc>
        <w:tc>
          <w:tcPr>
            <w:tcW w:w="146" w:type="pct"/>
          </w:tcPr>
          <w:p w14:paraId="713C124C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896D8E9" w14:textId="651DAA0B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0C1A51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15A6DB0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C8C" w:rsidRPr="000405AA" w14:paraId="3FDF128C" w14:textId="77777777" w:rsidTr="007B5D11">
        <w:tc>
          <w:tcPr>
            <w:tcW w:w="2133" w:type="pct"/>
          </w:tcPr>
          <w:p w14:paraId="65F06DA2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3AAD38A" w14:textId="1BCFEBF6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256,488</w:t>
            </w:r>
          </w:p>
        </w:tc>
        <w:tc>
          <w:tcPr>
            <w:tcW w:w="146" w:type="pct"/>
          </w:tcPr>
          <w:p w14:paraId="5B82405B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EEBBA20" w14:textId="041CD6CD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123,842</w:t>
            </w:r>
          </w:p>
        </w:tc>
        <w:tc>
          <w:tcPr>
            <w:tcW w:w="146" w:type="pct"/>
          </w:tcPr>
          <w:p w14:paraId="24503A03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4CE5D82" w14:textId="3E115EFC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E60496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24AEFD1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91C8C" w:rsidRPr="000405AA" w14:paraId="7B2EAE32" w14:textId="77777777" w:rsidTr="007B5D11">
        <w:tc>
          <w:tcPr>
            <w:tcW w:w="2133" w:type="pct"/>
          </w:tcPr>
          <w:p w14:paraId="6BD754CE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3EDD5BC5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167500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1935212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BC06AE9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FD2358C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5D31F3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851F4F1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C8C" w:rsidRPr="000405AA" w14:paraId="260B3C91" w14:textId="77777777" w:rsidTr="007B5D11">
        <w:tc>
          <w:tcPr>
            <w:tcW w:w="2133" w:type="pct"/>
          </w:tcPr>
          <w:p w14:paraId="48DD9CB0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59" w:right="-43" w:hanging="159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0405A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รวมในบัญชีต้นทุนขายและบริการ</w:t>
            </w:r>
          </w:p>
        </w:tc>
        <w:tc>
          <w:tcPr>
            <w:tcW w:w="631" w:type="pct"/>
          </w:tcPr>
          <w:p w14:paraId="78D0F4C2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4ABB1B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4F89B67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6E98C9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823C0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B03039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B36F2BF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C8C" w:rsidRPr="000405AA" w14:paraId="4CAECA24" w14:textId="77777777" w:rsidTr="00455D95">
        <w:trPr>
          <w:trHeight w:val="407"/>
        </w:trPr>
        <w:tc>
          <w:tcPr>
            <w:tcW w:w="2133" w:type="pct"/>
          </w:tcPr>
          <w:p w14:paraId="181F3C7A" w14:textId="77777777" w:rsidR="00E91C8C" w:rsidRPr="000405AA" w:rsidRDefault="00E91C8C" w:rsidP="00E91C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right="-43" w:hanging="16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31" w:type="pct"/>
          </w:tcPr>
          <w:p w14:paraId="015FD7D6" w14:textId="564B788C" w:rsidR="00E91C8C" w:rsidRPr="000405AA" w:rsidRDefault="008B48EE" w:rsidP="008B4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1,837,284</w:t>
            </w:r>
          </w:p>
        </w:tc>
        <w:tc>
          <w:tcPr>
            <w:tcW w:w="146" w:type="pct"/>
          </w:tcPr>
          <w:p w14:paraId="54E7D31B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9A8CA6" w14:textId="18D773D5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1,244,781</w:t>
            </w:r>
          </w:p>
        </w:tc>
        <w:tc>
          <w:tcPr>
            <w:tcW w:w="146" w:type="pct"/>
          </w:tcPr>
          <w:p w14:paraId="30129971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495556C" w14:textId="3B75AE1B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FFAF41C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973DB3E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C8C" w:rsidRPr="000405AA" w14:paraId="6D2902EB" w14:textId="77777777" w:rsidTr="007B5D11">
        <w:tc>
          <w:tcPr>
            <w:tcW w:w="2133" w:type="pct"/>
          </w:tcPr>
          <w:p w14:paraId="688DA124" w14:textId="6E48A68A" w:rsidR="00E91C8C" w:rsidRPr="000405AA" w:rsidRDefault="008B48EE" w:rsidP="00E91C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5" w:right="-43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91C8C" w:rsidRPr="000405A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E91C8C" w:rsidRPr="000405AA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E91C8C" w:rsidRPr="000405AA">
              <w:rPr>
                <w:rFonts w:ascii="Angsana New" w:hAnsi="Angsana New" w:hint="cs"/>
                <w:sz w:val="30"/>
                <w:szCs w:val="30"/>
                <w:cs/>
              </w:rPr>
              <w:t>สุทธิที่คาดว่าจะได้รับและเสื่อมสภาพ</w:t>
            </w:r>
          </w:p>
        </w:tc>
        <w:tc>
          <w:tcPr>
            <w:tcW w:w="631" w:type="pct"/>
          </w:tcPr>
          <w:p w14:paraId="7D471ABF" w14:textId="77777777" w:rsidR="00E91C8C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6DFDA20E" w14:textId="2C4EA4AE" w:rsidR="008B48EE" w:rsidRPr="000405AA" w:rsidRDefault="008B48EE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46" w:type="pct"/>
          </w:tcPr>
          <w:p w14:paraId="363EE8CD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C427BD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0E962B28" w14:textId="2F357F36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(1,827)</w:t>
            </w:r>
          </w:p>
        </w:tc>
        <w:tc>
          <w:tcPr>
            <w:tcW w:w="146" w:type="pct"/>
          </w:tcPr>
          <w:p w14:paraId="3202598D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60F6AF4" w14:textId="77777777" w:rsidR="00F546D5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654DC8FA" w14:textId="564A93A8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2417C0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B02766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2BE43744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C8C" w:rsidRPr="000405AA" w14:paraId="12AC5555" w14:textId="77777777" w:rsidTr="007B5D11">
        <w:tc>
          <w:tcPr>
            <w:tcW w:w="2133" w:type="pct"/>
          </w:tcPr>
          <w:p w14:paraId="5961DBB1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A360BEA" w14:textId="54C04FDE" w:rsidR="00E91C8C" w:rsidRPr="000405AA" w:rsidRDefault="008B48EE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1,837,568</w:t>
            </w:r>
          </w:p>
        </w:tc>
        <w:tc>
          <w:tcPr>
            <w:tcW w:w="146" w:type="pct"/>
          </w:tcPr>
          <w:p w14:paraId="2673D817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535BA27" w14:textId="5E99DA4B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1,242,954</w:t>
            </w:r>
          </w:p>
        </w:tc>
        <w:tc>
          <w:tcPr>
            <w:tcW w:w="146" w:type="pct"/>
          </w:tcPr>
          <w:p w14:paraId="3933552B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15714C9" w14:textId="1886BABB" w:rsidR="00E91C8C" w:rsidRPr="000405AA" w:rsidRDefault="00F546D5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4C52569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A38DE14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8524A97" w14:textId="77777777" w:rsidR="000D376B" w:rsidRPr="000405AA" w:rsidRDefault="000D376B" w:rsidP="000D37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268FC5" w14:textId="77777777" w:rsidR="002B3E44" w:rsidRPr="000405AA" w:rsidRDefault="002B3E44" w:rsidP="00EA412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  <w:sectPr w:rsidR="002B3E44" w:rsidRPr="000405AA" w:rsidSect="009320D9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7B3400A" w14:textId="50F748FD" w:rsidR="00EA4126" w:rsidRPr="000405AA" w:rsidRDefault="00EA4126" w:rsidP="001A3D7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 w:hanging="45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1A3D74"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AB3846A" w14:textId="35C84FE3" w:rsidR="002B3E44" w:rsidRPr="000405AA" w:rsidRDefault="002B3E44" w:rsidP="002B3E44">
      <w:pPr>
        <w:pStyle w:val="FSBlank"/>
        <w:rPr>
          <w:sz w:val="30"/>
          <w:szCs w:val="30"/>
        </w:rPr>
      </w:pPr>
    </w:p>
    <w:tbl>
      <w:tblPr>
        <w:tblW w:w="152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530"/>
        <w:gridCol w:w="990"/>
        <w:gridCol w:w="720"/>
        <w:gridCol w:w="183"/>
        <w:gridCol w:w="897"/>
        <w:gridCol w:w="180"/>
        <w:gridCol w:w="63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90"/>
        <w:gridCol w:w="270"/>
        <w:gridCol w:w="900"/>
        <w:gridCol w:w="180"/>
        <w:gridCol w:w="900"/>
        <w:gridCol w:w="180"/>
        <w:gridCol w:w="990"/>
      </w:tblGrid>
      <w:tr w:rsidR="007F0C0C" w:rsidRPr="000405AA" w14:paraId="12A9E955" w14:textId="06CAD437" w:rsidTr="007F0C0C">
        <w:trPr>
          <w:cantSplit/>
          <w:tblHeader/>
        </w:trPr>
        <w:tc>
          <w:tcPr>
            <w:tcW w:w="1530" w:type="dxa"/>
          </w:tcPr>
          <w:p w14:paraId="03EBC82E" w14:textId="77777777" w:rsidR="007F0C0C" w:rsidRPr="000405AA" w:rsidRDefault="007F0C0C" w:rsidP="00BD280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6B2EE2" w14:textId="77777777" w:rsidR="007F0C0C" w:rsidRPr="000405AA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35F240FC" w14:textId="77777777" w:rsidR="007F0C0C" w:rsidRPr="000405AA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9B3D5D2" w14:textId="77777777" w:rsidR="007F0C0C" w:rsidRPr="000405AA" w:rsidRDefault="007F0C0C" w:rsidP="00BD280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3"/>
          </w:tcPr>
          <w:p w14:paraId="731E9DB2" w14:textId="77777777" w:rsidR="007F0C0C" w:rsidRPr="000405AA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894AFA5" w14:textId="77777777" w:rsidR="007F0C0C" w:rsidRPr="000405AA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820" w:type="dxa"/>
            <w:gridSpan w:val="15"/>
            <w:hideMark/>
          </w:tcPr>
          <w:p w14:paraId="2FC35351" w14:textId="04BF489D" w:rsidR="007F0C0C" w:rsidRPr="000405AA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F0C0C" w:rsidRPr="000405AA" w14:paraId="5D059F80" w14:textId="4C898395" w:rsidTr="007F0C0C">
        <w:trPr>
          <w:cantSplit/>
          <w:tblHeader/>
        </w:trPr>
        <w:tc>
          <w:tcPr>
            <w:tcW w:w="1530" w:type="dxa"/>
          </w:tcPr>
          <w:p w14:paraId="1B69180E" w14:textId="77777777" w:rsidR="007F0C0C" w:rsidRPr="000405AA" w:rsidRDefault="007F0C0C" w:rsidP="00672BDD">
            <w:pPr>
              <w:spacing w:line="240" w:lineRule="auto"/>
              <w:ind w:lef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9CC9114" w14:textId="77777777" w:rsidR="007F0C0C" w:rsidRPr="000405AA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  <w:hideMark/>
          </w:tcPr>
          <w:p w14:paraId="27E66464" w14:textId="77777777" w:rsidR="007F0C0C" w:rsidRPr="000405AA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4CA605AD" w14:textId="77777777" w:rsidR="007F0C0C" w:rsidRPr="000405AA" w:rsidRDefault="007F0C0C" w:rsidP="00BD280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834A447" w14:textId="77777777" w:rsidR="007F0C0C" w:rsidRPr="000405AA" w:rsidRDefault="007F0C0C" w:rsidP="00BD280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</w:tcPr>
          <w:p w14:paraId="368EF6E2" w14:textId="77777777" w:rsidR="007F0C0C" w:rsidRPr="000405AA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5A213B2" w14:textId="77777777" w:rsidR="007F0C0C" w:rsidRPr="000405AA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0405AA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5DA541A" w14:textId="77777777" w:rsidR="007F0C0C" w:rsidRPr="000405AA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33D94B61" w14:textId="77777777" w:rsidR="007F0C0C" w:rsidRPr="000405AA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2D8B3A" w14:textId="77777777" w:rsidR="007F0C0C" w:rsidRPr="000405AA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842F262" w14:textId="77777777" w:rsidR="007F0C0C" w:rsidRPr="000405AA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80" w:type="dxa"/>
            <w:gridSpan w:val="3"/>
            <w:hideMark/>
          </w:tcPr>
          <w:p w14:paraId="5B5969EC" w14:textId="77777777" w:rsidR="007F0C0C" w:rsidRPr="000405AA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0417826" w14:textId="77777777" w:rsidR="007F0C0C" w:rsidRPr="000405AA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0405AA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AAB157C" w14:textId="77777777" w:rsidR="007F0C0C" w:rsidRPr="000405AA" w:rsidRDefault="007F0C0C" w:rsidP="00BD28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hideMark/>
          </w:tcPr>
          <w:p w14:paraId="5254F29C" w14:textId="77777777" w:rsidR="007F0C0C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26A32D17" w14:textId="68139556" w:rsidR="007F0C0C" w:rsidRPr="000405AA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7F0C0C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BC560BC" w14:textId="77777777" w:rsidR="007F0C0C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5E6DDC17" w14:textId="77777777" w:rsidR="007F0C0C" w:rsidRDefault="007F0C0C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  <w:p w14:paraId="493CA34F" w14:textId="02887168" w:rsidR="007F0C0C" w:rsidRPr="007F0C0C" w:rsidRDefault="00587E38" w:rsidP="00BD280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ราคาทุน</w:t>
            </w:r>
            <w:r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  <w:r w:rsidR="007F0C0C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bidi="th-TH"/>
              </w:rPr>
              <w:t>สุทธิ</w:t>
            </w:r>
          </w:p>
        </w:tc>
      </w:tr>
      <w:tr w:rsidR="007F0C0C" w:rsidRPr="000405AA" w14:paraId="426D5123" w14:textId="0A2B11B6" w:rsidTr="007F0C0C">
        <w:trPr>
          <w:cantSplit/>
          <w:tblHeader/>
        </w:trPr>
        <w:tc>
          <w:tcPr>
            <w:tcW w:w="1530" w:type="dxa"/>
          </w:tcPr>
          <w:p w14:paraId="3BC4CAAA" w14:textId="77777777" w:rsidR="007F0C0C" w:rsidRPr="000405AA" w:rsidRDefault="007F0C0C" w:rsidP="00E91C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9FBB72" w14:textId="77777777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  <w:hideMark/>
          </w:tcPr>
          <w:p w14:paraId="15E6B62B" w14:textId="326644A3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3" w:type="dxa"/>
            <w:vAlign w:val="bottom"/>
          </w:tcPr>
          <w:p w14:paraId="4EE75A79" w14:textId="77777777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  <w:hideMark/>
          </w:tcPr>
          <w:p w14:paraId="1C86BF68" w14:textId="2D0AB1EC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  <w:vAlign w:val="bottom"/>
          </w:tcPr>
          <w:p w14:paraId="7869BE63" w14:textId="77777777" w:rsidR="007F0C0C" w:rsidRPr="000405AA" w:rsidRDefault="007F0C0C" w:rsidP="00E91C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  <w:hideMark/>
          </w:tcPr>
          <w:p w14:paraId="0BB9D25B" w14:textId="601FDF75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2C7A03B" w14:textId="77777777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  <w:hideMark/>
          </w:tcPr>
          <w:p w14:paraId="6F5AF9F5" w14:textId="5E1B7BCE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10341608" w14:textId="77777777" w:rsidR="007F0C0C" w:rsidRPr="000405AA" w:rsidRDefault="007F0C0C" w:rsidP="00E91C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393DE548" w14:textId="38522D65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691D3B9" w14:textId="77777777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73742E81" w14:textId="101F0EDA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4B2903F2" w14:textId="77777777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  <w:hideMark/>
          </w:tcPr>
          <w:p w14:paraId="7F894921" w14:textId="1BE55F0B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50C77E9C" w14:textId="77777777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050F7D3" w14:textId="30023CEA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0" w:type="dxa"/>
            <w:vAlign w:val="bottom"/>
          </w:tcPr>
          <w:p w14:paraId="0D400244" w14:textId="77777777" w:rsidR="007F0C0C" w:rsidRPr="000405AA" w:rsidRDefault="007F0C0C" w:rsidP="00E91C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6BA3AF69" w14:textId="1F3E15F3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018D3EA4" w14:textId="77777777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2A8D7D8" w14:textId="50606ED5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80" w:type="dxa"/>
          </w:tcPr>
          <w:p w14:paraId="65B87E41" w14:textId="77777777" w:rsidR="007F0C0C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52E4D1" w14:textId="5F66801F" w:rsidR="007F0C0C" w:rsidRPr="007F0C0C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261A691" w14:textId="77777777" w:rsidR="007F0C0C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A57C64" w14:textId="5A1611F2" w:rsidR="007F0C0C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F0C0C" w:rsidRPr="000405AA" w14:paraId="21C98A33" w14:textId="5BAF2167" w:rsidTr="007F0C0C">
        <w:trPr>
          <w:cantSplit/>
          <w:tblHeader/>
        </w:trPr>
        <w:tc>
          <w:tcPr>
            <w:tcW w:w="1530" w:type="dxa"/>
          </w:tcPr>
          <w:p w14:paraId="76CE7E9F" w14:textId="77777777" w:rsidR="007F0C0C" w:rsidRPr="000405AA" w:rsidRDefault="007F0C0C" w:rsidP="00E91C8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C8641" w14:textId="77777777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29176C6B" w14:textId="77777777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2A701A4" w14:textId="77777777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710" w:type="dxa"/>
            <w:gridSpan w:val="19"/>
            <w:vAlign w:val="bottom"/>
            <w:hideMark/>
          </w:tcPr>
          <w:p w14:paraId="70DDF5CB" w14:textId="27072DA8" w:rsidR="007F0C0C" w:rsidRPr="000405AA" w:rsidRDefault="007F0C0C" w:rsidP="00E91C8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F0C0C" w:rsidRPr="000405AA" w14:paraId="747A2033" w14:textId="0E1F8301" w:rsidTr="00587E38">
        <w:trPr>
          <w:cantSplit/>
          <w:trHeight w:val="270"/>
        </w:trPr>
        <w:tc>
          <w:tcPr>
            <w:tcW w:w="1530" w:type="dxa"/>
            <w:hideMark/>
          </w:tcPr>
          <w:p w14:paraId="4BC78D7C" w14:textId="77777777" w:rsidR="007F0C0C" w:rsidRPr="000405AA" w:rsidRDefault="007F0C0C" w:rsidP="00E91C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ทางอ้อม</w:t>
            </w:r>
          </w:p>
        </w:tc>
        <w:tc>
          <w:tcPr>
            <w:tcW w:w="990" w:type="dxa"/>
          </w:tcPr>
          <w:p w14:paraId="418BA869" w14:textId="77777777" w:rsidR="007F0C0C" w:rsidRPr="000405AA" w:rsidRDefault="007F0C0C" w:rsidP="00E91C8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25C8A03C" w14:textId="77777777" w:rsidR="007F0C0C" w:rsidRPr="000405AA" w:rsidRDefault="007F0C0C" w:rsidP="00E91C8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3" w:type="dxa"/>
          </w:tcPr>
          <w:p w14:paraId="1CB7DA57" w14:textId="77777777" w:rsidR="007F0C0C" w:rsidRPr="000405AA" w:rsidRDefault="007F0C0C" w:rsidP="00E91C8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400C74" w14:textId="77777777" w:rsidR="007F0C0C" w:rsidRPr="000405AA" w:rsidRDefault="007F0C0C" w:rsidP="00E91C8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82A979B" w14:textId="77777777" w:rsidR="007F0C0C" w:rsidRPr="000405AA" w:rsidRDefault="007F0C0C" w:rsidP="00E91C8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0" w:type="dxa"/>
          </w:tcPr>
          <w:p w14:paraId="5506EA80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5F1E80" w14:textId="77777777" w:rsidR="007F0C0C" w:rsidRPr="000405AA" w:rsidRDefault="007F0C0C" w:rsidP="00E91C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D21BA7D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FC2AC6" w14:textId="77777777" w:rsidR="007F0C0C" w:rsidRPr="000405AA" w:rsidRDefault="007F0C0C" w:rsidP="00E91C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01ADD8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70EFD" w14:textId="77777777" w:rsidR="007F0C0C" w:rsidRPr="000405AA" w:rsidRDefault="007F0C0C" w:rsidP="00E91C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386D062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51C96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56904A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EA5301" w14:textId="77777777" w:rsidR="007F0C0C" w:rsidRPr="000405AA" w:rsidRDefault="007F0C0C" w:rsidP="00E91C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7F2B52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ADE074" w14:textId="77777777" w:rsidR="007F0C0C" w:rsidRPr="000405AA" w:rsidRDefault="007F0C0C" w:rsidP="00E91C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8878C3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8DBAA3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3DEB56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A10A42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88B532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E9E54D" w14:textId="77777777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F78661" w14:textId="0E65B553" w:rsidR="007F0C0C" w:rsidRPr="000405AA" w:rsidRDefault="007F0C0C" w:rsidP="00E91C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0C0C" w:rsidRPr="000405AA" w14:paraId="76E1C809" w14:textId="711ABBE6" w:rsidTr="00587E38">
        <w:trPr>
          <w:cantSplit/>
          <w:trHeight w:val="270"/>
        </w:trPr>
        <w:tc>
          <w:tcPr>
            <w:tcW w:w="1530" w:type="dxa"/>
            <w:hideMark/>
          </w:tcPr>
          <w:p w14:paraId="0C323C31" w14:textId="77777777" w:rsidR="007F0C0C" w:rsidRPr="000405AA" w:rsidRDefault="007F0C0C" w:rsidP="00E91C8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กินดีอยู่ดี 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7E3BDA6C" w14:textId="77777777" w:rsidR="007F0C0C" w:rsidRPr="000405AA" w:rsidRDefault="007F0C0C" w:rsidP="00E91C8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 xml:space="preserve">   2020 </w:t>
            </w: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</w:tcPr>
          <w:p w14:paraId="59374B08" w14:textId="77777777" w:rsidR="007F0C0C" w:rsidRPr="000405AA" w:rsidRDefault="007F0C0C" w:rsidP="00E91C8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465E07" w14:textId="77777777" w:rsidR="007F0C0C" w:rsidRPr="000405AA" w:rsidRDefault="007F0C0C" w:rsidP="00E91C8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720" w:type="dxa"/>
          </w:tcPr>
          <w:p w14:paraId="5B921080" w14:textId="77777777" w:rsidR="007F0C0C" w:rsidRPr="000405AA" w:rsidRDefault="007F0C0C" w:rsidP="00E91C8C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8FF62A" w14:textId="1D73499A" w:rsidR="007F0C0C" w:rsidRPr="000405AA" w:rsidRDefault="007F0C0C" w:rsidP="00E91C8C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6E35FCE" w14:textId="77777777" w:rsidR="007F0C0C" w:rsidRPr="000405AA" w:rsidRDefault="007F0C0C" w:rsidP="00E91C8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</w:tcPr>
          <w:p w14:paraId="18D9EDF8" w14:textId="77777777" w:rsidR="007F0C0C" w:rsidRPr="000405AA" w:rsidRDefault="007F0C0C" w:rsidP="00E91C8C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5A1DFF" w14:textId="5A23FA02" w:rsidR="007F0C0C" w:rsidRPr="000405AA" w:rsidRDefault="007F0C0C" w:rsidP="00E91C8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0" w:type="dxa"/>
          </w:tcPr>
          <w:p w14:paraId="3F3DC396" w14:textId="77777777" w:rsidR="007F0C0C" w:rsidRPr="000405AA" w:rsidRDefault="007F0C0C" w:rsidP="00E91C8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63C36708" w14:textId="77777777" w:rsidR="007F0C0C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1E7615" w14:textId="447367E4" w:rsidR="007F0C0C" w:rsidRPr="000405AA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30,000</w:t>
            </w:r>
          </w:p>
        </w:tc>
        <w:tc>
          <w:tcPr>
            <w:tcW w:w="270" w:type="dxa"/>
          </w:tcPr>
          <w:p w14:paraId="15A506D5" w14:textId="77777777" w:rsidR="007F0C0C" w:rsidRPr="000405AA" w:rsidRDefault="007F0C0C" w:rsidP="00E91C8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7703CEF3" w14:textId="77777777" w:rsidR="007F0C0C" w:rsidRPr="000405AA" w:rsidRDefault="007F0C0C" w:rsidP="00E91C8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8273B9B" w14:textId="325DCD95" w:rsidR="007F0C0C" w:rsidRPr="000405AA" w:rsidRDefault="007F0C0C" w:rsidP="00E91C8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30,000</w:t>
            </w:r>
          </w:p>
        </w:tc>
        <w:tc>
          <w:tcPr>
            <w:tcW w:w="270" w:type="dxa"/>
          </w:tcPr>
          <w:p w14:paraId="4426A8E9" w14:textId="77777777" w:rsidR="007F0C0C" w:rsidRPr="000405AA" w:rsidRDefault="007F0C0C" w:rsidP="00E91C8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2AD94D" w14:textId="3A1A8364" w:rsidR="007F0C0C" w:rsidRPr="000405AA" w:rsidRDefault="007F0C0C" w:rsidP="00E91C8C">
            <w:pPr>
              <w:pStyle w:val="acctfourfigures"/>
              <w:tabs>
                <w:tab w:val="decimal" w:pos="546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7,500</w:t>
            </w:r>
          </w:p>
        </w:tc>
        <w:tc>
          <w:tcPr>
            <w:tcW w:w="270" w:type="dxa"/>
            <w:vAlign w:val="bottom"/>
          </w:tcPr>
          <w:p w14:paraId="78DF0C9A" w14:textId="77777777" w:rsidR="007F0C0C" w:rsidRPr="000405AA" w:rsidRDefault="007F0C0C" w:rsidP="00E91C8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F1ACB2" w14:textId="264E5BEA" w:rsidR="007F0C0C" w:rsidRPr="000405AA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7,500</w:t>
            </w:r>
          </w:p>
        </w:tc>
        <w:tc>
          <w:tcPr>
            <w:tcW w:w="270" w:type="dxa"/>
            <w:vAlign w:val="bottom"/>
          </w:tcPr>
          <w:p w14:paraId="107B0009" w14:textId="77777777" w:rsidR="007F0C0C" w:rsidRPr="000405AA" w:rsidRDefault="007F0C0C" w:rsidP="00E91C8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BD04CD" w14:textId="21BC8D53" w:rsidR="007F0C0C" w:rsidRPr="000405AA" w:rsidRDefault="007F0C0C" w:rsidP="00E91C8C">
            <w:pPr>
              <w:pStyle w:val="acctfourfigures"/>
              <w:tabs>
                <w:tab w:val="decimal" w:pos="462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</w:t>
            </w:r>
            <w:r w:rsidR="00400E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436E1AC4" w14:textId="77777777" w:rsidR="007F0C0C" w:rsidRPr="000405AA" w:rsidRDefault="007F0C0C" w:rsidP="00E91C8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A77DD6" w14:textId="742491EE" w:rsidR="007F0C0C" w:rsidRPr="000405AA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3,892</w:t>
            </w:r>
          </w:p>
        </w:tc>
        <w:tc>
          <w:tcPr>
            <w:tcW w:w="270" w:type="dxa"/>
            <w:vAlign w:val="bottom"/>
          </w:tcPr>
          <w:p w14:paraId="149362AC" w14:textId="77777777" w:rsidR="007F0C0C" w:rsidRPr="000405AA" w:rsidRDefault="007F0C0C" w:rsidP="00E91C8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D4BA4F" w14:textId="2C5CAF33" w:rsidR="007F0C0C" w:rsidRPr="007F0C0C" w:rsidRDefault="007F0C0C" w:rsidP="00587E38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</w:t>
            </w:r>
            <w:r w:rsidR="00400E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75FC30B4" w14:textId="77777777" w:rsidR="007F0C0C" w:rsidRPr="000405AA" w:rsidRDefault="007F0C0C" w:rsidP="00E91C8C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E55895" w14:textId="77777777" w:rsidR="007F0C0C" w:rsidRPr="000405AA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843B40" w14:textId="77777777" w:rsidR="007F0C0C" w:rsidRPr="000405AA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3E26B84" w14:textId="77777777" w:rsidR="007F0C0C" w:rsidRPr="000405AA" w:rsidRDefault="007F0C0C" w:rsidP="00587E38">
            <w:pPr>
              <w:pStyle w:val="acctfourfigures"/>
              <w:tabs>
                <w:tab w:val="decimal" w:pos="554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014AD5" w14:textId="77777777" w:rsidR="007F0C0C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5AF2D1D" w14:textId="35A0BDB3" w:rsidR="007F0C0C" w:rsidRPr="000405AA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2DCA560" w14:textId="77777777" w:rsidR="007F0C0C" w:rsidRPr="000405AA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3D0A691" w14:textId="77777777" w:rsidR="007F0C0C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68BB8E" w14:textId="7939F313" w:rsidR="007F0C0C" w:rsidRPr="000405AA" w:rsidRDefault="007F0C0C" w:rsidP="00E91C8C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3,892</w:t>
            </w:r>
          </w:p>
        </w:tc>
      </w:tr>
      <w:tr w:rsidR="007F0C0C" w:rsidRPr="000405AA" w14:paraId="785BCF5E" w14:textId="171DC6A4" w:rsidTr="00587E38">
        <w:trPr>
          <w:cantSplit/>
        </w:trPr>
        <w:tc>
          <w:tcPr>
            <w:tcW w:w="1530" w:type="dxa"/>
            <w:hideMark/>
          </w:tcPr>
          <w:p w14:paraId="4EC3ED8A" w14:textId="77777777" w:rsidR="007F0C0C" w:rsidRPr="000405AA" w:rsidRDefault="007F0C0C" w:rsidP="00E91C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4D7CB31B" w14:textId="77777777" w:rsidR="007F0C0C" w:rsidRPr="000405AA" w:rsidRDefault="007F0C0C" w:rsidP="00E91C8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3EFE2D5" w14:textId="77777777" w:rsidR="007F0C0C" w:rsidRPr="000405AA" w:rsidRDefault="007F0C0C" w:rsidP="00E91C8C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" w:type="dxa"/>
          </w:tcPr>
          <w:p w14:paraId="64DDDEEB" w14:textId="77777777" w:rsidR="007F0C0C" w:rsidRPr="000405AA" w:rsidRDefault="007F0C0C" w:rsidP="00E91C8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EBDB989" w14:textId="77777777" w:rsidR="007F0C0C" w:rsidRPr="000405AA" w:rsidRDefault="007F0C0C" w:rsidP="00E91C8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F838048" w14:textId="77777777" w:rsidR="007F0C0C" w:rsidRPr="000405AA" w:rsidRDefault="007F0C0C" w:rsidP="00E91C8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</w:tcPr>
          <w:p w14:paraId="32DD16E2" w14:textId="77777777" w:rsidR="007F0C0C" w:rsidRPr="000405AA" w:rsidRDefault="007F0C0C" w:rsidP="00E91C8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6C3B5F0" w14:textId="77777777" w:rsidR="007F0C0C" w:rsidRPr="000405AA" w:rsidRDefault="007F0C0C" w:rsidP="00E91C8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D27B038" w14:textId="77777777" w:rsidR="007F0C0C" w:rsidRPr="000405AA" w:rsidRDefault="007F0C0C" w:rsidP="00E91C8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6A05418" w14:textId="77777777" w:rsidR="007F0C0C" w:rsidRPr="000405AA" w:rsidRDefault="007F0C0C" w:rsidP="00E91C8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71161" w14:textId="06A621C1" w:rsidR="007F0C0C" w:rsidRPr="000405AA" w:rsidRDefault="007F0C0C" w:rsidP="00E91C8C">
            <w:pPr>
              <w:pStyle w:val="acctfourfigures"/>
              <w:tabs>
                <w:tab w:val="decimal" w:pos="546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7,500</w:t>
            </w:r>
          </w:p>
        </w:tc>
        <w:tc>
          <w:tcPr>
            <w:tcW w:w="270" w:type="dxa"/>
          </w:tcPr>
          <w:p w14:paraId="12F2AF67" w14:textId="77777777" w:rsidR="007F0C0C" w:rsidRPr="000405AA" w:rsidRDefault="007F0C0C" w:rsidP="00E91C8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3FAAF5" w14:textId="64FE0571" w:rsidR="007F0C0C" w:rsidRPr="000405AA" w:rsidRDefault="007F0C0C" w:rsidP="00E91C8C">
            <w:pPr>
              <w:pStyle w:val="acctfourfigures"/>
              <w:tabs>
                <w:tab w:val="decimal" w:pos="619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7,500</w:t>
            </w:r>
          </w:p>
        </w:tc>
        <w:tc>
          <w:tcPr>
            <w:tcW w:w="270" w:type="dxa"/>
          </w:tcPr>
          <w:p w14:paraId="3C8E36BF" w14:textId="77777777" w:rsidR="007F0C0C" w:rsidRPr="000405AA" w:rsidRDefault="007F0C0C" w:rsidP="00E91C8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70AA4" w14:textId="174DE81B" w:rsidR="007F0C0C" w:rsidRPr="000405AA" w:rsidRDefault="007F0C0C" w:rsidP="00E91C8C">
            <w:pPr>
              <w:pStyle w:val="acctfourfigures"/>
              <w:tabs>
                <w:tab w:val="decimal" w:pos="462"/>
              </w:tabs>
              <w:spacing w:line="240" w:lineRule="auto"/>
              <w:ind w:left="-79" w:right="-79" w:firstLine="16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</w:t>
            </w:r>
            <w:r w:rsidR="00400E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2C00A78" w14:textId="77777777" w:rsidR="007F0C0C" w:rsidRPr="000405AA" w:rsidRDefault="007F0C0C" w:rsidP="00E91C8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5E9614" w14:textId="11C9E5F7" w:rsidR="007F0C0C" w:rsidRPr="000405AA" w:rsidRDefault="007F0C0C" w:rsidP="00E91C8C">
            <w:pPr>
              <w:pStyle w:val="acctfourfigures"/>
              <w:tabs>
                <w:tab w:val="decimal" w:pos="619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3,892</w:t>
            </w:r>
          </w:p>
        </w:tc>
        <w:tc>
          <w:tcPr>
            <w:tcW w:w="270" w:type="dxa"/>
          </w:tcPr>
          <w:p w14:paraId="63B05A1A" w14:textId="77777777" w:rsidR="007F0C0C" w:rsidRPr="000405AA" w:rsidRDefault="007F0C0C" w:rsidP="00E91C8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D734E" w14:textId="4C2B37FF" w:rsidR="007F0C0C" w:rsidRPr="009416CA" w:rsidRDefault="007F0C0C" w:rsidP="00587E38">
            <w:pPr>
              <w:pStyle w:val="acctfourfigures"/>
              <w:tabs>
                <w:tab w:val="decimal" w:pos="554"/>
              </w:tabs>
              <w:spacing w:line="240" w:lineRule="auto"/>
              <w:ind w:left="-79" w:right="-79" w:firstLine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416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</w:t>
            </w:r>
            <w:r w:rsidR="00400EBF" w:rsidRPr="009416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ABD6BB4" w14:textId="77777777" w:rsidR="007F0C0C" w:rsidRPr="000405AA" w:rsidRDefault="007F0C0C" w:rsidP="00E91C8C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D98F51" w14:textId="77777777" w:rsidR="007F0C0C" w:rsidRPr="000405AA" w:rsidRDefault="007F0C0C" w:rsidP="00E91C8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587AFA" w14:textId="77777777" w:rsidR="007F0C0C" w:rsidRPr="00587E38" w:rsidRDefault="007F0C0C" w:rsidP="00587E38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7CE55" w14:textId="729A3A4A" w:rsidR="007F0C0C" w:rsidRPr="000405AA" w:rsidRDefault="007F0C0C" w:rsidP="00E91C8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D2B959" w14:textId="77777777" w:rsidR="007F0C0C" w:rsidRPr="000405AA" w:rsidRDefault="007F0C0C" w:rsidP="00E91C8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4728F" w14:textId="1DEBACB9" w:rsidR="007F0C0C" w:rsidRPr="000405AA" w:rsidRDefault="007F0C0C" w:rsidP="00E91C8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3,892</w:t>
            </w:r>
          </w:p>
        </w:tc>
      </w:tr>
    </w:tbl>
    <w:p w14:paraId="752F4B25" w14:textId="77777777" w:rsidR="002B3E44" w:rsidRPr="000405AA" w:rsidRDefault="002B3E44" w:rsidP="002B3E44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62D057" w14:textId="77777777" w:rsidR="002B3E44" w:rsidRPr="000405AA" w:rsidRDefault="002B3E44" w:rsidP="00672BDD">
      <w:pPr>
        <w:pStyle w:val="FSContent"/>
        <w:ind w:left="540"/>
      </w:pPr>
      <w:r w:rsidRPr="000405AA">
        <w:rPr>
          <w:cs/>
        </w:rPr>
        <w:t>บริษัทร่วมจดทะเบียนจัดตั้งและดำเนินธุรกิจในประเทศไทย</w:t>
      </w:r>
    </w:p>
    <w:p w14:paraId="13DF63DD" w14:textId="77777777" w:rsidR="002B3E44" w:rsidRPr="000405AA" w:rsidRDefault="002B3E44" w:rsidP="00672BDD">
      <w:pPr>
        <w:pStyle w:val="FSContent"/>
        <w:ind w:left="540"/>
      </w:pPr>
    </w:p>
    <w:p w14:paraId="277FC555" w14:textId="363EC153" w:rsidR="002B3E44" w:rsidRPr="007F0C0C" w:rsidRDefault="002B3E44" w:rsidP="007F0C0C">
      <w:pPr>
        <w:pStyle w:val="FSContent"/>
        <w:ind w:left="540"/>
        <w:sectPr w:rsidR="002B3E44" w:rsidRPr="007F0C0C" w:rsidSect="008C294E">
          <w:headerReference w:type="default" r:id="rId10"/>
          <w:pgSz w:w="16834" w:h="11909" w:orient="landscape" w:code="9"/>
          <w:pgMar w:top="1152" w:right="691" w:bottom="1152" w:left="576" w:header="720" w:footer="720" w:gutter="0"/>
          <w:pgNumType w:start="43"/>
          <w:cols w:space="720"/>
          <w:docGrid w:linePitch="245"/>
        </w:sectPr>
      </w:pPr>
      <w:r w:rsidRPr="000405AA">
        <w:rPr>
          <w:rFonts w:hint="cs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31476BB" w14:textId="77777777" w:rsidR="00935A2B" w:rsidRPr="000405AA" w:rsidRDefault="00935A2B" w:rsidP="00935A2B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0405AA"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31B9444" w14:textId="77777777" w:rsidR="00935A2B" w:rsidRPr="000405AA" w:rsidRDefault="00935A2B" w:rsidP="0093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1530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99"/>
        <w:gridCol w:w="1351"/>
        <w:gridCol w:w="717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3"/>
        <w:gridCol w:w="270"/>
        <w:gridCol w:w="810"/>
      </w:tblGrid>
      <w:tr w:rsidR="00935A2B" w:rsidRPr="000405AA" w14:paraId="18B54929" w14:textId="77777777" w:rsidTr="00E06B76">
        <w:trPr>
          <w:tblHeader/>
        </w:trPr>
        <w:tc>
          <w:tcPr>
            <w:tcW w:w="1799" w:type="dxa"/>
          </w:tcPr>
          <w:p w14:paraId="2413AE40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14:paraId="221093E9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71071022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702D4EC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2AF4338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B27AE3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8283" w:type="dxa"/>
            <w:gridSpan w:val="15"/>
            <w:vAlign w:val="bottom"/>
            <w:hideMark/>
          </w:tcPr>
          <w:p w14:paraId="12210B25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5A2B" w:rsidRPr="000405AA" w14:paraId="05940BD1" w14:textId="77777777" w:rsidTr="00E06B76">
        <w:trPr>
          <w:tblHeader/>
        </w:trPr>
        <w:tc>
          <w:tcPr>
            <w:tcW w:w="1799" w:type="dxa"/>
          </w:tcPr>
          <w:p w14:paraId="7DC45EA4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  <w:hideMark/>
          </w:tcPr>
          <w:p w14:paraId="716FB4FB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437" w:type="dxa"/>
            <w:gridSpan w:val="2"/>
            <w:vAlign w:val="bottom"/>
            <w:hideMark/>
          </w:tcPr>
          <w:p w14:paraId="657F07AE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555679D9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718D594A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6A75575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6C8640CB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75709D09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7C4554AF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0ACEA581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34AFF6F1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5DA1546A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3" w:type="dxa"/>
            <w:gridSpan w:val="3"/>
            <w:vAlign w:val="bottom"/>
            <w:hideMark/>
          </w:tcPr>
          <w:p w14:paraId="113050AF" w14:textId="77777777" w:rsidR="00935A2B" w:rsidRPr="000405AA" w:rsidRDefault="00935A2B" w:rsidP="00BD28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E91C8C" w:rsidRPr="000405AA" w14:paraId="710CEF2D" w14:textId="77777777" w:rsidTr="00E06B76">
        <w:trPr>
          <w:tblHeader/>
        </w:trPr>
        <w:tc>
          <w:tcPr>
            <w:tcW w:w="1799" w:type="dxa"/>
          </w:tcPr>
          <w:p w14:paraId="1B95F3EB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62BB518A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  <w:hideMark/>
          </w:tcPr>
          <w:p w14:paraId="47340CCD" w14:textId="02ACF466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720" w:type="dxa"/>
            <w:hideMark/>
          </w:tcPr>
          <w:p w14:paraId="32DBDD01" w14:textId="41B66EA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7BA429C" w14:textId="6FA95580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7F9A2CF1" w14:textId="1B095E8E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8BB0453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9A1B7DA" w14:textId="6DC92694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C16D58C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430B5445" w14:textId="0093407C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24ACB103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00F80AE" w14:textId="05C8DA50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DC85CB7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4A99B996" w14:textId="32EF21FC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67198EC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F0438A6" w14:textId="24AEBEE2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FFE2ADE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hideMark/>
          </w:tcPr>
          <w:p w14:paraId="04BF7C71" w14:textId="5234BD54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41159CD8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752EE13C" w14:textId="39F1D253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283A1AD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3" w:type="dxa"/>
            <w:hideMark/>
          </w:tcPr>
          <w:p w14:paraId="2EDE2C76" w14:textId="1F2E21DF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C5C70B4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15C67F5" w14:textId="7EB23C01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91C8C" w:rsidRPr="000405AA" w14:paraId="0194E9D3" w14:textId="77777777" w:rsidTr="00E06B76">
        <w:trPr>
          <w:tblHeader/>
        </w:trPr>
        <w:tc>
          <w:tcPr>
            <w:tcW w:w="1799" w:type="dxa"/>
          </w:tcPr>
          <w:p w14:paraId="18409500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1" w:type="dxa"/>
          </w:tcPr>
          <w:p w14:paraId="00A0DA06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7" w:type="dxa"/>
            <w:gridSpan w:val="2"/>
            <w:hideMark/>
          </w:tcPr>
          <w:p w14:paraId="35D8D46C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5A5A0E92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3" w:type="dxa"/>
            <w:gridSpan w:val="19"/>
            <w:hideMark/>
          </w:tcPr>
          <w:p w14:paraId="4BEDEC74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91C8C" w:rsidRPr="000405AA" w14:paraId="48305E51" w14:textId="77777777" w:rsidTr="00E06B76">
        <w:tc>
          <w:tcPr>
            <w:tcW w:w="1799" w:type="dxa"/>
          </w:tcPr>
          <w:p w14:paraId="0AC68833" w14:textId="22021EAD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51" w:type="dxa"/>
          </w:tcPr>
          <w:p w14:paraId="7D63B7AF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7" w:type="dxa"/>
            <w:gridSpan w:val="2"/>
          </w:tcPr>
          <w:p w14:paraId="758AA663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1E20DE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3" w:type="dxa"/>
            <w:gridSpan w:val="19"/>
          </w:tcPr>
          <w:p w14:paraId="15DFDD10" w14:textId="77777777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FA573A" w:rsidRPr="000405AA" w14:paraId="42D4F27E" w14:textId="77777777" w:rsidTr="00E06B76">
        <w:trPr>
          <w:trHeight w:val="144"/>
        </w:trPr>
        <w:tc>
          <w:tcPr>
            <w:tcW w:w="1799" w:type="dxa"/>
            <w:hideMark/>
          </w:tcPr>
          <w:p w14:paraId="48DAE24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351" w:type="dxa"/>
            <w:hideMark/>
          </w:tcPr>
          <w:p w14:paraId="1028629E" w14:textId="77777777" w:rsidR="00FA573A" w:rsidRPr="000405AA" w:rsidRDefault="00FA573A" w:rsidP="00FA573A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717" w:type="dxa"/>
          </w:tcPr>
          <w:p w14:paraId="44D7E1B7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918B16" w14:textId="28FB0C9D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7691C067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F2188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E0650D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5525FF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5E579" w14:textId="369F6168" w:rsidR="00FA573A" w:rsidRPr="000405AA" w:rsidRDefault="00FA573A" w:rsidP="0094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51F14F6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9C35D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8D4E68" w14:textId="42CB42DD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3905A32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7BC2E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5DD402" w14:textId="21F13BB7" w:rsidR="00FA573A" w:rsidRPr="000405AA" w:rsidRDefault="00FA573A" w:rsidP="001C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5E9B326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EAA0C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26743D" w14:textId="53E06845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24463DB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1C1BFC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36C2B7" w14:textId="0C6A8FAE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D8CD0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3F857A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068A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EC4FA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363B2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E6A703" w14:textId="71880428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 xml:space="preserve">  75,000</w:t>
            </w:r>
          </w:p>
        </w:tc>
        <w:tc>
          <w:tcPr>
            <w:tcW w:w="270" w:type="dxa"/>
          </w:tcPr>
          <w:p w14:paraId="09A20A84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7A172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D6617E" w14:textId="14E1EDD3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 xml:space="preserve">  75,000</w:t>
            </w:r>
          </w:p>
        </w:tc>
        <w:tc>
          <w:tcPr>
            <w:tcW w:w="270" w:type="dxa"/>
          </w:tcPr>
          <w:p w14:paraId="31671F6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520CD8B2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D9CC60" w14:textId="51E20792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82719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CA6CB5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85A343" w14:textId="62B90E2E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78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573A" w:rsidRPr="000405AA" w14:paraId="2F9E6D16" w14:textId="77777777" w:rsidTr="00E06B76">
        <w:tc>
          <w:tcPr>
            <w:tcW w:w="1799" w:type="dxa"/>
            <w:hideMark/>
          </w:tcPr>
          <w:p w14:paraId="7E67AB9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โตเกียว คอนเซปท์ จำกัด</w:t>
            </w:r>
          </w:p>
        </w:tc>
        <w:tc>
          <w:tcPr>
            <w:tcW w:w="1351" w:type="dxa"/>
            <w:hideMark/>
          </w:tcPr>
          <w:p w14:paraId="6A2F3F5C" w14:textId="77777777" w:rsidR="00FA573A" w:rsidRPr="000405AA" w:rsidRDefault="00FA573A" w:rsidP="00FA573A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717" w:type="dxa"/>
          </w:tcPr>
          <w:p w14:paraId="421FA26D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DBEFA1" w14:textId="52A6FCB3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2F84D02D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331C47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4D07FA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68AE5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BCB44D" w14:textId="19F53E76" w:rsidR="00FA573A" w:rsidRPr="000405AA" w:rsidRDefault="00FA573A" w:rsidP="0094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045DAA3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32CCC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859C5F" w14:textId="2AE71396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09CCE29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8C918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45465" w14:textId="31B6DA48" w:rsidR="00FA573A" w:rsidRPr="000405AA" w:rsidRDefault="00FA573A" w:rsidP="00D5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5FA6787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67410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7337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34BE285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F16C6DF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309905" w14:textId="57D84FD9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6B050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AB7C9B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D83B9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72343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146D3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36A073" w14:textId="4CADB19D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18B610F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B61F5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DC0765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7814848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7493CE2" w14:textId="77777777" w:rsidR="00FA573A" w:rsidRPr="000405AA" w:rsidRDefault="00FA573A" w:rsidP="00D800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9D32D" w14:textId="500EFDD5" w:rsidR="00FA573A" w:rsidRPr="000405AA" w:rsidRDefault="005A71BD" w:rsidP="00D800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7,500</w:t>
            </w:r>
          </w:p>
        </w:tc>
        <w:tc>
          <w:tcPr>
            <w:tcW w:w="270" w:type="dxa"/>
          </w:tcPr>
          <w:p w14:paraId="49A758E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8B46BA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37A0E" w14:textId="7B253CFC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573A" w:rsidRPr="000405AA" w14:paraId="3E1A83AB" w14:textId="77777777" w:rsidTr="00E06B76">
        <w:tc>
          <w:tcPr>
            <w:tcW w:w="1799" w:type="dxa"/>
            <w:hideMark/>
          </w:tcPr>
          <w:p w14:paraId="6BCBC48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อากะอินเตอร์ฟู้ดส์ จำกัด</w:t>
            </w:r>
          </w:p>
        </w:tc>
        <w:tc>
          <w:tcPr>
            <w:tcW w:w="1351" w:type="dxa"/>
          </w:tcPr>
          <w:p w14:paraId="033F393A" w14:textId="77777777" w:rsidR="00FA573A" w:rsidRPr="000405AA" w:rsidRDefault="00FA573A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B8312F4" w14:textId="77777777" w:rsidR="00FA573A" w:rsidRPr="000405AA" w:rsidRDefault="00FA573A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717" w:type="dxa"/>
          </w:tcPr>
          <w:p w14:paraId="6B393558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DFA86C" w14:textId="0CC0546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B4D01CA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4A71F4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7029A1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69FC3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524CF" w14:textId="2CFD075F" w:rsidR="00FA573A" w:rsidRPr="000405AA" w:rsidRDefault="00FA573A" w:rsidP="0094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6F1D09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1517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2A7C06" w14:textId="7E3F3072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3AE4AD8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E0BC85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E1144C" w14:textId="1EAD1548" w:rsidR="00FA573A" w:rsidRPr="000405AA" w:rsidRDefault="00FA573A" w:rsidP="00D5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1D49D5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A43A6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61D65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1369902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7C14F8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C5108" w14:textId="533D3F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0D98D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AD5064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F1CF7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B0D87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83B27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D66501" w14:textId="5D619428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74ED9BFF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866E2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3D03B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29C4881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5DD0E4A7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294B91" w14:textId="3726BA0D" w:rsidR="00FA573A" w:rsidRPr="000405AA" w:rsidRDefault="005A71BD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20,800</w:t>
            </w:r>
          </w:p>
        </w:tc>
        <w:tc>
          <w:tcPr>
            <w:tcW w:w="270" w:type="dxa"/>
          </w:tcPr>
          <w:p w14:paraId="0A44D5E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A609F9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505004" w14:textId="31D9669B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516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  <w:tr w:rsidR="00FA573A" w:rsidRPr="000405AA" w14:paraId="75EF9D2F" w14:textId="77777777" w:rsidTr="00E06B76">
        <w:trPr>
          <w:trHeight w:val="81"/>
        </w:trPr>
        <w:tc>
          <w:tcPr>
            <w:tcW w:w="1799" w:type="dxa"/>
            <w:hideMark/>
          </w:tcPr>
          <w:p w14:paraId="1A3A054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กิวกริลกรุ๊ป จำกัด</w:t>
            </w:r>
          </w:p>
        </w:tc>
        <w:tc>
          <w:tcPr>
            <w:tcW w:w="1351" w:type="dxa"/>
            <w:hideMark/>
          </w:tcPr>
          <w:p w14:paraId="3EE91337" w14:textId="77777777" w:rsidR="00FA573A" w:rsidRPr="000405AA" w:rsidRDefault="00FA573A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717" w:type="dxa"/>
          </w:tcPr>
          <w:p w14:paraId="0E92F515" w14:textId="4972A864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  <w:hideMark/>
          </w:tcPr>
          <w:p w14:paraId="36D0E0C6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064BE3F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758B58" w14:textId="02108F13" w:rsidR="00FA573A" w:rsidRPr="000405AA" w:rsidRDefault="00FA573A" w:rsidP="0094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06F782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0F621B96" w14:textId="0359636C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1C8F6A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AC12A1" w14:textId="71163243" w:rsidR="00FA573A" w:rsidRPr="000405AA" w:rsidRDefault="00FA573A" w:rsidP="00D5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455384C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30199B6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616BF22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365276" w14:textId="6FB89C1B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062F7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858B835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9FB56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FE01D6" w14:textId="037DAD15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3E99400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183A9C8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1B946354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26B35766" w14:textId="1781CDFC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2C9B4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4F4DC79C" w14:textId="0E84103B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573A" w:rsidRPr="000405AA" w14:paraId="1BFA3396" w14:textId="77777777" w:rsidTr="00E06B76">
        <w:tc>
          <w:tcPr>
            <w:tcW w:w="1799" w:type="dxa"/>
            <w:hideMark/>
          </w:tcPr>
          <w:p w14:paraId="046E1B6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ซัพพลาย เชนแมเนจเม้นท์ จำกัด</w:t>
            </w:r>
          </w:p>
        </w:tc>
        <w:tc>
          <w:tcPr>
            <w:tcW w:w="1351" w:type="dxa"/>
            <w:hideMark/>
          </w:tcPr>
          <w:p w14:paraId="0F1DCD55" w14:textId="77777777" w:rsidR="00FA573A" w:rsidRPr="000405AA" w:rsidRDefault="00FA573A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ขายและบริการด้านอาหาร</w:t>
            </w:r>
          </w:p>
        </w:tc>
        <w:tc>
          <w:tcPr>
            <w:tcW w:w="717" w:type="dxa"/>
          </w:tcPr>
          <w:p w14:paraId="4EB2EE47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8EB009" w14:textId="416BED7D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903FA1F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9F6197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56F87A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4D6AEC" w14:textId="77777777" w:rsidR="00FA573A" w:rsidRPr="000405AA" w:rsidRDefault="00FA573A" w:rsidP="0094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A90DB7" w14:textId="450BC138" w:rsidR="00FA573A" w:rsidRPr="000405AA" w:rsidRDefault="00FA573A" w:rsidP="0094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1680101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D71F8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0AE11" w14:textId="2FE1E0A1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2FF2720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931CA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745D3E" w14:textId="55BE936C" w:rsidR="00FA573A" w:rsidRPr="000405AA" w:rsidRDefault="00FA573A" w:rsidP="00D5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6029F62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44254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1716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38682A9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49BCE2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1DA70" w14:textId="5FDFF45B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5D4A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CD075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45E9A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217AA5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5BD5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35FCC" w14:textId="651DB414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1B0EF9B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F9F6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300C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27A2457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69C7EF6C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DFA19DE" w14:textId="3D9EA068" w:rsidR="00FA573A" w:rsidRPr="000405AA" w:rsidRDefault="005A71BD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BF272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4108CF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AD80310" w14:textId="42FBE71C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 xml:space="preserve">  1,050</w:t>
            </w:r>
          </w:p>
        </w:tc>
      </w:tr>
      <w:tr w:rsidR="00FA573A" w:rsidRPr="000405AA" w14:paraId="4A506351" w14:textId="77777777" w:rsidTr="00E06B76">
        <w:tc>
          <w:tcPr>
            <w:tcW w:w="1799" w:type="dxa"/>
            <w:hideMark/>
          </w:tcPr>
          <w:p w14:paraId="6899D2D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 สไปซี่ จำกัด</w:t>
            </w:r>
          </w:p>
        </w:tc>
        <w:tc>
          <w:tcPr>
            <w:tcW w:w="1351" w:type="dxa"/>
            <w:hideMark/>
          </w:tcPr>
          <w:p w14:paraId="703B4C29" w14:textId="77777777" w:rsidR="00FA573A" w:rsidRPr="000405AA" w:rsidRDefault="00FA573A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717" w:type="dxa"/>
          </w:tcPr>
          <w:p w14:paraId="6482AA20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E88559" w14:textId="03C5860A" w:rsidR="00FA573A" w:rsidRPr="000405AA" w:rsidRDefault="00FA573A" w:rsidP="00295AF5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0D508166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80E644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00EB21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F0057E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8FDBA" w14:textId="7B38716F" w:rsidR="00FA573A" w:rsidRPr="000405AA" w:rsidRDefault="00FA573A" w:rsidP="0094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20DAA37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B3B49C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9660C9" w14:textId="5C8A4510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400BD29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2A79F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457ECB" w14:textId="7795C980" w:rsidR="00FA573A" w:rsidRPr="000405AA" w:rsidRDefault="00FA573A" w:rsidP="00D5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501E06D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FA335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8F548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24AAE8C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AE2120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85FC4" w14:textId="0C3988D8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FEC02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1EDC8F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00107F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85BAF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925EA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BA7F0A" w14:textId="6D46CC8A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EA89DD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BB2614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B0AE3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0189C3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04B2076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C05A64" w14:textId="1D291A19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5884C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A81ECC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3988E" w14:textId="4FB26F78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573A" w:rsidRPr="000405AA" w14:paraId="51FAAA3E" w14:textId="77777777" w:rsidTr="00E06B76">
        <w:tc>
          <w:tcPr>
            <w:tcW w:w="1799" w:type="dxa"/>
          </w:tcPr>
          <w:p w14:paraId="3691D60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สไปซ์ ซินเนอจี้ </w:t>
            </w: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  <w:p w14:paraId="13CC7D7F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1" w:type="dxa"/>
            <w:hideMark/>
          </w:tcPr>
          <w:p w14:paraId="26F73865" w14:textId="77777777" w:rsidR="00FA573A" w:rsidRPr="000405AA" w:rsidRDefault="00FA573A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717" w:type="dxa"/>
          </w:tcPr>
          <w:p w14:paraId="4BB3DD23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B55046" w14:textId="35F885D2" w:rsidR="00FA573A" w:rsidRPr="000405AA" w:rsidRDefault="00295AF5" w:rsidP="00295AF5">
            <w:pPr>
              <w:tabs>
                <w:tab w:val="clear" w:pos="227"/>
                <w:tab w:val="clear" w:pos="454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A573A"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A573A"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4FD5573C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3F0E73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61A1C8F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64A4B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28CEF" w14:textId="0299587D" w:rsidR="00FA573A" w:rsidRPr="000405AA" w:rsidRDefault="00FA573A" w:rsidP="00941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31B5638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26215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3CBDD4" w14:textId="129731E4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344B156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602C5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AAE26A" w14:textId="0FE35FCA" w:rsidR="00FA573A" w:rsidRPr="000405AA" w:rsidRDefault="00FA573A" w:rsidP="00D53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1FBCE63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121E7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6C83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53DBC6C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BE80B4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232D8F" w14:textId="2E5C3A94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97A475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8D10B7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DD695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1F7C94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92E00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65101E" w14:textId="2FA9D3EC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A2826B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620FD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439D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EAAE50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CDAF2A5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A69AFD" w14:textId="5144B1DF" w:rsidR="00FA573A" w:rsidRPr="000405AA" w:rsidRDefault="005A71BD" w:rsidP="00D800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1,250</w:t>
            </w:r>
          </w:p>
        </w:tc>
        <w:tc>
          <w:tcPr>
            <w:tcW w:w="270" w:type="dxa"/>
          </w:tcPr>
          <w:p w14:paraId="5E949EBF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6B1D3D" w14:textId="77777777" w:rsidR="00FA573A" w:rsidRPr="000405AA" w:rsidRDefault="00FA573A" w:rsidP="00FA573A">
            <w:pPr>
              <w:tabs>
                <w:tab w:val="clear" w:pos="227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CE9A1A" w14:textId="234D7279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 xml:space="preserve">    750</w:t>
            </w:r>
          </w:p>
        </w:tc>
      </w:tr>
      <w:tr w:rsidR="00FA573A" w:rsidRPr="000405AA" w14:paraId="7F7746E7" w14:textId="77777777" w:rsidTr="00E06B76">
        <w:tc>
          <w:tcPr>
            <w:tcW w:w="1799" w:type="dxa"/>
            <w:hideMark/>
          </w:tcPr>
          <w:p w14:paraId="1861DB5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7D28C277" w14:textId="77777777" w:rsidR="00FA573A" w:rsidRPr="000405AA" w:rsidRDefault="00FA573A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1FB946F8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1E455C3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BAE01F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34EDA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D610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D02914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C4AE7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51E82" w14:textId="20DE9423" w:rsidR="00FA573A" w:rsidRPr="000405AA" w:rsidRDefault="00FA573A" w:rsidP="006E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20504BE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7D8FC0" w14:textId="4F22C9C8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43008B9F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9288F" w14:textId="23401AA8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95A89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71EDB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B87FA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6407F" w14:textId="2133DAFB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73E53AB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09DAE4" w14:textId="2BB91510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611F2C0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8E229" w14:textId="4C672D1C" w:rsidR="00FA573A" w:rsidRPr="000405AA" w:rsidRDefault="00D80057" w:rsidP="00D800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29,550</w:t>
            </w:r>
          </w:p>
        </w:tc>
        <w:tc>
          <w:tcPr>
            <w:tcW w:w="270" w:type="dxa"/>
          </w:tcPr>
          <w:p w14:paraId="1838FBA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1B6825" w14:textId="7C0135D4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11,800</w:t>
            </w:r>
          </w:p>
        </w:tc>
      </w:tr>
      <w:tr w:rsidR="00FA573A" w:rsidRPr="000405AA" w14:paraId="27EE614F" w14:textId="77777777" w:rsidTr="00E06B76">
        <w:tc>
          <w:tcPr>
            <w:tcW w:w="1799" w:type="dxa"/>
          </w:tcPr>
          <w:p w14:paraId="5F40AC4A" w14:textId="77777777" w:rsidR="00FA573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9E11B47" w14:textId="508A2881" w:rsidR="00295AF5" w:rsidRPr="000405AA" w:rsidRDefault="00295AF5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1" w:type="dxa"/>
          </w:tcPr>
          <w:p w14:paraId="1BE02260" w14:textId="77777777" w:rsidR="00FA573A" w:rsidRPr="000405AA" w:rsidRDefault="00FA573A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00937D78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54107BC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D2986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2D9C5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D3B3E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A94B2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B5933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45DC837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7AC9D4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41ADBA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6A53B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1B1B560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2C0E2C7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CC8ACA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9483F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5198ABBF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019D9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7E08B16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8BAC8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  <w:left w:val="nil"/>
              <w:right w:val="nil"/>
            </w:tcBorders>
          </w:tcPr>
          <w:p w14:paraId="3F67136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605E7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C15B5D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</w:tabs>
              <w:ind w:right="-6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A573A" w:rsidRPr="000405AA" w14:paraId="6F9A8790" w14:textId="77777777" w:rsidTr="00E06B76">
        <w:tc>
          <w:tcPr>
            <w:tcW w:w="1799" w:type="dxa"/>
          </w:tcPr>
          <w:p w14:paraId="192D8C9B" w14:textId="236DF83B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351" w:type="dxa"/>
          </w:tcPr>
          <w:p w14:paraId="0377CE0F" w14:textId="77777777" w:rsidR="00FA573A" w:rsidRPr="000405AA" w:rsidRDefault="00FA573A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2628CE52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7FF476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21015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BFDED5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D445C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84D5A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06428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326E5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BEBAE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15AAA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83FB37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ED5837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209FB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E9C915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F95B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4A027CF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241A3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0ED77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C08F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2EA1537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C8EC4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2CDE36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</w:tabs>
              <w:ind w:right="-6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A573A" w:rsidRPr="000405AA" w14:paraId="7603342F" w14:textId="77777777" w:rsidTr="00E06B76">
        <w:tc>
          <w:tcPr>
            <w:tcW w:w="1799" w:type="dxa"/>
          </w:tcPr>
          <w:p w14:paraId="76E4840C" w14:textId="4A368C78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เซ็น แอนด์ โกสุม อินเตอร์ฟู้ดส์ จำกัด</w:t>
            </w:r>
          </w:p>
        </w:tc>
        <w:tc>
          <w:tcPr>
            <w:tcW w:w="1351" w:type="dxa"/>
          </w:tcPr>
          <w:p w14:paraId="37AAC0F0" w14:textId="6A020DF1" w:rsidR="00FA573A" w:rsidRPr="000405AA" w:rsidRDefault="00FA573A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ผลิตและขายผลิตภัณฑ์อาหาร</w:t>
            </w:r>
          </w:p>
        </w:tc>
        <w:tc>
          <w:tcPr>
            <w:tcW w:w="717" w:type="dxa"/>
          </w:tcPr>
          <w:p w14:paraId="715EFF72" w14:textId="77777777" w:rsidR="00FA573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88557" w14:textId="7BAEE965" w:rsidR="005A71BD" w:rsidRPr="000405AA" w:rsidRDefault="005A71BD" w:rsidP="00FA573A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14:paraId="69264673" w14:textId="7777777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01F64" w14:textId="7C69A2EF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270" w:type="dxa"/>
          </w:tcPr>
          <w:p w14:paraId="5A210F6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151F32" w14:textId="77777777" w:rsidR="00FA573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59A91B" w14:textId="20CD866E" w:rsidR="005A71BD" w:rsidRPr="000405AA" w:rsidRDefault="005A71BD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27B948D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30AC1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A2C9715" w14:textId="7947C8D2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6BACC9D5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1E9F578" w14:textId="77777777" w:rsidR="00FA573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C7DBF9" w14:textId="02440A9F" w:rsidR="005A71BD" w:rsidRPr="000405AA" w:rsidRDefault="005A71BD" w:rsidP="006E7D4F">
            <w:pPr>
              <w:tabs>
                <w:tab w:val="clear" w:pos="227"/>
                <w:tab w:val="clear" w:pos="454"/>
                <w:tab w:val="clear" w:pos="680"/>
                <w:tab w:val="decimal" w:pos="592"/>
                <w:tab w:val="left" w:pos="699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50,100</w:t>
            </w:r>
          </w:p>
        </w:tc>
        <w:tc>
          <w:tcPr>
            <w:tcW w:w="270" w:type="dxa"/>
          </w:tcPr>
          <w:p w14:paraId="344ED95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4A11C5B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F5B2EE" w14:textId="6E7C790B" w:rsidR="00FA573A" w:rsidRPr="000405AA" w:rsidRDefault="00FA573A" w:rsidP="006E7D4F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A71B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A71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1FDE2EC0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DD8F992" w14:textId="77777777" w:rsidR="00FA573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B450DF" w14:textId="07EB605C" w:rsidR="005A71BD" w:rsidRPr="000405AA" w:rsidRDefault="005A71BD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8F3BAE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19DB5E8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F12C52" w14:textId="6A58354F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3E22C6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1B57ED7" w14:textId="77777777" w:rsidR="00FA573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C8EFBB" w14:textId="00E9C63A" w:rsidR="005A71BD" w:rsidRPr="000405AA" w:rsidRDefault="005A71BD" w:rsidP="001C090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50,100</w:t>
            </w:r>
          </w:p>
        </w:tc>
        <w:tc>
          <w:tcPr>
            <w:tcW w:w="270" w:type="dxa"/>
          </w:tcPr>
          <w:p w14:paraId="1AA19EB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2D67C6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51CA43" w14:textId="7100E1E2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A71B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A71B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405A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DC93DA2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right w:val="nil"/>
            </w:tcBorders>
          </w:tcPr>
          <w:p w14:paraId="2D39CDED" w14:textId="77777777" w:rsidR="00FA573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4E7320" w14:textId="1D9DB539" w:rsidR="005A71BD" w:rsidRPr="000405AA" w:rsidRDefault="005A71BD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A37575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CB0603A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DDD362" w14:textId="743E7F8E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573A" w:rsidRPr="000405AA" w14:paraId="6DCDBB3E" w14:textId="77777777" w:rsidTr="00E06B76">
        <w:tc>
          <w:tcPr>
            <w:tcW w:w="1799" w:type="dxa"/>
          </w:tcPr>
          <w:p w14:paraId="617CEAEF" w14:textId="10195053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คิง มารีน ฟู้ดส์ จำกัด</w:t>
            </w:r>
          </w:p>
        </w:tc>
        <w:tc>
          <w:tcPr>
            <w:tcW w:w="1351" w:type="dxa"/>
          </w:tcPr>
          <w:p w14:paraId="104DCFA8" w14:textId="7F8FFF6F" w:rsidR="00FA573A" w:rsidRPr="000405AA" w:rsidRDefault="00E06B76" w:rsidP="00FA573A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จำหน่ายและค้าส่งอาหารทะเลแช่แข็ง</w:t>
            </w:r>
          </w:p>
        </w:tc>
        <w:tc>
          <w:tcPr>
            <w:tcW w:w="717" w:type="dxa"/>
          </w:tcPr>
          <w:p w14:paraId="1EA0F8AE" w14:textId="77777777" w:rsidR="00FA573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242B0A" w14:textId="72D00E97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20" w:type="dxa"/>
          </w:tcPr>
          <w:p w14:paraId="051C0A94" w14:textId="77777777" w:rsidR="00FA573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93CB4A" w14:textId="7221B192" w:rsidR="00FA573A" w:rsidRPr="000405AA" w:rsidRDefault="00FA573A" w:rsidP="00FA573A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EAB99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1ECBC5" w14:textId="77777777" w:rsidR="00FA573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DF8CCF" w14:textId="777AE92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1829B3B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E3D903" w14:textId="77777777" w:rsidR="00FA573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2DF8CFB" w14:textId="5D093110" w:rsidR="005A71BD" w:rsidRPr="000405AA" w:rsidRDefault="005A71BD" w:rsidP="005A71B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304071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0F559C2" w14:textId="77777777" w:rsidR="00FA573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24FEED" w14:textId="3151CC48" w:rsidR="005A71BD" w:rsidRPr="000405AA" w:rsidRDefault="005A71BD" w:rsidP="006E7D4F">
            <w:pPr>
              <w:tabs>
                <w:tab w:val="clear" w:pos="227"/>
                <w:tab w:val="clear" w:pos="454"/>
                <w:tab w:val="decimal" w:pos="617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72,100</w:t>
            </w:r>
          </w:p>
        </w:tc>
        <w:tc>
          <w:tcPr>
            <w:tcW w:w="270" w:type="dxa"/>
          </w:tcPr>
          <w:p w14:paraId="715495B3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A439931" w14:textId="77777777" w:rsidR="005A71BD" w:rsidRDefault="005A71BD" w:rsidP="005A71B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FFD86E" w14:textId="2F52E5B8" w:rsidR="00FA573A" w:rsidRPr="000405AA" w:rsidRDefault="005A71BD" w:rsidP="005A71BD">
            <w:pPr>
              <w:tabs>
                <w:tab w:val="clear" w:pos="227"/>
                <w:tab w:val="decimal" w:pos="252"/>
              </w:tabs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1EDD15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1B0A08A" w14:textId="77777777" w:rsidR="00FA573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468C4" w14:textId="700B7A1D" w:rsidR="005A71BD" w:rsidRPr="000405AA" w:rsidRDefault="005A71BD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03DDA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7970365E" w14:textId="77777777" w:rsidR="00FA573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5C11B6" w14:textId="60E2A789" w:rsidR="005A71BD" w:rsidRPr="000405AA" w:rsidRDefault="005A71BD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20411D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4A7E61B" w14:textId="77777777" w:rsidR="00FA573A" w:rsidRDefault="00FA573A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6EF91B" w14:textId="286C6269" w:rsidR="005A71BD" w:rsidRPr="000405AA" w:rsidRDefault="005A71BD" w:rsidP="00FA573A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72,100</w:t>
            </w:r>
          </w:p>
        </w:tc>
        <w:tc>
          <w:tcPr>
            <w:tcW w:w="270" w:type="dxa"/>
          </w:tcPr>
          <w:p w14:paraId="25577F84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483C21F" w14:textId="77777777" w:rsidR="005A71BD" w:rsidRDefault="005A71BD" w:rsidP="005A71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C3A46D" w14:textId="27391913" w:rsidR="00FA573A" w:rsidRPr="000405AA" w:rsidRDefault="005A71BD" w:rsidP="005A71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87A949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bottom w:val="single" w:sz="4" w:space="0" w:color="auto"/>
              <w:right w:val="nil"/>
            </w:tcBorders>
          </w:tcPr>
          <w:p w14:paraId="53BB5C83" w14:textId="77777777" w:rsidR="00FA573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763E7F" w14:textId="55D8F30B" w:rsidR="005A71BD" w:rsidRPr="000405AA" w:rsidRDefault="005A71BD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48540C" w14:textId="77777777" w:rsidR="00FA573A" w:rsidRPr="000405AA" w:rsidRDefault="00FA573A" w:rsidP="00FA573A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9E4A140" w14:textId="77777777" w:rsidR="00FA573A" w:rsidRDefault="00FA573A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CD15E6" w14:textId="030B131C" w:rsidR="005A71BD" w:rsidRPr="000405AA" w:rsidRDefault="005A71BD" w:rsidP="00FA57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E7D4F" w:rsidRPr="000405AA" w14:paraId="59C07BEB" w14:textId="77777777" w:rsidTr="00E06B76">
        <w:tc>
          <w:tcPr>
            <w:tcW w:w="1799" w:type="dxa"/>
          </w:tcPr>
          <w:p w14:paraId="17590925" w14:textId="722A98B3" w:rsidR="006E7D4F" w:rsidRPr="000405AA" w:rsidRDefault="006E7D4F" w:rsidP="006E7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right="-18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4DC0A197" w14:textId="77777777" w:rsidR="006E7D4F" w:rsidRPr="000405AA" w:rsidRDefault="006E7D4F" w:rsidP="006E7D4F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7" w:type="dxa"/>
          </w:tcPr>
          <w:p w14:paraId="7203ECD4" w14:textId="77777777" w:rsidR="006E7D4F" w:rsidRPr="000405AA" w:rsidRDefault="006E7D4F" w:rsidP="006E7D4F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BA16C17" w14:textId="77777777" w:rsidR="006E7D4F" w:rsidRPr="000405AA" w:rsidRDefault="006E7D4F" w:rsidP="006E7D4F">
            <w:pPr>
              <w:tabs>
                <w:tab w:val="clear" w:pos="227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BC7790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43948C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A69267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4B6790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0D9C0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3E7DCF" w14:textId="41E4C500" w:rsidR="006E7D4F" w:rsidRPr="000405AA" w:rsidRDefault="006E7D4F" w:rsidP="006E7D4F">
            <w:pPr>
              <w:tabs>
                <w:tab w:val="clear" w:pos="227"/>
                <w:tab w:val="clear" w:pos="454"/>
                <w:tab w:val="clear" w:pos="680"/>
                <w:tab w:val="decimal" w:pos="527"/>
              </w:tabs>
              <w:ind w:left="-103"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</w:t>
            </w: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16D269F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F72FC" w14:textId="31D06036" w:rsidR="006E7D4F" w:rsidRPr="000405AA" w:rsidRDefault="006E7D4F" w:rsidP="006E7D4F">
            <w:pPr>
              <w:tabs>
                <w:tab w:val="clear" w:pos="227"/>
                <w:tab w:val="clear" w:pos="454"/>
                <w:tab w:val="decimal" w:pos="593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</w:tcPr>
          <w:p w14:paraId="259B037E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1B95D" w14:textId="7242287B" w:rsidR="006E7D4F" w:rsidRPr="000405AA" w:rsidRDefault="006E7D4F" w:rsidP="006E7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90EE4A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6DFE" w14:textId="60C80CBD" w:rsidR="006E7D4F" w:rsidRPr="000405AA" w:rsidRDefault="006E7D4F" w:rsidP="006E7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1126C56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D2E885" w14:textId="7FBA626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122,200</w:t>
            </w:r>
          </w:p>
        </w:tc>
        <w:tc>
          <w:tcPr>
            <w:tcW w:w="270" w:type="dxa"/>
            <w:tcBorders>
              <w:bottom w:val="nil"/>
            </w:tcBorders>
          </w:tcPr>
          <w:p w14:paraId="082F28E3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0359A" w14:textId="69BE5663" w:rsidR="006E7D4F" w:rsidRPr="000405AA" w:rsidRDefault="006E7D4F" w:rsidP="006E7D4F">
            <w:pPr>
              <w:tabs>
                <w:tab w:val="clear" w:pos="227"/>
                <w:tab w:val="clear" w:pos="454"/>
                <w:tab w:val="decimal" w:pos="590"/>
              </w:tabs>
              <w:ind w:right="-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</w:tcPr>
          <w:p w14:paraId="7E552411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59930" w14:textId="7EF0C495" w:rsidR="006E7D4F" w:rsidRPr="000405AA" w:rsidRDefault="006E7D4F" w:rsidP="006E7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5E28767" w14:textId="77777777" w:rsidR="006E7D4F" w:rsidRPr="000405AA" w:rsidRDefault="006E7D4F" w:rsidP="006E7D4F">
            <w:pPr>
              <w:tabs>
                <w:tab w:val="clear" w:pos="227"/>
                <w:tab w:val="clear" w:pos="454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14066" w14:textId="427CC997" w:rsidR="006E7D4F" w:rsidRPr="000405AA" w:rsidRDefault="006E7D4F" w:rsidP="006E7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6C43C1D4" w14:textId="77777777" w:rsidR="0033531A" w:rsidRPr="000405AA" w:rsidRDefault="0033531A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538A60" w14:textId="6E64AAB6" w:rsidR="00E51E51" w:rsidRPr="000405AA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33AA1366" w14:textId="77777777" w:rsidR="00E51E51" w:rsidRPr="000405AA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44B4E1" w14:textId="5BF07AF6" w:rsidR="00E51E51" w:rsidRPr="000405AA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  <w:sectPr w:rsidR="00E51E51" w:rsidRPr="000405AA" w:rsidSect="008C294E">
          <w:headerReference w:type="default" r:id="rId11"/>
          <w:pgSz w:w="16834" w:h="11909" w:orient="landscape" w:code="9"/>
          <w:pgMar w:top="1152" w:right="691" w:bottom="1152" w:left="990" w:header="720" w:footer="720" w:gutter="0"/>
          <w:pgNumType w:start="44"/>
          <w:cols w:space="720"/>
          <w:docGrid w:linePitch="245"/>
        </w:sect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1620"/>
        <w:gridCol w:w="270"/>
        <w:gridCol w:w="1548"/>
      </w:tblGrid>
      <w:tr w:rsidR="00E51E51" w:rsidRPr="000405AA" w14:paraId="11A05E09" w14:textId="77777777" w:rsidTr="00E91C8C">
        <w:trPr>
          <w:tblHeader/>
        </w:trPr>
        <w:tc>
          <w:tcPr>
            <w:tcW w:w="4770" w:type="dxa"/>
            <w:vAlign w:val="bottom"/>
          </w:tcPr>
          <w:p w14:paraId="4A265F0F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990" w:type="dxa"/>
          </w:tcPr>
          <w:p w14:paraId="3D19909A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8" w:type="dxa"/>
            <w:gridSpan w:val="3"/>
          </w:tcPr>
          <w:p w14:paraId="18CD28BB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51E51" w:rsidRPr="000405AA" w14:paraId="6A227680" w14:textId="77777777" w:rsidTr="00E91C8C">
        <w:trPr>
          <w:tblHeader/>
        </w:trPr>
        <w:tc>
          <w:tcPr>
            <w:tcW w:w="4770" w:type="dxa"/>
            <w:vAlign w:val="bottom"/>
          </w:tcPr>
          <w:p w14:paraId="5044396A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405AA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45B6F8C" w14:textId="7491BBF0" w:rsidR="00E51E51" w:rsidRPr="000405AA" w:rsidRDefault="00392983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</w:tcPr>
          <w:p w14:paraId="22D3381C" w14:textId="176468CB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E91C8C">
              <w:rPr>
                <w:rFonts w:asciiTheme="majorBidi" w:hAnsiTheme="majorBidi" w:cstheme="majorBidi"/>
                <w:bCs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1C1C5361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548" w:type="dxa"/>
            <w:vAlign w:val="bottom"/>
          </w:tcPr>
          <w:p w14:paraId="05B7757A" w14:textId="1D925F64" w:rsidR="00E51E51" w:rsidRPr="000405AA" w:rsidRDefault="00E91C8C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E51E51" w:rsidRPr="000405AA" w14:paraId="196B9A40" w14:textId="77777777" w:rsidTr="00E91C8C">
        <w:trPr>
          <w:tblHeader/>
        </w:trPr>
        <w:tc>
          <w:tcPr>
            <w:tcW w:w="4770" w:type="dxa"/>
            <w:shd w:val="clear" w:color="auto" w:fill="auto"/>
            <w:vAlign w:val="bottom"/>
          </w:tcPr>
          <w:p w14:paraId="4728FAA5" w14:textId="77777777" w:rsidR="00E51E51" w:rsidRPr="000405AA" w:rsidRDefault="00E51E51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24663C" w14:textId="77777777" w:rsidR="00E51E51" w:rsidRPr="000405AA" w:rsidRDefault="00E51E51" w:rsidP="002E59E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8" w:type="dxa"/>
            <w:gridSpan w:val="3"/>
          </w:tcPr>
          <w:p w14:paraId="3172BA8E" w14:textId="77777777" w:rsidR="00E51E51" w:rsidRPr="000405AA" w:rsidRDefault="00E51E51" w:rsidP="002E59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E91C8C" w:rsidRPr="000405AA" w14:paraId="3184E9FE" w14:textId="77777777" w:rsidTr="00E91C8C">
        <w:tc>
          <w:tcPr>
            <w:tcW w:w="4770" w:type="dxa"/>
            <w:shd w:val="clear" w:color="auto" w:fill="auto"/>
            <w:vAlign w:val="bottom"/>
          </w:tcPr>
          <w:p w14:paraId="500959B9" w14:textId="73E66C51" w:rsidR="00E91C8C" w:rsidRPr="000405AA" w:rsidRDefault="00E91C8C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 </w:t>
            </w:r>
            <w:r w:rsidR="000B5E87">
              <w:rPr>
                <w:rFonts w:asciiTheme="majorBidi" w:hAnsiTheme="majorBidi" w:cstheme="majorBidi"/>
                <w:sz w:val="30"/>
                <w:szCs w:val="30"/>
              </w:rPr>
              <w:t>KMF</w:t>
            </w:r>
          </w:p>
        </w:tc>
        <w:tc>
          <w:tcPr>
            <w:tcW w:w="990" w:type="dxa"/>
          </w:tcPr>
          <w:p w14:paraId="11C3EB32" w14:textId="6DF68A80" w:rsidR="00E91C8C" w:rsidRPr="000405AA" w:rsidRDefault="001E4114" w:rsidP="00E9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2422A09A" w14:textId="314CDEF0" w:rsidR="00E91C8C" w:rsidRPr="000405AA" w:rsidRDefault="000B5E87" w:rsidP="00E91C8C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72,100</w:t>
            </w:r>
          </w:p>
        </w:tc>
        <w:tc>
          <w:tcPr>
            <w:tcW w:w="270" w:type="dxa"/>
          </w:tcPr>
          <w:p w14:paraId="5F77F9B4" w14:textId="77777777" w:rsidR="00E91C8C" w:rsidRPr="000405AA" w:rsidRDefault="00E91C8C" w:rsidP="00E91C8C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18B34C5A" w14:textId="3E5645B1" w:rsidR="00E91C8C" w:rsidRPr="000405AA" w:rsidRDefault="000B5E87" w:rsidP="000B5E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B5E87" w:rsidRPr="000405AA" w14:paraId="35F477DB" w14:textId="77777777" w:rsidTr="00E91C8C">
        <w:tc>
          <w:tcPr>
            <w:tcW w:w="4770" w:type="dxa"/>
            <w:shd w:val="clear" w:color="auto" w:fill="auto"/>
            <w:vAlign w:val="bottom"/>
          </w:tcPr>
          <w:p w14:paraId="1D3D82B7" w14:textId="14768666" w:rsidR="000B5E87" w:rsidRPr="000405AA" w:rsidRDefault="000B5E87" w:rsidP="000B5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ZKC</w:t>
            </w:r>
          </w:p>
        </w:tc>
        <w:tc>
          <w:tcPr>
            <w:tcW w:w="990" w:type="dxa"/>
          </w:tcPr>
          <w:p w14:paraId="5BCC64BF" w14:textId="77777777" w:rsidR="000B5E87" w:rsidRPr="000405AA" w:rsidRDefault="000B5E87" w:rsidP="000B5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41CB0D" w14:textId="6D1168F0" w:rsidR="000B5E87" w:rsidRPr="000405AA" w:rsidRDefault="000B5E87" w:rsidP="000B5E87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179F7E" w14:textId="77777777" w:rsidR="000B5E87" w:rsidRPr="000405AA" w:rsidRDefault="000B5E87" w:rsidP="000B5E8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</w:tcPr>
          <w:p w14:paraId="434E8295" w14:textId="13959AA5" w:rsidR="000B5E87" w:rsidRPr="000405AA" w:rsidRDefault="000B5E87" w:rsidP="000B5E87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64F29AB8" w14:textId="77777777" w:rsidR="00E51E51" w:rsidRPr="00EA21B2" w:rsidRDefault="00E51E51" w:rsidP="00D40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AFCFDEB" w14:textId="77777777" w:rsidR="000A16E2" w:rsidRPr="00E901A5" w:rsidRDefault="000A16E2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01A5">
        <w:rPr>
          <w:rFonts w:ascii="Angsana New" w:hAnsi="Angsana New"/>
          <w:i/>
          <w:iCs/>
          <w:sz w:val="30"/>
          <w:szCs w:val="30"/>
          <w:cs/>
        </w:rPr>
        <w:t>การค้ำประกันวงเงินกู้ยืมจากธนาคารของบริษัทย่อย</w:t>
      </w:r>
    </w:p>
    <w:p w14:paraId="06A5FF75" w14:textId="77777777" w:rsidR="000A16E2" w:rsidRPr="00EA21B2" w:rsidRDefault="000A16E2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firstLine="90"/>
        <w:jc w:val="thaiDistribute"/>
        <w:rPr>
          <w:rFonts w:ascii="Angsana New" w:hAnsi="Angsana New"/>
          <w:sz w:val="22"/>
          <w:szCs w:val="22"/>
        </w:rPr>
      </w:pPr>
    </w:p>
    <w:p w14:paraId="2945F250" w14:textId="7B86C419" w:rsidR="000A16E2" w:rsidRDefault="000A16E2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44EA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1B44EA">
        <w:rPr>
          <w:rFonts w:ascii="Angsana New" w:hAnsi="Angsana New"/>
          <w:sz w:val="30"/>
          <w:szCs w:val="30"/>
        </w:rPr>
        <w:t>11</w:t>
      </w:r>
      <w:r w:rsidRPr="001B44EA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1B44EA">
        <w:rPr>
          <w:rFonts w:ascii="Angsana New" w:hAnsi="Angsana New"/>
          <w:sz w:val="30"/>
          <w:szCs w:val="30"/>
        </w:rPr>
        <w:t>2565</w:t>
      </w:r>
      <w:r w:rsidRPr="001B44EA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</w:t>
      </w:r>
      <w:r w:rsidRPr="001B44EA">
        <w:rPr>
          <w:rFonts w:ascii="Angsana New" w:hAnsi="Angsana New"/>
          <w:sz w:val="30"/>
          <w:szCs w:val="30"/>
          <w:cs/>
        </w:rPr>
        <w:br/>
        <w:t>เข้าค้ำประกั</w:t>
      </w:r>
      <w:r w:rsidRPr="001B44EA">
        <w:rPr>
          <w:rFonts w:ascii="Angsana New" w:hAnsi="Angsana New" w:hint="cs"/>
          <w:sz w:val="30"/>
          <w:szCs w:val="30"/>
          <w:cs/>
        </w:rPr>
        <w:t>น</w:t>
      </w:r>
      <w:r w:rsidRPr="001B44EA">
        <w:rPr>
          <w:rFonts w:ascii="Angsana New" w:hAnsi="Angsana New"/>
          <w:sz w:val="30"/>
          <w:szCs w:val="30"/>
          <w:cs/>
        </w:rPr>
        <w:t>วงเงินกู้ยืมของบริษัทย่อยแห่งหนึ่ง ดังนั้นบริษัทจึงมีภาระผูกพันในการค้ำประกันให้บริษัทย่อย</w:t>
      </w:r>
      <w:r w:rsidRPr="001B44EA">
        <w:rPr>
          <w:rFonts w:ascii="Angsana New" w:hAnsi="Angsana New"/>
          <w:sz w:val="30"/>
          <w:szCs w:val="30"/>
          <w:cs/>
        </w:rPr>
        <w:br/>
        <w:t xml:space="preserve">จำนวน </w:t>
      </w:r>
      <w:r w:rsidRPr="001B44EA">
        <w:rPr>
          <w:rFonts w:ascii="Angsana New" w:hAnsi="Angsana New"/>
          <w:sz w:val="30"/>
          <w:szCs w:val="30"/>
        </w:rPr>
        <w:t>79.1</w:t>
      </w:r>
      <w:r w:rsidRPr="001B44EA">
        <w:rPr>
          <w:rFonts w:ascii="Angsana New" w:hAnsi="Angsana New"/>
          <w:sz w:val="30"/>
          <w:szCs w:val="30"/>
          <w:cs/>
        </w:rPr>
        <w:t xml:space="preserve"> ล้า</w:t>
      </w:r>
      <w:r w:rsidRPr="001B44EA">
        <w:rPr>
          <w:rFonts w:ascii="Angsana New" w:hAnsi="Angsana New" w:hint="cs"/>
          <w:sz w:val="30"/>
          <w:szCs w:val="30"/>
          <w:cs/>
        </w:rPr>
        <w:t>น</w:t>
      </w:r>
      <w:r w:rsidRPr="001B44EA">
        <w:rPr>
          <w:rFonts w:ascii="Angsana New" w:hAnsi="Angsana New"/>
          <w:sz w:val="30"/>
          <w:szCs w:val="30"/>
          <w:cs/>
        </w:rPr>
        <w:t xml:space="preserve">บาท </w:t>
      </w:r>
      <w:r w:rsidRPr="001B44E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B44EA">
        <w:rPr>
          <w:rFonts w:ascii="Angsana New" w:hAnsi="Angsana New"/>
          <w:sz w:val="30"/>
          <w:szCs w:val="30"/>
        </w:rPr>
        <w:t xml:space="preserve">1.0 </w:t>
      </w:r>
      <w:r w:rsidRPr="001B44EA">
        <w:rPr>
          <w:rFonts w:ascii="Angsana New" w:hAnsi="Angsana New" w:hint="cs"/>
          <w:sz w:val="30"/>
          <w:szCs w:val="30"/>
          <w:cs/>
        </w:rPr>
        <w:t xml:space="preserve">ล้านดอลลาร์สหรัฐ </w:t>
      </w:r>
      <w:r w:rsidRPr="001B44EA">
        <w:rPr>
          <w:rFonts w:ascii="Angsana New" w:hAnsi="Angsana New"/>
          <w:sz w:val="30"/>
          <w:szCs w:val="30"/>
          <w:cs/>
        </w:rPr>
        <w:t>ตามสัดส่วนการถือหุ้น</w:t>
      </w:r>
      <w:r w:rsidRPr="00E901A5">
        <w:rPr>
          <w:rFonts w:ascii="Angsana New" w:hAnsi="Angsana New"/>
          <w:sz w:val="30"/>
          <w:szCs w:val="30"/>
          <w:cs/>
        </w:rPr>
        <w:t xml:space="preserve"> </w:t>
      </w:r>
    </w:p>
    <w:p w14:paraId="7C1DEEA3" w14:textId="2358D149" w:rsidR="001B44EA" w:rsidRPr="00EA21B2" w:rsidRDefault="001B44EA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161B0EB" w14:textId="2A932DEA" w:rsidR="001B44EA" w:rsidRDefault="001B44EA" w:rsidP="00C46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B44EA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1B44EA">
        <w:rPr>
          <w:rFonts w:ascii="Angsana New" w:hAnsi="Angsana New"/>
          <w:sz w:val="30"/>
          <w:szCs w:val="30"/>
        </w:rPr>
        <w:t>11</w:t>
      </w:r>
      <w:r w:rsidRPr="001B44EA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1B44EA">
        <w:rPr>
          <w:rFonts w:ascii="Angsana New" w:hAnsi="Angsana New"/>
          <w:sz w:val="30"/>
          <w:szCs w:val="30"/>
        </w:rPr>
        <w:t>2565</w:t>
      </w:r>
      <w:r w:rsidRPr="001B44EA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</w:t>
      </w:r>
      <w:r w:rsidR="00C46AEB">
        <w:rPr>
          <w:rFonts w:ascii="Angsana New" w:hAnsi="Angsana New"/>
          <w:sz w:val="30"/>
          <w:szCs w:val="30"/>
        </w:rPr>
        <w:br/>
      </w:r>
      <w:r w:rsidRPr="001B44EA">
        <w:rPr>
          <w:rFonts w:ascii="Angsana New" w:hAnsi="Angsana New"/>
          <w:sz w:val="30"/>
          <w:szCs w:val="30"/>
          <w:cs/>
        </w:rPr>
        <w:t>เข้าค้ำประกันวงเงินกู้ยืมของบริษัทย่อยแห่งหนึ่ง ดังนั้นบริษัทจึงมีภาระผูกพันในการค้ำประกันให้บริษัทย่อย</w:t>
      </w:r>
      <w:r w:rsidR="00C46AEB">
        <w:rPr>
          <w:rFonts w:ascii="Angsana New" w:hAnsi="Angsana New"/>
          <w:sz w:val="30"/>
          <w:szCs w:val="30"/>
        </w:rPr>
        <w:br/>
      </w:r>
      <w:r w:rsidRPr="001B44EA">
        <w:rPr>
          <w:rFonts w:ascii="Angsana New" w:hAnsi="Angsana New"/>
          <w:sz w:val="30"/>
          <w:szCs w:val="30"/>
          <w:cs/>
        </w:rPr>
        <w:t>จำนวน</w:t>
      </w:r>
      <w:r w:rsidR="001E4114">
        <w:rPr>
          <w:rFonts w:ascii="Angsana New" w:hAnsi="Angsana New" w:hint="cs"/>
          <w:sz w:val="30"/>
          <w:szCs w:val="30"/>
          <w:cs/>
        </w:rPr>
        <w:t>วงเงินรวม</w:t>
      </w:r>
      <w:r w:rsidRPr="001B44EA">
        <w:rPr>
          <w:rFonts w:ascii="Angsana New" w:hAnsi="Angsana New"/>
          <w:sz w:val="30"/>
          <w:szCs w:val="30"/>
          <w:cs/>
        </w:rPr>
        <w:t xml:space="preserve"> </w:t>
      </w:r>
      <w:r w:rsidRPr="001B44EA">
        <w:rPr>
          <w:rFonts w:ascii="Angsana New" w:hAnsi="Angsana New"/>
          <w:sz w:val="30"/>
          <w:szCs w:val="30"/>
        </w:rPr>
        <w:t>63.</w:t>
      </w:r>
      <w:r w:rsidR="001E4114">
        <w:rPr>
          <w:rFonts w:ascii="Angsana New" w:hAnsi="Angsana New"/>
          <w:sz w:val="30"/>
          <w:szCs w:val="30"/>
        </w:rPr>
        <w:t>8</w:t>
      </w:r>
      <w:r w:rsidRPr="001B44EA">
        <w:rPr>
          <w:rFonts w:ascii="Angsana New" w:hAnsi="Angsana New"/>
          <w:sz w:val="30"/>
          <w:szCs w:val="30"/>
        </w:rPr>
        <w:t xml:space="preserve"> </w:t>
      </w:r>
      <w:r w:rsidRPr="001B44EA">
        <w:rPr>
          <w:rFonts w:ascii="Angsana New" w:hAnsi="Angsana New"/>
          <w:sz w:val="30"/>
          <w:szCs w:val="30"/>
          <w:cs/>
        </w:rPr>
        <w:t>ล้านบาท ตามสัดส่วนการถือหุ้น</w:t>
      </w:r>
      <w:r w:rsidR="001E4114">
        <w:rPr>
          <w:rFonts w:ascii="Angsana New" w:hAnsi="Angsana New"/>
          <w:sz w:val="30"/>
          <w:szCs w:val="30"/>
        </w:rPr>
        <w:t xml:space="preserve"> </w:t>
      </w:r>
    </w:p>
    <w:p w14:paraId="5F26C7CB" w14:textId="77777777" w:rsidR="00D40D3C" w:rsidRPr="00EA21B2" w:rsidRDefault="00D40D3C" w:rsidP="00D40D3C">
      <w:pPr>
        <w:rPr>
          <w:rFonts w:ascii="Angsana New" w:hAnsi="Angsana New"/>
          <w:sz w:val="22"/>
          <w:szCs w:val="22"/>
        </w:rPr>
      </w:pPr>
    </w:p>
    <w:p w14:paraId="59A67321" w14:textId="77777777" w:rsidR="000A16E2" w:rsidRPr="00106313" w:rsidRDefault="000A16E2" w:rsidP="000A16E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19BAE79" w14:textId="77777777" w:rsidR="000A16E2" w:rsidRPr="00EA21B2" w:rsidRDefault="000A16E2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highlight w:val="yellow"/>
        </w:rPr>
      </w:pPr>
    </w:p>
    <w:p w14:paraId="2C8150F8" w14:textId="60B6C730" w:rsidR="000A16E2" w:rsidRDefault="000A16E2" w:rsidP="000A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</w:t>
      </w:r>
      <w:r w:rsidRPr="00F16638">
        <w:rPr>
          <w:rFonts w:ascii="Angsana New" w:hAnsi="Angsana New" w:hint="cs"/>
          <w:sz w:val="30"/>
          <w:szCs w:val="30"/>
          <w:cs/>
        </w:rPr>
        <w:t>ที่ดินและส่วนปรับปรุงที่ดิน</w:t>
      </w:r>
      <w:r>
        <w:rPr>
          <w:rFonts w:ascii="Angsana New" w:hAnsi="Angsana New" w:hint="cs"/>
          <w:sz w:val="30"/>
          <w:szCs w:val="30"/>
          <w:cs/>
        </w:rPr>
        <w:t xml:space="preserve">สำหรับโครงการครัวกลาง </w:t>
      </w:r>
      <w:r>
        <w:rPr>
          <w:rFonts w:ascii="Angsana New" w:hAnsi="Angsana New"/>
          <w:sz w:val="30"/>
          <w:szCs w:val="30"/>
        </w:rPr>
        <w:t>(New Central Kitchen)</w:t>
      </w:r>
      <w:r>
        <w:rPr>
          <w:rFonts w:ascii="Angsana New" w:hAnsi="Angsana New" w:hint="cs"/>
          <w:sz w:val="30"/>
          <w:szCs w:val="30"/>
          <w:cs/>
        </w:rPr>
        <w:t xml:space="preserve"> ใน</w:t>
      </w:r>
      <w:r w:rsidRPr="00F16638">
        <w:rPr>
          <w:rFonts w:ascii="Angsana New" w:hAnsi="Angsana New" w:hint="cs"/>
          <w:sz w:val="30"/>
          <w:szCs w:val="30"/>
          <w:cs/>
        </w:rPr>
        <w:t xml:space="preserve">จังหวัดสมุทรปราการ </w:t>
      </w:r>
      <w:r w:rsidRPr="00C61C9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C61C9F">
        <w:rPr>
          <w:rFonts w:ascii="Angsana New" w:hAnsi="Angsana New"/>
          <w:sz w:val="30"/>
          <w:szCs w:val="30"/>
        </w:rPr>
        <w:t>3</w:t>
      </w:r>
      <w:r w:rsidR="00C61C9F" w:rsidRPr="00C61C9F">
        <w:rPr>
          <w:rFonts w:ascii="Angsana New" w:hAnsi="Angsana New"/>
          <w:sz w:val="30"/>
          <w:szCs w:val="30"/>
        </w:rPr>
        <w:t>18.2</w:t>
      </w:r>
      <w:r w:rsidRPr="00C61C9F">
        <w:rPr>
          <w:rFonts w:ascii="Angsana New" w:hAnsi="Angsana New"/>
          <w:sz w:val="30"/>
          <w:szCs w:val="30"/>
        </w:rPr>
        <w:t xml:space="preserve"> </w:t>
      </w:r>
      <w:r w:rsidRPr="00C61C9F">
        <w:rPr>
          <w:rFonts w:ascii="Angsana New" w:hAnsi="Angsana New" w:hint="cs"/>
          <w:sz w:val="30"/>
          <w:szCs w:val="30"/>
          <w:cs/>
        </w:rPr>
        <w:t>ล้านบาท</w:t>
      </w:r>
      <w:r w:rsidR="001E4114" w:rsidRPr="00C61C9F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61C9F" w:rsidRPr="00C61C9F">
        <w:rPr>
          <w:rFonts w:ascii="Angsana New" w:hAnsi="Angsana New"/>
          <w:sz w:val="30"/>
          <w:szCs w:val="30"/>
        </w:rPr>
        <w:t>8.1</w:t>
      </w:r>
      <w:r w:rsidR="001E4114" w:rsidRPr="00C61C9F">
        <w:rPr>
          <w:rFonts w:ascii="Angsana New" w:hAnsi="Angsana New"/>
          <w:sz w:val="30"/>
          <w:szCs w:val="30"/>
        </w:rPr>
        <w:t xml:space="preserve"> </w:t>
      </w:r>
      <w:r w:rsidR="001E4114" w:rsidRPr="00C61C9F">
        <w:rPr>
          <w:rFonts w:ascii="Angsana New" w:hAnsi="Angsana New" w:hint="cs"/>
          <w:sz w:val="30"/>
          <w:szCs w:val="30"/>
          <w:cs/>
        </w:rPr>
        <w:t>ล้านบาท</w:t>
      </w:r>
      <w:r w:rsidR="001E411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ในเดือนพฤษภาคม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คณะกรรมการบริษัทได้อนุมัติให</w:t>
      </w:r>
      <w:r w:rsidR="001E4114">
        <w:rPr>
          <w:rFonts w:ascii="Angsana New" w:hAnsi="Angsana New" w:hint="cs"/>
          <w:sz w:val="30"/>
          <w:szCs w:val="30"/>
          <w:cs/>
        </w:rPr>
        <w:t>้</w:t>
      </w:r>
      <w:r>
        <w:rPr>
          <w:rFonts w:ascii="Angsana New" w:hAnsi="Angsana New" w:hint="cs"/>
          <w:sz w:val="30"/>
          <w:szCs w:val="30"/>
          <w:cs/>
        </w:rPr>
        <w:t>ยกเลิกโครงการครัวกลางและนำไปขายหรือให้เช่า ดังนั้น</w:t>
      </w:r>
      <w:r w:rsidR="001E4114">
        <w:rPr>
          <w:rFonts w:ascii="Angsana New" w:hAnsi="Angsana New" w:hint="cs"/>
          <w:sz w:val="30"/>
          <w:szCs w:val="30"/>
          <w:cs/>
        </w:rPr>
        <w:t>ตั้งแต่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B7C96">
        <w:rPr>
          <w:rFonts w:ascii="Angsana New" w:hAnsi="Angsana New" w:hint="cs"/>
          <w:sz w:val="30"/>
          <w:szCs w:val="30"/>
        </w:rPr>
        <w:t>3</w:t>
      </w:r>
      <w:r w:rsidR="001E4114">
        <w:rPr>
          <w:rFonts w:ascii="Angsana New" w:hAnsi="Angsana New"/>
          <w:sz w:val="30"/>
          <w:szCs w:val="30"/>
        </w:rPr>
        <w:t xml:space="preserve">0 </w:t>
      </w:r>
      <w:r w:rsidR="001E4114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บริษัทได้โอนที่ดินและส่วนปรับปรุงที่ดินดังกล่าวไปเป็นอสังหาริมทรัพย์เพื่อการลงทุน</w:t>
      </w:r>
      <w:r w:rsidR="00EA21B2">
        <w:rPr>
          <w:rFonts w:ascii="Angsana New" w:hAnsi="Angsana New" w:hint="cs"/>
          <w:sz w:val="30"/>
          <w:szCs w:val="30"/>
          <w:cs/>
        </w:rPr>
        <w:t xml:space="preserve"> </w:t>
      </w:r>
      <w:r w:rsidR="00EA21B2">
        <w:rPr>
          <w:rFonts w:ascii="Angsana New" w:hAnsi="Angsana New"/>
          <w:sz w:val="30"/>
          <w:szCs w:val="30"/>
        </w:rPr>
        <w:t>(</w:t>
      </w:r>
      <w:r w:rsidR="00C61C9F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C61C9F">
        <w:rPr>
          <w:rFonts w:ascii="Angsana New" w:hAnsi="Angsana New"/>
          <w:sz w:val="30"/>
          <w:szCs w:val="30"/>
        </w:rPr>
        <w:t>12</w:t>
      </w:r>
      <w:r w:rsidR="00EA21B2">
        <w:rPr>
          <w:rFonts w:ascii="Angsana New" w:hAnsi="Angsana New"/>
          <w:sz w:val="30"/>
          <w:szCs w:val="30"/>
        </w:rPr>
        <w:t>)</w:t>
      </w:r>
    </w:p>
    <w:p w14:paraId="60989D5E" w14:textId="77777777" w:rsidR="000A16E2" w:rsidRPr="00EA21B2" w:rsidRDefault="000A16E2" w:rsidP="00D40D3C">
      <w:pPr>
        <w:rPr>
          <w:rFonts w:ascii="Angsana New" w:hAnsi="Angsana New"/>
          <w:sz w:val="22"/>
          <w:szCs w:val="22"/>
        </w:rPr>
      </w:pPr>
    </w:p>
    <w:p w14:paraId="355106AE" w14:textId="44BF2FD8" w:rsidR="004A7FD0" w:rsidRDefault="005232F4" w:rsidP="004A7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5232F4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5232F4">
        <w:rPr>
          <w:rFonts w:ascii="Angsana New" w:hAnsi="Angsana New"/>
          <w:sz w:val="30"/>
          <w:szCs w:val="30"/>
        </w:rPr>
        <w:t>31</w:t>
      </w:r>
      <w:r w:rsidRPr="005232F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232F4">
        <w:rPr>
          <w:rFonts w:ascii="Angsana New" w:hAnsi="Angsana New"/>
          <w:sz w:val="30"/>
          <w:szCs w:val="30"/>
        </w:rPr>
        <w:t>2565</w:t>
      </w:r>
      <w:r w:rsidRPr="005232F4">
        <w:rPr>
          <w:rFonts w:ascii="Angsana New" w:hAnsi="Angsana New"/>
          <w:sz w:val="30"/>
          <w:szCs w:val="30"/>
          <w:cs/>
        </w:rPr>
        <w:t xml:space="preserve"> จำนวน </w:t>
      </w:r>
      <w:r w:rsidR="003A0260">
        <w:rPr>
          <w:rFonts w:ascii="Angsana New" w:hAnsi="Angsana New"/>
          <w:sz w:val="30"/>
          <w:szCs w:val="30"/>
        </w:rPr>
        <w:t>372.0</w:t>
      </w:r>
      <w:r w:rsidRPr="005232F4">
        <w:rPr>
          <w:rFonts w:ascii="Angsana New" w:hAnsi="Angsana New"/>
          <w:sz w:val="30"/>
          <w:szCs w:val="30"/>
        </w:rPr>
        <w:t xml:space="preserve"> </w:t>
      </w:r>
      <w:r w:rsidRPr="005232F4">
        <w:rPr>
          <w:rFonts w:ascii="Angsana New" w:hAnsi="Angsana New"/>
          <w:sz w:val="30"/>
          <w:szCs w:val="30"/>
          <w:cs/>
        </w:rPr>
        <w:t>ล้านบาท ประเมินราคาโดยผู้ประเมินราคาอิสระโดยวิธี</w:t>
      </w:r>
      <w:r w:rsidR="003D156F">
        <w:rPr>
          <w:rFonts w:ascii="Angsana New" w:hAnsi="Angsana New" w:hint="cs"/>
          <w:sz w:val="30"/>
          <w:szCs w:val="30"/>
          <w:cs/>
        </w:rPr>
        <w:t>เปรียบเทียบราคาตลาด</w:t>
      </w:r>
      <w:r w:rsidR="001E4114">
        <w:rPr>
          <w:rFonts w:ascii="Angsana New" w:hAnsi="Angsana New" w:hint="cs"/>
          <w:sz w:val="30"/>
          <w:szCs w:val="30"/>
          <w:cs/>
        </w:rPr>
        <w:t xml:space="preserve"> </w:t>
      </w:r>
      <w:r w:rsidRPr="005232F4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EA21B2">
        <w:rPr>
          <w:rFonts w:ascii="Angsana New" w:hAnsi="Angsana New"/>
          <w:sz w:val="30"/>
          <w:szCs w:val="30"/>
        </w:rPr>
        <w:t>3</w:t>
      </w:r>
    </w:p>
    <w:p w14:paraId="192C51A2" w14:textId="77777777" w:rsidR="000A16E2" w:rsidRPr="00EA21B2" w:rsidRDefault="000A16E2" w:rsidP="00D40D3C">
      <w:pPr>
        <w:rPr>
          <w:rFonts w:ascii="Angsana New" w:hAnsi="Angsana New"/>
          <w:sz w:val="22"/>
          <w:szCs w:val="22"/>
        </w:rPr>
      </w:pPr>
    </w:p>
    <w:p w14:paraId="5E5EF6CD" w14:textId="17B28C3E" w:rsidR="004A7FD0" w:rsidRDefault="004A7FD0" w:rsidP="004A7FD0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0405AA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37BAD97A" w14:textId="77777777" w:rsidR="004A7FD0" w:rsidRPr="00EA21B2" w:rsidRDefault="004A7FD0" w:rsidP="004A7FD0">
      <w:pPr>
        <w:tabs>
          <w:tab w:val="clear" w:pos="227"/>
          <w:tab w:val="clear" w:pos="454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7C2EFC39" w14:textId="79A80144" w:rsidR="004A7FD0" w:rsidRPr="00EA21B2" w:rsidRDefault="004A7FD0" w:rsidP="00EA21B2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EA21B2">
        <w:rPr>
          <w:rFonts w:ascii="Angsana New" w:hAnsi="Angsana New"/>
          <w:sz w:val="30"/>
          <w:szCs w:val="30"/>
          <w:cs/>
        </w:rPr>
        <w:t>ที่ดิน</w:t>
      </w:r>
      <w:r w:rsidR="00EA21B2" w:rsidRPr="00EA21B2">
        <w:rPr>
          <w:rFonts w:ascii="Angsana New" w:hAnsi="Angsana New" w:hint="cs"/>
          <w:sz w:val="30"/>
          <w:szCs w:val="30"/>
          <w:cs/>
        </w:rPr>
        <w:t>และส่วนปรับปรุงที่ดิน</w:t>
      </w:r>
      <w:r w:rsidR="00EA21B2" w:rsidRPr="00EA21B2">
        <w:rPr>
          <w:rFonts w:ascii="Angsana New" w:hAnsi="Angsana New"/>
          <w:sz w:val="30"/>
          <w:szCs w:val="30"/>
          <w:cs/>
        </w:rPr>
        <w:t>ของบริษัท</w:t>
      </w:r>
      <w:r w:rsidR="00EA21B2" w:rsidRPr="00EA21B2">
        <w:rPr>
          <w:rFonts w:ascii="Angsana New" w:hAnsi="Angsana New" w:hint="cs"/>
          <w:sz w:val="30"/>
          <w:szCs w:val="30"/>
          <w:cs/>
        </w:rPr>
        <w:t>รวมถึงสินทรัพย์ที่เกี่ยวข้อง</w:t>
      </w:r>
      <w:r w:rsidR="00EA21B2">
        <w:rPr>
          <w:rFonts w:ascii="Angsana New" w:hAnsi="Angsana New" w:hint="cs"/>
          <w:sz w:val="30"/>
          <w:szCs w:val="30"/>
          <w:cs/>
        </w:rPr>
        <w:t xml:space="preserve"> </w:t>
      </w:r>
      <w:r w:rsidRPr="00EA21B2">
        <w:rPr>
          <w:rFonts w:ascii="Angsana New" w:hAnsi="Angsana New"/>
          <w:sz w:val="30"/>
          <w:szCs w:val="30"/>
          <w:cs/>
        </w:rPr>
        <w:t xml:space="preserve">ซึ่งมีมูลค่าสุทธิตามบัญชีจำนวน </w:t>
      </w:r>
      <w:r w:rsidRPr="00EA21B2">
        <w:rPr>
          <w:rFonts w:asciiTheme="majorBidi" w:hAnsiTheme="majorBidi" w:cstheme="majorBidi"/>
          <w:sz w:val="30"/>
          <w:szCs w:val="30"/>
        </w:rPr>
        <w:t>326.3</w:t>
      </w:r>
      <w:r w:rsidRPr="00EA21B2">
        <w:rPr>
          <w:rFonts w:ascii="Angsana New" w:hAnsi="Angsana New"/>
          <w:sz w:val="30"/>
          <w:szCs w:val="30"/>
        </w:rPr>
        <w:t xml:space="preserve"> </w:t>
      </w:r>
      <w:r w:rsidRPr="00EA21B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A21B2">
        <w:rPr>
          <w:rFonts w:ascii="Angsana New" w:hAnsi="Angsana New"/>
          <w:i/>
          <w:iCs/>
          <w:sz w:val="30"/>
          <w:szCs w:val="30"/>
        </w:rPr>
        <w:t xml:space="preserve">(2564: 326.3 </w:t>
      </w:r>
      <w:r w:rsidRPr="00EA21B2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EA21B2">
        <w:rPr>
          <w:rFonts w:ascii="Angsana New" w:hAnsi="Angsana New" w:hint="cs"/>
          <w:sz w:val="30"/>
          <w:szCs w:val="30"/>
          <w:cs/>
        </w:rPr>
        <w:t xml:space="preserve"> ได้ถูกจำนองไว้กับธนาคารแห่</w:t>
      </w:r>
      <w:r w:rsidR="00EA21B2" w:rsidRPr="00EA21B2">
        <w:rPr>
          <w:rFonts w:ascii="Angsana New" w:hAnsi="Angsana New" w:hint="cs"/>
          <w:sz w:val="30"/>
          <w:szCs w:val="30"/>
          <w:cs/>
        </w:rPr>
        <w:t>ง</w:t>
      </w:r>
      <w:r w:rsidRPr="00EA21B2">
        <w:rPr>
          <w:rFonts w:ascii="Angsana New" w:hAnsi="Angsana New" w:hint="cs"/>
          <w:sz w:val="30"/>
          <w:szCs w:val="30"/>
          <w:cs/>
        </w:rPr>
        <w:t xml:space="preserve">หนึ่งเพื่อค้ำประกันวงเงินสินเชื่อและเงินกู้ยืมระยะสั้นจากสถาบันการเงินในประเทศแห่งหนึ่งตามที่กล่าวในหมายเหตุข้อ </w:t>
      </w:r>
      <w:r w:rsidRPr="00EA21B2">
        <w:rPr>
          <w:rFonts w:ascii="Angsana New" w:hAnsi="Angsana New"/>
          <w:sz w:val="30"/>
          <w:szCs w:val="30"/>
        </w:rPr>
        <w:t>16</w:t>
      </w:r>
    </w:p>
    <w:p w14:paraId="19183481" w14:textId="534AED24" w:rsidR="000A16E2" w:rsidRPr="00EA21B2" w:rsidRDefault="000A16E2" w:rsidP="00D40D3C">
      <w:pPr>
        <w:rPr>
          <w:rFonts w:ascii="Angsana New" w:hAnsi="Angsana New"/>
          <w:sz w:val="30"/>
          <w:szCs w:val="30"/>
        </w:rPr>
        <w:sectPr w:rsidR="000A16E2" w:rsidRPr="00EA21B2" w:rsidSect="0033531A">
          <w:pgSz w:w="11909" w:h="16834" w:code="9"/>
          <w:pgMar w:top="691" w:right="1152" w:bottom="994" w:left="1152" w:header="720" w:footer="720" w:gutter="0"/>
          <w:cols w:space="720"/>
          <w:docGrid w:linePitch="245"/>
        </w:sectPr>
      </w:pPr>
    </w:p>
    <w:p w14:paraId="644FA326" w14:textId="5FE030E9" w:rsidR="008E3B76" w:rsidRPr="000A16E2" w:rsidRDefault="00B7441E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A16E2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E32E2C9" w14:textId="77777777" w:rsidR="008E3B76" w:rsidRPr="000405AA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15302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340"/>
        <w:gridCol w:w="810"/>
        <w:gridCol w:w="106"/>
        <w:gridCol w:w="1246"/>
        <w:gridCol w:w="111"/>
        <w:gridCol w:w="1059"/>
        <w:gridCol w:w="108"/>
        <w:gridCol w:w="1242"/>
        <w:gridCol w:w="106"/>
        <w:gridCol w:w="1244"/>
        <w:gridCol w:w="106"/>
        <w:gridCol w:w="1244"/>
        <w:gridCol w:w="106"/>
        <w:gridCol w:w="1334"/>
        <w:gridCol w:w="106"/>
        <w:gridCol w:w="1154"/>
        <w:gridCol w:w="106"/>
        <w:gridCol w:w="1334"/>
        <w:gridCol w:w="106"/>
        <w:gridCol w:w="1322"/>
        <w:gridCol w:w="12"/>
      </w:tblGrid>
      <w:tr w:rsidR="001838EE" w:rsidRPr="000405AA" w14:paraId="5DCF729F" w14:textId="77777777" w:rsidTr="002D7602">
        <w:trPr>
          <w:gridAfter w:val="1"/>
          <w:wAfter w:w="12" w:type="dxa"/>
          <w:tblHeader/>
        </w:trPr>
        <w:tc>
          <w:tcPr>
            <w:tcW w:w="2340" w:type="dxa"/>
          </w:tcPr>
          <w:p w14:paraId="61332E21" w14:textId="77777777" w:rsidR="001838EE" w:rsidRPr="000405AA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37DA486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061D57D0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34" w:type="dxa"/>
            <w:gridSpan w:val="17"/>
          </w:tcPr>
          <w:p w14:paraId="2EBE83B5" w14:textId="3FEF5283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838EE" w:rsidRPr="000405AA" w14:paraId="1FBACA05" w14:textId="77777777" w:rsidTr="002D7602">
        <w:trPr>
          <w:tblHeader/>
        </w:trPr>
        <w:tc>
          <w:tcPr>
            <w:tcW w:w="2340" w:type="dxa"/>
          </w:tcPr>
          <w:p w14:paraId="7A6D1C9E" w14:textId="77777777" w:rsidR="001838EE" w:rsidRPr="000405AA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46EFD7F4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A3C7D89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6" w:type="dxa"/>
          </w:tcPr>
          <w:p w14:paraId="7DA8DF0F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1" w:type="dxa"/>
          </w:tcPr>
          <w:p w14:paraId="6A2380D1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164BE39B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" w:type="dxa"/>
          </w:tcPr>
          <w:p w14:paraId="2E280131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51AA58DD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2825109" w14:textId="585861BC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6C6BB995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BBB77DF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  <w:hideMark/>
          </w:tcPr>
          <w:p w14:paraId="61F291D5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1D180E8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  <w:hideMark/>
          </w:tcPr>
          <w:p w14:paraId="4D4B06AB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24BA569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3B159E70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76BFABD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  <w:hideMark/>
          </w:tcPr>
          <w:p w14:paraId="147F0C84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90FCDFC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left w:val="nil"/>
              <w:bottom w:val="nil"/>
              <w:right w:val="nil"/>
            </w:tcBorders>
          </w:tcPr>
          <w:p w14:paraId="1E5E38EE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0405AA" w14:paraId="49FC4B58" w14:textId="77777777" w:rsidTr="002D7602">
        <w:trPr>
          <w:tblHeader/>
        </w:trPr>
        <w:tc>
          <w:tcPr>
            <w:tcW w:w="2340" w:type="dxa"/>
          </w:tcPr>
          <w:p w14:paraId="5BE4E733" w14:textId="77777777" w:rsidR="001838EE" w:rsidRPr="000405AA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867102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BAA3FA0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6" w:type="dxa"/>
          </w:tcPr>
          <w:p w14:paraId="4D57DE87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111" w:type="dxa"/>
          </w:tcPr>
          <w:p w14:paraId="158F7D83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316726A2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741DEFCF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59F50EA5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F00AF32" w14:textId="0F2001E3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</w:tcPr>
          <w:p w14:paraId="184DD5F3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7D159B5F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40F69262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4E5A91A4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03922AD5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1981D039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241DDFF1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2924F419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09B52ADE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06" w:type="dxa"/>
          </w:tcPr>
          <w:p w14:paraId="063A3A94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34" w:type="dxa"/>
            <w:gridSpan w:val="2"/>
          </w:tcPr>
          <w:p w14:paraId="02E5EE86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0405AA" w14:paraId="5E19BE15" w14:textId="77777777" w:rsidTr="002D7602">
        <w:trPr>
          <w:tblHeader/>
        </w:trPr>
        <w:tc>
          <w:tcPr>
            <w:tcW w:w="2340" w:type="dxa"/>
          </w:tcPr>
          <w:p w14:paraId="6EE33F71" w14:textId="77777777" w:rsidR="001838EE" w:rsidRPr="000405AA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1F05C60B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B8B4E5E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6" w:type="dxa"/>
          </w:tcPr>
          <w:p w14:paraId="6A4A32BB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11" w:type="dxa"/>
          </w:tcPr>
          <w:p w14:paraId="66973338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4324685B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193054B7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0D6C2C49" w14:textId="070EFA12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เครื่องจักรและ</w:t>
            </w:r>
          </w:p>
        </w:tc>
        <w:tc>
          <w:tcPr>
            <w:tcW w:w="106" w:type="dxa"/>
          </w:tcPr>
          <w:p w14:paraId="3B890DD2" w14:textId="293FBE16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hideMark/>
          </w:tcPr>
          <w:p w14:paraId="13E3FB9F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2C38BD6F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9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17C8076B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6FD16145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4E8D8642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6" w:type="dxa"/>
          </w:tcPr>
          <w:p w14:paraId="266464ED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4808E7E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2E77309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0434CC1B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การก่อสร้างและ</w:t>
            </w:r>
          </w:p>
        </w:tc>
        <w:tc>
          <w:tcPr>
            <w:tcW w:w="106" w:type="dxa"/>
          </w:tcPr>
          <w:p w14:paraId="7886E540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6A15B6FB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838EE" w:rsidRPr="000405AA" w14:paraId="56598DA5" w14:textId="77777777" w:rsidTr="002D7602">
        <w:trPr>
          <w:tblHeader/>
        </w:trPr>
        <w:tc>
          <w:tcPr>
            <w:tcW w:w="2340" w:type="dxa"/>
          </w:tcPr>
          <w:p w14:paraId="1C9E11FC" w14:textId="77777777" w:rsidR="001838EE" w:rsidRPr="000405AA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24A8AA" w14:textId="0DEC5765" w:rsidR="001838EE" w:rsidRPr="000405AA" w:rsidRDefault="009B4228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06" w:type="dxa"/>
          </w:tcPr>
          <w:p w14:paraId="546783D5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46" w:type="dxa"/>
          </w:tcPr>
          <w:p w14:paraId="223968CF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" w:type="dxa"/>
          </w:tcPr>
          <w:p w14:paraId="56CD062C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120443B2" w14:textId="63705E25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อาคาร</w:t>
            </w:r>
          </w:p>
        </w:tc>
        <w:tc>
          <w:tcPr>
            <w:tcW w:w="108" w:type="dxa"/>
          </w:tcPr>
          <w:p w14:paraId="11BBB87E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2EB0B375" w14:textId="70B23AC2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อุปกรณ์โรงงาน</w:t>
            </w:r>
          </w:p>
        </w:tc>
        <w:tc>
          <w:tcPr>
            <w:tcW w:w="106" w:type="dxa"/>
          </w:tcPr>
          <w:p w14:paraId="0F768C4B" w14:textId="09EB9B4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hideMark/>
          </w:tcPr>
          <w:p w14:paraId="51F0CA79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1D946AC3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left" w:pos="506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hideMark/>
          </w:tcPr>
          <w:p w14:paraId="61D07668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155B5D22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6D10A3A9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6" w:type="dxa"/>
          </w:tcPr>
          <w:p w14:paraId="32638115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hideMark/>
          </w:tcPr>
          <w:p w14:paraId="2E5BD1AE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6" w:type="dxa"/>
          </w:tcPr>
          <w:p w14:paraId="1387CBE4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hideMark/>
          </w:tcPr>
          <w:p w14:paraId="5BA5AED6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106" w:type="dxa"/>
          </w:tcPr>
          <w:p w14:paraId="7E312CBE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hideMark/>
          </w:tcPr>
          <w:p w14:paraId="3F8E6F88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1838EE" w:rsidRPr="000405AA" w14:paraId="7D5AD213" w14:textId="77777777" w:rsidTr="002D7602">
        <w:trPr>
          <w:gridAfter w:val="1"/>
          <w:wAfter w:w="12" w:type="dxa"/>
          <w:tblHeader/>
        </w:trPr>
        <w:tc>
          <w:tcPr>
            <w:tcW w:w="2340" w:type="dxa"/>
          </w:tcPr>
          <w:p w14:paraId="449BD998" w14:textId="77777777" w:rsidR="001838EE" w:rsidRPr="000405AA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29F77037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498B936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34" w:type="dxa"/>
            <w:gridSpan w:val="17"/>
          </w:tcPr>
          <w:p w14:paraId="42060E2E" w14:textId="4BE15FFA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18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1838EE" w:rsidRPr="000405AA" w14:paraId="1DF6C535" w14:textId="77777777" w:rsidTr="00AD41E9">
        <w:tc>
          <w:tcPr>
            <w:tcW w:w="2340" w:type="dxa"/>
            <w:hideMark/>
          </w:tcPr>
          <w:p w14:paraId="203A1B2A" w14:textId="77777777" w:rsidR="001838EE" w:rsidRPr="000405AA" w:rsidRDefault="001838E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810" w:type="dxa"/>
          </w:tcPr>
          <w:p w14:paraId="7030E243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" w:type="dxa"/>
          </w:tcPr>
          <w:p w14:paraId="1E651389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46" w:type="dxa"/>
          </w:tcPr>
          <w:p w14:paraId="26AB3787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11" w:type="dxa"/>
          </w:tcPr>
          <w:p w14:paraId="2412FEE4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59" w:type="dxa"/>
          </w:tcPr>
          <w:p w14:paraId="3A03949D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8" w:type="dxa"/>
          </w:tcPr>
          <w:p w14:paraId="78CD2BBF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42" w:type="dxa"/>
          </w:tcPr>
          <w:p w14:paraId="4325E0F9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06" w:type="dxa"/>
          </w:tcPr>
          <w:p w14:paraId="117DF7D5" w14:textId="4CDC86A2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28996C4A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20DC186B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left w:val="nil"/>
              <w:bottom w:val="nil"/>
              <w:right w:val="nil"/>
            </w:tcBorders>
          </w:tcPr>
          <w:p w14:paraId="36A189ED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E3526C1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081CBC44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16F43CF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34894480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1115B659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090131A1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DD990EF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left w:val="nil"/>
              <w:bottom w:val="nil"/>
              <w:right w:val="nil"/>
            </w:tcBorders>
          </w:tcPr>
          <w:p w14:paraId="6E99D113" w14:textId="77777777" w:rsidR="001838EE" w:rsidRPr="000405AA" w:rsidRDefault="001838EE" w:rsidP="00C852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08" w:right="-8" w:firstLine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5E7E" w:rsidRPr="000405AA" w14:paraId="1CBBEF34" w14:textId="77777777" w:rsidTr="00AD41E9">
        <w:tc>
          <w:tcPr>
            <w:tcW w:w="2340" w:type="dxa"/>
            <w:hideMark/>
          </w:tcPr>
          <w:p w14:paraId="1EF84D1C" w14:textId="4908EF0A" w:rsidR="001C5E7E" w:rsidRPr="000405AA" w:rsidRDefault="001C5E7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810" w:type="dxa"/>
          </w:tcPr>
          <w:p w14:paraId="36B2F042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9B7D997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6D231F83" w14:textId="3E3F2D64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C85298">
              <w:rPr>
                <w:rFonts w:asciiTheme="majorBidi" w:hAnsiTheme="majorBidi" w:cstheme="majorBidi"/>
                <w:sz w:val="25"/>
                <w:szCs w:val="25"/>
              </w:rPr>
              <w:t>326,313</w:t>
            </w:r>
          </w:p>
        </w:tc>
        <w:tc>
          <w:tcPr>
            <w:tcW w:w="111" w:type="dxa"/>
          </w:tcPr>
          <w:p w14:paraId="4B3A8DBB" w14:textId="77777777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793D081D" w14:textId="2E0F078D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C8529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0E169427" w14:textId="77777777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3E48702B" w14:textId="7B25768D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C8529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777CE47D" w14:textId="1F348E6B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0D569203" w14:textId="6AE7FF38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C85298">
              <w:rPr>
                <w:rFonts w:asciiTheme="majorBidi" w:hAnsiTheme="majorBidi" w:cstheme="majorBidi"/>
                <w:sz w:val="25"/>
                <w:szCs w:val="25"/>
              </w:rPr>
              <w:t>946,549</w:t>
            </w:r>
          </w:p>
        </w:tc>
        <w:tc>
          <w:tcPr>
            <w:tcW w:w="106" w:type="dxa"/>
          </w:tcPr>
          <w:p w14:paraId="4D2C47A5" w14:textId="77777777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vAlign w:val="center"/>
          </w:tcPr>
          <w:p w14:paraId="36C55484" w14:textId="16C4BC0F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C85298">
              <w:rPr>
                <w:rFonts w:asciiTheme="majorBidi" w:hAnsiTheme="majorBidi" w:cstheme="majorBidi"/>
                <w:sz w:val="25"/>
                <w:szCs w:val="25"/>
              </w:rPr>
              <w:t>144,55</w:t>
            </w:r>
            <w:r w:rsidRPr="00C85298">
              <w:rPr>
                <w:rFonts w:asciiTheme="majorBidi" w:hAnsiTheme="majorBidi" w:cstheme="majorBidi" w:hint="cs"/>
                <w:sz w:val="25"/>
                <w:szCs w:val="25"/>
                <w:cs/>
              </w:rPr>
              <w:t>1</w:t>
            </w:r>
          </w:p>
        </w:tc>
        <w:tc>
          <w:tcPr>
            <w:tcW w:w="106" w:type="dxa"/>
          </w:tcPr>
          <w:p w14:paraId="4B48220C" w14:textId="77777777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8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294EF4E3" w14:textId="0F1ACA3E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5298">
              <w:rPr>
                <w:rFonts w:asciiTheme="majorBidi" w:hAnsiTheme="majorBidi" w:cstheme="majorBidi"/>
                <w:sz w:val="25"/>
                <w:szCs w:val="25"/>
              </w:rPr>
              <w:t>142,95</w:t>
            </w:r>
            <w:r w:rsidRPr="00C85298">
              <w:rPr>
                <w:rFonts w:asciiTheme="majorBidi" w:hAnsiTheme="majorBidi" w:cstheme="majorBidi" w:hint="cs"/>
                <w:sz w:val="25"/>
                <w:szCs w:val="25"/>
                <w:cs/>
              </w:rPr>
              <w:t>6</w:t>
            </w:r>
          </w:p>
        </w:tc>
        <w:tc>
          <w:tcPr>
            <w:tcW w:w="106" w:type="dxa"/>
          </w:tcPr>
          <w:p w14:paraId="551569BA" w14:textId="77777777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vAlign w:val="center"/>
          </w:tcPr>
          <w:p w14:paraId="3185E66E" w14:textId="0E059BE4" w:rsidR="001C5E7E" w:rsidRPr="00C85298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20" w:lineRule="exact"/>
              <w:ind w:right="-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5298">
              <w:rPr>
                <w:rFonts w:asciiTheme="majorBidi" w:hAnsiTheme="majorBidi" w:cstheme="majorBidi"/>
                <w:sz w:val="25"/>
                <w:szCs w:val="25"/>
              </w:rPr>
              <w:t>2,890</w:t>
            </w:r>
          </w:p>
        </w:tc>
        <w:tc>
          <w:tcPr>
            <w:tcW w:w="106" w:type="dxa"/>
          </w:tcPr>
          <w:p w14:paraId="78E5C5FA" w14:textId="77777777" w:rsidR="001C5E7E" w:rsidRPr="00C85298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21E8F49E" w14:textId="3DA35B95" w:rsidR="001C5E7E" w:rsidRPr="00C85298" w:rsidRDefault="001C5E7E" w:rsidP="001C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85298">
              <w:rPr>
                <w:rFonts w:asciiTheme="majorBidi" w:hAnsiTheme="majorBidi" w:cstheme="majorBidi"/>
                <w:sz w:val="25"/>
                <w:szCs w:val="25"/>
              </w:rPr>
              <w:t>17,78</w:t>
            </w:r>
            <w:r w:rsidRPr="00C85298">
              <w:rPr>
                <w:rFonts w:asciiTheme="majorBidi" w:hAnsiTheme="majorBidi" w:cstheme="majorBidi" w:hint="cs"/>
                <w:sz w:val="25"/>
                <w:szCs w:val="25"/>
                <w:cs/>
              </w:rPr>
              <w:t>6</w:t>
            </w:r>
          </w:p>
        </w:tc>
        <w:tc>
          <w:tcPr>
            <w:tcW w:w="106" w:type="dxa"/>
          </w:tcPr>
          <w:p w14:paraId="00FD215A" w14:textId="77777777" w:rsidR="001C5E7E" w:rsidRPr="00C85298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09F525E8" w14:textId="136F2F66" w:rsidR="001C5E7E" w:rsidRPr="00C85298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C85298">
              <w:rPr>
                <w:rFonts w:asciiTheme="majorBidi" w:hAnsiTheme="majorBidi" w:cstheme="majorBidi"/>
                <w:sz w:val="25"/>
                <w:szCs w:val="25"/>
              </w:rPr>
              <w:t>1,581,045</w:t>
            </w:r>
          </w:p>
        </w:tc>
      </w:tr>
      <w:tr w:rsidR="001C5E7E" w:rsidRPr="000405AA" w14:paraId="022CFEF5" w14:textId="77777777" w:rsidTr="001C5E7E">
        <w:tc>
          <w:tcPr>
            <w:tcW w:w="2340" w:type="dxa"/>
          </w:tcPr>
          <w:p w14:paraId="70D46C86" w14:textId="1813FF4A" w:rsidR="001C5E7E" w:rsidRPr="000405AA" w:rsidRDefault="001C5E7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05455F1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E71C728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4DF223BF" w14:textId="2B7A1C0C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20" w:lineRule="exact"/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08D5EE1B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3C509949" w14:textId="0692B07C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5BEC174C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40488A3D" w14:textId="44893A65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118</w:t>
            </w:r>
          </w:p>
        </w:tc>
        <w:tc>
          <w:tcPr>
            <w:tcW w:w="106" w:type="dxa"/>
          </w:tcPr>
          <w:p w14:paraId="5D522489" w14:textId="7C03FE8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335086EB" w14:textId="5F921B1E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27,327</w:t>
            </w:r>
          </w:p>
        </w:tc>
        <w:tc>
          <w:tcPr>
            <w:tcW w:w="106" w:type="dxa"/>
          </w:tcPr>
          <w:p w14:paraId="3354B578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53C29D1A" w14:textId="0327335B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9,385</w:t>
            </w:r>
          </w:p>
        </w:tc>
        <w:tc>
          <w:tcPr>
            <w:tcW w:w="106" w:type="dxa"/>
          </w:tcPr>
          <w:p w14:paraId="6C11C67C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00F86D4D" w14:textId="11E9DB4A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7,328</w:t>
            </w:r>
          </w:p>
        </w:tc>
        <w:tc>
          <w:tcPr>
            <w:tcW w:w="106" w:type="dxa"/>
          </w:tcPr>
          <w:p w14:paraId="5585C5F7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080867E8" w14:textId="538E6653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137</w:t>
            </w:r>
          </w:p>
        </w:tc>
        <w:tc>
          <w:tcPr>
            <w:tcW w:w="106" w:type="dxa"/>
          </w:tcPr>
          <w:p w14:paraId="4586DFAF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62402373" w14:textId="18F850BA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190</w:t>
            </w:r>
          </w:p>
        </w:tc>
        <w:tc>
          <w:tcPr>
            <w:tcW w:w="106" w:type="dxa"/>
          </w:tcPr>
          <w:p w14:paraId="519CDBAD" w14:textId="7777777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09A46114" w14:textId="093DA97E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44,485</w:t>
            </w:r>
          </w:p>
        </w:tc>
      </w:tr>
      <w:tr w:rsidR="001C5E7E" w:rsidRPr="000405AA" w14:paraId="4B1F0F02" w14:textId="77777777" w:rsidTr="00B13062">
        <w:tc>
          <w:tcPr>
            <w:tcW w:w="2340" w:type="dxa"/>
          </w:tcPr>
          <w:p w14:paraId="3D022410" w14:textId="523569D6" w:rsidR="001C5E7E" w:rsidRPr="000405AA" w:rsidRDefault="001C5E7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162E512F" w14:textId="44750D5E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9ED239C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697BDF9A" w14:textId="1D9C09E9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21,300</w:t>
            </w:r>
          </w:p>
        </w:tc>
        <w:tc>
          <w:tcPr>
            <w:tcW w:w="111" w:type="dxa"/>
          </w:tcPr>
          <w:p w14:paraId="5DD0933A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7D93829E" w14:textId="0634FFE6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06" w:right="-13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29,800</w:t>
            </w:r>
          </w:p>
        </w:tc>
        <w:tc>
          <w:tcPr>
            <w:tcW w:w="108" w:type="dxa"/>
          </w:tcPr>
          <w:p w14:paraId="303BEF77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30330D17" w14:textId="3A49BC46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5,154</w:t>
            </w:r>
          </w:p>
        </w:tc>
        <w:tc>
          <w:tcPr>
            <w:tcW w:w="106" w:type="dxa"/>
          </w:tcPr>
          <w:p w14:paraId="503DFF2B" w14:textId="39EC101D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757307DC" w14:textId="39C8993B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9016AB2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26671E89" w14:textId="5FAB3111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423</w:t>
            </w:r>
          </w:p>
        </w:tc>
        <w:tc>
          <w:tcPr>
            <w:tcW w:w="106" w:type="dxa"/>
          </w:tcPr>
          <w:p w14:paraId="5D0B2883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101E1304" w14:textId="458641B3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160</w:t>
            </w:r>
          </w:p>
        </w:tc>
        <w:tc>
          <w:tcPr>
            <w:tcW w:w="106" w:type="dxa"/>
          </w:tcPr>
          <w:p w14:paraId="6CCC49BB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4357D7F" w14:textId="4A9358C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2,129</w:t>
            </w:r>
          </w:p>
        </w:tc>
        <w:tc>
          <w:tcPr>
            <w:tcW w:w="106" w:type="dxa"/>
          </w:tcPr>
          <w:p w14:paraId="431C6700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33A83A33" w14:textId="11C1A196" w:rsidR="001C5E7E" w:rsidRPr="000405AA" w:rsidRDefault="001C5E7E" w:rsidP="001C09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7CD9024" w14:textId="7777777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041F9836" w14:textId="4C60C26C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58,966</w:t>
            </w:r>
          </w:p>
        </w:tc>
      </w:tr>
      <w:tr w:rsidR="001C5E7E" w:rsidRPr="000405AA" w14:paraId="10B03269" w14:textId="77777777" w:rsidTr="00B13062">
        <w:tc>
          <w:tcPr>
            <w:tcW w:w="2340" w:type="dxa"/>
          </w:tcPr>
          <w:p w14:paraId="55626664" w14:textId="783AE53E" w:rsidR="001C5E7E" w:rsidRPr="000405AA" w:rsidRDefault="001C5E7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</w:tcPr>
          <w:p w14:paraId="3AFEF540" w14:textId="3F6B58A0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1</w:t>
            </w:r>
            <w:r w:rsidR="001A3D74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3</w:t>
            </w:r>
          </w:p>
        </w:tc>
        <w:tc>
          <w:tcPr>
            <w:tcW w:w="106" w:type="dxa"/>
          </w:tcPr>
          <w:p w14:paraId="621379CE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2034C0B6" w14:textId="370F754A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20" w:lineRule="exact"/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22D1B6AC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6259B2EF" w14:textId="6713595E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26325B7C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74EC63A8" w14:textId="6C5861E8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2BB82C67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538C355F" w14:textId="15B0FDAA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4E86211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2206F6E0" w14:textId="42002A51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039BAE8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41C40D5B" w14:textId="1B642AD0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94122F2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2E65954" w14:textId="6CCB28AE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1,660</w:t>
            </w:r>
          </w:p>
        </w:tc>
        <w:tc>
          <w:tcPr>
            <w:tcW w:w="106" w:type="dxa"/>
          </w:tcPr>
          <w:p w14:paraId="09FDED4C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6D8520CC" w14:textId="48E4811D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2748280C" w14:textId="7777777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16352A9B" w14:textId="013A1094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1,660</w:t>
            </w:r>
          </w:p>
        </w:tc>
      </w:tr>
      <w:tr w:rsidR="001C5E7E" w:rsidRPr="000405AA" w14:paraId="0023C21F" w14:textId="77777777" w:rsidTr="00AD41E9">
        <w:tc>
          <w:tcPr>
            <w:tcW w:w="2340" w:type="dxa"/>
          </w:tcPr>
          <w:p w14:paraId="15196BD8" w14:textId="7EEB1089" w:rsidR="001C5E7E" w:rsidRPr="000405AA" w:rsidRDefault="001C5E7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0B4AFECF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571E0DA9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36FEEAA8" w14:textId="2B9AA57B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20" w:lineRule="exact"/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6C7CF5D6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10F00589" w14:textId="66CB1D80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631116BC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21A20C75" w14:textId="19379739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0C49608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70BC8D37" w14:textId="04B12E1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1,343</w:t>
            </w:r>
          </w:p>
        </w:tc>
        <w:tc>
          <w:tcPr>
            <w:tcW w:w="106" w:type="dxa"/>
          </w:tcPr>
          <w:p w14:paraId="0C826ECB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2E1264F" w14:textId="1C41EDAB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2875FE5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6E769AB3" w14:textId="28476D46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719B2F2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0FF2D9BD" w14:textId="5737DA1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7297E9BF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48EF262B" w14:textId="14B67F06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(1,343)</w:t>
            </w:r>
          </w:p>
        </w:tc>
        <w:tc>
          <w:tcPr>
            <w:tcW w:w="106" w:type="dxa"/>
          </w:tcPr>
          <w:p w14:paraId="19981B1C" w14:textId="7777777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7B54D2B1" w14:textId="3833B46A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C5E7E" w:rsidRPr="000405AA" w14:paraId="7DABB457" w14:textId="77777777" w:rsidTr="00AD41E9">
        <w:tc>
          <w:tcPr>
            <w:tcW w:w="2340" w:type="dxa"/>
          </w:tcPr>
          <w:p w14:paraId="018F8CD5" w14:textId="1AE65A72" w:rsidR="001C5E7E" w:rsidRPr="000405AA" w:rsidRDefault="001C5E7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7B1A7754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4160DB4F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BCA4C94" w14:textId="329D18EE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20" w:lineRule="exact"/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88F74E1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657FE13E" w14:textId="4FD234CE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711E5050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597709E" w14:textId="4E40B494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AE88C4D" w14:textId="3189FC0E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265B4B34" w14:textId="235C6144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(37,534)</w:t>
            </w:r>
          </w:p>
        </w:tc>
        <w:tc>
          <w:tcPr>
            <w:tcW w:w="106" w:type="dxa"/>
          </w:tcPr>
          <w:p w14:paraId="1760CC94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7951690" w14:textId="2A0C3CD4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(4,809)</w:t>
            </w:r>
          </w:p>
        </w:tc>
        <w:tc>
          <w:tcPr>
            <w:tcW w:w="106" w:type="dxa"/>
          </w:tcPr>
          <w:p w14:paraId="2D8F997C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8FFF798" w14:textId="328663AA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(16,662)</w:t>
            </w:r>
          </w:p>
        </w:tc>
        <w:tc>
          <w:tcPr>
            <w:tcW w:w="106" w:type="dxa"/>
          </w:tcPr>
          <w:p w14:paraId="0ECA8259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9F75B30" w14:textId="68AA31A5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(137)</w:t>
            </w:r>
          </w:p>
        </w:tc>
        <w:tc>
          <w:tcPr>
            <w:tcW w:w="106" w:type="dxa"/>
          </w:tcPr>
          <w:p w14:paraId="71720585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3E4AAB4A" w14:textId="643F6C51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19A05FB" w14:textId="7777777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14:paraId="1CE44EB2" w14:textId="702B5669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(59,142)</w:t>
            </w:r>
          </w:p>
        </w:tc>
      </w:tr>
      <w:tr w:rsidR="001C5E7E" w:rsidRPr="000405AA" w14:paraId="7ADBBE02" w14:textId="77777777" w:rsidTr="00AD41E9">
        <w:tc>
          <w:tcPr>
            <w:tcW w:w="2340" w:type="dxa"/>
            <w:hideMark/>
          </w:tcPr>
          <w:p w14:paraId="3F3257DB" w14:textId="0F54A986" w:rsidR="001C5E7E" w:rsidRPr="000405AA" w:rsidRDefault="001C5E7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และ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  <w:t xml:space="preserve">  1 </w:t>
            </w:r>
            <w:r w:rsidRPr="000405AA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810" w:type="dxa"/>
          </w:tcPr>
          <w:p w14:paraId="096135EB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15E252D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116A93D" w14:textId="77777777" w:rsidR="001C5E7E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3C52104" w14:textId="6109D3FE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347,613</w:t>
            </w:r>
          </w:p>
        </w:tc>
        <w:tc>
          <w:tcPr>
            <w:tcW w:w="111" w:type="dxa"/>
          </w:tcPr>
          <w:p w14:paraId="07B07D44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33E31670" w14:textId="77777777" w:rsidR="001C5E7E" w:rsidRPr="002D7602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6" w:right="22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A4C618C" w14:textId="6D676D90" w:rsidR="001C5E7E" w:rsidRPr="002D7602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06" w:right="-13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D760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29,800</w:t>
            </w:r>
          </w:p>
        </w:tc>
        <w:tc>
          <w:tcPr>
            <w:tcW w:w="108" w:type="dxa"/>
          </w:tcPr>
          <w:p w14:paraId="0ABDF9A5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8953710" w14:textId="77777777" w:rsidR="001C5E7E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227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2FC62CD7" w14:textId="29E09A89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20" w:lineRule="exact"/>
              <w:ind w:left="-106" w:right="-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5,272</w:t>
            </w:r>
          </w:p>
        </w:tc>
        <w:tc>
          <w:tcPr>
            <w:tcW w:w="106" w:type="dxa"/>
          </w:tcPr>
          <w:p w14:paraId="7C905F0E" w14:textId="6DC81478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65C604" w14:textId="77777777" w:rsidR="001C5E7E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99B9CAA" w14:textId="7F6E2A9D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937,685</w:t>
            </w:r>
          </w:p>
        </w:tc>
        <w:tc>
          <w:tcPr>
            <w:tcW w:w="106" w:type="dxa"/>
          </w:tcPr>
          <w:p w14:paraId="71D5F3E8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8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00CD78" w14:textId="77777777" w:rsidR="001C5E7E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37FAF66E" w14:textId="1B6A6065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149,550</w:t>
            </w:r>
          </w:p>
        </w:tc>
        <w:tc>
          <w:tcPr>
            <w:tcW w:w="106" w:type="dxa"/>
          </w:tcPr>
          <w:p w14:paraId="31CCAA36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8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80F7A3" w14:textId="77777777" w:rsidR="001C5E7E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13AAA1B4" w14:textId="48D75913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133,782</w:t>
            </w:r>
          </w:p>
        </w:tc>
        <w:tc>
          <w:tcPr>
            <w:tcW w:w="106" w:type="dxa"/>
          </w:tcPr>
          <w:p w14:paraId="140A1FD4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79F890" w14:textId="77777777" w:rsidR="001C5E7E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6373CCA6" w14:textId="56A8D180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20" w:lineRule="exact"/>
              <w:ind w:left="-106" w:right="-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6,679</w:t>
            </w:r>
          </w:p>
        </w:tc>
        <w:tc>
          <w:tcPr>
            <w:tcW w:w="106" w:type="dxa"/>
          </w:tcPr>
          <w:p w14:paraId="6C7EE4D4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14:paraId="1174327C" w14:textId="77777777" w:rsidR="001C5E7E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5B1D81C4" w14:textId="534176B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16,633</w:t>
            </w:r>
          </w:p>
        </w:tc>
        <w:tc>
          <w:tcPr>
            <w:tcW w:w="106" w:type="dxa"/>
          </w:tcPr>
          <w:p w14:paraId="160813A6" w14:textId="7777777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5FFC897" w14:textId="77777777" w:rsidR="001C5E7E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  <w:p w14:paraId="4EE679CE" w14:textId="31C17705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1,627,014</w:t>
            </w:r>
          </w:p>
        </w:tc>
      </w:tr>
      <w:tr w:rsidR="001C5E7E" w:rsidRPr="000405AA" w14:paraId="010248F7" w14:textId="77777777" w:rsidTr="00AD41E9">
        <w:tc>
          <w:tcPr>
            <w:tcW w:w="2340" w:type="dxa"/>
            <w:hideMark/>
          </w:tcPr>
          <w:p w14:paraId="24BEFCD1" w14:textId="77777777" w:rsidR="001C5E7E" w:rsidRPr="000405AA" w:rsidRDefault="001C5E7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4DF5B42B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60DB215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3675AF03" w14:textId="21F48456" w:rsidR="001C5E7E" w:rsidRPr="000405AA" w:rsidRDefault="00DD52E8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20" w:lineRule="exact"/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72E0BAD1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0103B9CB" w14:textId="4EE80078" w:rsidR="001C5E7E" w:rsidRPr="000405AA" w:rsidRDefault="00590BDC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7AF56AA8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4F395973" w14:textId="5FE576D9" w:rsidR="001C5E7E" w:rsidRPr="000405AA" w:rsidRDefault="00590BDC" w:rsidP="0059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395</w:t>
            </w:r>
          </w:p>
        </w:tc>
        <w:tc>
          <w:tcPr>
            <w:tcW w:w="106" w:type="dxa"/>
          </w:tcPr>
          <w:p w14:paraId="5BC7E8B2" w14:textId="60B307A6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1F36D001" w14:textId="68E49347" w:rsidR="001C5E7E" w:rsidRPr="000405AA" w:rsidRDefault="00590BDC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144,317</w:t>
            </w:r>
          </w:p>
        </w:tc>
        <w:tc>
          <w:tcPr>
            <w:tcW w:w="106" w:type="dxa"/>
          </w:tcPr>
          <w:p w14:paraId="14D679F4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031132FA" w14:textId="13908AEA" w:rsidR="001C5E7E" w:rsidRPr="000405AA" w:rsidRDefault="00590BDC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36,767</w:t>
            </w:r>
          </w:p>
        </w:tc>
        <w:tc>
          <w:tcPr>
            <w:tcW w:w="106" w:type="dxa"/>
          </w:tcPr>
          <w:p w14:paraId="45DD502D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5659A065" w14:textId="1F518065" w:rsidR="001C5E7E" w:rsidRPr="000405AA" w:rsidRDefault="00590BDC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27,463</w:t>
            </w:r>
          </w:p>
        </w:tc>
        <w:tc>
          <w:tcPr>
            <w:tcW w:w="106" w:type="dxa"/>
          </w:tcPr>
          <w:p w14:paraId="476B2F90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760C7E3A" w14:textId="5D500494" w:rsidR="001C5E7E" w:rsidRPr="000405AA" w:rsidRDefault="00590BDC" w:rsidP="0059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8536BE2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135E9DD6" w14:textId="7D3DCE5E" w:rsidR="001C5E7E" w:rsidRPr="000405AA" w:rsidRDefault="00590BDC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13,073</w:t>
            </w:r>
          </w:p>
        </w:tc>
        <w:tc>
          <w:tcPr>
            <w:tcW w:w="106" w:type="dxa"/>
          </w:tcPr>
          <w:p w14:paraId="2FD9E153" w14:textId="7777777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54A60B09" w14:textId="43124861" w:rsidR="001C5E7E" w:rsidRPr="000405AA" w:rsidRDefault="00590BDC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222,015</w:t>
            </w:r>
          </w:p>
        </w:tc>
      </w:tr>
      <w:tr w:rsidR="001C5E7E" w:rsidRPr="000405AA" w14:paraId="4060F6B3" w14:textId="77777777" w:rsidTr="00AD41E9">
        <w:tc>
          <w:tcPr>
            <w:tcW w:w="2340" w:type="dxa"/>
          </w:tcPr>
          <w:p w14:paraId="3AE30D21" w14:textId="2EDDCCF1" w:rsidR="001C5E7E" w:rsidRPr="000405AA" w:rsidRDefault="001C5E7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337B71A6" w14:textId="226F510B" w:rsidR="001C5E7E" w:rsidRPr="000405AA" w:rsidRDefault="001A3D74" w:rsidP="00C85298">
            <w:pPr>
              <w:tabs>
                <w:tab w:val="clear" w:pos="227"/>
                <w:tab w:val="clear" w:pos="680"/>
                <w:tab w:val="left" w:pos="655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106" w:type="dxa"/>
          </w:tcPr>
          <w:p w14:paraId="21C3ABCC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6AA27751" w14:textId="3C859EF3" w:rsidR="001C5E7E" w:rsidRPr="000405AA" w:rsidRDefault="00DD52E8" w:rsidP="0059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20" w:lineRule="exact"/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6F947DBC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74844D3D" w14:textId="31D284DB" w:rsidR="001C5E7E" w:rsidRPr="000405AA" w:rsidRDefault="00590BDC" w:rsidP="0059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520</w:t>
            </w:r>
          </w:p>
        </w:tc>
        <w:tc>
          <w:tcPr>
            <w:tcW w:w="108" w:type="dxa"/>
          </w:tcPr>
          <w:p w14:paraId="6EE2AD2A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5DFD404B" w14:textId="4C3F9B9D" w:rsidR="001C5E7E" w:rsidRPr="000405AA" w:rsidRDefault="00590BDC" w:rsidP="0059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399</w:t>
            </w:r>
          </w:p>
        </w:tc>
        <w:tc>
          <w:tcPr>
            <w:tcW w:w="106" w:type="dxa"/>
          </w:tcPr>
          <w:p w14:paraId="75C83FD4" w14:textId="66296B10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1E45AD51" w14:textId="0ACF1D6B" w:rsidR="001C5E7E" w:rsidRPr="000405AA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223</w:t>
            </w:r>
          </w:p>
        </w:tc>
        <w:tc>
          <w:tcPr>
            <w:tcW w:w="106" w:type="dxa"/>
          </w:tcPr>
          <w:p w14:paraId="7216B54B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6C35F947" w14:textId="6589F8A8" w:rsidR="001C5E7E" w:rsidRPr="000405AA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6DA8FC85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vAlign w:val="center"/>
          </w:tcPr>
          <w:p w14:paraId="06EC7188" w14:textId="0F29B5EA" w:rsidR="001C5E7E" w:rsidRPr="000405AA" w:rsidRDefault="00590BDC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266</w:t>
            </w:r>
          </w:p>
        </w:tc>
        <w:tc>
          <w:tcPr>
            <w:tcW w:w="106" w:type="dxa"/>
          </w:tcPr>
          <w:p w14:paraId="37CC2195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2D312D4B" w14:textId="50CF6DA0" w:rsidR="001C5E7E" w:rsidRPr="000405AA" w:rsidRDefault="00590BDC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1,337</w:t>
            </w:r>
          </w:p>
        </w:tc>
        <w:tc>
          <w:tcPr>
            <w:tcW w:w="106" w:type="dxa"/>
          </w:tcPr>
          <w:p w14:paraId="52A359C1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5FB73434" w14:textId="4722D87F" w:rsidR="001C5E7E" w:rsidRPr="000405AA" w:rsidRDefault="00590BDC" w:rsidP="0059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25A88BC" w14:textId="7777777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363C3F9B" w14:textId="129AC560" w:rsidR="001C5E7E" w:rsidRPr="000405AA" w:rsidRDefault="00590BDC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2,745</w:t>
            </w:r>
          </w:p>
        </w:tc>
      </w:tr>
      <w:tr w:rsidR="001C5E7E" w:rsidRPr="000405AA" w14:paraId="0160C8E6" w14:textId="77777777" w:rsidTr="00AD41E9">
        <w:tc>
          <w:tcPr>
            <w:tcW w:w="2340" w:type="dxa"/>
          </w:tcPr>
          <w:p w14:paraId="4FB5E666" w14:textId="77777777" w:rsidR="001C5E7E" w:rsidRPr="000405AA" w:rsidRDefault="001C5E7E" w:rsidP="00C85298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810" w:type="dxa"/>
          </w:tcPr>
          <w:p w14:paraId="1054B984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1D5DAF75" w14:textId="77777777" w:rsidR="001C5E7E" w:rsidRPr="000405AA" w:rsidRDefault="001C5E7E" w:rsidP="00C85298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2E20DF51" w14:textId="276AE277" w:rsidR="001C5E7E" w:rsidRPr="000405AA" w:rsidRDefault="00590BDC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20" w:lineRule="exact"/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14B2BEDE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53B502FC" w14:textId="3566E1F2" w:rsidR="001C5E7E" w:rsidRPr="000405AA" w:rsidRDefault="00590BDC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493248FE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0C4BA1E8" w14:textId="304756C2" w:rsidR="001C5E7E" w:rsidRPr="000405AA" w:rsidRDefault="00590BDC" w:rsidP="0059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E23E8AA" w14:textId="57986445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2A18B1E" w14:textId="0A9445E0" w:rsidR="001C5E7E" w:rsidRPr="000405AA" w:rsidRDefault="00590BDC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106" w:type="dxa"/>
          </w:tcPr>
          <w:p w14:paraId="0A62AAB6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63BAD10" w14:textId="1105C1C1" w:rsidR="001C5E7E" w:rsidRPr="000405AA" w:rsidRDefault="00590BDC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3A6AF7F9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34B7ECBE" w14:textId="4EE383E0" w:rsidR="001C5E7E" w:rsidRPr="000405AA" w:rsidRDefault="00590BDC" w:rsidP="0059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106" w:type="dxa"/>
          </w:tcPr>
          <w:p w14:paraId="0F020D71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5CCA686A" w14:textId="40AD66E5" w:rsidR="001C5E7E" w:rsidRPr="000405AA" w:rsidRDefault="00590BDC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C148578" w14:textId="77777777" w:rsidR="001C5E7E" w:rsidRPr="000405AA" w:rsidRDefault="001C5E7E" w:rsidP="00C852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1A513A11" w14:textId="134929E0" w:rsidR="001C5E7E" w:rsidRPr="000405AA" w:rsidRDefault="00590BDC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(40)</w:t>
            </w:r>
          </w:p>
        </w:tc>
        <w:tc>
          <w:tcPr>
            <w:tcW w:w="106" w:type="dxa"/>
          </w:tcPr>
          <w:p w14:paraId="392D601D" w14:textId="77777777" w:rsidR="001C5E7E" w:rsidRPr="000405AA" w:rsidRDefault="001C5E7E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1CCD0C62" w14:textId="5692BB21" w:rsidR="001C5E7E" w:rsidRPr="000405AA" w:rsidRDefault="00590BDC" w:rsidP="00590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32D55" w:rsidRPr="000405AA" w14:paraId="17C2FF24" w14:textId="77777777" w:rsidTr="00632DC4">
        <w:tc>
          <w:tcPr>
            <w:tcW w:w="2340" w:type="dxa"/>
          </w:tcPr>
          <w:p w14:paraId="120184EE" w14:textId="2CD5F87E" w:rsidR="00432D55" w:rsidRPr="000405AA" w:rsidRDefault="00432D55" w:rsidP="00432D55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โอนไปอสังหาริมทรัพย์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810" w:type="dxa"/>
          </w:tcPr>
          <w:p w14:paraId="5BB96B6B" w14:textId="77777777" w:rsidR="00432D55" w:rsidRDefault="00432D55" w:rsidP="00432D55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F55626B" w14:textId="7D7B2121" w:rsidR="00432D55" w:rsidRPr="00C42620" w:rsidRDefault="00432D55" w:rsidP="00432D55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C42620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11</w:t>
            </w:r>
          </w:p>
        </w:tc>
        <w:tc>
          <w:tcPr>
            <w:tcW w:w="106" w:type="dxa"/>
          </w:tcPr>
          <w:p w14:paraId="69AD9968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</w:tcPr>
          <w:p w14:paraId="730A62A8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20" w:lineRule="exact"/>
              <w:ind w:right="396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3E31242" w14:textId="68F4CAB9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326,313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111" w:type="dxa"/>
          </w:tcPr>
          <w:p w14:paraId="794041E5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</w:tcPr>
          <w:p w14:paraId="4C2DA630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12CD8D1" w14:textId="7DE819AB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20868FB0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</w:tcPr>
          <w:p w14:paraId="3E9AD746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5430A88" w14:textId="7DBC5F24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57F7FB11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vAlign w:val="center"/>
          </w:tcPr>
          <w:p w14:paraId="0917801E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F679816" w14:textId="018FEA2D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244266D3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</w:tcPr>
          <w:p w14:paraId="0CC71BEE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26F7689" w14:textId="160DD71A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29231CFE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5BD58E93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31C1118" w14:textId="2ACB737F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26C890E0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</w:tcPr>
          <w:p w14:paraId="32739335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76A9BF7" w14:textId="100BDEEB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20" w:lineRule="exact"/>
              <w:ind w:left="-106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4FEE5495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</w:tcPr>
          <w:p w14:paraId="251283D0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52FA9BB" w14:textId="5257763A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108F16FF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</w:tcPr>
          <w:p w14:paraId="6611CAC7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C71E09E" w14:textId="54EB686C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432D55">
              <w:rPr>
                <w:rFonts w:asciiTheme="majorBidi" w:hAnsiTheme="majorBidi" w:cstheme="majorBidi"/>
                <w:sz w:val="25"/>
                <w:szCs w:val="25"/>
              </w:rPr>
              <w:t>(326,313)</w:t>
            </w:r>
          </w:p>
        </w:tc>
      </w:tr>
      <w:tr w:rsidR="00432D55" w:rsidRPr="000405AA" w14:paraId="4BA59162" w14:textId="77777777" w:rsidTr="00AD41E9">
        <w:tc>
          <w:tcPr>
            <w:tcW w:w="2340" w:type="dxa"/>
            <w:hideMark/>
          </w:tcPr>
          <w:p w14:paraId="7907C2FE" w14:textId="77777777" w:rsidR="00432D55" w:rsidRPr="000405AA" w:rsidRDefault="00432D55" w:rsidP="00432D55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10" w:type="dxa"/>
          </w:tcPr>
          <w:p w14:paraId="39D08741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FE1AD18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FBA3B72" w14:textId="4A7EB90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20" w:lineRule="exact"/>
              <w:ind w:left="-106" w:right="39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1" w:type="dxa"/>
          </w:tcPr>
          <w:p w14:paraId="47FAEEB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586B2DE3" w14:textId="46F6DF6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" w:type="dxa"/>
          </w:tcPr>
          <w:p w14:paraId="5C2DC5DA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3C942B8" w14:textId="59BF2B3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06" w:right="227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" w:type="dxa"/>
          </w:tcPr>
          <w:p w14:paraId="06877A6E" w14:textId="4C8EF7E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7084A9" w14:textId="35F7CF5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(68,242)</w:t>
            </w:r>
          </w:p>
        </w:tc>
        <w:tc>
          <w:tcPr>
            <w:tcW w:w="106" w:type="dxa"/>
          </w:tcPr>
          <w:p w14:paraId="759E11C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DA71C" w14:textId="7A6970D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(17,113)</w:t>
            </w:r>
          </w:p>
        </w:tc>
        <w:tc>
          <w:tcPr>
            <w:tcW w:w="106" w:type="dxa"/>
          </w:tcPr>
          <w:p w14:paraId="28A0BB8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63801" w14:textId="5992C752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(23,171)</w:t>
            </w:r>
          </w:p>
        </w:tc>
        <w:tc>
          <w:tcPr>
            <w:tcW w:w="106" w:type="dxa"/>
          </w:tcPr>
          <w:p w14:paraId="55DF46AB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6F2D2" w14:textId="78760E6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6"/>
              </w:tabs>
              <w:spacing w:line="320" w:lineRule="exact"/>
              <w:ind w:left="-106" w:right="-3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(630)</w:t>
            </w:r>
          </w:p>
        </w:tc>
        <w:tc>
          <w:tcPr>
            <w:tcW w:w="106" w:type="dxa"/>
          </w:tcPr>
          <w:p w14:paraId="2CBE674A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D453F" w14:textId="1B99FA0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(13)</w:t>
            </w:r>
          </w:p>
        </w:tc>
        <w:tc>
          <w:tcPr>
            <w:tcW w:w="106" w:type="dxa"/>
          </w:tcPr>
          <w:p w14:paraId="09A640AE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C0EEE" w14:textId="2E66C30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(109,169)</w:t>
            </w:r>
          </w:p>
        </w:tc>
      </w:tr>
      <w:tr w:rsidR="00432D55" w:rsidRPr="000405AA" w14:paraId="1C4B59FC" w14:textId="77777777" w:rsidTr="00AD41E9">
        <w:tc>
          <w:tcPr>
            <w:tcW w:w="2340" w:type="dxa"/>
            <w:hideMark/>
          </w:tcPr>
          <w:p w14:paraId="29C73D09" w14:textId="7692960F" w:rsidR="00432D55" w:rsidRPr="000405AA" w:rsidRDefault="00432D55" w:rsidP="00432D55">
            <w:pPr>
              <w:tabs>
                <w:tab w:val="clear" w:pos="227"/>
                <w:tab w:val="left" w:pos="270"/>
              </w:tabs>
              <w:spacing w:line="32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810" w:type="dxa"/>
          </w:tcPr>
          <w:p w14:paraId="5B7D5357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1F31EF9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spacing w:line="320" w:lineRule="exact"/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16F825A7" w14:textId="59E69B04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</w:t>
            </w: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300</w:t>
            </w:r>
          </w:p>
        </w:tc>
        <w:tc>
          <w:tcPr>
            <w:tcW w:w="111" w:type="dxa"/>
          </w:tcPr>
          <w:p w14:paraId="67110277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115E06E5" w14:textId="49839273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137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30,320</w:t>
            </w:r>
          </w:p>
        </w:tc>
        <w:tc>
          <w:tcPr>
            <w:tcW w:w="108" w:type="dxa"/>
          </w:tcPr>
          <w:p w14:paraId="621504A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29ABBE7" w14:textId="20D020BC" w:rsidR="00432D55" w:rsidRPr="00590BDC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320" w:lineRule="exact"/>
              <w:ind w:left="-106" w:right="-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90BDC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6,066</w:t>
            </w:r>
          </w:p>
        </w:tc>
        <w:tc>
          <w:tcPr>
            <w:tcW w:w="106" w:type="dxa"/>
          </w:tcPr>
          <w:p w14:paraId="48C9406C" w14:textId="7B11529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95762" w14:textId="2F81462F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1,014,003</w:t>
            </w:r>
          </w:p>
        </w:tc>
        <w:tc>
          <w:tcPr>
            <w:tcW w:w="106" w:type="dxa"/>
          </w:tcPr>
          <w:p w14:paraId="405A36E0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8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F7F4FB" w14:textId="2BFA688B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169,204</w:t>
            </w:r>
          </w:p>
        </w:tc>
        <w:tc>
          <w:tcPr>
            <w:tcW w:w="106" w:type="dxa"/>
          </w:tcPr>
          <w:p w14:paraId="467E379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8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6B593" w14:textId="766A0BB5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138,360</w:t>
            </w:r>
          </w:p>
        </w:tc>
        <w:tc>
          <w:tcPr>
            <w:tcW w:w="106" w:type="dxa"/>
          </w:tcPr>
          <w:p w14:paraId="2F10CAEE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45D01F" w14:textId="731984EC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7,386</w:t>
            </w:r>
          </w:p>
        </w:tc>
        <w:tc>
          <w:tcPr>
            <w:tcW w:w="106" w:type="dxa"/>
          </w:tcPr>
          <w:p w14:paraId="3B4E0FED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-106" w:righ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5C8B2" w14:textId="60AC7B6A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29,653</w:t>
            </w:r>
          </w:p>
        </w:tc>
        <w:tc>
          <w:tcPr>
            <w:tcW w:w="106" w:type="dxa"/>
          </w:tcPr>
          <w:p w14:paraId="0AB12717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54957" w14:textId="0A6CB0DF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20" w:lineRule="exact"/>
              <w:ind w:left="-33" w:right="-4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1,416,292</w:t>
            </w:r>
          </w:p>
        </w:tc>
      </w:tr>
      <w:tr w:rsidR="00432D55" w:rsidRPr="000405AA" w14:paraId="014C692F" w14:textId="77777777" w:rsidTr="007542D6">
        <w:tc>
          <w:tcPr>
            <w:tcW w:w="2340" w:type="dxa"/>
          </w:tcPr>
          <w:p w14:paraId="11C7E80D" w14:textId="77777777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1DE37C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EACDEB1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8E8138E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" w:type="dxa"/>
          </w:tcPr>
          <w:p w14:paraId="7C3A5237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00A2D2CD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38E20878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81BBE6B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A42ED9A" w14:textId="652784BA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A1FD92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55898E99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306524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70A4DC95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AF3D68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0D3B399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49DAEF3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04D8D39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14:paraId="7A2FAD0E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33" w:right="-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20EDAC4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33" w:right="-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EEB3B3D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33" w:right="-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2D55" w:rsidRPr="000405AA" w14:paraId="79EAFF52" w14:textId="77777777" w:rsidTr="007542D6">
        <w:tc>
          <w:tcPr>
            <w:tcW w:w="2340" w:type="dxa"/>
          </w:tcPr>
          <w:p w14:paraId="48B30ED3" w14:textId="77777777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84CA0DA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4EC389C3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46" w:type="dxa"/>
          </w:tcPr>
          <w:p w14:paraId="3E88CB04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" w:type="dxa"/>
          </w:tcPr>
          <w:p w14:paraId="20E135BE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9" w:type="dxa"/>
          </w:tcPr>
          <w:p w14:paraId="7AD772F7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36626FBB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2" w:type="dxa"/>
          </w:tcPr>
          <w:p w14:paraId="79653877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B341DC6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5967082C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60B1789E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36D302D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5EDDDB9A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003E9810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C5C4D9D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7C1A7BE4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F0FCBCC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C0A0F3A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33" w:right="-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8F6EDC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33" w:right="-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640DA11F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33" w:right="-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2D55" w:rsidRPr="000405AA" w14:paraId="40A09D80" w14:textId="77777777" w:rsidTr="00AD41E9">
        <w:tc>
          <w:tcPr>
            <w:tcW w:w="2340" w:type="dxa"/>
          </w:tcPr>
          <w:p w14:paraId="19D08EC6" w14:textId="553154EB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810" w:type="dxa"/>
          </w:tcPr>
          <w:p w14:paraId="71020031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4CE55D4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ABF93F0" w14:textId="77777777" w:rsidR="00432D55" w:rsidRPr="00216794" w:rsidRDefault="00432D55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1" w:type="dxa"/>
          </w:tcPr>
          <w:p w14:paraId="7376C2CE" w14:textId="77777777" w:rsidR="00432D55" w:rsidRPr="00216794" w:rsidRDefault="00432D55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73232093" w14:textId="77777777" w:rsidR="00432D55" w:rsidRPr="00216794" w:rsidRDefault="00432D55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268DFF29" w14:textId="77777777" w:rsidR="00432D55" w:rsidRPr="00216794" w:rsidRDefault="00432D55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2F58A0D8" w14:textId="77777777" w:rsidR="00432D55" w:rsidRPr="00216794" w:rsidRDefault="00432D55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129B23A6" w14:textId="55FEE9B5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64B35964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F79331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77AA9495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613090B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left" w:pos="428"/>
                <w:tab w:val="left" w:pos="506"/>
              </w:tabs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034EE103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41AE6CB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17149DCB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CF62704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A438A79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C24271F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41FDCCA5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06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2D55" w:rsidRPr="000405AA" w14:paraId="7DC7F795" w14:textId="77777777" w:rsidTr="00AD41E9">
        <w:tc>
          <w:tcPr>
            <w:tcW w:w="2340" w:type="dxa"/>
          </w:tcPr>
          <w:p w14:paraId="6CC6FCE2" w14:textId="411E7BC4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28E04B96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FC0791B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5F2E2D0" w14:textId="234A46F3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C852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104BA97D" w14:textId="77777777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5AC0693C" w14:textId="0E02FD9F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52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1B5BBF50" w14:textId="77777777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2727B2F0" w14:textId="5C1C1F1B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52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1F435E1" w14:textId="761F3B02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70C3DD4A" w14:textId="2A8E5F56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C85298">
              <w:rPr>
                <w:rFonts w:asciiTheme="majorBidi" w:hAnsiTheme="majorBidi" w:cstheme="majorBidi"/>
                <w:sz w:val="26"/>
                <w:szCs w:val="26"/>
              </w:rPr>
              <w:t>661,340</w:t>
            </w:r>
          </w:p>
        </w:tc>
        <w:tc>
          <w:tcPr>
            <w:tcW w:w="106" w:type="dxa"/>
          </w:tcPr>
          <w:p w14:paraId="250D56F2" w14:textId="77777777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0BCD4D85" w14:textId="2B94409D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C85298">
              <w:rPr>
                <w:rFonts w:asciiTheme="majorBidi" w:hAnsiTheme="majorBidi" w:cstheme="majorBidi"/>
                <w:sz w:val="26"/>
                <w:szCs w:val="26"/>
              </w:rPr>
              <w:t>92,627</w:t>
            </w:r>
          </w:p>
        </w:tc>
        <w:tc>
          <w:tcPr>
            <w:tcW w:w="106" w:type="dxa"/>
          </w:tcPr>
          <w:p w14:paraId="5E23A55B" w14:textId="77777777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188B7D30" w14:textId="46B35569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5298">
              <w:rPr>
                <w:rFonts w:asciiTheme="majorBidi" w:hAnsiTheme="majorBidi" w:cstheme="majorBidi"/>
                <w:sz w:val="26"/>
                <w:szCs w:val="26"/>
              </w:rPr>
              <w:t>104,286</w:t>
            </w:r>
          </w:p>
        </w:tc>
        <w:tc>
          <w:tcPr>
            <w:tcW w:w="106" w:type="dxa"/>
          </w:tcPr>
          <w:p w14:paraId="3A4E47D8" w14:textId="77777777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8270627" w14:textId="07A5E330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5298">
              <w:rPr>
                <w:rFonts w:asciiTheme="majorBidi" w:hAnsiTheme="majorBidi" w:cstheme="majorBidi"/>
                <w:sz w:val="26"/>
                <w:szCs w:val="26"/>
              </w:rPr>
              <w:t>2,560</w:t>
            </w:r>
          </w:p>
        </w:tc>
        <w:tc>
          <w:tcPr>
            <w:tcW w:w="106" w:type="dxa"/>
          </w:tcPr>
          <w:p w14:paraId="3C23FA75" w14:textId="77777777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4B4C30BF" w14:textId="3A2F47AA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C852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4F6EBD9" w14:textId="77777777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4FC2C337" w14:textId="395BABB4" w:rsidR="00432D55" w:rsidRPr="00C85298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C85298">
              <w:rPr>
                <w:rFonts w:asciiTheme="majorBidi" w:hAnsiTheme="majorBidi" w:cstheme="majorBidi"/>
                <w:sz w:val="26"/>
                <w:szCs w:val="26"/>
              </w:rPr>
              <w:t>860,813</w:t>
            </w:r>
          </w:p>
        </w:tc>
      </w:tr>
      <w:tr w:rsidR="00432D55" w:rsidRPr="000405AA" w14:paraId="6BF2BA7E" w14:textId="77777777" w:rsidTr="00AD41E9">
        <w:tc>
          <w:tcPr>
            <w:tcW w:w="2340" w:type="dxa"/>
          </w:tcPr>
          <w:p w14:paraId="7B7210D4" w14:textId="11D3F12F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61FC7F0A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EA27D5F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AB07E14" w14:textId="0CD6F24F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5CA7ADD1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54B874D8" w14:textId="2D1A72FA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1,011</w:t>
            </w:r>
          </w:p>
        </w:tc>
        <w:tc>
          <w:tcPr>
            <w:tcW w:w="108" w:type="dxa"/>
          </w:tcPr>
          <w:p w14:paraId="56453B4B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5590DBC" w14:textId="6AB9B61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  <w:tc>
          <w:tcPr>
            <w:tcW w:w="106" w:type="dxa"/>
          </w:tcPr>
          <w:p w14:paraId="4FE19391" w14:textId="39087ABA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BE6F466" w14:textId="718B5EF4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99,050</w:t>
            </w:r>
          </w:p>
        </w:tc>
        <w:tc>
          <w:tcPr>
            <w:tcW w:w="106" w:type="dxa"/>
          </w:tcPr>
          <w:p w14:paraId="063AB4EA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53B2FE8" w14:textId="0AC6A53D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17,590</w:t>
            </w:r>
          </w:p>
        </w:tc>
        <w:tc>
          <w:tcPr>
            <w:tcW w:w="106" w:type="dxa"/>
          </w:tcPr>
          <w:p w14:paraId="1AA981EB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73E9D568" w14:textId="01BDCC8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19,650</w:t>
            </w:r>
          </w:p>
        </w:tc>
        <w:tc>
          <w:tcPr>
            <w:tcW w:w="106" w:type="dxa"/>
          </w:tcPr>
          <w:p w14:paraId="6CACEA18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09D898A" w14:textId="695C602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868</w:t>
            </w:r>
          </w:p>
        </w:tc>
        <w:tc>
          <w:tcPr>
            <w:tcW w:w="106" w:type="dxa"/>
          </w:tcPr>
          <w:p w14:paraId="76B23F7B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2F3A5569" w14:textId="17E1EE2D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BEB5D35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3F639FB5" w14:textId="517AE054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138,559</w:t>
            </w:r>
          </w:p>
        </w:tc>
      </w:tr>
      <w:tr w:rsidR="00432D55" w:rsidRPr="000405AA" w14:paraId="79E61832" w14:textId="77777777" w:rsidTr="00AD41E9">
        <w:tc>
          <w:tcPr>
            <w:tcW w:w="2340" w:type="dxa"/>
          </w:tcPr>
          <w:p w14:paraId="4356106C" w14:textId="0AD8464F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810" w:type="dxa"/>
          </w:tcPr>
          <w:p w14:paraId="57C0E164" w14:textId="38DE54B2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1</w:t>
            </w:r>
            <w:r w:rsidR="001A3D74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3</w:t>
            </w:r>
          </w:p>
        </w:tc>
        <w:tc>
          <w:tcPr>
            <w:tcW w:w="106" w:type="dxa"/>
          </w:tcPr>
          <w:p w14:paraId="1D939139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136EDA8" w14:textId="71FCE841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7348177A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2FB98E2B" w14:textId="0E66FB7B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7C8FE25B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36EBBBFD" w14:textId="1FCA468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C97A75D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30FC5515" w14:textId="2E0035EF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B58C63E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77BA1A87" w14:textId="5921CE9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9989D5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2ED9B70D" w14:textId="00FF5C9D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1504563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2F82D4BC" w14:textId="5F9099C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1,026</w:t>
            </w:r>
          </w:p>
        </w:tc>
        <w:tc>
          <w:tcPr>
            <w:tcW w:w="106" w:type="dxa"/>
          </w:tcPr>
          <w:p w14:paraId="49280E2F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20B4EB68" w14:textId="4968173F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7B7AF73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3CD2B13C" w14:textId="3950BAC8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1,026</w:t>
            </w:r>
          </w:p>
        </w:tc>
      </w:tr>
      <w:tr w:rsidR="00432D55" w:rsidRPr="000405AA" w14:paraId="5984B8FD" w14:textId="77777777" w:rsidTr="00AD41E9">
        <w:tc>
          <w:tcPr>
            <w:tcW w:w="2340" w:type="dxa"/>
          </w:tcPr>
          <w:p w14:paraId="59E96883" w14:textId="0161033D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(กลับรายการ) ขาดทุนจาก</w:t>
            </w: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การด้อยค่า</w:t>
            </w:r>
          </w:p>
        </w:tc>
        <w:tc>
          <w:tcPr>
            <w:tcW w:w="810" w:type="dxa"/>
          </w:tcPr>
          <w:p w14:paraId="6A5B436D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A36A4A2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91A5DE6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56B43E" w14:textId="33913931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2AD44CE1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654BD135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CB632B" w14:textId="28A5D83D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669A4F57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D656AE8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8D9ED" w14:textId="36C342D0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24D7CBF" w14:textId="1470A8CF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7BE6FB34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B79D81" w14:textId="673FEB54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(4,270)</w:t>
            </w:r>
          </w:p>
        </w:tc>
        <w:tc>
          <w:tcPr>
            <w:tcW w:w="106" w:type="dxa"/>
          </w:tcPr>
          <w:p w14:paraId="1C2229EB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A33F605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AEDDDB" w14:textId="5671E4FF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0821153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6A6AF9E7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DF4CCF" w14:textId="25020902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06" w:type="dxa"/>
          </w:tcPr>
          <w:p w14:paraId="499268C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A204F64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C9AB5D" w14:textId="24929BFA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3BFD884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277687D5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E20F9B" w14:textId="0945D132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16,325</w:t>
            </w:r>
          </w:p>
        </w:tc>
        <w:tc>
          <w:tcPr>
            <w:tcW w:w="106" w:type="dxa"/>
          </w:tcPr>
          <w:p w14:paraId="287D640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56772455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726B21" w14:textId="33B9C16C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12,050</w:t>
            </w:r>
          </w:p>
        </w:tc>
      </w:tr>
      <w:tr w:rsidR="00432D55" w:rsidRPr="000405AA" w14:paraId="04C2B3C9" w14:textId="77777777" w:rsidTr="00AD41E9">
        <w:tc>
          <w:tcPr>
            <w:tcW w:w="2340" w:type="dxa"/>
          </w:tcPr>
          <w:p w14:paraId="53B9A03E" w14:textId="01C5EF2A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13455EAA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74D6810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1F9E1285" w14:textId="783E1F54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725A1B39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67126C42" w14:textId="0244C438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A5BA670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8B7F2DC" w14:textId="23283EA2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E393097" w14:textId="0B9D32F1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09D424" w14:textId="59F79FB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(21,811)</w:t>
            </w:r>
          </w:p>
        </w:tc>
        <w:tc>
          <w:tcPr>
            <w:tcW w:w="106" w:type="dxa"/>
          </w:tcPr>
          <w:p w14:paraId="6B1C4743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E6BB8B" w14:textId="0BB76902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(2,923)</w:t>
            </w:r>
          </w:p>
        </w:tc>
        <w:tc>
          <w:tcPr>
            <w:tcW w:w="106" w:type="dxa"/>
          </w:tcPr>
          <w:p w14:paraId="4CB5940B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FD4DF3" w14:textId="16441B51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(15,251)</w:t>
            </w:r>
          </w:p>
        </w:tc>
        <w:tc>
          <w:tcPr>
            <w:tcW w:w="106" w:type="dxa"/>
          </w:tcPr>
          <w:p w14:paraId="4CA448F4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8FA536" w14:textId="4DD89EA2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(137)</w:t>
            </w:r>
          </w:p>
        </w:tc>
        <w:tc>
          <w:tcPr>
            <w:tcW w:w="106" w:type="dxa"/>
          </w:tcPr>
          <w:p w14:paraId="02C1EA07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</w:tcPr>
          <w:p w14:paraId="643BC71D" w14:textId="0A4A8D23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45282B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C6CCB5E" w14:textId="69153AD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sz w:val="26"/>
                <w:szCs w:val="26"/>
              </w:rPr>
              <w:t>(40,122)</w:t>
            </w:r>
          </w:p>
        </w:tc>
      </w:tr>
      <w:tr w:rsidR="00432D55" w:rsidRPr="000405AA" w14:paraId="6F84B747" w14:textId="77777777" w:rsidTr="00AD41E9">
        <w:tc>
          <w:tcPr>
            <w:tcW w:w="2340" w:type="dxa"/>
          </w:tcPr>
          <w:p w14:paraId="3C77E94E" w14:textId="4C9AF67D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405A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5F3E3385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04B5B84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DBAC91F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602CDDE" w14:textId="2BB018F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178378F3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3CEB5B49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236047A" w14:textId="21C27ABD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1,011</w:t>
            </w:r>
          </w:p>
        </w:tc>
        <w:tc>
          <w:tcPr>
            <w:tcW w:w="108" w:type="dxa"/>
          </w:tcPr>
          <w:p w14:paraId="2DBF7BE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358F6C2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BDABA4A" w14:textId="2C19C2F5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390</w:t>
            </w:r>
          </w:p>
        </w:tc>
        <w:tc>
          <w:tcPr>
            <w:tcW w:w="106" w:type="dxa"/>
          </w:tcPr>
          <w:p w14:paraId="04A07B52" w14:textId="33ECBB50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30ADED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BA798B6" w14:textId="36FF74CD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734,309</w:t>
            </w:r>
          </w:p>
        </w:tc>
        <w:tc>
          <w:tcPr>
            <w:tcW w:w="106" w:type="dxa"/>
          </w:tcPr>
          <w:p w14:paraId="079A402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8E6DF0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39B0CCD" w14:textId="438CFB38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107,294</w:t>
            </w:r>
          </w:p>
        </w:tc>
        <w:tc>
          <w:tcPr>
            <w:tcW w:w="106" w:type="dxa"/>
          </w:tcPr>
          <w:p w14:paraId="2E46F40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CCE8E5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30BBAE7" w14:textId="7D1C3FEA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108,680</w:t>
            </w:r>
          </w:p>
        </w:tc>
        <w:tc>
          <w:tcPr>
            <w:tcW w:w="106" w:type="dxa"/>
          </w:tcPr>
          <w:p w14:paraId="240E2961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CDB3C7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E5632A6" w14:textId="330F80D1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4,317</w:t>
            </w:r>
          </w:p>
        </w:tc>
        <w:tc>
          <w:tcPr>
            <w:tcW w:w="106" w:type="dxa"/>
          </w:tcPr>
          <w:p w14:paraId="5BE1DDE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14:paraId="75CA6023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0B9BDA" w14:textId="1276E20A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16,325</w:t>
            </w:r>
          </w:p>
        </w:tc>
        <w:tc>
          <w:tcPr>
            <w:tcW w:w="106" w:type="dxa"/>
          </w:tcPr>
          <w:p w14:paraId="6F66A9FF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A59D417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94977F" w14:textId="6FD71BFE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972,326</w:t>
            </w:r>
          </w:p>
        </w:tc>
      </w:tr>
      <w:tr w:rsidR="00432D55" w:rsidRPr="000405AA" w14:paraId="3DF05C34" w14:textId="77777777" w:rsidTr="00AD41E9">
        <w:tc>
          <w:tcPr>
            <w:tcW w:w="2340" w:type="dxa"/>
          </w:tcPr>
          <w:p w14:paraId="29040239" w14:textId="77777777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19D61BC7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5F45751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9C696D7" w14:textId="3912604D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56008930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21CDA666" w14:textId="735E080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1,524</w:t>
            </w:r>
          </w:p>
        </w:tc>
        <w:tc>
          <w:tcPr>
            <w:tcW w:w="108" w:type="dxa"/>
          </w:tcPr>
          <w:p w14:paraId="77C4E55E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1E6C5D32" w14:textId="1A2DFDE1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06" w:type="dxa"/>
          </w:tcPr>
          <w:p w14:paraId="62959CD5" w14:textId="312974A3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20AE7258" w14:textId="607AFD70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94,341</w:t>
            </w:r>
          </w:p>
        </w:tc>
        <w:tc>
          <w:tcPr>
            <w:tcW w:w="106" w:type="dxa"/>
          </w:tcPr>
          <w:p w14:paraId="5F656113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4F49FE34" w14:textId="461886A8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19,197</w:t>
            </w:r>
          </w:p>
        </w:tc>
        <w:tc>
          <w:tcPr>
            <w:tcW w:w="106" w:type="dxa"/>
          </w:tcPr>
          <w:p w14:paraId="64A9E4B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64B8E3F3" w14:textId="193552F4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16,426</w:t>
            </w:r>
          </w:p>
        </w:tc>
        <w:tc>
          <w:tcPr>
            <w:tcW w:w="106" w:type="dxa"/>
          </w:tcPr>
          <w:p w14:paraId="240DD17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128D908" w14:textId="2F965C78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989</w:t>
            </w:r>
          </w:p>
        </w:tc>
        <w:tc>
          <w:tcPr>
            <w:tcW w:w="106" w:type="dxa"/>
          </w:tcPr>
          <w:p w14:paraId="571AE0D8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D30AF9C" w14:textId="65F3D19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FCDD827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66EA19E5" w14:textId="2AC6DEE5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133,062</w:t>
            </w:r>
          </w:p>
        </w:tc>
      </w:tr>
      <w:tr w:rsidR="00432D55" w:rsidRPr="000405AA" w14:paraId="5844F83A" w14:textId="77777777" w:rsidTr="00AD41E9">
        <w:tc>
          <w:tcPr>
            <w:tcW w:w="2340" w:type="dxa"/>
          </w:tcPr>
          <w:p w14:paraId="490E13F4" w14:textId="64F4568B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(กลับรายการ) ขาดทุนจาก</w:t>
            </w:r>
            <w:r w:rsidRPr="000405A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การด้อยค่า</w:t>
            </w:r>
          </w:p>
        </w:tc>
        <w:tc>
          <w:tcPr>
            <w:tcW w:w="810" w:type="dxa"/>
          </w:tcPr>
          <w:p w14:paraId="3C20420C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C9287FF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827608F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781FF8" w14:textId="03A97CDA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0DD9E23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7C3F5C4B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650ACA" w14:textId="4E7BBE4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3976C9AF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2F08576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8D6B18" w14:textId="2C84EFCE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76F613D" w14:textId="3E4001AF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37F03B7A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F2031A" w14:textId="20790ADB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(5,367)</w:t>
            </w:r>
          </w:p>
        </w:tc>
        <w:tc>
          <w:tcPr>
            <w:tcW w:w="106" w:type="dxa"/>
          </w:tcPr>
          <w:p w14:paraId="1D6DE127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0AE977BD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634D71" w14:textId="76F30DD8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106" w:type="dxa"/>
          </w:tcPr>
          <w:p w14:paraId="4B9EAB56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7DE4B027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1FE06E" w14:textId="58EDC950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06" w:type="dxa"/>
          </w:tcPr>
          <w:p w14:paraId="5EF19BC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2C5B7E29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F2D805" w14:textId="7647678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0561BC6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75D4BC87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743A66" w14:textId="24449354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FF108C3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right w:val="nil"/>
            </w:tcBorders>
          </w:tcPr>
          <w:p w14:paraId="00E2C807" w14:textId="77777777" w:rsidR="00432D55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EA016A" w14:textId="3E1F9E7E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(4,900)</w:t>
            </w:r>
          </w:p>
        </w:tc>
      </w:tr>
      <w:tr w:rsidR="00432D55" w:rsidRPr="000405AA" w14:paraId="3E57D1A3" w14:textId="77777777" w:rsidTr="003D156F">
        <w:tc>
          <w:tcPr>
            <w:tcW w:w="2340" w:type="dxa"/>
          </w:tcPr>
          <w:p w14:paraId="68F3B62A" w14:textId="77777777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405AA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68A05514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9ECC8B7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BDCF643" w14:textId="4A7A7F51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05EB79EE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C446291" w14:textId="707B8EA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0B849AC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46EB3DE" w14:textId="17E9FB6A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6E043C1" w14:textId="24524D5D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940DAC" w14:textId="7F67377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(54,765)</w:t>
            </w:r>
          </w:p>
        </w:tc>
        <w:tc>
          <w:tcPr>
            <w:tcW w:w="106" w:type="dxa"/>
          </w:tcPr>
          <w:p w14:paraId="3EDD28B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6F0AC2" w14:textId="5096E83C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(16,047)</w:t>
            </w:r>
          </w:p>
        </w:tc>
        <w:tc>
          <w:tcPr>
            <w:tcW w:w="106" w:type="dxa"/>
          </w:tcPr>
          <w:p w14:paraId="4FFC8300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3A7EA1" w14:textId="36CB96CA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(22,602)</w:t>
            </w:r>
          </w:p>
        </w:tc>
        <w:tc>
          <w:tcPr>
            <w:tcW w:w="106" w:type="dxa"/>
          </w:tcPr>
          <w:p w14:paraId="5018A1FB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0AFC90" w14:textId="029173EE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(630)</w:t>
            </w:r>
          </w:p>
        </w:tc>
        <w:tc>
          <w:tcPr>
            <w:tcW w:w="106" w:type="dxa"/>
          </w:tcPr>
          <w:p w14:paraId="2C880D1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</w:tcPr>
          <w:p w14:paraId="7A6BBB1E" w14:textId="4787152F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1F666D6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D3D9D0" w14:textId="7115C7A2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(94,044)</w:t>
            </w:r>
          </w:p>
        </w:tc>
      </w:tr>
      <w:tr w:rsidR="00432D55" w:rsidRPr="000405AA" w14:paraId="36CD1A5B" w14:textId="77777777" w:rsidTr="003D156F">
        <w:tc>
          <w:tcPr>
            <w:tcW w:w="2340" w:type="dxa"/>
          </w:tcPr>
          <w:p w14:paraId="4A122238" w14:textId="3BAC1ECB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34B7AD8A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5894FE4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7FCA9F9D" w14:textId="39B00B9E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1" w:type="dxa"/>
          </w:tcPr>
          <w:p w14:paraId="70208356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4CBD4B51" w14:textId="75A344DD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2,535</w:t>
            </w:r>
          </w:p>
        </w:tc>
        <w:tc>
          <w:tcPr>
            <w:tcW w:w="108" w:type="dxa"/>
          </w:tcPr>
          <w:p w14:paraId="3DA31EC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FAC000B" w14:textId="669DCAD8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975</w:t>
            </w:r>
          </w:p>
        </w:tc>
        <w:tc>
          <w:tcPr>
            <w:tcW w:w="106" w:type="dxa"/>
          </w:tcPr>
          <w:p w14:paraId="1B5A364F" w14:textId="25F6FF4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E23A4E" w14:textId="4BE473D3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768,518</w:t>
            </w:r>
          </w:p>
        </w:tc>
        <w:tc>
          <w:tcPr>
            <w:tcW w:w="106" w:type="dxa"/>
          </w:tcPr>
          <w:p w14:paraId="77E3B8B8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326ABE" w14:textId="437ED68F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110,815</w:t>
            </w:r>
          </w:p>
        </w:tc>
        <w:tc>
          <w:tcPr>
            <w:tcW w:w="106" w:type="dxa"/>
          </w:tcPr>
          <w:p w14:paraId="0735FDA1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4FADAE" w14:textId="20009B09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102,600</w:t>
            </w:r>
          </w:p>
        </w:tc>
        <w:tc>
          <w:tcPr>
            <w:tcW w:w="106" w:type="dxa"/>
          </w:tcPr>
          <w:p w14:paraId="34C6BBC9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1EE41D" w14:textId="3C3ED2B5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4,676</w:t>
            </w:r>
          </w:p>
        </w:tc>
        <w:tc>
          <w:tcPr>
            <w:tcW w:w="106" w:type="dxa"/>
          </w:tcPr>
          <w:p w14:paraId="0721FB10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95613" w14:textId="020FF1C6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16,325</w:t>
            </w:r>
          </w:p>
        </w:tc>
        <w:tc>
          <w:tcPr>
            <w:tcW w:w="106" w:type="dxa"/>
          </w:tcPr>
          <w:p w14:paraId="2457F8C3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F0CDB" w14:textId="2BF1D531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1,006,444</w:t>
            </w:r>
          </w:p>
        </w:tc>
      </w:tr>
      <w:tr w:rsidR="00432D55" w:rsidRPr="000405AA" w14:paraId="6BD9EC13" w14:textId="77777777" w:rsidTr="003D156F">
        <w:tc>
          <w:tcPr>
            <w:tcW w:w="2340" w:type="dxa"/>
          </w:tcPr>
          <w:p w14:paraId="73A6BED6" w14:textId="77777777" w:rsidR="00432D55" w:rsidRPr="000405AA" w:rsidRDefault="00432D55" w:rsidP="00432D55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EF402E3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21FB513" w14:textId="77777777" w:rsidR="00432D55" w:rsidRPr="000405AA" w:rsidRDefault="00432D55" w:rsidP="00432D55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5728859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" w:type="dxa"/>
          </w:tcPr>
          <w:p w14:paraId="35E58E2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428A72FC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546A1612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4DD994B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44E832D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0B2047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2CE20FD9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86B951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6804F31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6ABA89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082C1EF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56AF17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F87C0D9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</w:tcPr>
          <w:p w14:paraId="25FE2737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2332F6A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0AEC575" w14:textId="77777777" w:rsidR="00432D55" w:rsidRPr="000405AA" w:rsidRDefault="00432D55" w:rsidP="00432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AD1496A" w14:textId="77777777" w:rsidR="00216794" w:rsidRDefault="00216794" w:rsidP="00432D55">
      <w:pPr>
        <w:tabs>
          <w:tab w:val="clear" w:pos="227"/>
          <w:tab w:val="left" w:pos="270"/>
        </w:tabs>
        <w:ind w:right="-108"/>
        <w:rPr>
          <w:rFonts w:asciiTheme="majorBidi" w:hAnsiTheme="majorBidi" w:cstheme="majorBidi"/>
          <w:b/>
          <w:bCs/>
          <w:sz w:val="26"/>
          <w:szCs w:val="26"/>
        </w:rPr>
        <w:sectPr w:rsidR="00216794" w:rsidSect="00B55B7D"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tbl>
      <w:tblPr>
        <w:tblW w:w="15302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340"/>
        <w:gridCol w:w="810"/>
        <w:gridCol w:w="106"/>
        <w:gridCol w:w="1246"/>
        <w:gridCol w:w="111"/>
        <w:gridCol w:w="1059"/>
        <w:gridCol w:w="108"/>
        <w:gridCol w:w="1242"/>
        <w:gridCol w:w="106"/>
        <w:gridCol w:w="1244"/>
        <w:gridCol w:w="106"/>
        <w:gridCol w:w="1244"/>
        <w:gridCol w:w="106"/>
        <w:gridCol w:w="1334"/>
        <w:gridCol w:w="106"/>
        <w:gridCol w:w="1154"/>
        <w:gridCol w:w="106"/>
        <w:gridCol w:w="1334"/>
        <w:gridCol w:w="106"/>
        <w:gridCol w:w="1334"/>
      </w:tblGrid>
      <w:tr w:rsidR="00216794" w:rsidRPr="000405AA" w14:paraId="11A81E77" w14:textId="77777777" w:rsidTr="003632A5">
        <w:tc>
          <w:tcPr>
            <w:tcW w:w="2340" w:type="dxa"/>
          </w:tcPr>
          <w:p w14:paraId="07874F00" w14:textId="77777777" w:rsidR="00216794" w:rsidRPr="000405AA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CEE73BC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2DAF11B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46" w:type="dxa"/>
            <w:gridSpan w:val="17"/>
          </w:tcPr>
          <w:p w14:paraId="408A388C" w14:textId="5B6E266A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216794" w:rsidRPr="000405AA" w14:paraId="0956762D" w14:textId="77777777" w:rsidTr="009B667B">
        <w:tc>
          <w:tcPr>
            <w:tcW w:w="2340" w:type="dxa"/>
          </w:tcPr>
          <w:p w14:paraId="4532A402" w14:textId="77777777" w:rsidR="00216794" w:rsidRPr="000405AA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2CACBE0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8FC2078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B76A276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1" w:type="dxa"/>
          </w:tcPr>
          <w:p w14:paraId="11438746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66A94C63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07E46881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6089DDF9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241593BE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AD1A448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07984A35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8638407" w14:textId="14795AC2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</w:t>
            </w:r>
          </w:p>
        </w:tc>
        <w:tc>
          <w:tcPr>
            <w:tcW w:w="106" w:type="dxa"/>
          </w:tcPr>
          <w:p w14:paraId="1CCD0A43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010F80CA" w14:textId="0E9B7376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47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</w:t>
            </w:r>
          </w:p>
        </w:tc>
        <w:tc>
          <w:tcPr>
            <w:tcW w:w="106" w:type="dxa"/>
          </w:tcPr>
          <w:p w14:paraId="4ACC6DB2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F9914DE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EC2475D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0E3895E7" w14:textId="7CA92512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สินทรัพย์</w:t>
            </w:r>
          </w:p>
        </w:tc>
        <w:tc>
          <w:tcPr>
            <w:tcW w:w="106" w:type="dxa"/>
          </w:tcPr>
          <w:p w14:paraId="2BDB6D9A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1C0866A5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16794" w:rsidRPr="000405AA" w14:paraId="4B1FC504" w14:textId="77777777" w:rsidTr="009B667B">
        <w:tc>
          <w:tcPr>
            <w:tcW w:w="2340" w:type="dxa"/>
          </w:tcPr>
          <w:p w14:paraId="7B4ED447" w14:textId="77777777" w:rsidR="00216794" w:rsidRPr="000405AA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A3290FF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0F13B04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171BAA7" w14:textId="00000E04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ที่ดินและ</w:t>
            </w:r>
          </w:p>
        </w:tc>
        <w:tc>
          <w:tcPr>
            <w:tcW w:w="111" w:type="dxa"/>
          </w:tcPr>
          <w:p w14:paraId="63128D54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59C4C899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6D5083CD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44DD30BB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74A34714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6EABF9B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" w:type="dxa"/>
          </w:tcPr>
          <w:p w14:paraId="66C5622A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D53E2B0" w14:textId="1D26674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562C5653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7DF88690" w14:textId="6554CEA2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47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424F4F67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77A5FD74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35F93F95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608F518" w14:textId="0187FB31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06" w:type="dxa"/>
          </w:tcPr>
          <w:p w14:paraId="10AF7BE1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7301844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16794" w:rsidRPr="000405AA" w14:paraId="17934242" w14:textId="77777777" w:rsidTr="009B667B">
        <w:tc>
          <w:tcPr>
            <w:tcW w:w="2340" w:type="dxa"/>
          </w:tcPr>
          <w:p w14:paraId="31C6FB59" w14:textId="77777777" w:rsidR="00216794" w:rsidRPr="000405AA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9A564B7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915A317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E1E5E54" w14:textId="58BC2E36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11" w:type="dxa"/>
          </w:tcPr>
          <w:p w14:paraId="1E15A677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3F9FF713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" w:type="dxa"/>
          </w:tcPr>
          <w:p w14:paraId="76D6778E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1CB572C2" w14:textId="4645BC4A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เครื่องจักรและ</w:t>
            </w:r>
          </w:p>
        </w:tc>
        <w:tc>
          <w:tcPr>
            <w:tcW w:w="106" w:type="dxa"/>
          </w:tcPr>
          <w:p w14:paraId="78002CCD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9C3BABF" w14:textId="7C552CAF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24DFF80C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3F3BA2DA" w14:textId="6AA0328D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6DE34B67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43D08FD3" w14:textId="1EC04A8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47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อุปกรณ์</w:t>
            </w:r>
          </w:p>
        </w:tc>
        <w:tc>
          <w:tcPr>
            <w:tcW w:w="106" w:type="dxa"/>
          </w:tcPr>
          <w:p w14:paraId="332A7096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7E2E09A6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" w:type="dxa"/>
          </w:tcPr>
          <w:p w14:paraId="4735195E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B1B12EC" w14:textId="51F7E7D2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การก่อสร้างและ</w:t>
            </w:r>
          </w:p>
        </w:tc>
        <w:tc>
          <w:tcPr>
            <w:tcW w:w="106" w:type="dxa"/>
          </w:tcPr>
          <w:p w14:paraId="38B1D787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19A6302F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16794" w:rsidRPr="000405AA" w14:paraId="186790D9" w14:textId="77777777" w:rsidTr="009B667B">
        <w:tc>
          <w:tcPr>
            <w:tcW w:w="2340" w:type="dxa"/>
          </w:tcPr>
          <w:p w14:paraId="03917694" w14:textId="77777777" w:rsidR="00216794" w:rsidRPr="000405AA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E7EC41C" w14:textId="0622705E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03656CA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FAC5D86" w14:textId="4A1F1A4C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1" w:type="dxa"/>
          </w:tcPr>
          <w:p w14:paraId="328CA4DD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9" w:type="dxa"/>
          </w:tcPr>
          <w:p w14:paraId="589D7B30" w14:textId="2640A543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อาคาร</w:t>
            </w:r>
          </w:p>
        </w:tc>
        <w:tc>
          <w:tcPr>
            <w:tcW w:w="108" w:type="dxa"/>
          </w:tcPr>
          <w:p w14:paraId="2C8BD687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2" w:type="dxa"/>
          </w:tcPr>
          <w:p w14:paraId="0BB1B6B6" w14:textId="1910B20A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อุปกรณ์โรงงาน</w:t>
            </w:r>
          </w:p>
        </w:tc>
        <w:tc>
          <w:tcPr>
            <w:tcW w:w="106" w:type="dxa"/>
          </w:tcPr>
          <w:p w14:paraId="3BBB2A67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1656736F" w14:textId="308AF40A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0D971DC7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795E1476" w14:textId="5DC0E545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2943E369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2C780664" w14:textId="4C28666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47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สำนักงาน</w:t>
            </w:r>
          </w:p>
        </w:tc>
        <w:tc>
          <w:tcPr>
            <w:tcW w:w="106" w:type="dxa"/>
          </w:tcPr>
          <w:p w14:paraId="1399FC9A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157C645C" w14:textId="44ED4B32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06" w:type="dxa"/>
          </w:tcPr>
          <w:p w14:paraId="6022CAAD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31C643F6" w14:textId="5E6A8578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ติดตั้ง</w:t>
            </w:r>
          </w:p>
        </w:tc>
        <w:tc>
          <w:tcPr>
            <w:tcW w:w="106" w:type="dxa"/>
          </w:tcPr>
          <w:p w14:paraId="1E2A0A8A" w14:textId="77777777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4DE2FF43" w14:textId="378F314C" w:rsidR="00216794" w:rsidRPr="00216794" w:rsidRDefault="00216794" w:rsidP="0021679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10"/>
              </w:tabs>
              <w:spacing w:line="320" w:lineRule="exact"/>
              <w:ind w:left="-43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405AA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16794" w:rsidRPr="000405AA" w14:paraId="3AE8A812" w14:textId="77777777" w:rsidTr="00D33977">
        <w:tc>
          <w:tcPr>
            <w:tcW w:w="2340" w:type="dxa"/>
          </w:tcPr>
          <w:p w14:paraId="3D9130F7" w14:textId="77777777" w:rsidR="00216794" w:rsidRPr="000405AA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6105118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B03C5A2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046" w:type="dxa"/>
            <w:gridSpan w:val="17"/>
          </w:tcPr>
          <w:p w14:paraId="3BBC1E71" w14:textId="59499773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216794" w:rsidRPr="000405AA" w14:paraId="166B7210" w14:textId="77777777" w:rsidTr="00AD41E9">
        <w:tc>
          <w:tcPr>
            <w:tcW w:w="2340" w:type="dxa"/>
          </w:tcPr>
          <w:p w14:paraId="1B2B7E79" w14:textId="383E40E0" w:rsidR="00216794" w:rsidRPr="000405AA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6E9F9B5B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C17E31F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B712036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" w:type="dxa"/>
          </w:tcPr>
          <w:p w14:paraId="7DED8C82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</w:tcPr>
          <w:p w14:paraId="1D344FB7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7AE2D5F3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6B36CD80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0769C04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514C0A50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D347620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vAlign w:val="center"/>
          </w:tcPr>
          <w:p w14:paraId="10A4AC61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1875B75E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7708587A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6373D87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0402B99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8D57855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50760FFF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C508F8A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</w:tcPr>
          <w:p w14:paraId="199F7C2C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16794" w:rsidRPr="000405AA" w14:paraId="5CFD3B47" w14:textId="77777777" w:rsidTr="00B57F9F">
        <w:tc>
          <w:tcPr>
            <w:tcW w:w="2340" w:type="dxa"/>
          </w:tcPr>
          <w:p w14:paraId="6A6E5E43" w14:textId="3BD14D81" w:rsidR="00216794" w:rsidRPr="000405AA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dxa"/>
          </w:tcPr>
          <w:p w14:paraId="272331E5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C3DD3D8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3AF4BB0B" w14:textId="38272740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347,613</w:t>
            </w:r>
          </w:p>
        </w:tc>
        <w:tc>
          <w:tcPr>
            <w:tcW w:w="111" w:type="dxa"/>
          </w:tcPr>
          <w:p w14:paraId="20C5903B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7D164760" w14:textId="5C7227F4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28,789</w:t>
            </w:r>
          </w:p>
        </w:tc>
        <w:tc>
          <w:tcPr>
            <w:tcW w:w="108" w:type="dxa"/>
          </w:tcPr>
          <w:p w14:paraId="3AC6B1D0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4C57CFAA" w14:textId="466E4A8A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4,882</w:t>
            </w:r>
          </w:p>
        </w:tc>
        <w:tc>
          <w:tcPr>
            <w:tcW w:w="106" w:type="dxa"/>
          </w:tcPr>
          <w:p w14:paraId="59B869F7" w14:textId="5A6769EF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2C601D3" w14:textId="5D6E009B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203,376</w:t>
            </w:r>
          </w:p>
        </w:tc>
        <w:tc>
          <w:tcPr>
            <w:tcW w:w="106" w:type="dxa"/>
          </w:tcPr>
          <w:p w14:paraId="5140AE01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960389A" w14:textId="64611D84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42,256</w:t>
            </w:r>
          </w:p>
        </w:tc>
        <w:tc>
          <w:tcPr>
            <w:tcW w:w="106" w:type="dxa"/>
          </w:tcPr>
          <w:p w14:paraId="3B68366D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7FCBC34" w14:textId="77B36FF4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25,102</w:t>
            </w:r>
          </w:p>
        </w:tc>
        <w:tc>
          <w:tcPr>
            <w:tcW w:w="106" w:type="dxa"/>
          </w:tcPr>
          <w:p w14:paraId="25CCF11B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24A66F6" w14:textId="1AE583EE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2,362</w:t>
            </w:r>
          </w:p>
        </w:tc>
        <w:tc>
          <w:tcPr>
            <w:tcW w:w="106" w:type="dxa"/>
          </w:tcPr>
          <w:p w14:paraId="3B5CB027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double" w:sz="4" w:space="0" w:color="auto"/>
              <w:right w:val="nil"/>
            </w:tcBorders>
          </w:tcPr>
          <w:p w14:paraId="6DDE9844" w14:textId="76954BB1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308</w:t>
            </w:r>
          </w:p>
        </w:tc>
        <w:tc>
          <w:tcPr>
            <w:tcW w:w="106" w:type="dxa"/>
          </w:tcPr>
          <w:p w14:paraId="0F844937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double" w:sz="4" w:space="0" w:color="auto"/>
              <w:right w:val="nil"/>
            </w:tcBorders>
          </w:tcPr>
          <w:p w14:paraId="60F974A8" w14:textId="1F19360F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654,688</w:t>
            </w:r>
          </w:p>
        </w:tc>
      </w:tr>
      <w:tr w:rsidR="00216794" w:rsidRPr="000405AA" w14:paraId="49365B98" w14:textId="77777777" w:rsidTr="00B57F9F">
        <w:tc>
          <w:tcPr>
            <w:tcW w:w="2340" w:type="dxa"/>
          </w:tcPr>
          <w:p w14:paraId="608CD6CA" w14:textId="2B45A84D" w:rsidR="00216794" w:rsidRPr="000405AA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1618E2D8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3C33BAE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</w:tcPr>
          <w:p w14:paraId="03D5596E" w14:textId="45E65C1A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21,300</w:t>
            </w:r>
          </w:p>
        </w:tc>
        <w:tc>
          <w:tcPr>
            <w:tcW w:w="111" w:type="dxa"/>
          </w:tcPr>
          <w:p w14:paraId="190E7E02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double" w:sz="4" w:space="0" w:color="auto"/>
              <w:bottom w:val="double" w:sz="4" w:space="0" w:color="auto"/>
            </w:tcBorders>
          </w:tcPr>
          <w:p w14:paraId="42380D06" w14:textId="48B2E2E5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27,785</w:t>
            </w:r>
          </w:p>
        </w:tc>
        <w:tc>
          <w:tcPr>
            <w:tcW w:w="108" w:type="dxa"/>
          </w:tcPr>
          <w:p w14:paraId="0A8E4778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14:paraId="02D23E7E" w14:textId="650FC1D2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5,091</w:t>
            </w:r>
          </w:p>
        </w:tc>
        <w:tc>
          <w:tcPr>
            <w:tcW w:w="106" w:type="dxa"/>
          </w:tcPr>
          <w:p w14:paraId="2AD494EC" w14:textId="0F3F19EC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61F1E9" w14:textId="6B93FB14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  <w:r w:rsidR="00E932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,485</w:t>
            </w:r>
          </w:p>
        </w:tc>
        <w:tc>
          <w:tcPr>
            <w:tcW w:w="106" w:type="dxa"/>
          </w:tcPr>
          <w:p w14:paraId="208A38C2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1B03E65" w14:textId="602BB24E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58,389</w:t>
            </w:r>
          </w:p>
        </w:tc>
        <w:tc>
          <w:tcPr>
            <w:tcW w:w="106" w:type="dxa"/>
          </w:tcPr>
          <w:p w14:paraId="11569351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5E502F" w14:textId="1E0E6AFE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35,760</w:t>
            </w:r>
          </w:p>
        </w:tc>
        <w:tc>
          <w:tcPr>
            <w:tcW w:w="106" w:type="dxa"/>
          </w:tcPr>
          <w:p w14:paraId="5A36F908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FC9F92" w14:textId="1BBA5E1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2,710</w:t>
            </w:r>
          </w:p>
        </w:tc>
        <w:tc>
          <w:tcPr>
            <w:tcW w:w="106" w:type="dxa"/>
          </w:tcPr>
          <w:p w14:paraId="3B825A96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2DA0F53" w14:textId="32B591A6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13,328</w:t>
            </w:r>
          </w:p>
        </w:tc>
        <w:tc>
          <w:tcPr>
            <w:tcW w:w="106" w:type="dxa"/>
          </w:tcPr>
          <w:p w14:paraId="528AAD08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D1CE97E" w14:textId="5B1E3D1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409,848</w:t>
            </w:r>
          </w:p>
        </w:tc>
      </w:tr>
      <w:tr w:rsidR="00216794" w:rsidRPr="000405AA" w14:paraId="349A3C89" w14:textId="77777777" w:rsidTr="00AD41E9">
        <w:tc>
          <w:tcPr>
            <w:tcW w:w="2340" w:type="dxa"/>
          </w:tcPr>
          <w:p w14:paraId="4564A15F" w14:textId="2AAEED18" w:rsidR="00216794" w:rsidRPr="000405AA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08F9A78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025C914" w14:textId="77777777" w:rsidR="00216794" w:rsidRPr="000405AA" w:rsidRDefault="00216794" w:rsidP="00216794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249FFC27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" w:type="dxa"/>
          </w:tcPr>
          <w:p w14:paraId="3D90B1EF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14:paraId="0CBCFFC4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4F3622E2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54726FD9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8992F9F" w14:textId="56B40D63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7C4BD3B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719C4B6F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406DAB6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601357B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6DA6D2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4A598C9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FE33055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9C21A80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right w:val="nil"/>
            </w:tcBorders>
          </w:tcPr>
          <w:p w14:paraId="367F7073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209BE59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double" w:sz="4" w:space="0" w:color="auto"/>
              <w:left w:val="nil"/>
              <w:right w:val="nil"/>
            </w:tcBorders>
          </w:tcPr>
          <w:p w14:paraId="5AD83C9D" w14:textId="77777777" w:rsidR="00216794" w:rsidRPr="000405AA" w:rsidRDefault="00216794" w:rsidP="00216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77EBFE1" w14:textId="77777777" w:rsidR="00A40577" w:rsidRPr="000405AA" w:rsidRDefault="00A40577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4941DB6" w14:textId="77777777" w:rsidR="00A40577" w:rsidRPr="000405AA" w:rsidRDefault="00A40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1512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92"/>
        <w:gridCol w:w="108"/>
        <w:gridCol w:w="859"/>
        <w:gridCol w:w="106"/>
        <w:gridCol w:w="1349"/>
        <w:gridCol w:w="106"/>
        <w:gridCol w:w="1334"/>
        <w:gridCol w:w="106"/>
        <w:gridCol w:w="1514"/>
        <w:gridCol w:w="106"/>
        <w:gridCol w:w="1514"/>
        <w:gridCol w:w="106"/>
        <w:gridCol w:w="1154"/>
        <w:gridCol w:w="106"/>
        <w:gridCol w:w="1530"/>
        <w:gridCol w:w="180"/>
        <w:gridCol w:w="1329"/>
        <w:gridCol w:w="21"/>
      </w:tblGrid>
      <w:tr w:rsidR="00C4540F" w:rsidRPr="002D7602" w14:paraId="19623F80" w14:textId="77777777" w:rsidTr="002D7602">
        <w:trPr>
          <w:gridAfter w:val="1"/>
          <w:wAfter w:w="21" w:type="dxa"/>
          <w:tblHeader/>
        </w:trPr>
        <w:tc>
          <w:tcPr>
            <w:tcW w:w="3592" w:type="dxa"/>
          </w:tcPr>
          <w:p w14:paraId="5144BC70" w14:textId="77777777" w:rsidR="00C4540F" w:rsidRPr="002D7602" w:rsidRDefault="00C4540F" w:rsidP="00C45006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54FDEF0D" w14:textId="77777777" w:rsidR="00C4540F" w:rsidRPr="002D7602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CC8A1D0" w14:textId="77777777" w:rsidR="00C4540F" w:rsidRPr="002D7602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7F4651B" w14:textId="77777777" w:rsidR="00C4540F" w:rsidRPr="002D7602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34" w:type="dxa"/>
            <w:gridSpan w:val="13"/>
          </w:tcPr>
          <w:p w14:paraId="65D78DA7" w14:textId="77777777" w:rsidR="00C4540F" w:rsidRPr="002D7602" w:rsidRDefault="00C4540F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AE4" w:rsidRPr="002D7602" w14:paraId="5747420C" w14:textId="77777777" w:rsidTr="002D7602">
        <w:trPr>
          <w:tblHeader/>
        </w:trPr>
        <w:tc>
          <w:tcPr>
            <w:tcW w:w="3592" w:type="dxa"/>
          </w:tcPr>
          <w:p w14:paraId="692AC054" w14:textId="77777777" w:rsidR="00CE4AE4" w:rsidRPr="002D7602" w:rsidRDefault="00CE4AE4" w:rsidP="00C45006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28214483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F4E21F2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378F7EA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2CB8BEC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75C3B43F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6FE6DB15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66F9AC3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hideMark/>
          </w:tcPr>
          <w:p w14:paraId="0290CE23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840B709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  <w:hideMark/>
          </w:tcPr>
          <w:p w14:paraId="35BA8F17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141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1104661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7868CA68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729E972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4DEDA962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187EED1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</w:tcPr>
          <w:p w14:paraId="46E19613" w14:textId="77777777" w:rsidR="00CE4AE4" w:rsidRPr="002D7602" w:rsidRDefault="00CE4AE4" w:rsidP="00C450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4AE4" w:rsidRPr="002D7602" w14:paraId="12C10913" w14:textId="77777777" w:rsidTr="002D7602">
        <w:trPr>
          <w:tblHeader/>
        </w:trPr>
        <w:tc>
          <w:tcPr>
            <w:tcW w:w="3592" w:type="dxa"/>
          </w:tcPr>
          <w:p w14:paraId="63BDBCD2" w14:textId="77777777" w:rsidR="00CE4AE4" w:rsidRPr="002D7602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0101A4CD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371BFE27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7F1E20E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57A07C2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106" w:type="dxa"/>
          </w:tcPr>
          <w:p w14:paraId="55885AB1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6B0C217F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B6E063D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56F22ACD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เครื่องใช้และ</w:t>
            </w:r>
          </w:p>
        </w:tc>
        <w:tc>
          <w:tcPr>
            <w:tcW w:w="106" w:type="dxa"/>
          </w:tcPr>
          <w:p w14:paraId="2360CFBE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540E7A9F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06" w:type="dxa"/>
          </w:tcPr>
          <w:p w14:paraId="4A83145B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1B0C4CC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57A8281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14:paraId="17ED51C7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80" w:type="dxa"/>
          </w:tcPr>
          <w:p w14:paraId="0666FAA4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37AA13A9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4AE4" w:rsidRPr="002D7602" w14:paraId="4B9993B2" w14:textId="77777777" w:rsidTr="002D7602">
        <w:trPr>
          <w:tblHeader/>
        </w:trPr>
        <w:tc>
          <w:tcPr>
            <w:tcW w:w="3592" w:type="dxa"/>
          </w:tcPr>
          <w:p w14:paraId="1285C6BE" w14:textId="77777777" w:rsidR="00CE4AE4" w:rsidRPr="002D7602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31261A47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DCAD290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8FC9DB5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E3ACF7E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1136EB18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hideMark/>
          </w:tcPr>
          <w:p w14:paraId="02E5B4CA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6" w:type="dxa"/>
          </w:tcPr>
          <w:p w14:paraId="41555E48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030ED325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อุปกรณ์ใช้ใน</w:t>
            </w:r>
          </w:p>
        </w:tc>
        <w:tc>
          <w:tcPr>
            <w:tcW w:w="106" w:type="dxa"/>
          </w:tcPr>
          <w:p w14:paraId="6AC6D488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68D4580C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6" w:type="dxa"/>
          </w:tcPr>
          <w:p w14:paraId="3542B1D5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5AACFA51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90BC945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14:paraId="14353FB9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การก่อสร้างและ</w:t>
            </w:r>
          </w:p>
        </w:tc>
        <w:tc>
          <w:tcPr>
            <w:tcW w:w="180" w:type="dxa"/>
          </w:tcPr>
          <w:p w14:paraId="59DA6603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8857B5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4AE4" w:rsidRPr="002D7602" w14:paraId="3026DAA9" w14:textId="77777777" w:rsidTr="002D7602">
        <w:trPr>
          <w:tblHeader/>
        </w:trPr>
        <w:tc>
          <w:tcPr>
            <w:tcW w:w="3592" w:type="dxa"/>
          </w:tcPr>
          <w:p w14:paraId="5DC3DE71" w14:textId="77777777" w:rsidR="00CE4AE4" w:rsidRPr="002D7602" w:rsidRDefault="00CE4AE4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3E397988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3DF82023" w14:textId="0920FF85" w:rsidR="00CE4AE4" w:rsidRPr="002D7602" w:rsidRDefault="009B422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6" w:type="dxa"/>
          </w:tcPr>
          <w:p w14:paraId="72F5AE5C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62F02D8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6" w:type="dxa"/>
          </w:tcPr>
          <w:p w14:paraId="648D0962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hideMark/>
          </w:tcPr>
          <w:p w14:paraId="11ADEA8B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06" w:type="dxa"/>
          </w:tcPr>
          <w:p w14:paraId="580B8639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left" w:pos="506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4D292D98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การดำเนินงาน</w:t>
            </w:r>
          </w:p>
        </w:tc>
        <w:tc>
          <w:tcPr>
            <w:tcW w:w="106" w:type="dxa"/>
          </w:tcPr>
          <w:p w14:paraId="3FC707D8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hideMark/>
          </w:tcPr>
          <w:p w14:paraId="5184CB53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6" w:type="dxa"/>
          </w:tcPr>
          <w:p w14:paraId="6E791188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hideMark/>
          </w:tcPr>
          <w:p w14:paraId="35A27B34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6" w:type="dxa"/>
          </w:tcPr>
          <w:p w14:paraId="355D49D7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hideMark/>
          </w:tcPr>
          <w:p w14:paraId="56E68FAD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80" w:type="dxa"/>
          </w:tcPr>
          <w:p w14:paraId="6622C021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hideMark/>
          </w:tcPr>
          <w:p w14:paraId="5E319B7C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635D8" w:rsidRPr="002D7602" w14:paraId="03F33EE1" w14:textId="77777777" w:rsidTr="002D7602">
        <w:trPr>
          <w:tblHeader/>
        </w:trPr>
        <w:tc>
          <w:tcPr>
            <w:tcW w:w="3592" w:type="dxa"/>
          </w:tcPr>
          <w:p w14:paraId="5D9F4D79" w14:textId="77777777" w:rsidR="009635D8" w:rsidRPr="002D7602" w:rsidRDefault="009635D8" w:rsidP="00CF332B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" w:type="dxa"/>
          </w:tcPr>
          <w:p w14:paraId="436C111E" w14:textId="77777777" w:rsidR="009635D8" w:rsidRPr="002D7602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3D996E6" w14:textId="77777777" w:rsidR="009635D8" w:rsidRPr="002D7602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D7EB7B7" w14:textId="77777777" w:rsidR="009635D8" w:rsidRPr="002D7602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55" w:type="dxa"/>
            <w:gridSpan w:val="14"/>
          </w:tcPr>
          <w:p w14:paraId="315AD03B" w14:textId="77777777" w:rsidR="009635D8" w:rsidRPr="002D7602" w:rsidRDefault="009635D8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i/>
                <w:iCs/>
                <w:sz w:val="26"/>
                <w:szCs w:val="26"/>
              </w:rPr>
              <w:t>(</w:t>
            </w:r>
            <w:r w:rsidRPr="002D760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2D7602">
              <w:rPr>
                <w:rFonts w:ascii="Angsana New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CE4AE4" w:rsidRPr="002D7602" w14:paraId="6865BEDE" w14:textId="77777777" w:rsidTr="009B4228">
        <w:tc>
          <w:tcPr>
            <w:tcW w:w="3592" w:type="dxa"/>
            <w:hideMark/>
          </w:tcPr>
          <w:p w14:paraId="25BFF03E" w14:textId="77777777" w:rsidR="00CE4AE4" w:rsidRPr="002D7602" w:rsidRDefault="00CE4AE4" w:rsidP="00CF332B">
            <w:pPr>
              <w:tabs>
                <w:tab w:val="clear" w:pos="227"/>
                <w:tab w:val="left" w:pos="270"/>
              </w:tabs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" w:type="dxa"/>
          </w:tcPr>
          <w:p w14:paraId="4F703E55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859" w:type="dxa"/>
          </w:tcPr>
          <w:p w14:paraId="20142B7B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40D4D70A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49" w:type="dxa"/>
          </w:tcPr>
          <w:p w14:paraId="404A6DCE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6" w:type="dxa"/>
          </w:tcPr>
          <w:p w14:paraId="02634325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34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34" w:type="dxa"/>
            <w:tcBorders>
              <w:left w:val="nil"/>
              <w:bottom w:val="nil"/>
              <w:right w:val="nil"/>
            </w:tcBorders>
          </w:tcPr>
          <w:p w14:paraId="3513849C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8D327EB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14:paraId="67AF4BA5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4AF5DAA6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14:paraId="54D1E6BF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38E226E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</w:tcPr>
          <w:p w14:paraId="4ECB7ECC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6FCC31B9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79C6957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81EE13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</w:tcPr>
          <w:p w14:paraId="1196FC9D" w14:textId="77777777" w:rsidR="00CE4AE4" w:rsidRPr="002D7602" w:rsidRDefault="00CE4AE4" w:rsidP="00CF33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8" w:firstLine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7602" w:rsidRPr="002D7602" w14:paraId="4A041F25" w14:textId="77777777" w:rsidTr="00B03CCC">
        <w:tc>
          <w:tcPr>
            <w:tcW w:w="3592" w:type="dxa"/>
            <w:hideMark/>
          </w:tcPr>
          <w:p w14:paraId="22582E74" w14:textId="7D8D7F81" w:rsidR="002D7602" w:rsidRPr="002D7602" w:rsidRDefault="002D7602" w:rsidP="002D7602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D760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2D7602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08" w:type="dxa"/>
          </w:tcPr>
          <w:p w14:paraId="2BFAEFE2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4D17F7A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4144503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A847D4" w14:textId="2816070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14:paraId="0AD84B4A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14:paraId="26CCFCFF" w14:textId="70184F10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38,470</w:t>
            </w:r>
          </w:p>
        </w:tc>
        <w:tc>
          <w:tcPr>
            <w:tcW w:w="106" w:type="dxa"/>
          </w:tcPr>
          <w:p w14:paraId="2112956F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vAlign w:val="center"/>
          </w:tcPr>
          <w:p w14:paraId="60FB9226" w14:textId="6F9E0981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4,532</w:t>
            </w:r>
          </w:p>
        </w:tc>
        <w:tc>
          <w:tcPr>
            <w:tcW w:w="106" w:type="dxa"/>
          </w:tcPr>
          <w:p w14:paraId="2E2298F1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005226ED" w14:textId="1CDF7AE6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22,520</w:t>
            </w:r>
          </w:p>
        </w:tc>
        <w:tc>
          <w:tcPr>
            <w:tcW w:w="106" w:type="dxa"/>
          </w:tcPr>
          <w:p w14:paraId="6AAC0F9D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vAlign w:val="center"/>
          </w:tcPr>
          <w:p w14:paraId="65DFD8BE" w14:textId="447A85B9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1,941</w:t>
            </w:r>
          </w:p>
        </w:tc>
        <w:tc>
          <w:tcPr>
            <w:tcW w:w="106" w:type="dxa"/>
          </w:tcPr>
          <w:p w14:paraId="578AF007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082711D1" w14:textId="2B68DE94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DE32729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E623E7C" w14:textId="712F9B78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393,776</w:t>
            </w:r>
          </w:p>
        </w:tc>
      </w:tr>
      <w:tr w:rsidR="002D7602" w:rsidRPr="002D7602" w14:paraId="33465F7A" w14:textId="77777777" w:rsidTr="009B4228">
        <w:tc>
          <w:tcPr>
            <w:tcW w:w="3592" w:type="dxa"/>
            <w:hideMark/>
          </w:tcPr>
          <w:p w14:paraId="1B2BB146" w14:textId="4580243C" w:rsidR="002D7602" w:rsidRPr="002D7602" w:rsidRDefault="002D7602" w:rsidP="002D7602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763C944E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D12784A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189D5D6B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8157DA1" w14:textId="4A6C444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B816654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14:paraId="4E3F5A04" w14:textId="36843109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196</w:t>
            </w:r>
          </w:p>
        </w:tc>
        <w:tc>
          <w:tcPr>
            <w:tcW w:w="106" w:type="dxa"/>
          </w:tcPr>
          <w:p w14:paraId="6F6D1973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4776545A" w14:textId="0859E690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103</w:t>
            </w:r>
          </w:p>
        </w:tc>
        <w:tc>
          <w:tcPr>
            <w:tcW w:w="106" w:type="dxa"/>
          </w:tcPr>
          <w:p w14:paraId="218ED90A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00290E08" w14:textId="7BEECFF1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707</w:t>
            </w:r>
          </w:p>
        </w:tc>
        <w:tc>
          <w:tcPr>
            <w:tcW w:w="106" w:type="dxa"/>
          </w:tcPr>
          <w:p w14:paraId="420C01A1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center"/>
          </w:tcPr>
          <w:p w14:paraId="61A74438" w14:textId="13AC4225" w:rsidR="002D7602" w:rsidRPr="002D7602" w:rsidRDefault="002D7602" w:rsidP="002D76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8F1128D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618EE2" w14:textId="52724701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111</w:t>
            </w:r>
          </w:p>
        </w:tc>
        <w:tc>
          <w:tcPr>
            <w:tcW w:w="180" w:type="dxa"/>
          </w:tcPr>
          <w:p w14:paraId="50B3178B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9B061E" w14:textId="051AC8BC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1,117</w:t>
            </w:r>
          </w:p>
        </w:tc>
      </w:tr>
      <w:tr w:rsidR="002D7602" w:rsidRPr="002D7602" w14:paraId="1336E49A" w14:textId="77777777" w:rsidTr="009B4228">
        <w:tc>
          <w:tcPr>
            <w:tcW w:w="3592" w:type="dxa"/>
          </w:tcPr>
          <w:p w14:paraId="2DC9961A" w14:textId="39E949F9" w:rsidR="002D7602" w:rsidRPr="002D7602" w:rsidRDefault="002D7602" w:rsidP="002D7602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108" w:type="dxa"/>
          </w:tcPr>
          <w:p w14:paraId="29902D10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B1D9731" w14:textId="636ED703" w:rsidR="002D7602" w:rsidRPr="002D7602" w:rsidRDefault="00216794" w:rsidP="002D7602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3625E0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06" w:type="dxa"/>
          </w:tcPr>
          <w:p w14:paraId="593E02DC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B00A221" w14:textId="6F937FD4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25892DF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</w:tcPr>
          <w:p w14:paraId="3B074868" w14:textId="089BD650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1719DFE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EC6D571" w14:textId="5D797CEC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CF7246B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403D0AF1" w14:textId="18BA5CFA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0D992E0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5E44E41" w14:textId="408DA43C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1,660</w:t>
            </w:r>
          </w:p>
        </w:tc>
        <w:tc>
          <w:tcPr>
            <w:tcW w:w="106" w:type="dxa"/>
          </w:tcPr>
          <w:p w14:paraId="129AD3E8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C02460" w14:textId="14E25B3B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E406073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6C0F2FE" w14:textId="4AD29A35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1,660</w:t>
            </w:r>
          </w:p>
        </w:tc>
      </w:tr>
      <w:tr w:rsidR="002D7602" w:rsidRPr="002D7602" w14:paraId="59913B93" w14:textId="77777777" w:rsidTr="009B4228">
        <w:tc>
          <w:tcPr>
            <w:tcW w:w="3592" w:type="dxa"/>
          </w:tcPr>
          <w:p w14:paraId="3BEC91C2" w14:textId="156C6D03" w:rsidR="002D7602" w:rsidRPr="002D7602" w:rsidRDefault="002D7602" w:rsidP="002D7602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" w:type="dxa"/>
          </w:tcPr>
          <w:p w14:paraId="7DA08096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171F4C7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5BC83A8D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B7B1F45" w14:textId="0C72D0CD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D6B710F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14:paraId="0DDD21DF" w14:textId="2BC11161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7691E2F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6B7D76E" w14:textId="28C485F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(585)</w:t>
            </w:r>
          </w:p>
        </w:tc>
        <w:tc>
          <w:tcPr>
            <w:tcW w:w="106" w:type="dxa"/>
          </w:tcPr>
          <w:p w14:paraId="25D04F3C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437C7415" w14:textId="16541266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(1,850)</w:t>
            </w:r>
          </w:p>
        </w:tc>
        <w:tc>
          <w:tcPr>
            <w:tcW w:w="106" w:type="dxa"/>
          </w:tcPr>
          <w:p w14:paraId="187E27D1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3ACA3CC4" w14:textId="3252995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(137)</w:t>
            </w:r>
          </w:p>
        </w:tc>
        <w:tc>
          <w:tcPr>
            <w:tcW w:w="106" w:type="dxa"/>
          </w:tcPr>
          <w:p w14:paraId="7B89FBBF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778BD8B4" w14:textId="25D1609F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055738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6EFD37D" w14:textId="6C746836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(2,572)</w:t>
            </w:r>
          </w:p>
        </w:tc>
      </w:tr>
      <w:tr w:rsidR="002D7602" w:rsidRPr="002D7602" w14:paraId="26E789D1" w14:textId="77777777" w:rsidTr="009B4228">
        <w:tc>
          <w:tcPr>
            <w:tcW w:w="3592" w:type="dxa"/>
            <w:hideMark/>
          </w:tcPr>
          <w:p w14:paraId="33A75616" w14:textId="6F55E965" w:rsidR="002D7602" w:rsidRPr="002D7602" w:rsidRDefault="002D7602" w:rsidP="002D7602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2564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" w:type="dxa"/>
          </w:tcPr>
          <w:p w14:paraId="359E621C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8269707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B7CACA1" w14:textId="77777777" w:rsidR="002D7602" w:rsidRPr="002D7602" w:rsidRDefault="002D7602" w:rsidP="002D7602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8F76219" w14:textId="48CEBF2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14:paraId="657B291A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E4CA59" w14:textId="3E88056C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38,666</w:t>
            </w:r>
          </w:p>
        </w:tc>
        <w:tc>
          <w:tcPr>
            <w:tcW w:w="106" w:type="dxa"/>
          </w:tcPr>
          <w:p w14:paraId="2433947F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D48FA5" w14:textId="0344DA4D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4,050</w:t>
            </w:r>
          </w:p>
        </w:tc>
        <w:tc>
          <w:tcPr>
            <w:tcW w:w="106" w:type="dxa"/>
          </w:tcPr>
          <w:p w14:paraId="1A97A009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E32CBF" w14:textId="03777C31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21,377</w:t>
            </w:r>
          </w:p>
        </w:tc>
        <w:tc>
          <w:tcPr>
            <w:tcW w:w="106" w:type="dxa"/>
          </w:tcPr>
          <w:p w14:paraId="37386D0F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BCB1D8" w14:textId="19E40A78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3,464</w:t>
            </w:r>
          </w:p>
        </w:tc>
        <w:tc>
          <w:tcPr>
            <w:tcW w:w="106" w:type="dxa"/>
          </w:tcPr>
          <w:p w14:paraId="03FF5356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2CAFA1" w14:textId="5C725D92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80" w:type="dxa"/>
          </w:tcPr>
          <w:p w14:paraId="4E5AA5D4" w14:textId="77777777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698970D" w14:textId="2A7C9FA4" w:rsidR="002D7602" w:rsidRPr="002D7602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393,981</w:t>
            </w:r>
          </w:p>
        </w:tc>
      </w:tr>
      <w:tr w:rsidR="00A11C21" w:rsidRPr="002D7602" w14:paraId="27E5A3F1" w14:textId="77777777" w:rsidTr="009B4228">
        <w:tc>
          <w:tcPr>
            <w:tcW w:w="3592" w:type="dxa"/>
          </w:tcPr>
          <w:p w14:paraId="2802EE71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" w:type="dxa"/>
          </w:tcPr>
          <w:p w14:paraId="1382396C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5E1ABF2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D8E0FD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E03B741" w14:textId="5D0006E8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F99F8E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vAlign w:val="center"/>
          </w:tcPr>
          <w:p w14:paraId="10EE89EA" w14:textId="1590C4EF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06" w:type="dxa"/>
          </w:tcPr>
          <w:p w14:paraId="2A2DA13D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338F62B9" w14:textId="2540E1E5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06" w:type="dxa"/>
          </w:tcPr>
          <w:p w14:paraId="1ECB2A9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vAlign w:val="center"/>
          </w:tcPr>
          <w:p w14:paraId="732D1B4C" w14:textId="6FEB4281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106" w:type="dxa"/>
          </w:tcPr>
          <w:p w14:paraId="247D20E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vAlign w:val="center"/>
          </w:tcPr>
          <w:p w14:paraId="6F642624" w14:textId="7FD9E649" w:rsidR="00A11C21" w:rsidRPr="002D7602" w:rsidRDefault="00A11C21" w:rsidP="00A11C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018265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82D959" w14:textId="6509B34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D9292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50BFC95" w14:textId="26DAA52C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1,262</w:t>
            </w:r>
          </w:p>
        </w:tc>
      </w:tr>
      <w:tr w:rsidR="00A11C21" w:rsidRPr="002D7602" w14:paraId="35E4E8C7" w14:textId="77777777" w:rsidTr="009B4228">
        <w:tc>
          <w:tcPr>
            <w:tcW w:w="3592" w:type="dxa"/>
          </w:tcPr>
          <w:p w14:paraId="2FCF16CA" w14:textId="732EC973" w:rsidR="00A11C21" w:rsidRPr="002D7602" w:rsidRDefault="00216794" w:rsidP="00216794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16794">
              <w:rPr>
                <w:rFonts w:ascii="Angsana New" w:hAnsi="Angsana New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" w:type="dxa"/>
          </w:tcPr>
          <w:p w14:paraId="36AA0CBD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34B781D5" w14:textId="5F5A723B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i/>
                <w:iCs/>
                <w:sz w:val="26"/>
                <w:szCs w:val="26"/>
              </w:rPr>
              <w:t>1</w:t>
            </w:r>
            <w:r w:rsidR="0021679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06" w:type="dxa"/>
          </w:tcPr>
          <w:p w14:paraId="7EFC93AE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ABA691B" w14:textId="0B76D7AE" w:rsidR="00A11C21" w:rsidRPr="002D7602" w:rsidRDefault="00532E35" w:rsidP="00532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532E35">
              <w:rPr>
                <w:rFonts w:ascii="Angsana New" w:hAnsi="Angsana New"/>
                <w:sz w:val="26"/>
                <w:szCs w:val="26"/>
              </w:rPr>
              <w:t>(326,313)</w:t>
            </w:r>
          </w:p>
        </w:tc>
        <w:tc>
          <w:tcPr>
            <w:tcW w:w="106" w:type="dxa"/>
          </w:tcPr>
          <w:p w14:paraId="1C5F040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</w:tcPr>
          <w:p w14:paraId="042B5F5C" w14:textId="446413F2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EF610D6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10F08F01" w14:textId="06092763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7AAC1B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</w:tcPr>
          <w:p w14:paraId="6CD7B8EA" w14:textId="2204C983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ADDE50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1DA7959C" w14:textId="775C724D" w:rsidR="00A11C21" w:rsidRPr="002D7602" w:rsidRDefault="00A11C21" w:rsidP="00A11C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41233C4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FCBD830" w14:textId="1D64523B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31A15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D06B89A" w14:textId="4EA10C84" w:rsidR="00A11C21" w:rsidRPr="002D7602" w:rsidRDefault="00532E35" w:rsidP="00532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532E35">
              <w:rPr>
                <w:rFonts w:ascii="Angsana New" w:hAnsi="Angsana New"/>
                <w:sz w:val="26"/>
                <w:szCs w:val="26"/>
              </w:rPr>
              <w:t>(326,313)</w:t>
            </w:r>
          </w:p>
        </w:tc>
      </w:tr>
      <w:tr w:rsidR="00A11C21" w:rsidRPr="002D7602" w14:paraId="17A6EC1A" w14:textId="77777777" w:rsidTr="009B4228">
        <w:tc>
          <w:tcPr>
            <w:tcW w:w="3592" w:type="dxa"/>
            <w:hideMark/>
          </w:tcPr>
          <w:p w14:paraId="29C2E573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" w:type="dxa"/>
          </w:tcPr>
          <w:p w14:paraId="34E9275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F9842F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F4F2886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AD26822" w14:textId="107E105A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54F1B6D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FF614B" w14:textId="777684E5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(149)</w:t>
            </w:r>
          </w:p>
        </w:tc>
        <w:tc>
          <w:tcPr>
            <w:tcW w:w="106" w:type="dxa"/>
          </w:tcPr>
          <w:p w14:paraId="7B444D4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50D70" w14:textId="39E2378B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(2,78</w:t>
            </w:r>
            <w:r w:rsidR="007A4FB7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" w:type="dxa"/>
          </w:tcPr>
          <w:p w14:paraId="07F12C2D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86D73" w14:textId="6A816FC4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(5,096)</w:t>
            </w:r>
          </w:p>
        </w:tc>
        <w:tc>
          <w:tcPr>
            <w:tcW w:w="106" w:type="dxa"/>
          </w:tcPr>
          <w:p w14:paraId="71CBA9F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47D17" w14:textId="5B6130C0" w:rsidR="00A11C21" w:rsidRPr="002D7602" w:rsidRDefault="00A11C21" w:rsidP="00A11C2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77FA7B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51A81E" w14:textId="3DC2FBED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AB46D0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87115" w14:textId="5C5E05E2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(8,03</w:t>
            </w:r>
            <w:r w:rsidR="007A4FB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1C21" w:rsidRPr="002D7602" w14:paraId="4DF9051D" w14:textId="77777777" w:rsidTr="009B4228">
        <w:tc>
          <w:tcPr>
            <w:tcW w:w="3592" w:type="dxa"/>
            <w:hideMark/>
          </w:tcPr>
          <w:p w14:paraId="79BC6122" w14:textId="4FE98E24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" w:type="dxa"/>
          </w:tcPr>
          <w:p w14:paraId="4AE73E53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44EE26D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1513523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23702269" w14:textId="6345D169" w:rsidR="00A11C21" w:rsidRPr="002D7602" w:rsidRDefault="00532E35" w:rsidP="00532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FE4CD72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AA4F57" w14:textId="747B7DC4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38,559</w:t>
            </w:r>
          </w:p>
        </w:tc>
        <w:tc>
          <w:tcPr>
            <w:tcW w:w="106" w:type="dxa"/>
          </w:tcPr>
          <w:p w14:paraId="4BB2924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2DC44" w14:textId="71122010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1,28</w:t>
            </w:r>
            <w:r w:rsidR="007A4FB7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6" w:type="dxa"/>
          </w:tcPr>
          <w:p w14:paraId="2EE8E17D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1F4882" w14:textId="5214B7BE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17,481</w:t>
            </w:r>
          </w:p>
        </w:tc>
        <w:tc>
          <w:tcPr>
            <w:tcW w:w="106" w:type="dxa"/>
          </w:tcPr>
          <w:p w14:paraId="462D83B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39B56" w14:textId="689D0A1A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3,464</w:t>
            </w:r>
          </w:p>
        </w:tc>
        <w:tc>
          <w:tcPr>
            <w:tcW w:w="106" w:type="dxa"/>
          </w:tcPr>
          <w:p w14:paraId="000B1C7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50D6FA" w14:textId="758EE2E5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80" w:type="dxa"/>
          </w:tcPr>
          <w:p w14:paraId="4954206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C8A0E" w14:textId="16DD2FD8" w:rsidR="00A11C21" w:rsidRPr="002D7602" w:rsidRDefault="00532E35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60,89</w:t>
            </w:r>
            <w:r w:rsidR="007A4FB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</w:tr>
      <w:tr w:rsidR="00A11C21" w:rsidRPr="002D7602" w14:paraId="6B8A73C1" w14:textId="77777777" w:rsidTr="009B4228">
        <w:tc>
          <w:tcPr>
            <w:tcW w:w="3592" w:type="dxa"/>
          </w:tcPr>
          <w:p w14:paraId="6546150E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4CA2AD07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7D4B173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5A83C54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321F3B2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32D42C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68811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62C7E36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F29BF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D55E4A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312AF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0491E5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1DD1B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3021DDD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5340615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7E3BF7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7365C9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11C21" w:rsidRPr="002D7602" w14:paraId="6C3C604B" w14:textId="77777777" w:rsidTr="009B4228">
        <w:tc>
          <w:tcPr>
            <w:tcW w:w="3592" w:type="dxa"/>
          </w:tcPr>
          <w:p w14:paraId="398792B9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2114945B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D8C3609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701BBFA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1895555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3F6C2B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1C97D7F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8450C8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BFD684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2397886D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07597C6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F05C40D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B3ED14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3EF9796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974D00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71EE5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9D14476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11C21" w:rsidRPr="002D7602" w14:paraId="28943BEA" w14:textId="77777777" w:rsidTr="009B4228">
        <w:tc>
          <w:tcPr>
            <w:tcW w:w="3592" w:type="dxa"/>
          </w:tcPr>
          <w:p w14:paraId="63472025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3AA911DE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31F571B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5D5809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6C073812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BFF037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3135196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5D1BE27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1CC314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18BF55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14F13E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1BC0300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04CBEEA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E8FDD8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03261D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7E0D1E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6E2098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11C21" w:rsidRPr="002D7602" w14:paraId="3696C2D4" w14:textId="77777777" w:rsidTr="009B4228">
        <w:tc>
          <w:tcPr>
            <w:tcW w:w="3592" w:type="dxa"/>
          </w:tcPr>
          <w:p w14:paraId="35F69D8C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5106CDD0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D12891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B231499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BD9FD1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CFF89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19813F8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E6FFDF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96F666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1B7ECD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4806885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DAA4CD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95209D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B50C9C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55AED5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C4F955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421250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11C21" w:rsidRPr="002D7602" w14:paraId="4E3538C6" w14:textId="77777777" w:rsidTr="009B4228">
        <w:tc>
          <w:tcPr>
            <w:tcW w:w="3592" w:type="dxa"/>
          </w:tcPr>
          <w:p w14:paraId="17DCA930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075345D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0AC2EAA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8870182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3E51923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A635EC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31391DB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7734D7C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4145F9C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48B37A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BE2FA00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D9DC74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18F23972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F9297A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D1390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685034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47DB96C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11C21" w:rsidRPr="002D7602" w14:paraId="070BFF7F" w14:textId="77777777" w:rsidTr="009B4228">
        <w:tc>
          <w:tcPr>
            <w:tcW w:w="3592" w:type="dxa"/>
          </w:tcPr>
          <w:p w14:paraId="20287C51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4C35E4C6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4A96665B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6E19684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1757F72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4B2868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6FDF318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07BA4A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0268F696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FC8906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C58132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79E3092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15E2ABB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3E1FB86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F7B031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3196A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26CE7F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11C21" w:rsidRPr="002D7602" w14:paraId="7F87B783" w14:textId="77777777" w:rsidTr="009B4228">
        <w:tc>
          <w:tcPr>
            <w:tcW w:w="3592" w:type="dxa"/>
          </w:tcPr>
          <w:p w14:paraId="30A50192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453A049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5DD025A5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5411BA3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7DCDF6E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1851E8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4AF22180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5FC054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062CC6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19488F4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0FADFE1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0F9D45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2B5487A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E47D96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CB2C99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1EDA25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7479CBA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11C21" w:rsidRPr="002D7602" w14:paraId="40600E36" w14:textId="77777777" w:rsidTr="009B4228">
        <w:tc>
          <w:tcPr>
            <w:tcW w:w="3592" w:type="dxa"/>
          </w:tcPr>
          <w:p w14:paraId="3CA47776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08" w:type="dxa"/>
          </w:tcPr>
          <w:p w14:paraId="0C87C343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4F5A8933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F4E5BA4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C1E94E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C43DC42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72657E2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AA4B3F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B9A08C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F500E5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D42FB1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DA7993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71AEAAF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4E20F4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F71550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D81B3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32995BB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11C21" w:rsidRPr="002D7602" w14:paraId="3881EAB6" w14:textId="77777777" w:rsidTr="009B4228">
        <w:tc>
          <w:tcPr>
            <w:tcW w:w="3592" w:type="dxa"/>
          </w:tcPr>
          <w:p w14:paraId="400E1731" w14:textId="11D01D4A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D760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2D760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56F3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8" w:type="dxa"/>
          </w:tcPr>
          <w:p w14:paraId="779C8A04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4B67A5C7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24F938A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1DC0394" w14:textId="7A153A19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-60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082149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695BC34F" w14:textId="1B62C932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6,348</w:t>
            </w:r>
          </w:p>
        </w:tc>
        <w:tc>
          <w:tcPr>
            <w:tcW w:w="106" w:type="dxa"/>
          </w:tcPr>
          <w:p w14:paraId="0060963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46FF176" w14:textId="37CD3D3C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4,219</w:t>
            </w:r>
          </w:p>
        </w:tc>
        <w:tc>
          <w:tcPr>
            <w:tcW w:w="106" w:type="dxa"/>
          </w:tcPr>
          <w:p w14:paraId="258EECC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71F2767" w14:textId="57B2F7DE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16,658</w:t>
            </w:r>
          </w:p>
        </w:tc>
        <w:tc>
          <w:tcPr>
            <w:tcW w:w="106" w:type="dxa"/>
          </w:tcPr>
          <w:p w14:paraId="01378FE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B9889ED" w14:textId="07DBEE06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1,941</w:t>
            </w:r>
          </w:p>
        </w:tc>
        <w:tc>
          <w:tcPr>
            <w:tcW w:w="106" w:type="dxa"/>
          </w:tcPr>
          <w:p w14:paraId="35F0305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A7BB72C" w14:textId="1B46FEA6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39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2F01F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416AC7DB" w14:textId="0DA3EF10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1" w:right="72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29,166</w:t>
            </w:r>
          </w:p>
        </w:tc>
      </w:tr>
      <w:tr w:rsidR="00A11C21" w:rsidRPr="002D7602" w14:paraId="1AFE0BE9" w14:textId="77777777" w:rsidTr="009B4228">
        <w:tc>
          <w:tcPr>
            <w:tcW w:w="3592" w:type="dxa"/>
          </w:tcPr>
          <w:p w14:paraId="6B160CE6" w14:textId="710FD851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" w:type="dxa"/>
          </w:tcPr>
          <w:p w14:paraId="47F9CA04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54C7DC09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2512448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DE99DEB" w14:textId="6516FA99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-60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65C305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69B65523" w14:textId="3D98ABDB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4,614</w:t>
            </w:r>
          </w:p>
        </w:tc>
        <w:tc>
          <w:tcPr>
            <w:tcW w:w="106" w:type="dxa"/>
          </w:tcPr>
          <w:p w14:paraId="12ED050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29E65A79" w14:textId="2505B618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105</w:t>
            </w:r>
          </w:p>
        </w:tc>
        <w:tc>
          <w:tcPr>
            <w:tcW w:w="106" w:type="dxa"/>
          </w:tcPr>
          <w:p w14:paraId="05299CA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286AFA66" w14:textId="67277FC6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3,474</w:t>
            </w:r>
          </w:p>
        </w:tc>
        <w:tc>
          <w:tcPr>
            <w:tcW w:w="106" w:type="dxa"/>
          </w:tcPr>
          <w:p w14:paraId="2B14E516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5BA54226" w14:textId="715DAC96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167</w:t>
            </w:r>
          </w:p>
        </w:tc>
        <w:tc>
          <w:tcPr>
            <w:tcW w:w="106" w:type="dxa"/>
          </w:tcPr>
          <w:p w14:paraId="6DE79EB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9C1D149" w14:textId="31B2F8A5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39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86DDD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0FFA93A0" w14:textId="39F9990D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1" w:right="72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8,360</w:t>
            </w:r>
          </w:p>
        </w:tc>
      </w:tr>
      <w:tr w:rsidR="00A11C21" w:rsidRPr="002D7602" w14:paraId="007C7C37" w14:textId="77777777" w:rsidTr="009B4228">
        <w:tc>
          <w:tcPr>
            <w:tcW w:w="3592" w:type="dxa"/>
          </w:tcPr>
          <w:p w14:paraId="1F1BB89F" w14:textId="4B536469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108" w:type="dxa"/>
          </w:tcPr>
          <w:p w14:paraId="0586707A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1959B17" w14:textId="7D680160" w:rsidR="00A11C21" w:rsidRPr="002D7602" w:rsidRDefault="00D25858" w:rsidP="00D25858">
            <w:pPr>
              <w:tabs>
                <w:tab w:val="clear" w:pos="227"/>
                <w:tab w:val="left" w:pos="428"/>
              </w:tabs>
              <w:ind w:left="-106"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1A3D74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06" w:type="dxa"/>
          </w:tcPr>
          <w:p w14:paraId="336B7F9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3E0BCE6E" w14:textId="377149A9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-60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5FB195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6D0908F5" w14:textId="1023AC3E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14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EA988B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8EF2CCD" w14:textId="439383D1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14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A96772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69662CB2" w14:textId="0D34B2BC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0FCD897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5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14:paraId="5B1FB482" w14:textId="39B9868D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-60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1,026</w:t>
            </w:r>
          </w:p>
        </w:tc>
        <w:tc>
          <w:tcPr>
            <w:tcW w:w="106" w:type="dxa"/>
          </w:tcPr>
          <w:p w14:paraId="6A5CB8FD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231B2FB" w14:textId="1D6BA82A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39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ABFE5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2C48D0BC" w14:textId="461F1E09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1" w:right="54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1,026</w:t>
            </w:r>
          </w:p>
        </w:tc>
      </w:tr>
      <w:tr w:rsidR="00A11C21" w:rsidRPr="002D7602" w14:paraId="6EBB983A" w14:textId="77777777" w:rsidTr="009B4228">
        <w:tc>
          <w:tcPr>
            <w:tcW w:w="3592" w:type="dxa"/>
          </w:tcPr>
          <w:p w14:paraId="42B5FB22" w14:textId="063C407D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" w:type="dxa"/>
          </w:tcPr>
          <w:p w14:paraId="5A70272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B9C2798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0A7ACD0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B9D830D" w14:textId="32D023C0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-60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4B95B3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EE4B58" w14:textId="75F8467A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14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1CD1F26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530C6C6" w14:textId="50B4AC55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(581)</w:t>
            </w:r>
          </w:p>
        </w:tc>
        <w:tc>
          <w:tcPr>
            <w:tcW w:w="106" w:type="dxa"/>
          </w:tcPr>
          <w:p w14:paraId="4B468F3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F02EE7" w14:textId="3E441604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(1,850)</w:t>
            </w:r>
          </w:p>
        </w:tc>
        <w:tc>
          <w:tcPr>
            <w:tcW w:w="106" w:type="dxa"/>
          </w:tcPr>
          <w:p w14:paraId="5544478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7910BC" w14:textId="550D68D3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(137)</w:t>
            </w:r>
          </w:p>
        </w:tc>
        <w:tc>
          <w:tcPr>
            <w:tcW w:w="106" w:type="dxa"/>
          </w:tcPr>
          <w:p w14:paraId="3A83DE7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6FF9E007" w14:textId="7E7B4A8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396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0146F3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FB88CB" w14:textId="5AE7221D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1" w:right="14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</w:rPr>
              <w:t>(2,568)</w:t>
            </w:r>
          </w:p>
        </w:tc>
      </w:tr>
      <w:tr w:rsidR="00A11C21" w:rsidRPr="002D7602" w14:paraId="45F15DE0" w14:textId="77777777" w:rsidTr="009B4228">
        <w:tc>
          <w:tcPr>
            <w:tcW w:w="3592" w:type="dxa"/>
          </w:tcPr>
          <w:p w14:paraId="2DCBEA06" w14:textId="40EBB55A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456F3F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456F3F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" w:type="dxa"/>
          </w:tcPr>
          <w:p w14:paraId="02DDB2E3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E24659E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255B05E4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2FFDBBBE" w14:textId="7014A326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-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34183F8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4A70F8" w14:textId="62C3E93B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10,962</w:t>
            </w:r>
          </w:p>
        </w:tc>
        <w:tc>
          <w:tcPr>
            <w:tcW w:w="106" w:type="dxa"/>
          </w:tcPr>
          <w:p w14:paraId="3FDC99C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0476A2" w14:textId="10D7632A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3,743</w:t>
            </w:r>
          </w:p>
        </w:tc>
        <w:tc>
          <w:tcPr>
            <w:tcW w:w="106" w:type="dxa"/>
          </w:tcPr>
          <w:p w14:paraId="7F47EAA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032082" w14:textId="3203F6DC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18,282</w:t>
            </w:r>
          </w:p>
        </w:tc>
        <w:tc>
          <w:tcPr>
            <w:tcW w:w="106" w:type="dxa"/>
          </w:tcPr>
          <w:p w14:paraId="6402C21D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DDB6CA" w14:textId="5D221D0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2,997</w:t>
            </w:r>
          </w:p>
        </w:tc>
        <w:tc>
          <w:tcPr>
            <w:tcW w:w="106" w:type="dxa"/>
          </w:tcPr>
          <w:p w14:paraId="4CBA3E92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1FFF430E" w14:textId="00C07DD9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3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EBC25A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FD995D" w14:textId="73A89B50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1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35,984</w:t>
            </w:r>
          </w:p>
        </w:tc>
      </w:tr>
      <w:tr w:rsidR="00A11C21" w:rsidRPr="002D7602" w14:paraId="3E3662A7" w14:textId="77777777" w:rsidTr="009B4228">
        <w:tc>
          <w:tcPr>
            <w:tcW w:w="3592" w:type="dxa"/>
          </w:tcPr>
          <w:p w14:paraId="42D5BF3B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" w:type="dxa"/>
          </w:tcPr>
          <w:p w14:paraId="1D161E2A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74900207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3AABF67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587DABCE" w14:textId="1B5D479E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-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6834F26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52450B59" w14:textId="1B28756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4,639</w:t>
            </w:r>
          </w:p>
        </w:tc>
        <w:tc>
          <w:tcPr>
            <w:tcW w:w="106" w:type="dxa"/>
          </w:tcPr>
          <w:p w14:paraId="3DD147A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20B7725E" w14:textId="4F71AED1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06" w:type="dxa"/>
          </w:tcPr>
          <w:p w14:paraId="38AB54A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FDBF9C4" w14:textId="35505D85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2,101</w:t>
            </w:r>
          </w:p>
        </w:tc>
        <w:tc>
          <w:tcPr>
            <w:tcW w:w="106" w:type="dxa"/>
          </w:tcPr>
          <w:p w14:paraId="55099F4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6D306725" w14:textId="644B82A9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332</w:t>
            </w:r>
          </w:p>
        </w:tc>
        <w:tc>
          <w:tcPr>
            <w:tcW w:w="106" w:type="dxa"/>
          </w:tcPr>
          <w:p w14:paraId="74F1D60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AD81DE" w14:textId="4F5BE017" w:rsidR="00A11C21" w:rsidRPr="002D7602" w:rsidRDefault="00CE4FD3" w:rsidP="00CE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3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5C1710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12ED8C91" w14:textId="7D698A73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1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7,171</w:t>
            </w:r>
          </w:p>
        </w:tc>
      </w:tr>
      <w:tr w:rsidR="00A11C21" w:rsidRPr="002D7602" w14:paraId="03EC46D6" w14:textId="77777777" w:rsidTr="009B4228">
        <w:tc>
          <w:tcPr>
            <w:tcW w:w="3592" w:type="dxa"/>
          </w:tcPr>
          <w:p w14:paraId="5B9858BE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" w:type="dxa"/>
          </w:tcPr>
          <w:p w14:paraId="7E915965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291F78D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76CBC2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17C2140" w14:textId="3371DDD6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-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2148DB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8D4374" w14:textId="6B83E79F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2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(118)</w:t>
            </w:r>
          </w:p>
        </w:tc>
        <w:tc>
          <w:tcPr>
            <w:tcW w:w="106" w:type="dxa"/>
          </w:tcPr>
          <w:p w14:paraId="5B6185C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568F9E" w14:textId="657FD68A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</w:t>
            </w:r>
            <w:r w:rsidR="00CE4FD3">
              <w:rPr>
                <w:rFonts w:ascii="Angsana New" w:hAnsi="Angsana New"/>
                <w:sz w:val="26"/>
                <w:szCs w:val="26"/>
              </w:rPr>
              <w:t>741)</w:t>
            </w:r>
          </w:p>
        </w:tc>
        <w:tc>
          <w:tcPr>
            <w:tcW w:w="106" w:type="dxa"/>
          </w:tcPr>
          <w:p w14:paraId="5ED0763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530ED0" w14:textId="153ECC39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(5,040)</w:t>
            </w:r>
          </w:p>
        </w:tc>
        <w:tc>
          <w:tcPr>
            <w:tcW w:w="106" w:type="dxa"/>
          </w:tcPr>
          <w:p w14:paraId="536C39A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ED5BEA" w14:textId="3FE07518" w:rsidR="00A11C21" w:rsidRPr="002D7602" w:rsidRDefault="00CE4FD3" w:rsidP="00CE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6" w:right="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21EC1772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94C3891" w14:textId="3BC9FF82" w:rsidR="00A11C21" w:rsidRPr="002D7602" w:rsidRDefault="00CE4FD3" w:rsidP="00CE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3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C230FCD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2238DC" w14:textId="2FD34B41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1" w:right="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(7,899)</w:t>
            </w:r>
          </w:p>
        </w:tc>
      </w:tr>
      <w:tr w:rsidR="00A11C21" w:rsidRPr="002D7602" w14:paraId="2D727E89" w14:textId="77777777" w:rsidTr="009B4228">
        <w:tc>
          <w:tcPr>
            <w:tcW w:w="3592" w:type="dxa"/>
          </w:tcPr>
          <w:p w14:paraId="1A663D56" w14:textId="63CFC3F5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456F3F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" w:type="dxa"/>
          </w:tcPr>
          <w:p w14:paraId="5F4BCB8E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79CCF314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6964711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E313A4F" w14:textId="5BBB5C3D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-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1196A81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BB4775" w14:textId="5A0809CE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15,483</w:t>
            </w:r>
          </w:p>
        </w:tc>
        <w:tc>
          <w:tcPr>
            <w:tcW w:w="106" w:type="dxa"/>
          </w:tcPr>
          <w:p w14:paraId="3AB129D2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9E40B8" w14:textId="1C67F55D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1,101</w:t>
            </w:r>
          </w:p>
        </w:tc>
        <w:tc>
          <w:tcPr>
            <w:tcW w:w="106" w:type="dxa"/>
          </w:tcPr>
          <w:p w14:paraId="0725AE1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9524CA" w14:textId="676B4CE2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15,343</w:t>
            </w:r>
          </w:p>
        </w:tc>
        <w:tc>
          <w:tcPr>
            <w:tcW w:w="106" w:type="dxa"/>
          </w:tcPr>
          <w:p w14:paraId="33B1313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B946DF" w14:textId="13A58C0C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3,329</w:t>
            </w:r>
          </w:p>
        </w:tc>
        <w:tc>
          <w:tcPr>
            <w:tcW w:w="106" w:type="dxa"/>
          </w:tcPr>
          <w:p w14:paraId="71E0AE9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64E3D" w14:textId="12B09F3C" w:rsidR="00A11C21" w:rsidRPr="002D7602" w:rsidRDefault="00CE4FD3" w:rsidP="00CE4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6" w:right="3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844585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E0E2D" w14:textId="4A813A00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1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35,256</w:t>
            </w:r>
          </w:p>
        </w:tc>
      </w:tr>
      <w:tr w:rsidR="00A11C21" w:rsidRPr="002D7602" w14:paraId="6DFF5D21" w14:textId="77777777" w:rsidTr="009B4228">
        <w:tc>
          <w:tcPr>
            <w:tcW w:w="3592" w:type="dxa"/>
          </w:tcPr>
          <w:p w14:paraId="1C6D0B5D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" w:type="dxa"/>
          </w:tcPr>
          <w:p w14:paraId="1E59B99A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73321DB9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64AB436B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9465630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3A651BA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E2693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2FEB993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615680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D405AF2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EDC5D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4CC81D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9E8ED8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1DAB79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7EC2858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78A870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6B0DD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11C21" w:rsidRPr="002D7602" w14:paraId="6FC5A570" w14:textId="77777777" w:rsidTr="009B4228">
        <w:tc>
          <w:tcPr>
            <w:tcW w:w="3592" w:type="dxa"/>
          </w:tcPr>
          <w:p w14:paraId="4B7ED101" w14:textId="77777777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" w:type="dxa"/>
          </w:tcPr>
          <w:p w14:paraId="5B250388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36055A7D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066D3E56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7FD2350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43" w:righ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6" w:type="dxa"/>
          </w:tcPr>
          <w:p w14:paraId="3540852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14:paraId="074057B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4A721D0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6D0D164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63FDAB1D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159A63C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5EF3C1BB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85C125A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" w:type="dxa"/>
          </w:tcPr>
          <w:p w14:paraId="0F38E45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49D52D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28015D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36D3A09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11C21" w:rsidRPr="002D7602" w14:paraId="2B27C96F" w14:textId="77777777" w:rsidTr="00187E8A">
        <w:tc>
          <w:tcPr>
            <w:tcW w:w="3592" w:type="dxa"/>
          </w:tcPr>
          <w:p w14:paraId="5A32E72D" w14:textId="25950601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" w:type="dxa"/>
          </w:tcPr>
          <w:p w14:paraId="6DDB8309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193EDA5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1B4C29C8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53EBAB22" w14:textId="41FA79FC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326,313</w:t>
            </w:r>
          </w:p>
        </w:tc>
        <w:tc>
          <w:tcPr>
            <w:tcW w:w="106" w:type="dxa"/>
          </w:tcPr>
          <w:p w14:paraId="13110A27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FBF22A2" w14:textId="0037ECBA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27,704</w:t>
            </w:r>
          </w:p>
        </w:tc>
        <w:tc>
          <w:tcPr>
            <w:tcW w:w="106" w:type="dxa"/>
          </w:tcPr>
          <w:p w14:paraId="32A057A0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C4E667F" w14:textId="0738573E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106" w:type="dxa"/>
          </w:tcPr>
          <w:p w14:paraId="76BEFA0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78A4A2A" w14:textId="65320445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3,095</w:t>
            </w:r>
          </w:p>
        </w:tc>
        <w:tc>
          <w:tcPr>
            <w:tcW w:w="106" w:type="dxa"/>
          </w:tcPr>
          <w:p w14:paraId="2F4BF783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left w:val="nil"/>
              <w:bottom w:val="double" w:sz="4" w:space="0" w:color="auto"/>
              <w:right w:val="nil"/>
            </w:tcBorders>
          </w:tcPr>
          <w:p w14:paraId="106336A8" w14:textId="43568E89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467</w:t>
            </w:r>
          </w:p>
        </w:tc>
        <w:tc>
          <w:tcPr>
            <w:tcW w:w="106" w:type="dxa"/>
          </w:tcPr>
          <w:p w14:paraId="49348B3F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7FCEBCE9" w14:textId="23B21F1F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80" w:type="dxa"/>
          </w:tcPr>
          <w:p w14:paraId="39322C5C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4DC86AF" w14:textId="2D4067F4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357,997</w:t>
            </w:r>
          </w:p>
        </w:tc>
      </w:tr>
      <w:tr w:rsidR="00A11C21" w:rsidRPr="002D7602" w14:paraId="380D9742" w14:textId="77777777" w:rsidTr="009B4228">
        <w:tc>
          <w:tcPr>
            <w:tcW w:w="3592" w:type="dxa"/>
          </w:tcPr>
          <w:p w14:paraId="634189B8" w14:textId="5DA7D949" w:rsidR="00A11C21" w:rsidRPr="002D7602" w:rsidRDefault="00A11C21" w:rsidP="00A11C21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D7602">
              <w:rPr>
                <w:rFonts w:ascii="Angsana New" w:hAnsi="Angsana New" w:hint="c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" w:type="dxa"/>
          </w:tcPr>
          <w:p w14:paraId="644D48AF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9" w:type="dxa"/>
          </w:tcPr>
          <w:p w14:paraId="03EA508C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" w:type="dxa"/>
          </w:tcPr>
          <w:p w14:paraId="4F20BEB6" w14:textId="77777777" w:rsidR="00A11C21" w:rsidRPr="002D7602" w:rsidRDefault="00A11C21" w:rsidP="00A11C21">
            <w:pPr>
              <w:tabs>
                <w:tab w:val="clear" w:pos="227"/>
                <w:tab w:val="left" w:pos="428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6411A45" w14:textId="4483FF2D" w:rsidR="00A11C21" w:rsidRPr="002D7602" w:rsidRDefault="00D25858" w:rsidP="00D2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-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" w:type="dxa"/>
          </w:tcPr>
          <w:p w14:paraId="7A998DD9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E3B44B" w14:textId="552EDCE6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23,076</w:t>
            </w:r>
          </w:p>
        </w:tc>
        <w:tc>
          <w:tcPr>
            <w:tcW w:w="106" w:type="dxa"/>
          </w:tcPr>
          <w:p w14:paraId="0D8881D5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8E98119" w14:textId="37D26873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  <w:r w:rsidR="00FB15B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6" w:type="dxa"/>
          </w:tcPr>
          <w:p w14:paraId="410A892E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3D6F2B" w14:textId="4811B26F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2,138</w:t>
            </w:r>
          </w:p>
        </w:tc>
        <w:tc>
          <w:tcPr>
            <w:tcW w:w="106" w:type="dxa"/>
          </w:tcPr>
          <w:p w14:paraId="6BDEAD12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26D52" w14:textId="6D2F0837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6" w:right="2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106" w:type="dxa"/>
          </w:tcPr>
          <w:p w14:paraId="6A48BE46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87B52" w14:textId="0EA1399C" w:rsidR="00A11C21" w:rsidRPr="002D7602" w:rsidRDefault="00CE4FD3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111</w:t>
            </w:r>
          </w:p>
        </w:tc>
        <w:tc>
          <w:tcPr>
            <w:tcW w:w="180" w:type="dxa"/>
          </w:tcPr>
          <w:p w14:paraId="575F9DE1" w14:textId="77777777" w:rsidR="00A11C21" w:rsidRPr="002D7602" w:rsidRDefault="00A11C21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89736" w14:textId="2F3D074C" w:rsidR="00A11C21" w:rsidRPr="002D7602" w:rsidRDefault="00D25858" w:rsidP="00A11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6" w:right="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="00CE4FD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64</w:t>
            </w:r>
            <w:r w:rsidR="00FB15B7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</w:tbl>
    <w:p w14:paraId="059DC75F" w14:textId="77777777" w:rsidR="004606C1" w:rsidRPr="000405AA" w:rsidRDefault="004606C1" w:rsidP="004A7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  <w:sectPr w:rsidR="004606C1" w:rsidRPr="000405AA" w:rsidSect="00B55B7D">
          <w:pgSz w:w="16834" w:h="11909" w:orient="landscape" w:code="9"/>
          <w:pgMar w:top="1152" w:right="691" w:bottom="1152" w:left="990" w:header="720" w:footer="720" w:gutter="0"/>
          <w:cols w:space="720"/>
          <w:docGrid w:linePitch="245"/>
        </w:sectPr>
      </w:pPr>
    </w:p>
    <w:p w14:paraId="73862849" w14:textId="77777777" w:rsidR="00126BD2" w:rsidRPr="000405AA" w:rsidRDefault="00AC6065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ประมาณการหนี้สินไม่หมุนเวียนการรื้อถอน</w:t>
      </w:r>
    </w:p>
    <w:p w14:paraId="7C9A3879" w14:textId="77777777" w:rsidR="003E0FAD" w:rsidRPr="000405AA" w:rsidRDefault="003E0FAD" w:rsidP="004C2EFC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28"/>
          <w:szCs w:val="28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7"/>
        <w:gridCol w:w="1079"/>
        <w:gridCol w:w="269"/>
        <w:gridCol w:w="1081"/>
        <w:gridCol w:w="269"/>
        <w:gridCol w:w="1081"/>
        <w:gridCol w:w="269"/>
        <w:gridCol w:w="1076"/>
      </w:tblGrid>
      <w:tr w:rsidR="00AC6065" w:rsidRPr="000405AA" w14:paraId="41061742" w14:textId="77777777" w:rsidTr="003E0FAD">
        <w:trPr>
          <w:tblHeader/>
        </w:trPr>
        <w:tc>
          <w:tcPr>
            <w:tcW w:w="2203" w:type="pct"/>
          </w:tcPr>
          <w:p w14:paraId="43757789" w14:textId="4BBC54EC" w:rsidR="00AF743D" w:rsidRPr="000405AA" w:rsidRDefault="00AF743D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รายการเคลื่อนไหวของประมาณการหนี้สิน</w:t>
            </w:r>
            <w:r w:rsidR="00E51E51"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ไม่หมุนเวียนการรื้อถอน</w:t>
            </w:r>
          </w:p>
        </w:tc>
        <w:tc>
          <w:tcPr>
            <w:tcW w:w="1326" w:type="pct"/>
            <w:gridSpan w:val="3"/>
          </w:tcPr>
          <w:p w14:paraId="2FFCE9FB" w14:textId="77777777" w:rsidR="00AF743D" w:rsidRPr="000405AA" w:rsidRDefault="00AF743D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77AD19" w14:textId="14A91A01" w:rsidR="00AC6065" w:rsidRPr="000405AA" w:rsidRDefault="00AC6065" w:rsidP="00A75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63841E4" w14:textId="77777777" w:rsidR="00AC6065" w:rsidRPr="000405AA" w:rsidRDefault="00AC6065" w:rsidP="003E0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1744AF4F" w14:textId="77777777" w:rsidR="00AC6065" w:rsidRPr="000405AA" w:rsidRDefault="00AC6065" w:rsidP="003E0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21F" w:rsidRPr="000405AA" w14:paraId="02D505E0" w14:textId="77777777" w:rsidTr="003E0FAD">
        <w:trPr>
          <w:tblHeader/>
        </w:trPr>
        <w:tc>
          <w:tcPr>
            <w:tcW w:w="2203" w:type="pct"/>
          </w:tcPr>
          <w:p w14:paraId="21B7033D" w14:textId="2A60D207" w:rsidR="005B121F" w:rsidRPr="000405AA" w:rsidRDefault="00A75393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9" w:type="pct"/>
          </w:tcPr>
          <w:p w14:paraId="050400D9" w14:textId="1ED10500" w:rsidR="005B121F" w:rsidRPr="000405AA" w:rsidRDefault="002D7602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05A13577" w14:textId="77777777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8CC54A" w14:textId="5BEB4CB8" w:rsidR="005B121F" w:rsidRPr="000405AA" w:rsidRDefault="002D7602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77795E0E" w14:textId="77777777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061A2571" w14:textId="553496B9" w:rsidR="005B121F" w:rsidRPr="000405AA" w:rsidRDefault="002D7602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41B1853" w14:textId="77777777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80EB71" w14:textId="0630F097" w:rsidR="005B121F" w:rsidRPr="000405AA" w:rsidRDefault="002D7602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B121F" w:rsidRPr="000405AA" w14:paraId="2316FE01" w14:textId="77777777" w:rsidTr="003E0FAD">
        <w:trPr>
          <w:tblHeader/>
        </w:trPr>
        <w:tc>
          <w:tcPr>
            <w:tcW w:w="2203" w:type="pct"/>
          </w:tcPr>
          <w:p w14:paraId="414F2237" w14:textId="77777777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7" w:type="pct"/>
            <w:gridSpan w:val="7"/>
          </w:tcPr>
          <w:p w14:paraId="13E06889" w14:textId="77777777" w:rsidR="005B121F" w:rsidRPr="000405AA" w:rsidRDefault="005B121F" w:rsidP="005B1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292F" w:rsidRPr="000405AA" w14:paraId="46236929" w14:textId="77777777" w:rsidTr="003E0FAD">
        <w:tc>
          <w:tcPr>
            <w:tcW w:w="2203" w:type="pct"/>
          </w:tcPr>
          <w:p w14:paraId="441B229D" w14:textId="3CC13ACD" w:rsidR="00E5292F" w:rsidRPr="000405AA" w:rsidRDefault="00E5292F" w:rsidP="00E529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405AA">
              <w:rPr>
                <w:rFonts w:ascii="Angsana New" w:hAnsi="Angsana New"/>
              </w:rPr>
              <w:t>1</w:t>
            </w:r>
            <w:r w:rsidRPr="000405AA">
              <w:rPr>
                <w:rFonts w:ascii="Angsana New" w:hAnsi="Angsana New" w:cs="Angsana New" w:hint="cs"/>
                <w:cs/>
              </w:rPr>
              <w:t xml:space="preserve"> มกราคม</w:t>
            </w:r>
          </w:p>
        </w:tc>
        <w:tc>
          <w:tcPr>
            <w:tcW w:w="589" w:type="pct"/>
          </w:tcPr>
          <w:p w14:paraId="600BA7FE" w14:textId="7BA0A711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59,682</w:t>
            </w:r>
          </w:p>
        </w:tc>
        <w:tc>
          <w:tcPr>
            <w:tcW w:w="147" w:type="pct"/>
          </w:tcPr>
          <w:p w14:paraId="3A3895A3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7D16A4E" w14:textId="4DD626F8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62,261</w:t>
            </w:r>
          </w:p>
        </w:tc>
        <w:tc>
          <w:tcPr>
            <w:tcW w:w="147" w:type="pct"/>
          </w:tcPr>
          <w:p w14:paraId="27E7EEE1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C3FE97" w14:textId="2B87EDE3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  <w:tc>
          <w:tcPr>
            <w:tcW w:w="147" w:type="pct"/>
          </w:tcPr>
          <w:p w14:paraId="050A99F6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2C12134" w14:textId="2E208FE4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</w:tr>
      <w:tr w:rsidR="00E5292F" w:rsidRPr="000405AA" w14:paraId="3A64A971" w14:textId="77777777" w:rsidTr="003E0FAD">
        <w:tc>
          <w:tcPr>
            <w:tcW w:w="2203" w:type="pct"/>
          </w:tcPr>
          <w:p w14:paraId="5786163F" w14:textId="77777777" w:rsidR="00E5292F" w:rsidRPr="000405AA" w:rsidRDefault="00E5292F" w:rsidP="00E529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="Angsana New" w:hAnsi="Angsana New" w:cs="Angsana New" w:hint="cs"/>
                <w:cs/>
              </w:rPr>
              <w:t>ประมาณการหนี้สินเพิ่มขึ้น</w:t>
            </w:r>
          </w:p>
        </w:tc>
        <w:tc>
          <w:tcPr>
            <w:tcW w:w="589" w:type="pct"/>
          </w:tcPr>
          <w:p w14:paraId="4E106340" w14:textId="1BB3F759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10,753</w:t>
            </w:r>
          </w:p>
        </w:tc>
        <w:tc>
          <w:tcPr>
            <w:tcW w:w="147" w:type="pct"/>
          </w:tcPr>
          <w:p w14:paraId="65BC6B75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8736636" w14:textId="7CDF8563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147" w:type="pct"/>
          </w:tcPr>
          <w:p w14:paraId="4E24DF03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8C552C" w14:textId="18BDDC55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D76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AC6614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D4F917" w14:textId="65108E28" w:rsidR="00E5292F" w:rsidRPr="002D7602" w:rsidRDefault="00E5292F" w:rsidP="00E529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D7602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E5292F" w:rsidRPr="000405AA" w14:paraId="71802762" w14:textId="77777777" w:rsidTr="00AC6065">
        <w:tc>
          <w:tcPr>
            <w:tcW w:w="2203" w:type="pct"/>
          </w:tcPr>
          <w:p w14:paraId="42C535D5" w14:textId="77777777" w:rsidR="00E5292F" w:rsidRPr="000405AA" w:rsidRDefault="00E5292F" w:rsidP="00E529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="Angsana New" w:hAnsi="Angsana New" w:cs="Angsana New" w:hint="cs"/>
                <w:cs/>
              </w:rPr>
              <w:t>กลับรายการประมาณการหนี้สิน</w:t>
            </w:r>
          </w:p>
        </w:tc>
        <w:tc>
          <w:tcPr>
            <w:tcW w:w="589" w:type="pct"/>
          </w:tcPr>
          <w:p w14:paraId="22AF07CB" w14:textId="79325FD8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(1,935)</w:t>
            </w:r>
          </w:p>
        </w:tc>
        <w:tc>
          <w:tcPr>
            <w:tcW w:w="147" w:type="pct"/>
          </w:tcPr>
          <w:p w14:paraId="2FCAC14D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66768D" w14:textId="63173D9C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(1,804)</w:t>
            </w:r>
          </w:p>
        </w:tc>
        <w:tc>
          <w:tcPr>
            <w:tcW w:w="147" w:type="pct"/>
          </w:tcPr>
          <w:p w14:paraId="45DEAEF4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EA952B" w14:textId="46BA6B91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6953E2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C3E6F5" w14:textId="45E3D5A0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292F" w:rsidRPr="000405AA" w14:paraId="3126B258" w14:textId="77777777" w:rsidTr="004D08BE">
        <w:tc>
          <w:tcPr>
            <w:tcW w:w="2203" w:type="pct"/>
          </w:tcPr>
          <w:p w14:paraId="5C73C765" w14:textId="77777777" w:rsidR="00E5292F" w:rsidRPr="000405AA" w:rsidRDefault="00E5292F" w:rsidP="00E529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="Angsana New" w:hAnsi="Angsana New" w:cs="Angsana New" w:hint="cs"/>
                <w:cs/>
              </w:rPr>
              <w:t>ประมาณการหนี้สินใช้ไป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0B56400" w14:textId="2BBDC395" w:rsidR="00E5292F" w:rsidRPr="000405AA" w:rsidRDefault="007404D3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(1,573)</w:t>
            </w:r>
          </w:p>
        </w:tc>
        <w:tc>
          <w:tcPr>
            <w:tcW w:w="147" w:type="pct"/>
          </w:tcPr>
          <w:p w14:paraId="29CA4CF0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0F64D1B" w14:textId="50EE0199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(1,787)</w:t>
            </w:r>
          </w:p>
        </w:tc>
        <w:tc>
          <w:tcPr>
            <w:tcW w:w="147" w:type="pct"/>
          </w:tcPr>
          <w:p w14:paraId="13F8EE50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FDB1CF2" w14:textId="78BD6679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F25E5C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41ABF39" w14:textId="6FD96473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292F" w:rsidRPr="000405AA" w14:paraId="551EAD46" w14:textId="77777777" w:rsidTr="004D08BE">
        <w:tc>
          <w:tcPr>
            <w:tcW w:w="2203" w:type="pct"/>
          </w:tcPr>
          <w:p w14:paraId="34949C22" w14:textId="16114933" w:rsidR="00E5292F" w:rsidRPr="000405AA" w:rsidRDefault="00E5292F" w:rsidP="00E529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405AA">
              <w:rPr>
                <w:rFonts w:ascii="Angsana New" w:eastAsia="MS Mincho" w:hAnsi="Angsana New"/>
                <w:b/>
                <w:bCs/>
              </w:rPr>
              <w:t>31</w:t>
            </w:r>
            <w:r w:rsidRPr="000405AA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43686BD" w14:textId="5F01AC1D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404D3">
              <w:rPr>
                <w:rFonts w:ascii="Angsana New" w:hAnsi="Angsana New"/>
                <w:b/>
                <w:bCs/>
                <w:sz w:val="30"/>
                <w:szCs w:val="30"/>
              </w:rPr>
              <w:t>6,927</w:t>
            </w:r>
          </w:p>
        </w:tc>
        <w:tc>
          <w:tcPr>
            <w:tcW w:w="147" w:type="pct"/>
          </w:tcPr>
          <w:p w14:paraId="7ADBD7F3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EF87691" w14:textId="460E82BE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59,682</w:t>
            </w:r>
          </w:p>
        </w:tc>
        <w:tc>
          <w:tcPr>
            <w:tcW w:w="147" w:type="pct"/>
          </w:tcPr>
          <w:p w14:paraId="7CE98B16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689D935" w14:textId="15113721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5,091</w:t>
            </w:r>
          </w:p>
        </w:tc>
        <w:tc>
          <w:tcPr>
            <w:tcW w:w="147" w:type="pct"/>
          </w:tcPr>
          <w:p w14:paraId="115E96CE" w14:textId="77777777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4CC1A6D" w14:textId="5C11FD59" w:rsidR="00E5292F" w:rsidRPr="000405AA" w:rsidRDefault="00E5292F" w:rsidP="00E52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5,091</w:t>
            </w:r>
          </w:p>
        </w:tc>
      </w:tr>
    </w:tbl>
    <w:p w14:paraId="14EA4301" w14:textId="77777777" w:rsidR="006F0010" w:rsidRPr="000405AA" w:rsidRDefault="006F001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A193867" w14:textId="203E7214" w:rsidR="00AC6065" w:rsidRPr="000405AA" w:rsidRDefault="004D08BE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 w:hint="cs"/>
          <w:sz w:val="30"/>
          <w:szCs w:val="30"/>
          <w:cs/>
        </w:rPr>
        <w:t>ประมาณการ</w:t>
      </w:r>
      <w:r w:rsidR="005215FD" w:rsidRPr="000405AA">
        <w:rPr>
          <w:rFonts w:ascii="Angsana New" w:hAnsi="Angsana New" w:hint="cs"/>
          <w:sz w:val="30"/>
          <w:szCs w:val="30"/>
          <w:cs/>
        </w:rPr>
        <w:t>หนี้สิน</w:t>
      </w:r>
      <w:r w:rsidRPr="000405AA">
        <w:rPr>
          <w:rFonts w:ascii="Angsana New" w:hAnsi="Angsana New" w:hint="cs"/>
          <w:sz w:val="30"/>
          <w:szCs w:val="30"/>
          <w:cs/>
        </w:rPr>
        <w:t>ดังกล่าวได้รวมไว้ในต้นทุนของส่วนปรับปรุงสิทธิการเช่าสำหรับร้านอาหารของ</w:t>
      </w:r>
      <w:r w:rsidR="005215FD" w:rsidRPr="000405A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A4FB7">
        <w:rPr>
          <w:rFonts w:ascii="Angsana New" w:hAnsi="Angsana New"/>
          <w:sz w:val="30"/>
          <w:szCs w:val="30"/>
        </w:rPr>
        <w:br/>
      </w:r>
      <w:r w:rsidRPr="000405AA">
        <w:rPr>
          <w:rFonts w:ascii="Angsana New" w:hAnsi="Angsana New" w:hint="cs"/>
          <w:sz w:val="30"/>
          <w:szCs w:val="30"/>
          <w:cs/>
        </w:rPr>
        <w:t>ที่ตั้งอยู่บนพื้นที่เช่าตามสัญญาเช่า</w:t>
      </w:r>
    </w:p>
    <w:p w14:paraId="3495CCB7" w14:textId="77777777" w:rsidR="004D08BE" w:rsidRPr="000405AA" w:rsidRDefault="004D08BE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1DB67B6" w14:textId="77777777" w:rsidR="00C05D14" w:rsidRPr="000405AA" w:rsidRDefault="00C05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0405AA">
        <w:rPr>
          <w:rFonts w:ascii="Angsana New" w:hAnsi="Angsana New"/>
          <w:bCs/>
          <w:sz w:val="30"/>
          <w:szCs w:val="30"/>
          <w:cs/>
        </w:rPr>
        <w:br w:type="page"/>
      </w:r>
    </w:p>
    <w:p w14:paraId="0926AC27" w14:textId="7CF2DE24" w:rsidR="00FF6C61" w:rsidRPr="000405AA" w:rsidRDefault="00FF6C61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034649DD" w14:textId="77777777" w:rsidR="00A75393" w:rsidRPr="000405AA" w:rsidRDefault="00A75393" w:rsidP="00A75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0405AA">
        <w:rPr>
          <w:rFonts w:ascii="Angsana New" w:hAnsi="Angsana New"/>
          <w:bCs/>
          <w:sz w:val="30"/>
          <w:szCs w:val="30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4"/>
        <w:gridCol w:w="1079"/>
        <w:gridCol w:w="269"/>
        <w:gridCol w:w="1081"/>
        <w:gridCol w:w="269"/>
        <w:gridCol w:w="1081"/>
        <w:gridCol w:w="269"/>
        <w:gridCol w:w="1188"/>
      </w:tblGrid>
      <w:tr w:rsidR="00A75393" w:rsidRPr="000405AA" w14:paraId="57D967C2" w14:textId="77777777" w:rsidTr="002D7602">
        <w:trPr>
          <w:tblHeader/>
        </w:trPr>
        <w:tc>
          <w:tcPr>
            <w:tcW w:w="2176" w:type="pct"/>
          </w:tcPr>
          <w:p w14:paraId="36A6D478" w14:textId="0D1ED23C" w:rsidR="00A75393" w:rsidRPr="000405AA" w:rsidRDefault="007C5C3F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10" w:type="pct"/>
            <w:gridSpan w:val="3"/>
          </w:tcPr>
          <w:p w14:paraId="2782FB87" w14:textId="77777777" w:rsidR="00A75393" w:rsidRPr="000405AA" w:rsidRDefault="00A75393" w:rsidP="00FB1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66F82C47" w14:textId="77777777" w:rsidR="00A75393" w:rsidRPr="000405AA" w:rsidRDefault="00A75393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69" w:type="pct"/>
            <w:gridSpan w:val="3"/>
            <w:vAlign w:val="bottom"/>
          </w:tcPr>
          <w:p w14:paraId="59C78F83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393" w:rsidRPr="000405AA" w14:paraId="51EC28D0" w14:textId="77777777" w:rsidTr="002D7602">
        <w:trPr>
          <w:tblHeader/>
        </w:trPr>
        <w:tc>
          <w:tcPr>
            <w:tcW w:w="2176" w:type="pct"/>
          </w:tcPr>
          <w:p w14:paraId="4A6E6F24" w14:textId="5AE13799" w:rsidR="00A75393" w:rsidRPr="000405AA" w:rsidRDefault="00FB13B6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09AAA6FA" w14:textId="7B12737C" w:rsidR="00A75393" w:rsidRPr="000405AA" w:rsidRDefault="002D7602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2D471B3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1AD8A9" w14:textId="626C3D10" w:rsidR="00A75393" w:rsidRPr="000405AA" w:rsidRDefault="002D7602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2FF6B652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6BD22FC" w14:textId="166EED31" w:rsidR="00A75393" w:rsidRPr="000405AA" w:rsidRDefault="002D7602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0F3E40E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780C400" w14:textId="5A9E1984" w:rsidR="00A75393" w:rsidRPr="000405AA" w:rsidRDefault="002D7602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5393" w:rsidRPr="000405AA" w14:paraId="7A1F41DE" w14:textId="77777777" w:rsidTr="002D7602">
        <w:trPr>
          <w:tblHeader/>
        </w:trPr>
        <w:tc>
          <w:tcPr>
            <w:tcW w:w="2176" w:type="pct"/>
          </w:tcPr>
          <w:p w14:paraId="6BE69438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4" w:type="pct"/>
            <w:gridSpan w:val="7"/>
          </w:tcPr>
          <w:p w14:paraId="07D10E53" w14:textId="77777777" w:rsidR="00A75393" w:rsidRPr="000405AA" w:rsidRDefault="00A75393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7602" w:rsidRPr="000405AA" w14:paraId="73C6C4F3" w14:textId="77777777" w:rsidTr="002D7602">
        <w:tc>
          <w:tcPr>
            <w:tcW w:w="2176" w:type="pct"/>
          </w:tcPr>
          <w:p w14:paraId="5E47CD03" w14:textId="2E4B788C" w:rsidR="002D7602" w:rsidRPr="000405AA" w:rsidRDefault="002D7602" w:rsidP="002D760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อาคาร</w:t>
            </w:r>
            <w:r w:rsidRPr="000405AA">
              <w:rPr>
                <w:rFonts w:asciiTheme="majorBidi" w:hAnsiTheme="majorBidi" w:cstheme="majorBidi" w:hint="cs"/>
                <w:cs/>
              </w:rPr>
              <w:t xml:space="preserve"> สิ่งปลูกสร้างและส่วนปรับปรุง</w:t>
            </w:r>
          </w:p>
        </w:tc>
        <w:tc>
          <w:tcPr>
            <w:tcW w:w="582" w:type="pct"/>
          </w:tcPr>
          <w:p w14:paraId="0390CB2E" w14:textId="428DBC3D" w:rsidR="002D7602" w:rsidRPr="000405AA" w:rsidRDefault="00660C7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707,87</w:t>
            </w:r>
            <w:r w:rsidR="007A4FB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4CF4414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E739F15" w14:textId="11858BC9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817,490</w:t>
            </w:r>
          </w:p>
        </w:tc>
        <w:tc>
          <w:tcPr>
            <w:tcW w:w="145" w:type="pct"/>
          </w:tcPr>
          <w:p w14:paraId="34AAF771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38BFC" w14:textId="54AC84E0" w:rsidR="002D7602" w:rsidRPr="000405AA" w:rsidRDefault="00660C7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90,234</w:t>
            </w:r>
          </w:p>
        </w:tc>
        <w:tc>
          <w:tcPr>
            <w:tcW w:w="145" w:type="pct"/>
          </w:tcPr>
          <w:p w14:paraId="3D7E0589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26A71B15" w14:textId="34624CD0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7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139,235</w:t>
            </w:r>
          </w:p>
        </w:tc>
      </w:tr>
      <w:tr w:rsidR="002D7602" w:rsidRPr="000405AA" w14:paraId="74367846" w14:textId="77777777" w:rsidTr="002D7602">
        <w:tc>
          <w:tcPr>
            <w:tcW w:w="2176" w:type="pct"/>
          </w:tcPr>
          <w:p w14:paraId="1799F047" w14:textId="03B3C1A0" w:rsidR="002D7602" w:rsidRPr="000405AA" w:rsidRDefault="002D7602" w:rsidP="002D760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7A39F40" w14:textId="6150D6F6" w:rsidR="002D7602" w:rsidRPr="000405AA" w:rsidRDefault="00660C7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707,87</w:t>
            </w:r>
            <w:r w:rsidR="007A4FB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2B210A5B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D971010" w14:textId="1314518E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817,490</w:t>
            </w:r>
          </w:p>
        </w:tc>
        <w:tc>
          <w:tcPr>
            <w:tcW w:w="145" w:type="pct"/>
          </w:tcPr>
          <w:p w14:paraId="175008D6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6FB71B" w14:textId="63477D83" w:rsidR="002D7602" w:rsidRPr="000405AA" w:rsidRDefault="00660C7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90,234</w:t>
            </w:r>
          </w:p>
        </w:tc>
        <w:tc>
          <w:tcPr>
            <w:tcW w:w="145" w:type="pct"/>
          </w:tcPr>
          <w:p w14:paraId="7CD07DF1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7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57C7F8F" w14:textId="7E01DD06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7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139,235</w:t>
            </w:r>
          </w:p>
        </w:tc>
      </w:tr>
    </w:tbl>
    <w:p w14:paraId="4073637F" w14:textId="7255DC51" w:rsidR="00DD77D8" w:rsidRPr="000405AA" w:rsidRDefault="00DD77D8" w:rsidP="0052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2"/>
        <w:gridCol w:w="1080"/>
        <w:gridCol w:w="270"/>
        <w:gridCol w:w="1080"/>
        <w:gridCol w:w="270"/>
        <w:gridCol w:w="1075"/>
        <w:gridCol w:w="360"/>
        <w:gridCol w:w="1085"/>
        <w:gridCol w:w="17"/>
      </w:tblGrid>
      <w:tr w:rsidR="00E51E51" w:rsidRPr="000405AA" w14:paraId="7EA1DE1E" w14:textId="77777777" w:rsidTr="00E51E51">
        <w:trPr>
          <w:tblHeader/>
        </w:trPr>
        <w:tc>
          <w:tcPr>
            <w:tcW w:w="3060" w:type="dxa"/>
          </w:tcPr>
          <w:p w14:paraId="29B5A03F" w14:textId="3F0AF3D0" w:rsidR="00E51E51" w:rsidRPr="000405AA" w:rsidRDefault="00E51E51" w:rsidP="00BD2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426836E" w14:textId="77777777" w:rsidR="00E51E51" w:rsidRPr="000405AA" w:rsidRDefault="00E51E51" w:rsidP="00BD2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7D1639C" w14:textId="62BF68DB" w:rsidR="00E51E51" w:rsidRPr="000405AA" w:rsidRDefault="00E51E51" w:rsidP="00BD2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6E71F86" w14:textId="77777777" w:rsidR="00E51E51" w:rsidRPr="000405AA" w:rsidRDefault="00E51E51" w:rsidP="00BD2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37" w:type="dxa"/>
            <w:gridSpan w:val="4"/>
            <w:vAlign w:val="bottom"/>
          </w:tcPr>
          <w:p w14:paraId="1BB15F4D" w14:textId="77777777" w:rsidR="00E51E51" w:rsidRPr="000405AA" w:rsidRDefault="00E51E51" w:rsidP="00BD2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602" w:rsidRPr="000405AA" w14:paraId="27E9064F" w14:textId="77777777" w:rsidTr="00E51E51">
        <w:trPr>
          <w:gridAfter w:val="1"/>
          <w:wAfter w:w="17" w:type="dxa"/>
          <w:trHeight w:val="74"/>
        </w:trPr>
        <w:tc>
          <w:tcPr>
            <w:tcW w:w="3060" w:type="dxa"/>
            <w:vAlign w:val="bottom"/>
          </w:tcPr>
          <w:p w14:paraId="0440768A" w14:textId="77777777" w:rsidR="002D7602" w:rsidRPr="000405AA" w:rsidRDefault="002D7602" w:rsidP="002D7602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0405AA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92" w:type="dxa"/>
          </w:tcPr>
          <w:p w14:paraId="212DFA90" w14:textId="7BE487A7" w:rsidR="002D7602" w:rsidRPr="000405AA" w:rsidRDefault="002D7602" w:rsidP="002D7602">
            <w:pPr>
              <w:ind w:left="-108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7939985F" w14:textId="2F0C1866" w:rsidR="002D7602" w:rsidRPr="000405AA" w:rsidRDefault="002D7602" w:rsidP="002D76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3DBF551" w14:textId="73149F8B" w:rsidR="002D7602" w:rsidRPr="000405AA" w:rsidRDefault="002D7602" w:rsidP="002D76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3745DD66" w14:textId="66F81CE1" w:rsidR="002D7602" w:rsidRPr="000405AA" w:rsidRDefault="002D7602" w:rsidP="002D76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81038CA" w14:textId="32B72652" w:rsidR="002D7602" w:rsidRPr="000405AA" w:rsidRDefault="002D7602" w:rsidP="002D76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5" w:type="dxa"/>
          </w:tcPr>
          <w:p w14:paraId="2B6675C4" w14:textId="51C7FD80" w:rsidR="002D7602" w:rsidRPr="000405AA" w:rsidRDefault="002D7602" w:rsidP="002D76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14C0B04E" w14:textId="77777777" w:rsidR="002D7602" w:rsidRPr="000405AA" w:rsidRDefault="002D7602" w:rsidP="002D7602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5" w:type="dxa"/>
          </w:tcPr>
          <w:p w14:paraId="615F811C" w14:textId="579892CF" w:rsidR="002D7602" w:rsidRPr="000405AA" w:rsidRDefault="002D7602" w:rsidP="002D7602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51E51" w:rsidRPr="000405AA" w14:paraId="78EA62F8" w14:textId="77777777" w:rsidTr="00E51E51">
        <w:trPr>
          <w:gridAfter w:val="1"/>
          <w:wAfter w:w="17" w:type="dxa"/>
          <w:trHeight w:val="74"/>
        </w:trPr>
        <w:tc>
          <w:tcPr>
            <w:tcW w:w="3060" w:type="dxa"/>
            <w:vAlign w:val="bottom"/>
          </w:tcPr>
          <w:p w14:paraId="5CD82B88" w14:textId="77777777" w:rsidR="00E51E51" w:rsidRPr="000405AA" w:rsidRDefault="00E51E51" w:rsidP="00BD280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165A97F0" w14:textId="77777777" w:rsidR="00E51E51" w:rsidRPr="000405AA" w:rsidRDefault="00E51E51" w:rsidP="00BD280D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220" w:type="dxa"/>
            <w:gridSpan w:val="7"/>
          </w:tcPr>
          <w:p w14:paraId="6C0AE46F" w14:textId="7BF237FB" w:rsidR="00E51E51" w:rsidRPr="000405AA" w:rsidRDefault="00E51E51" w:rsidP="00BD280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0405A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2D7602" w:rsidRPr="000405AA" w14:paraId="2C6B1FF9" w14:textId="77777777" w:rsidTr="00E51E51">
        <w:trPr>
          <w:gridAfter w:val="1"/>
          <w:wAfter w:w="17" w:type="dxa"/>
          <w:trHeight w:val="413"/>
        </w:trPr>
        <w:tc>
          <w:tcPr>
            <w:tcW w:w="3060" w:type="dxa"/>
            <w:vAlign w:val="bottom"/>
          </w:tcPr>
          <w:p w14:paraId="31A3D732" w14:textId="456DD052" w:rsidR="002D7602" w:rsidRPr="000405AA" w:rsidRDefault="002D7602" w:rsidP="002D76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405A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2" w:type="dxa"/>
          </w:tcPr>
          <w:p w14:paraId="50B0AE21" w14:textId="77777777" w:rsidR="002D7602" w:rsidRPr="000405AA" w:rsidRDefault="002D7602" w:rsidP="002D760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28883" w14:textId="558DD590" w:rsidR="002D7602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817,490</w:t>
            </w:r>
          </w:p>
        </w:tc>
        <w:tc>
          <w:tcPr>
            <w:tcW w:w="270" w:type="dxa"/>
          </w:tcPr>
          <w:p w14:paraId="5440EF57" w14:textId="31975E89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FE72CD" w14:textId="22485101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956,943</w:t>
            </w:r>
          </w:p>
        </w:tc>
        <w:tc>
          <w:tcPr>
            <w:tcW w:w="270" w:type="dxa"/>
          </w:tcPr>
          <w:p w14:paraId="7583727A" w14:textId="0E4B6215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4ECB9FF1" w14:textId="1AE3BCB4" w:rsidR="002D7602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139,235</w:t>
            </w:r>
          </w:p>
        </w:tc>
        <w:tc>
          <w:tcPr>
            <w:tcW w:w="360" w:type="dxa"/>
          </w:tcPr>
          <w:p w14:paraId="74C3B07F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256F113" w14:textId="1ED2F86E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161,867</w:t>
            </w:r>
          </w:p>
        </w:tc>
      </w:tr>
      <w:tr w:rsidR="002D7602" w:rsidRPr="000405AA" w14:paraId="5171402E" w14:textId="77777777" w:rsidTr="00E51E51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24B66488" w14:textId="77777777" w:rsidR="002D7602" w:rsidRPr="000405AA" w:rsidRDefault="002D7602" w:rsidP="002D76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3501D083" w14:textId="77777777" w:rsidR="002D7602" w:rsidRPr="000405AA" w:rsidRDefault="002D7602" w:rsidP="002D7602">
            <w:pPr>
              <w:tabs>
                <w:tab w:val="decimal" w:pos="792"/>
              </w:tabs>
              <w:ind w:left="-2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0290D" w14:textId="7392EACF" w:rsidR="002D7602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138,950</w:t>
            </w:r>
          </w:p>
        </w:tc>
        <w:tc>
          <w:tcPr>
            <w:tcW w:w="270" w:type="dxa"/>
          </w:tcPr>
          <w:p w14:paraId="372F7C59" w14:textId="3D0BBBCB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334AA" w14:textId="15E4694C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220,695</w:t>
            </w:r>
          </w:p>
        </w:tc>
        <w:tc>
          <w:tcPr>
            <w:tcW w:w="270" w:type="dxa"/>
          </w:tcPr>
          <w:p w14:paraId="043B7D6B" w14:textId="488724FF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9471456" w14:textId="2DCB16FD" w:rsidR="002D7602" w:rsidRPr="000405AA" w:rsidDel="00237E88" w:rsidRDefault="008C6964" w:rsidP="008C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6E4165D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3AAFA5" w14:textId="4951241F" w:rsidR="002D7602" w:rsidRPr="000405AA" w:rsidDel="00237E88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7602" w:rsidRPr="000405AA" w14:paraId="30FD4465" w14:textId="77777777" w:rsidTr="00E51E51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00B80C7E" w14:textId="77777777" w:rsidR="002D7602" w:rsidRPr="000405AA" w:rsidRDefault="002D7602" w:rsidP="002D76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92" w:type="dxa"/>
          </w:tcPr>
          <w:p w14:paraId="6BD51BE4" w14:textId="77777777" w:rsidR="002D7602" w:rsidRPr="000405AA" w:rsidRDefault="002D7602" w:rsidP="002D760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EE17D" w14:textId="66D639F3" w:rsidR="002D7602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A17E6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17E6E">
              <w:rPr>
                <w:rFonts w:ascii="Angsana New" w:hAnsi="Angsana New"/>
                <w:sz w:val="30"/>
                <w:szCs w:val="30"/>
              </w:rPr>
              <w:t>953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688BB3" w14:textId="00A38416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99B0C" w14:textId="2ED6AC83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(142,842)</w:t>
            </w:r>
          </w:p>
        </w:tc>
        <w:tc>
          <w:tcPr>
            <w:tcW w:w="270" w:type="dxa"/>
          </w:tcPr>
          <w:p w14:paraId="2FC3E0D7" w14:textId="2728120F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8957240" w14:textId="70EC2E93" w:rsidR="002D7602" w:rsidRPr="000405AA" w:rsidRDefault="008C6964" w:rsidP="008C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84CAD91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0AB9197" w14:textId="5FBFA4E6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7602" w:rsidRPr="000405AA" w14:paraId="6E6A3E71" w14:textId="77777777" w:rsidTr="00E51E51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2BE61E15" w14:textId="5FFD578A" w:rsidR="002D7602" w:rsidRPr="000405AA" w:rsidRDefault="002D7602" w:rsidP="002D76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992" w:type="dxa"/>
          </w:tcPr>
          <w:p w14:paraId="1DE56CE6" w14:textId="1E933A9E" w:rsidR="002D7602" w:rsidRPr="000405AA" w:rsidRDefault="002D7602" w:rsidP="002D7602">
            <w:pPr>
              <w:tabs>
                <w:tab w:val="clear" w:pos="454"/>
                <w:tab w:val="left" w:pos="336"/>
                <w:tab w:val="decimal" w:pos="792"/>
              </w:tabs>
              <w:ind w:left="-204" w:right="-378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7A4FB7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361CD596" w14:textId="350933D0" w:rsidR="002D7602" w:rsidRPr="000405AA" w:rsidRDefault="008C6964" w:rsidP="008C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470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A99B0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269F45" w14:textId="5BFAB391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(634)</w:t>
            </w:r>
          </w:p>
        </w:tc>
        <w:tc>
          <w:tcPr>
            <w:tcW w:w="270" w:type="dxa"/>
          </w:tcPr>
          <w:p w14:paraId="7EB90BF4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C0C9371" w14:textId="4457EB12" w:rsidR="002D7602" w:rsidRPr="000405AA" w:rsidRDefault="008C6964" w:rsidP="008C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9811D02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42B017" w14:textId="071A82A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(634)</w:t>
            </w:r>
          </w:p>
        </w:tc>
      </w:tr>
      <w:tr w:rsidR="008C6964" w:rsidRPr="000405AA" w14:paraId="1B4D6E57" w14:textId="77777777" w:rsidTr="00E51E51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48881B57" w14:textId="4E3C12B6" w:rsidR="008C6964" w:rsidRPr="000405AA" w:rsidRDefault="008C6964" w:rsidP="002D76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992" w:type="dxa"/>
          </w:tcPr>
          <w:p w14:paraId="288DA675" w14:textId="77777777" w:rsidR="008C6964" w:rsidRPr="000405AA" w:rsidRDefault="008C6964" w:rsidP="002D7602">
            <w:pPr>
              <w:tabs>
                <w:tab w:val="clear" w:pos="454"/>
                <w:tab w:val="left" w:pos="336"/>
                <w:tab w:val="decimal" w:pos="792"/>
              </w:tabs>
              <w:ind w:left="-204" w:right="-378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37A5C7" w14:textId="2ECA1F61" w:rsidR="008C6964" w:rsidRDefault="008C6964" w:rsidP="008C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(33,900)</w:t>
            </w:r>
          </w:p>
        </w:tc>
        <w:tc>
          <w:tcPr>
            <w:tcW w:w="270" w:type="dxa"/>
          </w:tcPr>
          <w:p w14:paraId="3ADFA3E0" w14:textId="77777777" w:rsidR="008C6964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9EA763" w14:textId="11512EC6" w:rsidR="008C6964" w:rsidRPr="000405AA" w:rsidRDefault="008C6964" w:rsidP="008C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8840BA" w14:textId="77777777" w:rsidR="008C6964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3280F83" w14:textId="6C48BEB2" w:rsidR="008C6964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(30,094)</w:t>
            </w:r>
          </w:p>
        </w:tc>
        <w:tc>
          <w:tcPr>
            <w:tcW w:w="360" w:type="dxa"/>
          </w:tcPr>
          <w:p w14:paraId="62E7FCAA" w14:textId="77777777" w:rsidR="008C6964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8D4EB22" w14:textId="70BDF9F3" w:rsidR="008C6964" w:rsidRPr="000405AA" w:rsidRDefault="008C6964" w:rsidP="008C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7602" w:rsidRPr="000405AA" w14:paraId="405203C9" w14:textId="77777777" w:rsidTr="004A7FD0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7F3597CD" w14:textId="5D3A5AD5" w:rsidR="002D7602" w:rsidRPr="000405AA" w:rsidRDefault="002D7602" w:rsidP="002D76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  <w:r w:rsidRPr="000405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</w:tcPr>
          <w:p w14:paraId="6D27E4C5" w14:textId="77777777" w:rsidR="002D7602" w:rsidRPr="000405AA" w:rsidRDefault="002D7602" w:rsidP="002D760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613D7" w14:textId="05897DD9" w:rsidR="002D7602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</w:t>
            </w:r>
            <w:r w:rsidR="00111C9C">
              <w:rPr>
                <w:rFonts w:ascii="Angsana New" w:hAnsi="Angsana New"/>
                <w:sz w:val="30"/>
                <w:szCs w:val="30"/>
              </w:rPr>
              <w:t>1,005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32E813" w14:textId="01ED334F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7E401" w14:textId="776BBD2B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(215,382)</w:t>
            </w:r>
          </w:p>
        </w:tc>
        <w:tc>
          <w:tcPr>
            <w:tcW w:w="270" w:type="dxa"/>
          </w:tcPr>
          <w:p w14:paraId="460D8DC1" w14:textId="6DCDEDC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1040FBD" w14:textId="73FC88C0" w:rsidR="002D7602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(18,907)</w:t>
            </w:r>
          </w:p>
        </w:tc>
        <w:tc>
          <w:tcPr>
            <w:tcW w:w="360" w:type="dxa"/>
          </w:tcPr>
          <w:p w14:paraId="63DC8B57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EDA85F6" w14:textId="33A332D5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(21,998)</w:t>
            </w:r>
          </w:p>
        </w:tc>
      </w:tr>
      <w:tr w:rsidR="002D7602" w:rsidRPr="000405AA" w14:paraId="4A13CA41" w14:textId="77777777" w:rsidTr="004A7FD0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3D49569E" w14:textId="09EACFED" w:rsidR="002D7602" w:rsidRPr="000405AA" w:rsidRDefault="002D7602" w:rsidP="002D76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09BC31E0" w14:textId="77777777" w:rsidR="002D7602" w:rsidRPr="000405AA" w:rsidRDefault="002D7602" w:rsidP="002D7602">
            <w:pPr>
              <w:tabs>
                <w:tab w:val="clear" w:pos="907"/>
              </w:tabs>
              <w:ind w:left="-108"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8CCA68" w14:textId="230B3A7B" w:rsidR="002D7602" w:rsidRPr="000405AA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470" w:hanging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DDDE8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6FD39" w14:textId="2487A962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(1,290)</w:t>
            </w:r>
          </w:p>
        </w:tc>
        <w:tc>
          <w:tcPr>
            <w:tcW w:w="270" w:type="dxa"/>
          </w:tcPr>
          <w:p w14:paraId="68DD5BC8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F16ECF6" w14:textId="3A1720EA" w:rsidR="002D7602" w:rsidRPr="000405AA" w:rsidRDefault="008C6964" w:rsidP="008C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7D8D6305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41CA5DC" w14:textId="72F0FC8A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7FD0" w:rsidRPr="000405AA" w14:paraId="38AB9C3A" w14:textId="77777777" w:rsidTr="004A7FD0">
        <w:trPr>
          <w:gridAfter w:val="1"/>
          <w:wAfter w:w="17" w:type="dxa"/>
          <w:trHeight w:val="396"/>
        </w:trPr>
        <w:tc>
          <w:tcPr>
            <w:tcW w:w="3060" w:type="dxa"/>
            <w:vAlign w:val="bottom"/>
          </w:tcPr>
          <w:p w14:paraId="0FD5314D" w14:textId="2912BF4C" w:rsidR="004A7FD0" w:rsidRPr="000405AA" w:rsidRDefault="004A7FD0" w:rsidP="002D7602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992" w:type="dxa"/>
          </w:tcPr>
          <w:p w14:paraId="00D10788" w14:textId="77777777" w:rsidR="004A7FD0" w:rsidRPr="000405AA" w:rsidRDefault="004A7FD0" w:rsidP="002D7602">
            <w:pPr>
              <w:tabs>
                <w:tab w:val="clear" w:pos="907"/>
              </w:tabs>
              <w:ind w:left="-108"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1A947E" w14:textId="164C883B" w:rsidR="004A7FD0" w:rsidRDefault="004A7FD0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A7FD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A7FD0">
              <w:rPr>
                <w:rFonts w:ascii="Angsana New" w:hAnsi="Angsana New"/>
                <w:sz w:val="30"/>
                <w:szCs w:val="30"/>
              </w:rPr>
              <w:t>,</w:t>
            </w:r>
            <w:r w:rsidRPr="004A7FD0">
              <w:rPr>
                <w:rFonts w:ascii="Angsana New" w:hAnsi="Angsana New"/>
                <w:sz w:val="30"/>
                <w:szCs w:val="30"/>
                <w:cs/>
              </w:rPr>
              <w:t>290</w:t>
            </w:r>
          </w:p>
        </w:tc>
        <w:tc>
          <w:tcPr>
            <w:tcW w:w="270" w:type="dxa"/>
          </w:tcPr>
          <w:p w14:paraId="0CBF8670" w14:textId="77777777" w:rsidR="004A7FD0" w:rsidRPr="000405AA" w:rsidRDefault="004A7FD0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951B7B" w14:textId="00CF47DF" w:rsidR="004A7FD0" w:rsidRPr="000405AA" w:rsidRDefault="004A7FD0" w:rsidP="004A7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BF847" w14:textId="77777777" w:rsidR="004A7FD0" w:rsidRPr="000405AA" w:rsidRDefault="004A7FD0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E809748" w14:textId="2B04D88E" w:rsidR="004A7FD0" w:rsidRDefault="004A7FD0" w:rsidP="008C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63876AD" w14:textId="77777777" w:rsidR="004A7FD0" w:rsidRPr="000405AA" w:rsidRDefault="004A7FD0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F2DBCAB" w14:textId="73F48F4F" w:rsidR="004A7FD0" w:rsidRPr="000405AA" w:rsidRDefault="004A7FD0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7602" w:rsidRPr="000405AA" w14:paraId="3C419C4F" w14:textId="77777777" w:rsidTr="00E51E51">
        <w:trPr>
          <w:gridAfter w:val="1"/>
          <w:wAfter w:w="17" w:type="dxa"/>
          <w:trHeight w:val="413"/>
        </w:trPr>
        <w:tc>
          <w:tcPr>
            <w:tcW w:w="3060" w:type="dxa"/>
            <w:vAlign w:val="bottom"/>
          </w:tcPr>
          <w:p w14:paraId="2568128F" w14:textId="20DDABB0" w:rsidR="002D7602" w:rsidRPr="000405AA" w:rsidRDefault="002D7602" w:rsidP="002D760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2" w:type="dxa"/>
          </w:tcPr>
          <w:p w14:paraId="7E70B970" w14:textId="77777777" w:rsidR="002D7602" w:rsidRPr="000405AA" w:rsidRDefault="002D7602" w:rsidP="002D760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ED0851" w14:textId="4BA5414E" w:rsidR="002D7602" w:rsidRPr="000405AA" w:rsidRDefault="008C6964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707,87</w:t>
            </w:r>
            <w:r w:rsidR="00111C9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081989" w14:textId="46C3C86E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4BB965" w14:textId="7794F888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817,490</w:t>
            </w:r>
          </w:p>
        </w:tc>
        <w:tc>
          <w:tcPr>
            <w:tcW w:w="270" w:type="dxa"/>
          </w:tcPr>
          <w:p w14:paraId="249CB7F1" w14:textId="6562C5D0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B4950AC" w14:textId="1A7BCD57" w:rsidR="002D7602" w:rsidRPr="000405AA" w:rsidRDefault="00D7583F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90,234</w:t>
            </w:r>
          </w:p>
        </w:tc>
        <w:tc>
          <w:tcPr>
            <w:tcW w:w="360" w:type="dxa"/>
          </w:tcPr>
          <w:p w14:paraId="36A8B233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0C90E98" w14:textId="249F593A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139,235</w:t>
            </w:r>
          </w:p>
        </w:tc>
      </w:tr>
    </w:tbl>
    <w:p w14:paraId="3C165A4B" w14:textId="77777777" w:rsidR="004D6BC9" w:rsidRPr="000405AA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092BB26" w14:textId="77777777" w:rsidR="004D6BC9" w:rsidRPr="000405AA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 w:rsidR="00721BCE" w:rsidRPr="000405AA">
        <w:rPr>
          <w:rFonts w:asciiTheme="majorBidi" w:hAnsiTheme="majorBidi" w:cstheme="majorBidi" w:hint="cs"/>
          <w:sz w:val="30"/>
          <w:szCs w:val="30"/>
          <w:cs/>
          <w:lang w:bidi="th-TH"/>
        </w:rPr>
        <w:t>พื้นที่</w:t>
      </w:r>
      <w:r w:rsidRPr="000405AA">
        <w:rPr>
          <w:rFonts w:asciiTheme="majorBidi" w:hAnsiTheme="majorBidi" w:cstheme="majorBidi"/>
          <w:sz w:val="30"/>
          <w:szCs w:val="30"/>
          <w:cs/>
        </w:rPr>
        <w:t>เป็นระยะเวล</w:t>
      </w:r>
      <w:r w:rsidR="00005614" w:rsidRPr="000405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า </w:t>
      </w:r>
      <w:r w:rsidR="00005614" w:rsidRPr="000405A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0405A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โดยมีสิทธิต่ออายุสัญญาเช่าเมื่อสิ้นสุดอายุสัญญา</w:t>
      </w:r>
      <w:r w:rsidR="005215FD" w:rsidRPr="000405A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5215FD" w:rsidRPr="000405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58227AB8" w14:textId="77777777" w:rsidR="004D6BC9" w:rsidRPr="000405AA" w:rsidRDefault="004D6BC9" w:rsidP="004D6B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3F5D906" w14:textId="3AD3A3A5" w:rsidR="004D6BC9" w:rsidRPr="000405AA" w:rsidRDefault="004D6BC9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4969397" w14:textId="77777777" w:rsidR="002727FA" w:rsidRPr="000405AA" w:rsidRDefault="002727FA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9B3A0" w14:textId="5CE19178" w:rsidR="00DB60FE" w:rsidRPr="000405AA" w:rsidRDefault="00DB60FE" w:rsidP="00DB60F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0405AA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พื้นที่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0405AA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</w:p>
    <w:p w14:paraId="7E8F3B4F" w14:textId="715E1F51" w:rsidR="006F5FA1" w:rsidRPr="000405AA" w:rsidRDefault="006F5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98"/>
        <w:gridCol w:w="968"/>
        <w:gridCol w:w="239"/>
        <w:gridCol w:w="974"/>
        <w:gridCol w:w="239"/>
        <w:gridCol w:w="970"/>
        <w:gridCol w:w="239"/>
        <w:gridCol w:w="968"/>
      </w:tblGrid>
      <w:tr w:rsidR="00F076AD" w:rsidRPr="000405AA" w14:paraId="65CA8656" w14:textId="77777777" w:rsidTr="002D7602">
        <w:trPr>
          <w:tblHeader/>
        </w:trPr>
        <w:tc>
          <w:tcPr>
            <w:tcW w:w="2009" w:type="pct"/>
          </w:tcPr>
          <w:p w14:paraId="56C5978F" w14:textId="1229F30A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5334C21D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7" w:type="pct"/>
            <w:gridSpan w:val="3"/>
          </w:tcPr>
          <w:p w14:paraId="75543F42" w14:textId="0610F286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C0BBFE9" w14:textId="77777777" w:rsidR="00F076AD" w:rsidRPr="000405AA" w:rsidRDefault="00F076AD" w:rsidP="00750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85" w:type="pct"/>
            <w:gridSpan w:val="3"/>
            <w:vAlign w:val="bottom"/>
          </w:tcPr>
          <w:p w14:paraId="29CE2E14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6AD" w:rsidRPr="000405AA" w14:paraId="40F2C93D" w14:textId="77777777" w:rsidTr="002D7602">
        <w:trPr>
          <w:tblHeader/>
        </w:trPr>
        <w:tc>
          <w:tcPr>
            <w:tcW w:w="2009" w:type="pct"/>
          </w:tcPr>
          <w:p w14:paraId="25907F9D" w14:textId="7C84EAA0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9" w:type="pct"/>
          </w:tcPr>
          <w:p w14:paraId="062A10FF" w14:textId="27AE169D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37C72DE" w14:textId="54AF783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</w:t>
            </w:r>
            <w:r w:rsidR="002D7602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130" w:type="pct"/>
          </w:tcPr>
          <w:p w14:paraId="484F7767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BA49292" w14:textId="4A019FA5" w:rsidR="00F076AD" w:rsidRPr="000405AA" w:rsidRDefault="002D7602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6397B0F2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4D6C1FCF" w14:textId="2EDE4801" w:rsidR="00F076AD" w:rsidRPr="000405AA" w:rsidRDefault="002D7602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480D379E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1B860F" w14:textId="00DF8AD2" w:rsidR="00F076AD" w:rsidRPr="000405AA" w:rsidRDefault="002D7602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076AD" w:rsidRPr="000405AA" w14:paraId="565B1551" w14:textId="77777777" w:rsidTr="00F076AD">
        <w:trPr>
          <w:tblHeader/>
        </w:trPr>
        <w:tc>
          <w:tcPr>
            <w:tcW w:w="2009" w:type="pct"/>
          </w:tcPr>
          <w:p w14:paraId="3D1EF031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</w:tcPr>
          <w:p w14:paraId="5EDB0AF3" w14:textId="77777777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7"/>
          </w:tcPr>
          <w:p w14:paraId="66F16921" w14:textId="16DAB193" w:rsidR="00F076AD" w:rsidRPr="000405AA" w:rsidRDefault="00F076AD" w:rsidP="00750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6AD" w:rsidRPr="000405AA" w14:paraId="3AC1C7B8" w14:textId="77777777" w:rsidTr="002D7602">
        <w:tc>
          <w:tcPr>
            <w:tcW w:w="2009" w:type="pct"/>
          </w:tcPr>
          <w:p w14:paraId="7F4DA7B4" w14:textId="236352E3" w:rsidR="00F076AD" w:rsidRPr="000405AA" w:rsidRDefault="00F076AD" w:rsidP="00DB60F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489" w:type="pct"/>
          </w:tcPr>
          <w:p w14:paraId="73C4CF0C" w14:textId="77777777" w:rsidR="00F076AD" w:rsidRPr="000405AA" w:rsidRDefault="00F076AD" w:rsidP="00DB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1279814" w14:textId="143FEF1C" w:rsidR="00F076AD" w:rsidRPr="000405AA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02227D" w14:textId="77777777" w:rsidR="00F076AD" w:rsidRPr="000405AA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37F1EC7A" w14:textId="3944B55B" w:rsidR="00F076AD" w:rsidRPr="000405AA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09E0B5" w14:textId="77777777" w:rsidR="00F076AD" w:rsidRPr="000405AA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0FE582C" w14:textId="77777777" w:rsidR="00F076AD" w:rsidRPr="000405AA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895059" w14:textId="77777777" w:rsidR="00F076AD" w:rsidRPr="000405AA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DC414C" w14:textId="0EE3190D" w:rsidR="00F076AD" w:rsidRPr="000405AA" w:rsidRDefault="00F076AD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602" w:rsidRPr="000405AA" w14:paraId="1DA426D9" w14:textId="77777777" w:rsidTr="002D7602">
        <w:tc>
          <w:tcPr>
            <w:tcW w:w="2009" w:type="pct"/>
          </w:tcPr>
          <w:p w14:paraId="31718D70" w14:textId="1FA659B5" w:rsidR="002D7602" w:rsidRPr="000405AA" w:rsidRDefault="002D7602" w:rsidP="002D760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0405AA">
              <w:rPr>
                <w:rFonts w:asciiTheme="majorBidi" w:hAnsiTheme="majorBidi" w:cstheme="majorBidi"/>
                <w:cs/>
              </w:rPr>
              <w:t xml:space="preserve">การลดค่าเช่าที่เกี่ยวข้องกับ </w:t>
            </w:r>
            <w:r w:rsidRPr="000405AA">
              <w:rPr>
                <w:rFonts w:asciiTheme="majorBidi" w:hAnsiTheme="majorBidi" w:cstheme="majorBidi"/>
              </w:rPr>
              <w:t>COVID-</w:t>
            </w:r>
            <w:r w:rsidRPr="000405AA">
              <w:rPr>
                <w:rFonts w:asciiTheme="majorBidi" w:hAnsiTheme="majorBidi" w:cstheme="majorBidi" w:hint="cs"/>
                <w:cs/>
              </w:rPr>
              <w:t>19</w:t>
            </w:r>
          </w:p>
        </w:tc>
        <w:tc>
          <w:tcPr>
            <w:tcW w:w="489" w:type="pct"/>
          </w:tcPr>
          <w:p w14:paraId="45B3C298" w14:textId="369BB4F1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240" w:lineRule="auto"/>
              <w:ind w:left="-142" w:right="-104" w:hanging="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6C4BD78E" w14:textId="03D36C3D" w:rsidR="002D7602" w:rsidRPr="000405AA" w:rsidRDefault="00D4135A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14,723</w:t>
            </w:r>
          </w:p>
        </w:tc>
        <w:tc>
          <w:tcPr>
            <w:tcW w:w="130" w:type="pct"/>
          </w:tcPr>
          <w:p w14:paraId="34995993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0E20F5" w14:textId="28EA238C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87,025</w:t>
            </w:r>
          </w:p>
        </w:tc>
        <w:tc>
          <w:tcPr>
            <w:tcW w:w="130" w:type="pct"/>
          </w:tcPr>
          <w:p w14:paraId="0B135EED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12D70C2" w14:textId="60EC08C5" w:rsidR="002D7602" w:rsidRPr="000405AA" w:rsidRDefault="00D4135A" w:rsidP="00D41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74B80F7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9F704E" w14:textId="3CEA2610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2,381</w:t>
            </w:r>
          </w:p>
        </w:tc>
      </w:tr>
      <w:tr w:rsidR="002D7602" w:rsidRPr="000405AA" w14:paraId="79ABB966" w14:textId="77777777" w:rsidTr="002D7602">
        <w:tc>
          <w:tcPr>
            <w:tcW w:w="2009" w:type="pct"/>
          </w:tcPr>
          <w:p w14:paraId="16DEE5DC" w14:textId="346F9858" w:rsidR="002D7602" w:rsidRPr="000405AA" w:rsidRDefault="002D7602" w:rsidP="002D760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489" w:type="pct"/>
          </w:tcPr>
          <w:p w14:paraId="6E1BCD70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024F9D9" w14:textId="1C3D1358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91B3E7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AF75FD" w14:textId="7ADD798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34E67AB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EBCF29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E7708AD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79491D7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602" w:rsidRPr="000405AA" w14:paraId="581899B4" w14:textId="77777777" w:rsidTr="00AC7E3E">
        <w:tc>
          <w:tcPr>
            <w:tcW w:w="2009" w:type="pct"/>
          </w:tcPr>
          <w:p w14:paraId="0746BF0A" w14:textId="126FB037" w:rsidR="002D7602" w:rsidRPr="000405AA" w:rsidRDefault="002D7602" w:rsidP="002D760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 xml:space="preserve">-   </w:t>
            </w:r>
            <w:r w:rsidRPr="000405AA">
              <w:rPr>
                <w:rFonts w:asciiTheme="majorBidi" w:hAnsiTheme="majorBidi" w:cstheme="majorBidi"/>
                <w:cs/>
              </w:rPr>
              <w:t>อาคาร</w:t>
            </w:r>
            <w:r w:rsidRPr="000405AA">
              <w:rPr>
                <w:rFonts w:asciiTheme="majorBidi" w:hAnsiTheme="majorBidi" w:cstheme="majorBidi" w:hint="cs"/>
                <w:cs/>
              </w:rPr>
              <w:t xml:space="preserve"> สิ่งปลูกสร้างและส่วนปรับปรุง</w:t>
            </w:r>
          </w:p>
        </w:tc>
        <w:tc>
          <w:tcPr>
            <w:tcW w:w="489" w:type="pct"/>
          </w:tcPr>
          <w:p w14:paraId="4E2B3628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01B9CED" w14:textId="62824C63" w:rsidR="002D7602" w:rsidRPr="000405AA" w:rsidRDefault="00B7019F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11C9C"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130" w:type="pct"/>
          </w:tcPr>
          <w:p w14:paraId="7E601612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73BB8E9" w14:textId="14CCC13F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215,217</w:t>
            </w:r>
          </w:p>
        </w:tc>
        <w:tc>
          <w:tcPr>
            <w:tcW w:w="130" w:type="pct"/>
          </w:tcPr>
          <w:p w14:paraId="59318C99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CEBAE22" w14:textId="2F78E921" w:rsidR="002D7602" w:rsidRPr="000405AA" w:rsidRDefault="00B7019F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18,907</w:t>
            </w:r>
          </w:p>
        </w:tc>
        <w:tc>
          <w:tcPr>
            <w:tcW w:w="130" w:type="pct"/>
          </w:tcPr>
          <w:p w14:paraId="58844569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567BF09" w14:textId="3F822ABF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21,833</w:t>
            </w:r>
          </w:p>
        </w:tc>
      </w:tr>
      <w:tr w:rsidR="002D7602" w:rsidRPr="000405AA" w14:paraId="3A96D670" w14:textId="77777777" w:rsidTr="00AC7E3E">
        <w:tc>
          <w:tcPr>
            <w:tcW w:w="2009" w:type="pct"/>
          </w:tcPr>
          <w:p w14:paraId="751BC4D8" w14:textId="61C7FAEE" w:rsidR="002D7602" w:rsidRPr="000405AA" w:rsidRDefault="002D7602" w:rsidP="002D760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 w:hint="cs"/>
                <w:cs/>
              </w:rPr>
              <w:t xml:space="preserve">-   </w:t>
            </w:r>
            <w:r w:rsidRPr="000405A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489" w:type="pct"/>
          </w:tcPr>
          <w:p w14:paraId="5066EE4F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55B8EDA" w14:textId="6F56431A" w:rsidR="002D7602" w:rsidRPr="000405AA" w:rsidRDefault="00B7019F" w:rsidP="00B70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48408C0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3850997F" w14:textId="3970C1F3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30" w:type="pct"/>
          </w:tcPr>
          <w:p w14:paraId="071D7E9F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8F594E" w14:textId="4C9461FE" w:rsidR="002D7602" w:rsidRPr="000405AA" w:rsidRDefault="00B7019F" w:rsidP="00B70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361BA03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729D32B" w14:textId="6A82D212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2D7602" w:rsidRPr="000405AA" w14:paraId="480597FA" w14:textId="77777777" w:rsidTr="002D7602">
        <w:tc>
          <w:tcPr>
            <w:tcW w:w="2009" w:type="pct"/>
          </w:tcPr>
          <w:p w14:paraId="37179FC8" w14:textId="5920E6C8" w:rsidR="002D7602" w:rsidRPr="000405AA" w:rsidRDefault="002D7602" w:rsidP="002D760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489" w:type="pct"/>
          </w:tcPr>
          <w:p w14:paraId="4EC3022A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0598F81" w14:textId="7B5B3595" w:rsidR="002D7602" w:rsidRPr="000405AA" w:rsidRDefault="00B7019F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30,537</w:t>
            </w:r>
          </w:p>
        </w:tc>
        <w:tc>
          <w:tcPr>
            <w:tcW w:w="130" w:type="pct"/>
          </w:tcPr>
          <w:p w14:paraId="26E30528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E499955" w14:textId="226FB4F2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37,346</w:t>
            </w:r>
          </w:p>
        </w:tc>
        <w:tc>
          <w:tcPr>
            <w:tcW w:w="130" w:type="pct"/>
          </w:tcPr>
          <w:p w14:paraId="188C4EDD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9BA26DC" w14:textId="24BAA04A" w:rsidR="002D7602" w:rsidRPr="000405AA" w:rsidRDefault="00B7019F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6,752</w:t>
            </w:r>
          </w:p>
        </w:tc>
        <w:tc>
          <w:tcPr>
            <w:tcW w:w="130" w:type="pct"/>
          </w:tcPr>
          <w:p w14:paraId="5571B710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88C54C" w14:textId="2723E10B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7,344</w:t>
            </w:r>
          </w:p>
        </w:tc>
      </w:tr>
      <w:tr w:rsidR="002D7602" w:rsidRPr="000405AA" w14:paraId="743D7B7C" w14:textId="77777777" w:rsidTr="002D7602">
        <w:tc>
          <w:tcPr>
            <w:tcW w:w="2009" w:type="pct"/>
          </w:tcPr>
          <w:p w14:paraId="1E1D964C" w14:textId="5FB74CD9" w:rsidR="002D7602" w:rsidRPr="000405AA" w:rsidRDefault="002D7602" w:rsidP="002D760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ค่าใช้จ่ายสัญญาเช่าระยะสั้น</w:t>
            </w:r>
          </w:p>
        </w:tc>
        <w:tc>
          <w:tcPr>
            <w:tcW w:w="489" w:type="pct"/>
          </w:tcPr>
          <w:p w14:paraId="17F0FE8C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1B9814" w14:textId="10454558" w:rsidR="002D7602" w:rsidRPr="000405AA" w:rsidRDefault="00B7019F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30" w:type="pct"/>
          </w:tcPr>
          <w:p w14:paraId="6DA6397D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CF864ED" w14:textId="0ECBB5A2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30" w:type="pct"/>
          </w:tcPr>
          <w:p w14:paraId="00449CF6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3463A12" w14:textId="26A4014A" w:rsidR="002D7602" w:rsidRPr="000405AA" w:rsidRDefault="00B7019F" w:rsidP="00B70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82EA0EE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FE08AE6" w14:textId="2B2C8B1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D7602" w:rsidRPr="000405AA" w14:paraId="133881A3" w14:textId="77777777" w:rsidTr="00AC7E3E">
        <w:tc>
          <w:tcPr>
            <w:tcW w:w="2009" w:type="pct"/>
          </w:tcPr>
          <w:p w14:paraId="1F08ADF4" w14:textId="3BF9C91C" w:rsidR="002D7602" w:rsidRPr="000405AA" w:rsidRDefault="002D7602" w:rsidP="002D760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</w:rPr>
            </w:pPr>
            <w:r w:rsidRPr="000405AA">
              <w:rPr>
                <w:rFonts w:asciiTheme="majorBidi" w:hAnsiTheme="majorBidi" w:cstheme="majorBidi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489" w:type="pct"/>
          </w:tcPr>
          <w:p w14:paraId="32098058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061A6C" w14:textId="6B547731" w:rsidR="002D7602" w:rsidRPr="000405AA" w:rsidRDefault="00B7019F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16,472</w:t>
            </w:r>
          </w:p>
        </w:tc>
        <w:tc>
          <w:tcPr>
            <w:tcW w:w="130" w:type="pct"/>
          </w:tcPr>
          <w:p w14:paraId="24305E3A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E9BAB5D" w14:textId="0170001D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8,951</w:t>
            </w:r>
          </w:p>
        </w:tc>
        <w:tc>
          <w:tcPr>
            <w:tcW w:w="130" w:type="pct"/>
          </w:tcPr>
          <w:p w14:paraId="6509F5E2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A2ADCE8" w14:textId="2241DF71" w:rsidR="002D7602" w:rsidRPr="000405AA" w:rsidRDefault="00B7019F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130" w:type="pct"/>
          </w:tcPr>
          <w:p w14:paraId="69698925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0BF3A9E" w14:textId="58BD9063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865</w:t>
            </w:r>
          </w:p>
        </w:tc>
      </w:tr>
      <w:tr w:rsidR="002D7602" w:rsidRPr="000405AA" w14:paraId="4687BD34" w14:textId="77777777" w:rsidTr="00AC7E3E">
        <w:tc>
          <w:tcPr>
            <w:tcW w:w="2009" w:type="pct"/>
          </w:tcPr>
          <w:p w14:paraId="19A42179" w14:textId="4E183A8A" w:rsidR="002D7602" w:rsidRPr="000405AA" w:rsidRDefault="002D7602" w:rsidP="002D760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0405AA">
              <w:rPr>
                <w:rFonts w:asciiTheme="majorBidi" w:hAnsiTheme="majorBidi" w:cstheme="majorBidi"/>
                <w:cs/>
              </w:rPr>
              <w:t>ค่าเช่าจ่ายที่ผันแปรตามยอดขาย</w:t>
            </w:r>
          </w:p>
        </w:tc>
        <w:tc>
          <w:tcPr>
            <w:tcW w:w="489" w:type="pct"/>
          </w:tcPr>
          <w:p w14:paraId="1B7FB7CF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8A4D5A8" w14:textId="290269C7" w:rsidR="002D7602" w:rsidRPr="000405AA" w:rsidRDefault="00B7019F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22,685</w:t>
            </w:r>
          </w:p>
        </w:tc>
        <w:tc>
          <w:tcPr>
            <w:tcW w:w="130" w:type="pct"/>
          </w:tcPr>
          <w:p w14:paraId="76A5586F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403E8253" w14:textId="4B43E640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15,623</w:t>
            </w:r>
          </w:p>
        </w:tc>
        <w:tc>
          <w:tcPr>
            <w:tcW w:w="130" w:type="pct"/>
          </w:tcPr>
          <w:p w14:paraId="391A887D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9F2F12F" w14:textId="5425AAB2" w:rsidR="002D7602" w:rsidRPr="000405AA" w:rsidRDefault="00B7019F" w:rsidP="00B70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81B86BF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2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30D0BBB" w14:textId="21F28125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2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E1C3166" w14:textId="0A99BF0D" w:rsidR="00DD6A06" w:rsidRDefault="00DD6A06" w:rsidP="0064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398AD5" w14:textId="62B3AE0D" w:rsidR="00D47FA8" w:rsidRPr="00D47FA8" w:rsidRDefault="00DD6A06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D6A06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DD6A06">
        <w:rPr>
          <w:rFonts w:asciiTheme="majorBidi" w:hAnsiTheme="majorBidi" w:cstheme="majorBidi"/>
          <w:sz w:val="30"/>
          <w:szCs w:val="30"/>
        </w:rPr>
        <w:t>2565</w:t>
      </w:r>
      <w:r w:rsidR="00D47FA8">
        <w:rPr>
          <w:rFonts w:asciiTheme="majorBidi" w:hAnsiTheme="majorBidi" w:cstheme="majorBidi" w:hint="cs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กระแสเงินสดจ่ายทั้งหมดของสัญญาเช่าของกลุ่มบริษัทและบริษัทมีจำนวน </w:t>
      </w:r>
      <w:r w:rsidR="009416CA" w:rsidRPr="009416CA">
        <w:rPr>
          <w:rFonts w:asciiTheme="majorBidi" w:hAnsiTheme="majorBidi" w:cstheme="majorBidi"/>
          <w:sz w:val="30"/>
          <w:szCs w:val="30"/>
        </w:rPr>
        <w:t>273.6</w:t>
      </w:r>
      <w:r w:rsidR="00D47FA8" w:rsidRPr="009416CA">
        <w:rPr>
          <w:rFonts w:asciiTheme="majorBidi" w:hAnsiTheme="majorBidi" w:cstheme="majorBidi"/>
          <w:sz w:val="30"/>
          <w:szCs w:val="30"/>
        </w:rPr>
        <w:t xml:space="preserve"> </w:t>
      </w:r>
      <w:r w:rsidR="00D47FA8" w:rsidRPr="009416CA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9416CA" w:rsidRPr="009416CA">
        <w:rPr>
          <w:rFonts w:asciiTheme="majorBidi" w:hAnsiTheme="majorBidi" w:cstheme="majorBidi"/>
          <w:sz w:val="30"/>
          <w:szCs w:val="30"/>
        </w:rPr>
        <w:t>24.5</w:t>
      </w:r>
      <w:r w:rsidR="00D47FA8" w:rsidRPr="009416CA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 </w:t>
      </w:r>
      <w:r w:rsidR="00D47FA8" w:rsidRPr="00024DA5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D47FA8" w:rsidRPr="00024DA5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024DA5" w:rsidRPr="00024DA5">
        <w:rPr>
          <w:rFonts w:asciiTheme="majorBidi" w:hAnsiTheme="majorBidi" w:cstheme="majorBidi"/>
          <w:i/>
          <w:iCs/>
          <w:sz w:val="30"/>
          <w:szCs w:val="30"/>
        </w:rPr>
        <w:t xml:space="preserve">262.5 </w:t>
      </w:r>
      <w:r w:rsidR="00D47FA8" w:rsidRPr="00024DA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024DA5" w:rsidRPr="00024DA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024DA5" w:rsidRPr="00024DA5">
        <w:rPr>
          <w:rFonts w:asciiTheme="majorBidi" w:hAnsiTheme="majorBidi" w:cstheme="majorBidi"/>
          <w:i/>
          <w:iCs/>
          <w:sz w:val="30"/>
          <w:szCs w:val="30"/>
        </w:rPr>
        <w:t xml:space="preserve">24.3 </w:t>
      </w:r>
      <w:r w:rsidR="00024DA5" w:rsidRPr="00024DA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D47FA8" w:rsidRPr="00024DA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31EB74EF" w14:textId="77777777" w:rsidR="00D47FA8" w:rsidRDefault="00D47FA8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430B72" w14:textId="76022561" w:rsidR="00DD6A06" w:rsidRPr="00DD6A06" w:rsidRDefault="00D47FA8" w:rsidP="004D6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7FA8">
        <w:rPr>
          <w:rFonts w:asciiTheme="majorBidi" w:hAnsiTheme="majorBidi"/>
          <w:sz w:val="30"/>
          <w:szCs w:val="30"/>
          <w:cs/>
        </w:rPr>
        <w:t xml:space="preserve">ในปี </w:t>
      </w:r>
      <w:r w:rsidRPr="00D47FA8">
        <w:rPr>
          <w:rFonts w:asciiTheme="majorBidi" w:hAnsiTheme="majorBidi" w:cstheme="majorBidi"/>
          <w:sz w:val="30"/>
          <w:szCs w:val="30"/>
        </w:rPr>
        <w:t>2565</w:t>
      </w:r>
      <w:r w:rsidR="00DD6A06" w:rsidRPr="00DD6A0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D6A06" w:rsidRPr="00DD6A06">
        <w:rPr>
          <w:rFonts w:asciiTheme="majorBidi" w:hAnsiTheme="majorBidi" w:cstheme="majorBidi"/>
          <w:sz w:val="30"/>
          <w:szCs w:val="30"/>
          <w:cs/>
        </w:rPr>
        <w:t xml:space="preserve">บริษัทได้รับการลดค่าเช่าที่เกี่ยวข้องกับ </w:t>
      </w:r>
      <w:r w:rsidR="00DD6A06" w:rsidRPr="00DD6A06">
        <w:rPr>
          <w:rFonts w:asciiTheme="majorBidi" w:hAnsiTheme="majorBidi" w:cstheme="majorBidi"/>
          <w:sz w:val="30"/>
          <w:szCs w:val="30"/>
        </w:rPr>
        <w:t xml:space="preserve">COVID-19 </w:t>
      </w:r>
      <w:r w:rsidR="00DD6A06" w:rsidRPr="00DD6A06">
        <w:rPr>
          <w:rFonts w:asciiTheme="majorBidi" w:hAnsiTheme="majorBidi" w:cstheme="majorBidi"/>
          <w:sz w:val="30"/>
          <w:szCs w:val="30"/>
          <w:cs/>
        </w:rPr>
        <w:t xml:space="preserve">ทำให้ค่าเช่าลดลงเป็นจำนวน </w:t>
      </w:r>
      <w:r w:rsidR="00D4135A">
        <w:rPr>
          <w:rFonts w:asciiTheme="majorBidi" w:hAnsiTheme="majorBidi" w:cstheme="majorBidi"/>
          <w:sz w:val="30"/>
          <w:szCs w:val="30"/>
        </w:rPr>
        <w:t>14.7</w:t>
      </w:r>
      <w:r w:rsidR="00DD6A06" w:rsidRPr="00DD6A06">
        <w:rPr>
          <w:rFonts w:asciiTheme="majorBidi" w:hAnsiTheme="majorBidi" w:cstheme="majorBidi"/>
          <w:sz w:val="30"/>
          <w:szCs w:val="30"/>
        </w:rPr>
        <w:t xml:space="preserve"> </w:t>
      </w:r>
      <w:r w:rsidR="00DD6A06" w:rsidRPr="00DD6A0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D6A06" w:rsidRPr="007025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97ED2">
        <w:rPr>
          <w:rFonts w:asciiTheme="majorBidi" w:hAnsiTheme="majorBidi" w:cstheme="majorBidi"/>
          <w:i/>
          <w:iCs/>
          <w:sz w:val="30"/>
          <w:szCs w:val="30"/>
        </w:rPr>
        <w:t>2564:</w:t>
      </w:r>
      <w:r w:rsidR="00B37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377B0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</w:t>
      </w:r>
      <w:r w:rsidR="00797ED2">
        <w:rPr>
          <w:rFonts w:asciiTheme="majorBidi" w:hAnsiTheme="majorBidi" w:cstheme="majorBidi"/>
          <w:i/>
          <w:iCs/>
          <w:sz w:val="30"/>
          <w:szCs w:val="30"/>
        </w:rPr>
        <w:t xml:space="preserve"> 87.0</w:t>
      </w:r>
      <w:r w:rsidR="00DD6A06" w:rsidRPr="007025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D6A06" w:rsidRPr="0070254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B377B0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97ED2">
        <w:rPr>
          <w:rFonts w:asciiTheme="majorBidi" w:hAnsiTheme="majorBidi" w:cstheme="majorBidi"/>
          <w:i/>
          <w:iCs/>
          <w:sz w:val="30"/>
          <w:szCs w:val="30"/>
        </w:rPr>
        <w:t>2.4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="00DD6A06" w:rsidRPr="007025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D2029C7" w14:textId="77777777" w:rsidR="00A96619" w:rsidRPr="000405AA" w:rsidRDefault="00A96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0405AA"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  <w:br w:type="page"/>
      </w:r>
    </w:p>
    <w:p w14:paraId="55EFC129" w14:textId="77777777" w:rsidR="007D014D" w:rsidRPr="000405AA" w:rsidRDefault="0076051F" w:rsidP="002D760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bookmarkStart w:id="2" w:name="_Hlk64053515"/>
      <w:r w:rsidRPr="000405AA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69D22420" w14:textId="77777777" w:rsidR="00CB252C" w:rsidRPr="000405AA" w:rsidRDefault="00CB252C" w:rsidP="00B21E5F">
      <w:pPr>
        <w:pStyle w:val="FSBlank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458"/>
        <w:gridCol w:w="270"/>
        <w:gridCol w:w="1440"/>
      </w:tblGrid>
      <w:tr w:rsidR="006A0CD6" w:rsidRPr="000405AA" w14:paraId="69E3D082" w14:textId="77777777" w:rsidTr="002D7602">
        <w:trPr>
          <w:trHeight w:val="53"/>
          <w:tblHeader/>
        </w:trPr>
        <w:tc>
          <w:tcPr>
            <w:tcW w:w="4950" w:type="dxa"/>
          </w:tcPr>
          <w:p w14:paraId="3DC0BE7C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8733D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</w:tcPr>
          <w:p w14:paraId="2A49BCFC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A0CD6" w:rsidRPr="000405AA" w14:paraId="363B0FA2" w14:textId="77777777" w:rsidTr="002D7602">
        <w:trPr>
          <w:tblHeader/>
        </w:trPr>
        <w:tc>
          <w:tcPr>
            <w:tcW w:w="4950" w:type="dxa"/>
          </w:tcPr>
          <w:p w14:paraId="63C2F792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08EE7" w14:textId="228B464C" w:rsidR="006A0CD6" w:rsidRPr="000405AA" w:rsidRDefault="00224E45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8" w:type="dxa"/>
            <w:vAlign w:val="center"/>
          </w:tcPr>
          <w:p w14:paraId="2F971F37" w14:textId="6013BE62" w:rsidR="006A0CD6" w:rsidRPr="000405AA" w:rsidRDefault="002D7602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3955F04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46AF4B8" w14:textId="7110B9F4" w:rsidR="006A0CD6" w:rsidRPr="000405AA" w:rsidRDefault="002D7602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A0CD6" w:rsidRPr="000405AA" w14:paraId="22D78F68" w14:textId="77777777" w:rsidTr="002D7602">
        <w:trPr>
          <w:tblHeader/>
        </w:trPr>
        <w:tc>
          <w:tcPr>
            <w:tcW w:w="4950" w:type="dxa"/>
          </w:tcPr>
          <w:p w14:paraId="12D39D0F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3D0ECE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506DE42E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0CD6" w:rsidRPr="000405AA" w14:paraId="07CC6188" w14:textId="77777777" w:rsidTr="002D7602">
        <w:tc>
          <w:tcPr>
            <w:tcW w:w="4950" w:type="dxa"/>
          </w:tcPr>
          <w:p w14:paraId="42A54254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8EE572C" w14:textId="77777777" w:rsidR="006A0CD6" w:rsidRPr="000405AA" w:rsidRDefault="006A0CD6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A9317D6" w14:textId="77777777" w:rsidR="006A0CD6" w:rsidRPr="000405AA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65951" w14:textId="77777777" w:rsidR="006A0CD6" w:rsidRPr="000405AA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9D3377" w14:textId="77777777" w:rsidR="006A0CD6" w:rsidRPr="000405AA" w:rsidRDefault="006A0CD6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602" w:rsidRPr="000405AA" w14:paraId="6D768C7E" w14:textId="77777777" w:rsidTr="002D7602">
        <w:tc>
          <w:tcPr>
            <w:tcW w:w="4950" w:type="dxa"/>
            <w:shd w:val="clear" w:color="auto" w:fill="auto"/>
          </w:tcPr>
          <w:p w14:paraId="46C65747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420F1376" w14:textId="77777777" w:rsidR="002D7602" w:rsidRPr="000405AA" w:rsidRDefault="002D7602" w:rsidP="002D76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76A7972" w14:textId="5732128D" w:rsidR="002D7602" w:rsidRPr="000405AA" w:rsidRDefault="00D80057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196,741</w:t>
            </w:r>
          </w:p>
        </w:tc>
        <w:tc>
          <w:tcPr>
            <w:tcW w:w="270" w:type="dxa"/>
          </w:tcPr>
          <w:p w14:paraId="2AC1F39D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ABA8C5" w14:textId="3CD95343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181,956</w:t>
            </w:r>
          </w:p>
        </w:tc>
      </w:tr>
      <w:tr w:rsidR="002D7602" w:rsidRPr="000405AA" w14:paraId="00C2C03F" w14:textId="77777777" w:rsidTr="002D7602">
        <w:tc>
          <w:tcPr>
            <w:tcW w:w="4950" w:type="dxa"/>
            <w:shd w:val="clear" w:color="auto" w:fill="auto"/>
          </w:tcPr>
          <w:p w14:paraId="42F6E356" w14:textId="0E02D28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147C2A6B" w14:textId="40C4869F" w:rsidR="002D7602" w:rsidRPr="000405AA" w:rsidRDefault="00D47FA8" w:rsidP="002D76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7A740BFB" w14:textId="166C1C35" w:rsidR="002D7602" w:rsidRPr="000405AA" w:rsidRDefault="00D80057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60,557</w:t>
            </w:r>
          </w:p>
        </w:tc>
        <w:tc>
          <w:tcPr>
            <w:tcW w:w="270" w:type="dxa"/>
          </w:tcPr>
          <w:p w14:paraId="50FC9677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53DDB" w14:textId="7C204CA8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14,785</w:t>
            </w:r>
          </w:p>
        </w:tc>
      </w:tr>
      <w:tr w:rsidR="002D7602" w:rsidRPr="000405AA" w14:paraId="202E31FA" w14:textId="77777777" w:rsidTr="002D7602">
        <w:tc>
          <w:tcPr>
            <w:tcW w:w="4950" w:type="dxa"/>
            <w:shd w:val="clear" w:color="auto" w:fill="auto"/>
          </w:tcPr>
          <w:p w14:paraId="5F780DD8" w14:textId="03E50B3D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BB7F043" w14:textId="77777777" w:rsidR="002D7602" w:rsidRPr="000405AA" w:rsidRDefault="002D7602" w:rsidP="002D76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8F72E" w14:textId="0775A826" w:rsidR="002D7602" w:rsidRPr="000405AA" w:rsidRDefault="00D80057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257,298</w:t>
            </w:r>
          </w:p>
        </w:tc>
        <w:tc>
          <w:tcPr>
            <w:tcW w:w="270" w:type="dxa"/>
          </w:tcPr>
          <w:p w14:paraId="737F8C6E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B4760" w14:textId="25FCBED2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196,741</w:t>
            </w:r>
          </w:p>
        </w:tc>
      </w:tr>
      <w:tr w:rsidR="002D7602" w:rsidRPr="000405AA" w14:paraId="364E9BCC" w14:textId="77777777" w:rsidTr="002D7602">
        <w:tc>
          <w:tcPr>
            <w:tcW w:w="4950" w:type="dxa"/>
            <w:shd w:val="clear" w:color="auto" w:fill="auto"/>
          </w:tcPr>
          <w:p w14:paraId="4D186602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0E2B93" w14:textId="77777777" w:rsidR="002D7602" w:rsidRPr="000405AA" w:rsidRDefault="002D7602" w:rsidP="002D76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6AA7FDF" w14:textId="77777777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F83CD7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2F21A" w14:textId="77777777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7602" w:rsidRPr="000405AA" w14:paraId="51AD88D1" w14:textId="77777777" w:rsidTr="002D7602">
        <w:tc>
          <w:tcPr>
            <w:tcW w:w="4950" w:type="dxa"/>
            <w:shd w:val="clear" w:color="auto" w:fill="auto"/>
          </w:tcPr>
          <w:p w14:paraId="2885FEC7" w14:textId="124BC85D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378BDC7B" w14:textId="77777777" w:rsidR="002D7602" w:rsidRPr="000405AA" w:rsidRDefault="002D7602" w:rsidP="002D76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0B961967" w14:textId="77777777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59392C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F2FBAA" w14:textId="77777777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D7602" w:rsidRPr="000405AA" w14:paraId="3D85BD41" w14:textId="77777777" w:rsidTr="002D7602">
        <w:tc>
          <w:tcPr>
            <w:tcW w:w="4950" w:type="dxa"/>
            <w:shd w:val="clear" w:color="auto" w:fill="auto"/>
          </w:tcPr>
          <w:p w14:paraId="56D8F7BC" w14:textId="3A668C08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CA4DA4F" w14:textId="77777777" w:rsidR="002D7602" w:rsidRPr="000405AA" w:rsidRDefault="002D7602" w:rsidP="002D76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3B5801EF" w14:textId="065DE16F" w:rsidR="002D7602" w:rsidRPr="000405AA" w:rsidRDefault="00D80057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1,932</w:t>
            </w:r>
          </w:p>
        </w:tc>
        <w:tc>
          <w:tcPr>
            <w:tcW w:w="270" w:type="dxa"/>
          </w:tcPr>
          <w:p w14:paraId="3A4F039E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4A9D6B" w14:textId="3706F599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1,932</w:t>
            </w:r>
          </w:p>
        </w:tc>
      </w:tr>
      <w:tr w:rsidR="002D7602" w:rsidRPr="000405AA" w14:paraId="1BFD13BE" w14:textId="77777777" w:rsidTr="002D7602">
        <w:tc>
          <w:tcPr>
            <w:tcW w:w="4950" w:type="dxa"/>
            <w:shd w:val="clear" w:color="auto" w:fill="auto"/>
          </w:tcPr>
          <w:p w14:paraId="230FB876" w14:textId="79F7D160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2D243FAA" w14:textId="77777777" w:rsidR="002D7602" w:rsidRPr="000405AA" w:rsidRDefault="002D7602" w:rsidP="002D76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B2A75" w14:textId="1D0FB34A" w:rsidR="002D7602" w:rsidRPr="000405AA" w:rsidRDefault="00D80057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1,932</w:t>
            </w:r>
          </w:p>
        </w:tc>
        <w:tc>
          <w:tcPr>
            <w:tcW w:w="270" w:type="dxa"/>
          </w:tcPr>
          <w:p w14:paraId="5B88B234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95DB8" w14:textId="5ED451E0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1,932</w:t>
            </w:r>
          </w:p>
        </w:tc>
      </w:tr>
      <w:tr w:rsidR="002D7602" w:rsidRPr="000405AA" w14:paraId="008C78E2" w14:textId="77777777" w:rsidTr="002D7602">
        <w:tc>
          <w:tcPr>
            <w:tcW w:w="4950" w:type="dxa"/>
            <w:shd w:val="clear" w:color="auto" w:fill="auto"/>
          </w:tcPr>
          <w:p w14:paraId="45939B7E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C10451" w14:textId="77777777" w:rsidR="002D7602" w:rsidRPr="000405AA" w:rsidRDefault="002D7602" w:rsidP="002D76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9CF8591" w14:textId="77777777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40C54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9C7A3" w14:textId="77777777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602" w:rsidRPr="000405AA" w14:paraId="2F5E705E" w14:textId="77777777" w:rsidTr="002D7602">
        <w:trPr>
          <w:trHeight w:val="60"/>
        </w:trPr>
        <w:tc>
          <w:tcPr>
            <w:tcW w:w="4950" w:type="dxa"/>
            <w:shd w:val="clear" w:color="auto" w:fill="auto"/>
          </w:tcPr>
          <w:p w14:paraId="56EB26D4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63D85CF" w14:textId="77777777" w:rsidR="002D7602" w:rsidRPr="000405AA" w:rsidRDefault="002D7602" w:rsidP="002D76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143142A" w14:textId="77777777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9716B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30C767" w14:textId="77777777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602" w:rsidRPr="000405AA" w14:paraId="65420298" w14:textId="77777777" w:rsidTr="002D7602">
        <w:tc>
          <w:tcPr>
            <w:tcW w:w="4950" w:type="dxa"/>
            <w:shd w:val="clear" w:color="auto" w:fill="auto"/>
          </w:tcPr>
          <w:p w14:paraId="55099798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6C098D10" w14:textId="77777777" w:rsidR="002D7602" w:rsidRPr="000405AA" w:rsidRDefault="002D7602" w:rsidP="002D76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45759FC4" w14:textId="4254A5F2" w:rsidR="002D7602" w:rsidRPr="000405AA" w:rsidRDefault="00D80057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255,366</w:t>
            </w:r>
          </w:p>
        </w:tc>
        <w:tc>
          <w:tcPr>
            <w:tcW w:w="270" w:type="dxa"/>
          </w:tcPr>
          <w:p w14:paraId="4C7EECE8" w14:textId="77777777" w:rsidR="002D7602" w:rsidRPr="000405AA" w:rsidRDefault="002D7602" w:rsidP="002D7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2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C535DCB" w14:textId="030C7F61" w:rsidR="002D7602" w:rsidRPr="000405AA" w:rsidRDefault="002D7602" w:rsidP="002D760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2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194,809</w:t>
            </w:r>
          </w:p>
        </w:tc>
      </w:tr>
    </w:tbl>
    <w:p w14:paraId="306A76DC" w14:textId="77777777" w:rsidR="004A59AE" w:rsidRPr="000405AA" w:rsidRDefault="004A59AE" w:rsidP="002D7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9CC9416" w14:textId="0DF05849" w:rsidR="004A59AE" w:rsidRPr="000405AA" w:rsidRDefault="004A59AE" w:rsidP="002D7602">
      <w:pPr>
        <w:tabs>
          <w:tab w:val="clear" w:pos="680"/>
        </w:tabs>
        <w:spacing w:line="240" w:lineRule="auto"/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405AA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BEBA63" w14:textId="77777777" w:rsidR="008143FF" w:rsidRPr="000405AA" w:rsidRDefault="008143FF" w:rsidP="002D760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9F61E" w14:textId="4C361B36" w:rsidR="004A59AE" w:rsidRPr="000405AA" w:rsidRDefault="004A59AE" w:rsidP="002D760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 </w:t>
      </w:r>
    </w:p>
    <w:p w14:paraId="5E43CCD7" w14:textId="6AF718BD" w:rsidR="00F92246" w:rsidRPr="000405AA" w:rsidRDefault="00F92246" w:rsidP="002D7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080"/>
        <w:gridCol w:w="1359"/>
        <w:gridCol w:w="241"/>
        <w:gridCol w:w="1359"/>
      </w:tblGrid>
      <w:tr w:rsidR="00D87FE9" w:rsidRPr="000405AA" w14:paraId="659AB7ED" w14:textId="77777777" w:rsidTr="00EF5E2E">
        <w:trPr>
          <w:trHeight w:val="53"/>
          <w:tblHeader/>
        </w:trPr>
        <w:tc>
          <w:tcPr>
            <w:tcW w:w="5130" w:type="dxa"/>
          </w:tcPr>
          <w:p w14:paraId="6A163C2E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F9603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9" w:type="dxa"/>
            <w:gridSpan w:val="3"/>
          </w:tcPr>
          <w:p w14:paraId="5AFAE11B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87FE9" w:rsidRPr="000405AA" w14:paraId="12A34687" w14:textId="77777777" w:rsidTr="00EF5E2E">
        <w:trPr>
          <w:tblHeader/>
        </w:trPr>
        <w:tc>
          <w:tcPr>
            <w:tcW w:w="5130" w:type="dxa"/>
          </w:tcPr>
          <w:p w14:paraId="7B8EE73F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A4829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20BF1281" w14:textId="2F8F22EC" w:rsidR="00D87FE9" w:rsidRPr="000405AA" w:rsidRDefault="002D7602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vAlign w:val="center"/>
          </w:tcPr>
          <w:p w14:paraId="5D35AEE3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F831400" w14:textId="7DD9181C" w:rsidR="00D87FE9" w:rsidRPr="000405AA" w:rsidRDefault="002D7602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87FE9" w:rsidRPr="000405AA" w14:paraId="5CA29DFE" w14:textId="77777777" w:rsidTr="00EF5E2E">
        <w:trPr>
          <w:tblHeader/>
        </w:trPr>
        <w:tc>
          <w:tcPr>
            <w:tcW w:w="5130" w:type="dxa"/>
          </w:tcPr>
          <w:p w14:paraId="1CD56CB5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B8100E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2A4CBAAF" w14:textId="77777777" w:rsidR="00D87FE9" w:rsidRPr="000405AA" w:rsidRDefault="00D87FE9" w:rsidP="00D8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44582" w:rsidRPr="000405AA" w14:paraId="1B6D6A33" w14:textId="77777777" w:rsidTr="00EF5E2E">
        <w:tc>
          <w:tcPr>
            <w:tcW w:w="5130" w:type="dxa"/>
          </w:tcPr>
          <w:p w14:paraId="659411FB" w14:textId="1E23435F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C82BBEC" w14:textId="77777777" w:rsidR="00A44582" w:rsidRPr="000405AA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3E704299" w14:textId="5EDB271B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133,581</w:t>
            </w:r>
          </w:p>
        </w:tc>
        <w:tc>
          <w:tcPr>
            <w:tcW w:w="241" w:type="dxa"/>
          </w:tcPr>
          <w:p w14:paraId="73B7B6C7" w14:textId="77777777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9EBF045" w14:textId="753AD61F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133,581</w:t>
            </w:r>
          </w:p>
        </w:tc>
      </w:tr>
      <w:tr w:rsidR="00A44582" w:rsidRPr="000405AA" w14:paraId="67BC8112" w14:textId="77777777" w:rsidTr="00EF5E2E">
        <w:tc>
          <w:tcPr>
            <w:tcW w:w="5130" w:type="dxa"/>
          </w:tcPr>
          <w:p w14:paraId="438E522E" w14:textId="273C744D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45F38EB2" w14:textId="77777777" w:rsidR="00A44582" w:rsidRPr="000405AA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2BB6104B" w14:textId="187810F3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46,443</w:t>
            </w:r>
          </w:p>
        </w:tc>
        <w:tc>
          <w:tcPr>
            <w:tcW w:w="241" w:type="dxa"/>
          </w:tcPr>
          <w:p w14:paraId="029BC79F" w14:textId="77777777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D45BEFB" w14:textId="34EAB5E8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46,443</w:t>
            </w:r>
          </w:p>
        </w:tc>
      </w:tr>
      <w:tr w:rsidR="00A44582" w:rsidRPr="000405AA" w14:paraId="0ED3120F" w14:textId="77777777" w:rsidTr="00A44582">
        <w:tc>
          <w:tcPr>
            <w:tcW w:w="5130" w:type="dxa"/>
          </w:tcPr>
          <w:p w14:paraId="4F8FE5EB" w14:textId="0C485A16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5E743579" w14:textId="77777777" w:rsidR="00A44582" w:rsidRPr="000405AA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2B343947" w14:textId="512F0175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14,785</w:t>
            </w:r>
          </w:p>
        </w:tc>
        <w:tc>
          <w:tcPr>
            <w:tcW w:w="241" w:type="dxa"/>
          </w:tcPr>
          <w:p w14:paraId="0D8615DD" w14:textId="77777777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C01742F" w14:textId="69599559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14,785</w:t>
            </w:r>
          </w:p>
        </w:tc>
      </w:tr>
      <w:tr w:rsidR="00A44582" w:rsidRPr="000405AA" w14:paraId="248B658E" w14:textId="77777777" w:rsidTr="00EF5E2E">
        <w:tc>
          <w:tcPr>
            <w:tcW w:w="5130" w:type="dxa"/>
          </w:tcPr>
          <w:p w14:paraId="1A5CE49A" w14:textId="2F1D8AFB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ค่าความนิยมจากการรวมธุรกิจ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8BAA8C1" w14:textId="77777777" w:rsidR="00A44582" w:rsidRPr="000405AA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BE8F8E3" w14:textId="7E313874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60,557</w:t>
            </w:r>
          </w:p>
        </w:tc>
        <w:tc>
          <w:tcPr>
            <w:tcW w:w="241" w:type="dxa"/>
          </w:tcPr>
          <w:p w14:paraId="23A0F136" w14:textId="77777777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705268CD" w14:textId="30671172" w:rsidR="00A44582" w:rsidRPr="000405AA" w:rsidRDefault="00A44582" w:rsidP="00A445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4582" w:rsidRPr="000405AA" w14:paraId="1F88DCDA" w14:textId="77777777" w:rsidTr="00EF5E2E">
        <w:tc>
          <w:tcPr>
            <w:tcW w:w="5130" w:type="dxa"/>
            <w:shd w:val="clear" w:color="auto" w:fill="auto"/>
          </w:tcPr>
          <w:p w14:paraId="52687AFA" w14:textId="77777777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42A523" w14:textId="77777777" w:rsidR="00A44582" w:rsidRPr="000405AA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50C5DACC" w14:textId="034567DF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255,366</w:t>
            </w:r>
          </w:p>
        </w:tc>
        <w:tc>
          <w:tcPr>
            <w:tcW w:w="241" w:type="dxa"/>
          </w:tcPr>
          <w:p w14:paraId="5167AEF5" w14:textId="77777777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1AFC798" w14:textId="606EE438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194,809</w:t>
            </w:r>
          </w:p>
        </w:tc>
      </w:tr>
      <w:tr w:rsidR="00A44582" w:rsidRPr="000405AA" w14:paraId="7E54E65A" w14:textId="77777777" w:rsidTr="00EF5E2E">
        <w:tc>
          <w:tcPr>
            <w:tcW w:w="5130" w:type="dxa"/>
            <w:shd w:val="clear" w:color="auto" w:fill="auto"/>
          </w:tcPr>
          <w:p w14:paraId="608D475F" w14:textId="77777777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1080" w:type="dxa"/>
          </w:tcPr>
          <w:p w14:paraId="26F7FFD9" w14:textId="77777777" w:rsidR="00A44582" w:rsidRPr="000405AA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131EF6BC" w14:textId="1B789A18" w:rsidR="00A44582" w:rsidRPr="000405AA" w:rsidRDefault="00A44582" w:rsidP="00A4458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5EC480A" w14:textId="77777777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749474E2" w14:textId="4AEE608A" w:rsidR="00A44582" w:rsidRPr="000405AA" w:rsidRDefault="00A44582" w:rsidP="00A4458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4582" w:rsidRPr="000405AA" w14:paraId="30B7056F" w14:textId="77777777" w:rsidTr="00EF5E2E">
        <w:tc>
          <w:tcPr>
            <w:tcW w:w="5130" w:type="dxa"/>
            <w:shd w:val="clear" w:color="auto" w:fill="auto"/>
          </w:tcPr>
          <w:p w14:paraId="1A160C66" w14:textId="77777777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AE668B7" w14:textId="77777777" w:rsidR="00A44582" w:rsidRPr="000405AA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C0F25" w14:textId="42B63B06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255,366</w:t>
            </w:r>
          </w:p>
        </w:tc>
        <w:tc>
          <w:tcPr>
            <w:tcW w:w="241" w:type="dxa"/>
          </w:tcPr>
          <w:p w14:paraId="04EDD00B" w14:textId="77777777" w:rsidR="00A44582" w:rsidRPr="000405AA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1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2E20E" w14:textId="617C5840" w:rsidR="00A44582" w:rsidRPr="000405AA" w:rsidRDefault="00A44582" w:rsidP="00A44582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101" w:right="-1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194,809</w:t>
            </w:r>
          </w:p>
        </w:tc>
      </w:tr>
    </w:tbl>
    <w:p w14:paraId="78583EB3" w14:textId="77777777" w:rsidR="00D87FE9" w:rsidRPr="000405AA" w:rsidRDefault="00D87FE9" w:rsidP="004A59AE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C6A4EE3" w14:textId="66FB46CC" w:rsidR="00D466C1" w:rsidRPr="000405AA" w:rsidRDefault="00D466C1" w:rsidP="00D466C1">
      <w:pPr>
        <w:tabs>
          <w:tab w:val="clear" w:pos="68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405AA">
        <w:rPr>
          <w:rFonts w:asciiTheme="majorBidi" w:hAnsiTheme="majorBidi" w:cstheme="majorBidi"/>
          <w:b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ซึ่งวัดมูลค่าโดยการคิดลดกระแสเงินสดในอนาคตที่คาดว่าจะได้รับจากการ</w:t>
      </w:r>
      <w:r w:rsidRPr="000405AA">
        <w:rPr>
          <w:rFonts w:ascii="Angsana New" w:hAnsi="Angsana New"/>
          <w:b/>
          <w:sz w:val="30"/>
          <w:szCs w:val="30"/>
          <w:cs/>
        </w:rPr>
        <w:t>ดำเนินงานต่อเนื่อง</w:t>
      </w:r>
      <w:r w:rsidR="00FD43F2" w:rsidRPr="000405AA">
        <w:rPr>
          <w:rFonts w:ascii="Angsana New" w:hAnsi="Angsana New" w:hint="cs"/>
          <w:b/>
          <w:sz w:val="30"/>
          <w:szCs w:val="30"/>
          <w:cs/>
        </w:rPr>
        <w:t>ของธุรกิจอาหารไทย</w:t>
      </w:r>
      <w:r w:rsidR="0082519F" w:rsidRPr="000405AA">
        <w:rPr>
          <w:rFonts w:ascii="Angsana New" w:hAnsi="Angsana New" w:hint="cs"/>
          <w:b/>
          <w:sz w:val="30"/>
          <w:szCs w:val="30"/>
          <w:cs/>
        </w:rPr>
        <w:t>สำหรับแต่ละประเภท</w:t>
      </w:r>
      <w:r w:rsidR="00FD43F2" w:rsidRPr="000405AA">
        <w:rPr>
          <w:rFonts w:ascii="Angsana New" w:hAnsi="Angsana New" w:hint="cs"/>
          <w:b/>
          <w:sz w:val="30"/>
          <w:szCs w:val="30"/>
          <w:cs/>
        </w:rPr>
        <w:t xml:space="preserve"> คำนวณโดยการว่าจ้างผู้ประเมินอิสระ</w:t>
      </w:r>
      <w:r w:rsidR="00904A06" w:rsidRPr="000405A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04A06" w:rsidRPr="000405AA">
        <w:rPr>
          <w:rFonts w:ascii="Angsana New" w:hAnsi="Angsana New"/>
          <w:b/>
          <w:sz w:val="30"/>
          <w:szCs w:val="30"/>
          <w:cs/>
        </w:rPr>
        <w:t>ณ วันที่</w:t>
      </w:r>
      <w:r w:rsidR="00904A06" w:rsidRPr="000405AA">
        <w:rPr>
          <w:rFonts w:ascii="Angsana New" w:hAnsi="Angsana New"/>
          <w:bCs/>
          <w:sz w:val="30"/>
          <w:szCs w:val="30"/>
          <w:cs/>
        </w:rPr>
        <w:t xml:space="preserve"> </w:t>
      </w:r>
      <w:r w:rsidR="00904A06" w:rsidRPr="000405AA">
        <w:rPr>
          <w:rFonts w:ascii="Angsana New" w:hAnsi="Angsana New"/>
          <w:bCs/>
          <w:sz w:val="30"/>
          <w:szCs w:val="30"/>
        </w:rPr>
        <w:t xml:space="preserve">31 </w:t>
      </w:r>
      <w:r w:rsidR="00904A06" w:rsidRPr="000405AA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F96D38" w:rsidRPr="000405AA">
        <w:rPr>
          <w:rFonts w:ascii="Angsana New" w:hAnsi="Angsana New"/>
          <w:bCs/>
          <w:sz w:val="30"/>
          <w:szCs w:val="30"/>
        </w:rPr>
        <w:t>256</w:t>
      </w:r>
      <w:r w:rsidR="00A44582">
        <w:rPr>
          <w:rFonts w:ascii="Angsana New" w:hAnsi="Angsana New"/>
          <w:bCs/>
          <w:sz w:val="30"/>
          <w:szCs w:val="30"/>
        </w:rPr>
        <w:t>5</w:t>
      </w:r>
      <w:r w:rsidR="00F96D38" w:rsidRPr="000405AA">
        <w:rPr>
          <w:rFonts w:ascii="Angsana New" w:hAnsi="Angsana New"/>
          <w:bCs/>
          <w:sz w:val="30"/>
          <w:szCs w:val="30"/>
        </w:rPr>
        <w:t xml:space="preserve"> </w:t>
      </w:r>
      <w:r w:rsidR="00F96D38" w:rsidRPr="000405AA">
        <w:rPr>
          <w:rFonts w:ascii="Angsana New" w:hAnsi="Angsana New"/>
          <w:b/>
          <w:sz w:val="30"/>
          <w:szCs w:val="30"/>
          <w:cs/>
        </w:rPr>
        <w:t>และ</w:t>
      </w:r>
      <w:r w:rsidR="00F96D38" w:rsidRPr="000405AA">
        <w:rPr>
          <w:rFonts w:ascii="Angsana New" w:hAnsi="Angsana New"/>
          <w:bCs/>
          <w:sz w:val="30"/>
          <w:szCs w:val="30"/>
          <w:cs/>
        </w:rPr>
        <w:t xml:space="preserve"> </w:t>
      </w:r>
      <w:r w:rsidR="00F96D38" w:rsidRPr="000405AA">
        <w:rPr>
          <w:rFonts w:ascii="Angsana New" w:hAnsi="Angsana New"/>
          <w:bCs/>
          <w:sz w:val="30"/>
          <w:szCs w:val="30"/>
        </w:rPr>
        <w:t>256</w:t>
      </w:r>
      <w:r w:rsidR="00A44582">
        <w:rPr>
          <w:rFonts w:ascii="Angsana New" w:hAnsi="Angsana New"/>
          <w:bCs/>
          <w:sz w:val="30"/>
          <w:szCs w:val="30"/>
        </w:rPr>
        <w:t>4</w:t>
      </w:r>
      <w:r w:rsidR="00904A06" w:rsidRPr="000405AA">
        <w:rPr>
          <w:rFonts w:ascii="Angsana New" w:hAnsi="Angsana New"/>
          <w:b/>
          <w:sz w:val="30"/>
          <w:szCs w:val="30"/>
        </w:rPr>
        <w:t xml:space="preserve"> </w:t>
      </w:r>
      <w:r w:rsidR="00904A06" w:rsidRPr="000405AA">
        <w:rPr>
          <w:rFonts w:ascii="Angsana New" w:hAnsi="Angsana New"/>
          <w:b/>
          <w:sz w:val="30"/>
          <w:szCs w:val="30"/>
          <w:cs/>
        </w:rPr>
        <w:t>ประมาณการกระแสเงินสดเป็น</w:t>
      </w:r>
      <w:r w:rsidR="00904A06" w:rsidRPr="000405AA">
        <w:rPr>
          <w:rFonts w:ascii="Angsana New" w:hAnsi="Angsana New" w:hint="cs"/>
          <w:b/>
          <w:sz w:val="30"/>
          <w:szCs w:val="30"/>
          <w:cs/>
        </w:rPr>
        <w:t>ประมาณการทางการเงิน</w:t>
      </w:r>
      <w:r w:rsidR="00904A06" w:rsidRPr="000405AA">
        <w:rPr>
          <w:rFonts w:ascii="Angsana New" w:hAnsi="Angsana New"/>
          <w:b/>
          <w:sz w:val="30"/>
          <w:szCs w:val="30"/>
        </w:rPr>
        <w:t xml:space="preserve"> </w:t>
      </w:r>
      <w:r w:rsidR="00904A06" w:rsidRPr="000405AA">
        <w:rPr>
          <w:rFonts w:ascii="Angsana New" w:hAnsi="Angsana New"/>
          <w:bCs/>
          <w:sz w:val="30"/>
          <w:szCs w:val="30"/>
        </w:rPr>
        <w:t>5</w:t>
      </w:r>
      <w:r w:rsidR="00904A06" w:rsidRPr="000405AA">
        <w:rPr>
          <w:rFonts w:ascii="Angsana New" w:hAnsi="Angsana New"/>
          <w:b/>
          <w:sz w:val="30"/>
          <w:szCs w:val="30"/>
        </w:rPr>
        <w:t xml:space="preserve"> </w:t>
      </w:r>
      <w:r w:rsidR="00904A06" w:rsidRPr="000405AA">
        <w:rPr>
          <w:rFonts w:ascii="Angsana New" w:hAnsi="Angsana New" w:hint="cs"/>
          <w:b/>
          <w:sz w:val="30"/>
          <w:szCs w:val="30"/>
          <w:cs/>
        </w:rPr>
        <w:t>ปี คำนวณจากผลประกอบการในอดีตของธุรกิจอาหารไทย 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14:paraId="5AB79FA2" w14:textId="77777777" w:rsidR="00F92246" w:rsidRPr="000405AA" w:rsidRDefault="00F92246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615007" w14:textId="68B963BA" w:rsidR="00D466C1" w:rsidRPr="000405AA" w:rsidRDefault="00380D4C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สำหรับปีสิ้นสุด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466C1" w:rsidRPr="000405AA">
        <w:rPr>
          <w:rFonts w:asciiTheme="majorBidi" w:hAnsiTheme="majorBidi" w:cstheme="majorBidi"/>
          <w:sz w:val="30"/>
          <w:szCs w:val="30"/>
        </w:rPr>
        <w:t>31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466C1" w:rsidRPr="000405AA">
        <w:rPr>
          <w:rFonts w:asciiTheme="majorBidi" w:hAnsiTheme="majorBidi" w:cstheme="majorBidi"/>
          <w:sz w:val="30"/>
          <w:szCs w:val="30"/>
        </w:rPr>
        <w:t>256</w:t>
      </w:r>
      <w:r w:rsidR="00EF5E2E">
        <w:rPr>
          <w:rFonts w:asciiTheme="majorBidi" w:hAnsiTheme="majorBidi" w:cstheme="majorBidi"/>
          <w:sz w:val="30"/>
          <w:szCs w:val="30"/>
        </w:rPr>
        <w:t>5</w:t>
      </w:r>
      <w:r w:rsidR="00D47FA8">
        <w:rPr>
          <w:rFonts w:asciiTheme="majorBidi" w:hAnsiTheme="majorBidi" w:cstheme="majorBidi"/>
          <w:sz w:val="30"/>
          <w:szCs w:val="30"/>
        </w:rPr>
        <w:t xml:space="preserve"> </w:t>
      </w:r>
      <w:r w:rsidR="00D47FA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47FA8">
        <w:rPr>
          <w:rFonts w:asciiTheme="majorBidi" w:hAnsiTheme="majorBidi" w:cstheme="majorBidi"/>
          <w:sz w:val="30"/>
          <w:szCs w:val="30"/>
        </w:rPr>
        <w:t>2564</w:t>
      </w:r>
      <w:r w:rsidR="00D466C1" w:rsidRPr="000405AA">
        <w:rPr>
          <w:rFonts w:asciiTheme="majorBidi" w:hAnsiTheme="majorBidi" w:cstheme="majorBidi"/>
          <w:sz w:val="30"/>
          <w:szCs w:val="30"/>
        </w:rPr>
        <w:t xml:space="preserve"> </w:t>
      </w:r>
      <w:r w:rsidR="00D466C1" w:rsidRPr="000405A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72F26" w:rsidRPr="000405AA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>มี</w:t>
      </w:r>
      <w:r w:rsidR="00730A93" w:rsidRPr="000405AA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D466C1" w:rsidRPr="000405AA">
        <w:rPr>
          <w:rFonts w:asciiTheme="majorBidi" w:hAnsiTheme="majorBidi" w:cstheme="majorBidi" w:hint="cs"/>
          <w:sz w:val="30"/>
          <w:szCs w:val="30"/>
          <w:cs/>
        </w:rPr>
        <w:t>สำหรับค่าความนิยม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 xml:space="preserve">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B72F26" w:rsidRPr="000405AA">
        <w:rPr>
          <w:rFonts w:asciiTheme="majorBidi" w:hAnsiTheme="majorBidi" w:cstheme="majorBidi" w:hint="cs"/>
          <w:sz w:val="30"/>
          <w:szCs w:val="30"/>
          <w:cs/>
        </w:rPr>
        <w:t>สูง</w:t>
      </w:r>
      <w:r w:rsidR="00D466C1" w:rsidRPr="000405AA">
        <w:rPr>
          <w:rFonts w:asciiTheme="majorBidi" w:hAnsiTheme="majorBidi" w:cstheme="majorBidi"/>
          <w:sz w:val="30"/>
          <w:szCs w:val="30"/>
          <w:cs/>
        </w:rPr>
        <w:t>กว่ามูลค่าตามบัญชี</w:t>
      </w:r>
    </w:p>
    <w:p w14:paraId="4147F63B" w14:textId="77777777" w:rsidR="00D466C1" w:rsidRPr="000405AA" w:rsidRDefault="00D466C1" w:rsidP="00D466C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E1F89" w14:textId="77777777" w:rsidR="004A59AE" w:rsidRPr="000405AA" w:rsidRDefault="004A59AE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18CC860A" w14:textId="77777777" w:rsidR="00904A06" w:rsidRPr="000405AA" w:rsidRDefault="00904A06" w:rsidP="004A59AE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785" w:type="pct"/>
        <w:tblInd w:w="450" w:type="dxa"/>
        <w:tblLook w:val="01E0" w:firstRow="1" w:lastRow="1" w:firstColumn="1" w:lastColumn="1" w:noHBand="0" w:noVBand="0"/>
      </w:tblPr>
      <w:tblGrid>
        <w:gridCol w:w="6029"/>
        <w:gridCol w:w="1466"/>
        <w:gridCol w:w="270"/>
        <w:gridCol w:w="1468"/>
      </w:tblGrid>
      <w:tr w:rsidR="00904A06" w:rsidRPr="000405AA" w14:paraId="6F73BC2D" w14:textId="77777777" w:rsidTr="00EF5E2E">
        <w:trPr>
          <w:tblHeader/>
        </w:trPr>
        <w:tc>
          <w:tcPr>
            <w:tcW w:w="3265" w:type="pct"/>
          </w:tcPr>
          <w:p w14:paraId="793EFB1B" w14:textId="77777777" w:rsidR="00904A06" w:rsidRPr="000405A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735" w:type="pct"/>
            <w:gridSpan w:val="3"/>
          </w:tcPr>
          <w:p w14:paraId="00343F79" w14:textId="77777777" w:rsidR="00904A06" w:rsidRPr="000405A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04A06" w:rsidRPr="000405AA" w14:paraId="2E967005" w14:textId="77777777" w:rsidTr="00EF5E2E">
        <w:trPr>
          <w:tblHeader/>
        </w:trPr>
        <w:tc>
          <w:tcPr>
            <w:tcW w:w="3265" w:type="pct"/>
          </w:tcPr>
          <w:p w14:paraId="46070588" w14:textId="77777777" w:rsidR="00904A06" w:rsidRPr="000405A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166C0BF3" w14:textId="336AC1C2" w:rsidR="00904A06" w:rsidRPr="000405AA" w:rsidRDefault="00EF5E2E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4A131F13" w14:textId="77777777" w:rsidR="00904A06" w:rsidRPr="000405AA" w:rsidRDefault="00904A06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14:paraId="5A9C05C6" w14:textId="53D89CFF" w:rsidR="00904A06" w:rsidRPr="000405AA" w:rsidRDefault="00EF5E2E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04A06" w:rsidRPr="000405AA" w14:paraId="4ABB69C8" w14:textId="77777777" w:rsidTr="00EF5E2E">
        <w:tc>
          <w:tcPr>
            <w:tcW w:w="3265" w:type="pct"/>
            <w:shd w:val="clear" w:color="auto" w:fill="auto"/>
          </w:tcPr>
          <w:p w14:paraId="5C5449A7" w14:textId="77777777" w:rsidR="00904A06" w:rsidRPr="000405A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5" w:type="pct"/>
            <w:gridSpan w:val="3"/>
            <w:vAlign w:val="bottom"/>
          </w:tcPr>
          <w:p w14:paraId="289A83B4" w14:textId="77777777" w:rsidR="00904A06" w:rsidRPr="000405AA" w:rsidRDefault="00904A06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4F13" w:rsidRPr="000405AA" w14:paraId="2B951043" w14:textId="77777777" w:rsidTr="00EF5E2E">
        <w:tc>
          <w:tcPr>
            <w:tcW w:w="3265" w:type="pct"/>
            <w:shd w:val="clear" w:color="auto" w:fill="auto"/>
          </w:tcPr>
          <w:p w14:paraId="12D5EBE2" w14:textId="77777777" w:rsidR="00F84F13" w:rsidRPr="000405AA" w:rsidRDefault="00F84F13" w:rsidP="00F8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94" w:type="pct"/>
            <w:vAlign w:val="bottom"/>
          </w:tcPr>
          <w:p w14:paraId="33C708DB" w14:textId="7E3330B1" w:rsidR="00F84F13" w:rsidRPr="000405AA" w:rsidRDefault="00F84F13" w:rsidP="0001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10.04 – 11.61</w:t>
            </w:r>
          </w:p>
        </w:tc>
        <w:tc>
          <w:tcPr>
            <w:tcW w:w="146" w:type="pct"/>
          </w:tcPr>
          <w:p w14:paraId="75AB8588" w14:textId="77777777" w:rsidR="00F84F13" w:rsidRPr="000405AA" w:rsidRDefault="00F84F13" w:rsidP="00F8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vAlign w:val="bottom"/>
          </w:tcPr>
          <w:p w14:paraId="502EB9A7" w14:textId="65BA6D4D" w:rsidR="00F84F13" w:rsidRPr="000405AA" w:rsidRDefault="00F84F13" w:rsidP="00F8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10.04</w:t>
            </w:r>
          </w:p>
        </w:tc>
      </w:tr>
      <w:tr w:rsidR="00F84F13" w:rsidRPr="000405AA" w14:paraId="06920AE9" w14:textId="77777777" w:rsidTr="00EF5E2E">
        <w:tc>
          <w:tcPr>
            <w:tcW w:w="3265" w:type="pct"/>
            <w:shd w:val="clear" w:color="auto" w:fill="auto"/>
          </w:tcPr>
          <w:p w14:paraId="109DB6F4" w14:textId="77777777" w:rsidR="00F84F13" w:rsidRPr="000405AA" w:rsidRDefault="00F84F13" w:rsidP="00F8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794" w:type="pct"/>
            <w:vAlign w:val="bottom"/>
          </w:tcPr>
          <w:p w14:paraId="0D80759A" w14:textId="0CE0032B" w:rsidR="00F84F13" w:rsidRPr="000405AA" w:rsidRDefault="00F84F13" w:rsidP="0001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 – 3.00</w:t>
            </w:r>
          </w:p>
        </w:tc>
        <w:tc>
          <w:tcPr>
            <w:tcW w:w="146" w:type="pct"/>
          </w:tcPr>
          <w:p w14:paraId="142C48F3" w14:textId="77777777" w:rsidR="00F84F13" w:rsidRPr="000405AA" w:rsidRDefault="00F84F13" w:rsidP="00F8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vAlign w:val="bottom"/>
          </w:tcPr>
          <w:p w14:paraId="01F74801" w14:textId="08E64EAF" w:rsidR="00F84F13" w:rsidRPr="000405AA" w:rsidRDefault="00F84F13" w:rsidP="00F8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3.0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</w:tr>
    </w:tbl>
    <w:p w14:paraId="2BB93722" w14:textId="77777777" w:rsidR="00045816" w:rsidRPr="000405AA" w:rsidRDefault="00045816" w:rsidP="0004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bookmarkEnd w:id="2"/>
    <w:p w14:paraId="7B84DD71" w14:textId="77777777" w:rsidR="00045816" w:rsidRPr="000405AA" w:rsidRDefault="00045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 w:rsidRPr="000405AA">
        <w:rPr>
          <w:rFonts w:ascii="Angsana New" w:hAnsi="Angsana New"/>
          <w:bCs/>
          <w:sz w:val="30"/>
          <w:szCs w:val="30"/>
          <w:cs/>
        </w:rPr>
        <w:br w:type="page"/>
      </w:r>
    </w:p>
    <w:p w14:paraId="333041A8" w14:textId="77777777" w:rsidR="003E0FAD" w:rsidRPr="000405AA" w:rsidRDefault="003E0FAD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5D53A72A" w14:textId="77777777" w:rsidR="003E0FAD" w:rsidRPr="000405AA" w:rsidRDefault="003E0FAD" w:rsidP="003E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990"/>
        <w:gridCol w:w="1080"/>
        <w:gridCol w:w="270"/>
        <w:gridCol w:w="1170"/>
        <w:gridCol w:w="270"/>
        <w:gridCol w:w="990"/>
        <w:gridCol w:w="270"/>
        <w:gridCol w:w="1260"/>
        <w:gridCol w:w="270"/>
        <w:gridCol w:w="990"/>
      </w:tblGrid>
      <w:tr w:rsidR="00F076AD" w:rsidRPr="000405AA" w14:paraId="1091381A" w14:textId="77777777" w:rsidTr="00662926">
        <w:trPr>
          <w:trHeight w:val="254"/>
          <w:tblHeader/>
        </w:trPr>
        <w:tc>
          <w:tcPr>
            <w:tcW w:w="2160" w:type="dxa"/>
          </w:tcPr>
          <w:p w14:paraId="6D40EDFE" w14:textId="77777777" w:rsidR="00F076AD" w:rsidRPr="000405AA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5CCABF" w14:textId="77777777" w:rsidR="00F076AD" w:rsidRPr="000405AA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9"/>
          </w:tcPr>
          <w:p w14:paraId="6F93B4EF" w14:textId="76F03CE3" w:rsidR="00F076AD" w:rsidRPr="000405AA" w:rsidRDefault="00F076AD" w:rsidP="00A3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76AD" w:rsidRPr="000405AA" w14:paraId="0CA7DFC6" w14:textId="77777777" w:rsidTr="00662926">
        <w:trPr>
          <w:trHeight w:val="1280"/>
          <w:tblHeader/>
        </w:trPr>
        <w:tc>
          <w:tcPr>
            <w:tcW w:w="2160" w:type="dxa"/>
          </w:tcPr>
          <w:p w14:paraId="2E21F9EA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10043B" w14:textId="77777777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FA2BD0" w14:textId="77777777" w:rsidR="00F076AD" w:rsidRPr="000405AA" w:rsidRDefault="00F076AD" w:rsidP="00662926">
            <w:pPr>
              <w:tabs>
                <w:tab w:val="clear" w:pos="1644"/>
                <w:tab w:val="clear" w:pos="1871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9CF4DA" w14:textId="3E689504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center"/>
          </w:tcPr>
          <w:p w14:paraId="6F58E88A" w14:textId="77DAEC02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DDE7A6" w14:textId="77777777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center"/>
          </w:tcPr>
          <w:p w14:paraId="1C0CAC57" w14:textId="77777777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D3C41B3" w14:textId="77777777" w:rsidR="00F076AD" w:rsidRPr="000405AA" w:rsidRDefault="00F076AD" w:rsidP="006A0CD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  <w:vAlign w:val="center"/>
          </w:tcPr>
          <w:p w14:paraId="7BB13D6D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598E70CA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9C854" w14:textId="77777777" w:rsidR="00F076AD" w:rsidRPr="000405AA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</w:t>
            </w:r>
          </w:p>
          <w:p w14:paraId="68D71B46" w14:textId="77777777" w:rsidR="00F076AD" w:rsidRPr="000405AA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70" w:type="dxa"/>
            <w:vAlign w:val="center"/>
          </w:tcPr>
          <w:p w14:paraId="1F3E47B0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350FD0F" w14:textId="77777777" w:rsidR="00F076AD" w:rsidRPr="000405AA" w:rsidRDefault="00F076AD" w:rsidP="0066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90549" w14:textId="77777777" w:rsidR="00F076AD" w:rsidRPr="000405AA" w:rsidRDefault="00F076AD" w:rsidP="00ED6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</w:tcPr>
          <w:p w14:paraId="061C9D63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2CE869B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E9F29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FC99E0" w14:textId="77777777" w:rsidR="00F076AD" w:rsidRPr="000405AA" w:rsidRDefault="00F076AD" w:rsidP="006A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076AD" w:rsidRPr="000405AA" w14:paraId="1C776170" w14:textId="77777777" w:rsidTr="00662926">
        <w:trPr>
          <w:trHeight w:val="329"/>
          <w:tblHeader/>
        </w:trPr>
        <w:tc>
          <w:tcPr>
            <w:tcW w:w="2160" w:type="dxa"/>
          </w:tcPr>
          <w:p w14:paraId="1F4067A7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964AEA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9"/>
          </w:tcPr>
          <w:p w14:paraId="21E655D4" w14:textId="346A06DE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76AD" w:rsidRPr="000405AA" w14:paraId="7563446C" w14:textId="77777777" w:rsidTr="00662926">
        <w:trPr>
          <w:trHeight w:val="329"/>
        </w:trPr>
        <w:tc>
          <w:tcPr>
            <w:tcW w:w="2160" w:type="dxa"/>
          </w:tcPr>
          <w:p w14:paraId="2AE1D1BE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ACB3451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A36BED" w14:textId="3AC4CBCC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05105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E0F234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87003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ADE2A2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C1588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2AA1F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53C12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E60C5" w14:textId="77777777" w:rsidR="00F076AD" w:rsidRPr="000405AA" w:rsidRDefault="00F076AD" w:rsidP="00344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5E2E" w:rsidRPr="000405AA" w14:paraId="0A7123D0" w14:textId="77777777" w:rsidTr="00662926">
        <w:trPr>
          <w:trHeight w:val="306"/>
        </w:trPr>
        <w:tc>
          <w:tcPr>
            <w:tcW w:w="2160" w:type="dxa"/>
            <w:shd w:val="clear" w:color="auto" w:fill="auto"/>
          </w:tcPr>
          <w:p w14:paraId="7C44E1C9" w14:textId="28A3A43B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10BD6101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F9229" w14:textId="2975BB86" w:rsidR="00EF5E2E" w:rsidRPr="00EF5E2E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5E2E">
              <w:rPr>
                <w:rFonts w:asciiTheme="majorBidi" w:hAnsiTheme="majorBidi" w:cstheme="majorBidi"/>
                <w:sz w:val="30"/>
                <w:szCs w:val="30"/>
              </w:rPr>
              <w:t>38,979</w:t>
            </w:r>
          </w:p>
        </w:tc>
        <w:tc>
          <w:tcPr>
            <w:tcW w:w="270" w:type="dxa"/>
          </w:tcPr>
          <w:p w14:paraId="51D724FB" w14:textId="77777777" w:rsidR="00EF5E2E" w:rsidRPr="00EF5E2E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29536" w14:textId="53D4A083" w:rsidR="00EF5E2E" w:rsidRPr="00EF5E2E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5E2E">
              <w:rPr>
                <w:rFonts w:asciiTheme="majorBidi" w:hAnsiTheme="majorBidi" w:cstheme="majorBidi"/>
                <w:sz w:val="30"/>
                <w:szCs w:val="30"/>
              </w:rPr>
              <w:t>73,019</w:t>
            </w:r>
          </w:p>
        </w:tc>
        <w:tc>
          <w:tcPr>
            <w:tcW w:w="270" w:type="dxa"/>
          </w:tcPr>
          <w:p w14:paraId="6F132543" w14:textId="77777777" w:rsidR="00EF5E2E" w:rsidRPr="00EF5E2E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8963B7" w14:textId="1F1EAF10" w:rsidR="00EF5E2E" w:rsidRPr="00EF5E2E" w:rsidRDefault="00EF5E2E" w:rsidP="00EF5E2E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EF5E2E">
              <w:rPr>
                <w:rFonts w:asciiTheme="majorBidi" w:hAnsiTheme="majorBidi" w:cstheme="majorBidi"/>
                <w:sz w:val="30"/>
                <w:szCs w:val="30"/>
              </w:rPr>
              <w:t>11,419</w:t>
            </w:r>
          </w:p>
        </w:tc>
        <w:tc>
          <w:tcPr>
            <w:tcW w:w="270" w:type="dxa"/>
          </w:tcPr>
          <w:p w14:paraId="4DC33E5E" w14:textId="77777777" w:rsidR="00EF5E2E" w:rsidRPr="00EF5E2E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3C82A6" w14:textId="772EBABF" w:rsidR="00EF5E2E" w:rsidRPr="00EF5E2E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EF5E2E">
              <w:rPr>
                <w:rFonts w:asciiTheme="majorBidi" w:hAnsiTheme="majorBidi" w:cstheme="majorBidi"/>
                <w:sz w:val="30"/>
                <w:szCs w:val="30"/>
              </w:rPr>
              <w:t>2,560</w:t>
            </w:r>
          </w:p>
        </w:tc>
        <w:tc>
          <w:tcPr>
            <w:tcW w:w="270" w:type="dxa"/>
          </w:tcPr>
          <w:p w14:paraId="6A6D06B9" w14:textId="77777777" w:rsidR="00EF5E2E" w:rsidRPr="00EF5E2E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A7E10A" w14:textId="56BF2B98" w:rsidR="00EF5E2E" w:rsidRPr="00EF5E2E" w:rsidRDefault="00EF5E2E" w:rsidP="00EF5E2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EF5E2E">
              <w:rPr>
                <w:rFonts w:asciiTheme="majorBidi" w:hAnsiTheme="majorBidi" w:cstheme="majorBidi"/>
                <w:sz w:val="30"/>
                <w:szCs w:val="30"/>
              </w:rPr>
              <w:t>125,977</w:t>
            </w:r>
          </w:p>
        </w:tc>
      </w:tr>
      <w:tr w:rsidR="00EF5E2E" w:rsidRPr="000405AA" w14:paraId="27F10A9B" w14:textId="77777777" w:rsidTr="00662926">
        <w:trPr>
          <w:trHeight w:val="329"/>
        </w:trPr>
        <w:tc>
          <w:tcPr>
            <w:tcW w:w="2160" w:type="dxa"/>
          </w:tcPr>
          <w:p w14:paraId="31779AAF" w14:textId="78BFF880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2AE34D36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974665E" w14:textId="7EF849F2" w:rsidR="00EF5E2E" w:rsidRPr="000405AA" w:rsidRDefault="00EF5E2E" w:rsidP="00EF5E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7FBBD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D16877" w14:textId="1639C00E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8,423</w:t>
            </w:r>
          </w:p>
        </w:tc>
        <w:tc>
          <w:tcPr>
            <w:tcW w:w="270" w:type="dxa"/>
          </w:tcPr>
          <w:p w14:paraId="64A158CC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D87376" w14:textId="4089855E" w:rsidR="00EF5E2E" w:rsidRPr="000405AA" w:rsidRDefault="00EF5E2E" w:rsidP="00EF5E2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2382E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C20D09" w14:textId="76CE4E66" w:rsidR="00EF5E2E" w:rsidRPr="000405AA" w:rsidRDefault="00EF5E2E" w:rsidP="00EF5E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AE151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22D277" w14:textId="63A2846E" w:rsidR="00EF5E2E" w:rsidRPr="000405AA" w:rsidRDefault="00EF5E2E" w:rsidP="00EF5E2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8,423</w:t>
            </w:r>
          </w:p>
        </w:tc>
      </w:tr>
      <w:tr w:rsidR="00EF5E2E" w:rsidRPr="000405AA" w14:paraId="3D814401" w14:textId="77777777" w:rsidTr="00662926">
        <w:trPr>
          <w:trHeight w:val="329"/>
        </w:trPr>
        <w:tc>
          <w:tcPr>
            <w:tcW w:w="2160" w:type="dxa"/>
          </w:tcPr>
          <w:p w14:paraId="2189C8D2" w14:textId="77AD4F04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3DE9E60C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12B3852" w14:textId="6CBF6705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7,975</w:t>
            </w:r>
          </w:p>
        </w:tc>
        <w:tc>
          <w:tcPr>
            <w:tcW w:w="270" w:type="dxa"/>
          </w:tcPr>
          <w:p w14:paraId="021C7317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7EFE8" w14:textId="05E01CB6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4C3B53C0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08CDA3" w14:textId="01BA2932" w:rsidR="00EF5E2E" w:rsidRPr="000405AA" w:rsidRDefault="00EF5E2E" w:rsidP="00EF5E2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C5945F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D9D628" w14:textId="5DCB03AE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2,675</w:t>
            </w:r>
          </w:p>
        </w:tc>
        <w:tc>
          <w:tcPr>
            <w:tcW w:w="270" w:type="dxa"/>
          </w:tcPr>
          <w:p w14:paraId="30F9879C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D445A8" w14:textId="505923F9" w:rsidR="00EF5E2E" w:rsidRPr="000405AA" w:rsidRDefault="00EF5E2E" w:rsidP="00EF5E2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10,792</w:t>
            </w:r>
          </w:p>
        </w:tc>
      </w:tr>
      <w:tr w:rsidR="00EF5E2E" w:rsidRPr="000405AA" w14:paraId="2062DB94" w14:textId="77777777" w:rsidTr="00662926">
        <w:trPr>
          <w:trHeight w:val="306"/>
        </w:trPr>
        <w:tc>
          <w:tcPr>
            <w:tcW w:w="2160" w:type="dxa"/>
          </w:tcPr>
          <w:p w14:paraId="65309AF2" w14:textId="25175BD9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79F07D48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8AC0BE" w14:textId="06C5D84F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3,751</w:t>
            </w:r>
          </w:p>
        </w:tc>
        <w:tc>
          <w:tcPr>
            <w:tcW w:w="270" w:type="dxa"/>
          </w:tcPr>
          <w:p w14:paraId="5810EAC6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B9F26" w14:textId="6F0801CC" w:rsidR="00EF5E2E" w:rsidRPr="000405AA" w:rsidRDefault="00EF5E2E" w:rsidP="00EF5E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539E4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AA56F" w14:textId="2139EAAB" w:rsidR="00EF5E2E" w:rsidRPr="000405AA" w:rsidRDefault="00EF5E2E" w:rsidP="00EF5E2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D989B7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4E4A9" w14:textId="45EC69D4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751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544DD31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E68AAD" w14:textId="19A4BD57" w:rsidR="00EF5E2E" w:rsidRPr="000405AA" w:rsidRDefault="00EF5E2E" w:rsidP="00EF5E2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E2E" w:rsidRPr="000405AA" w14:paraId="390988B0" w14:textId="77777777" w:rsidTr="00662926">
        <w:trPr>
          <w:trHeight w:val="329"/>
        </w:trPr>
        <w:tc>
          <w:tcPr>
            <w:tcW w:w="2160" w:type="dxa"/>
          </w:tcPr>
          <w:p w14:paraId="0B8E703F" w14:textId="7159DFE7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04EAC3CC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FDCE3" w14:textId="6000657B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(209)</w:t>
            </w:r>
          </w:p>
        </w:tc>
        <w:tc>
          <w:tcPr>
            <w:tcW w:w="270" w:type="dxa"/>
          </w:tcPr>
          <w:p w14:paraId="5589C32F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11D04C" w14:textId="0A420657" w:rsidR="00EF5E2E" w:rsidRPr="000405AA" w:rsidRDefault="00EF5E2E" w:rsidP="00EF5E2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70AE81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E35BDC" w14:textId="21F9E53D" w:rsidR="00EF5E2E" w:rsidRPr="000405AA" w:rsidRDefault="00EF5E2E" w:rsidP="00EF5E2E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(9,752)</w:t>
            </w:r>
          </w:p>
        </w:tc>
        <w:tc>
          <w:tcPr>
            <w:tcW w:w="270" w:type="dxa"/>
          </w:tcPr>
          <w:p w14:paraId="3147EE53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8EB31B" w14:textId="0ADC2064" w:rsidR="00EF5E2E" w:rsidRPr="000405AA" w:rsidRDefault="00EF5E2E" w:rsidP="00EF5E2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9DB31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DAAC1C" w14:textId="39D35DE4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(9,961)</w:t>
            </w:r>
          </w:p>
        </w:tc>
      </w:tr>
      <w:tr w:rsidR="00EF5E2E" w:rsidRPr="000405AA" w14:paraId="31D6AD21" w14:textId="77777777" w:rsidTr="00662926">
        <w:trPr>
          <w:trHeight w:val="659"/>
        </w:trPr>
        <w:tc>
          <w:tcPr>
            <w:tcW w:w="2160" w:type="dxa"/>
            <w:shd w:val="clear" w:color="auto" w:fill="auto"/>
          </w:tcPr>
          <w:p w14:paraId="3DCD8B99" w14:textId="6F8FF1B0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11F61192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95150B" w14:textId="77777777" w:rsidR="00EF5E2E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B36DF0" w14:textId="59AD8A0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50,496</w:t>
            </w:r>
          </w:p>
        </w:tc>
        <w:tc>
          <w:tcPr>
            <w:tcW w:w="270" w:type="dxa"/>
          </w:tcPr>
          <w:p w14:paraId="5D8D81ED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A2636C" w14:textId="77777777" w:rsidR="00EF5E2E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20AA3B" w14:textId="7F55336A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81,584</w:t>
            </w:r>
          </w:p>
        </w:tc>
        <w:tc>
          <w:tcPr>
            <w:tcW w:w="270" w:type="dxa"/>
          </w:tcPr>
          <w:p w14:paraId="552F8A33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5AE88" w14:textId="687BA0D1" w:rsidR="00EF5E2E" w:rsidRPr="000405AA" w:rsidRDefault="00EF5E2E" w:rsidP="00EF5E2E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6F954F60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130A03" w14:textId="69D5611E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1,484</w:t>
            </w:r>
          </w:p>
        </w:tc>
        <w:tc>
          <w:tcPr>
            <w:tcW w:w="270" w:type="dxa"/>
          </w:tcPr>
          <w:p w14:paraId="4B7403E9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CC6CDEC" w14:textId="39FBAB05" w:rsidR="00EF5E2E" w:rsidRPr="000405AA" w:rsidRDefault="00EF5E2E" w:rsidP="00EF5E2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135,231</w:t>
            </w:r>
          </w:p>
        </w:tc>
      </w:tr>
      <w:tr w:rsidR="00EF5E2E" w:rsidRPr="000405AA" w14:paraId="64B41F32" w14:textId="77777777" w:rsidTr="00662926">
        <w:trPr>
          <w:trHeight w:val="306"/>
        </w:trPr>
        <w:tc>
          <w:tcPr>
            <w:tcW w:w="2160" w:type="dxa"/>
            <w:shd w:val="clear" w:color="auto" w:fill="auto"/>
          </w:tcPr>
          <w:p w14:paraId="672067C9" w14:textId="37714D47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0F56F4E0" w14:textId="7F0B185D" w:rsidR="00EF5E2E" w:rsidRPr="000405AA" w:rsidRDefault="00D47FA8" w:rsidP="00EF5E2E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10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080" w:type="dxa"/>
          </w:tcPr>
          <w:p w14:paraId="613A7790" w14:textId="226D31BC" w:rsidR="00EF5E2E" w:rsidRPr="000405AA" w:rsidRDefault="00797ED2" w:rsidP="00797ED2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7E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14:paraId="1B09CA0C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98F610" w14:textId="4C896579" w:rsidR="00EF5E2E" w:rsidRPr="000405AA" w:rsidRDefault="00797ED2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2E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14:paraId="4424BD7F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868A60" w14:textId="7227FE0E" w:rsidR="00EF5E2E" w:rsidRPr="000405AA" w:rsidRDefault="001A2E3B" w:rsidP="001A2E3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776B87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64EE0B" w14:textId="529D3601" w:rsidR="00EF5E2E" w:rsidRPr="000405AA" w:rsidRDefault="001A2E3B" w:rsidP="00EF5E2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CC0DD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F9FDA" w14:textId="253202F2" w:rsidR="00EF5E2E" w:rsidRPr="000405AA" w:rsidRDefault="001A2E3B" w:rsidP="00EF5E2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6,535</w:t>
            </w:r>
          </w:p>
        </w:tc>
      </w:tr>
      <w:tr w:rsidR="00EF5E2E" w:rsidRPr="000405AA" w14:paraId="05D9F2AE" w14:textId="77777777" w:rsidTr="00662926">
        <w:trPr>
          <w:trHeight w:val="306"/>
        </w:trPr>
        <w:tc>
          <w:tcPr>
            <w:tcW w:w="2160" w:type="dxa"/>
            <w:shd w:val="clear" w:color="auto" w:fill="auto"/>
          </w:tcPr>
          <w:p w14:paraId="13BC8F07" w14:textId="77777777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235E81A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9EE8BD" w14:textId="1ECA2F1A" w:rsidR="00EF5E2E" w:rsidRPr="000405AA" w:rsidRDefault="001A2E3B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7,664</w:t>
            </w:r>
          </w:p>
        </w:tc>
        <w:tc>
          <w:tcPr>
            <w:tcW w:w="270" w:type="dxa"/>
          </w:tcPr>
          <w:p w14:paraId="7F535B65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62F7F" w14:textId="1DF93FDD" w:rsidR="00EF5E2E" w:rsidRPr="000405AA" w:rsidRDefault="001A2E3B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08B8F415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786E0B" w14:textId="034A4CC9" w:rsidR="00EF5E2E" w:rsidRPr="000405AA" w:rsidRDefault="001A2E3B" w:rsidP="001A2E3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22807A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A7920C" w14:textId="742D980E" w:rsidR="00EF5E2E" w:rsidRPr="000405AA" w:rsidRDefault="001A2E3B" w:rsidP="001A2E3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ACC5F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9F35A5" w14:textId="1F743AAC" w:rsidR="00EF5E2E" w:rsidRPr="000405AA" w:rsidRDefault="001A2E3B" w:rsidP="00EF5E2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7,814</w:t>
            </w:r>
          </w:p>
        </w:tc>
      </w:tr>
      <w:tr w:rsidR="00EF5E2E" w:rsidRPr="000405AA" w14:paraId="73A9F46C" w14:textId="77777777" w:rsidTr="00662926">
        <w:trPr>
          <w:trHeight w:val="329"/>
        </w:trPr>
        <w:tc>
          <w:tcPr>
            <w:tcW w:w="2160" w:type="dxa"/>
            <w:shd w:val="clear" w:color="auto" w:fill="auto"/>
          </w:tcPr>
          <w:p w14:paraId="153FBABB" w14:textId="4DA0F2B0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2B4242CA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D772A36" w14:textId="160D10A3" w:rsidR="00EF5E2E" w:rsidRPr="000405AA" w:rsidRDefault="001A2E3B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1,484</w:t>
            </w:r>
          </w:p>
        </w:tc>
        <w:tc>
          <w:tcPr>
            <w:tcW w:w="270" w:type="dxa"/>
          </w:tcPr>
          <w:p w14:paraId="7F9B19D4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ACD67" w14:textId="4F37E442" w:rsidR="00EF5E2E" w:rsidRPr="000405AA" w:rsidRDefault="001A2E3B" w:rsidP="00EF5E2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E6DE21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E47F9E" w14:textId="54706B7F" w:rsidR="00EF5E2E" w:rsidRPr="000405AA" w:rsidRDefault="001A2E3B" w:rsidP="001A2E3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008BF8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066C14" w14:textId="7DCA31FE" w:rsidR="00EF5E2E" w:rsidRPr="000405AA" w:rsidRDefault="001A2E3B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(1,484)</w:t>
            </w:r>
          </w:p>
        </w:tc>
        <w:tc>
          <w:tcPr>
            <w:tcW w:w="270" w:type="dxa"/>
          </w:tcPr>
          <w:p w14:paraId="376D23F1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08A4DF" w14:textId="48FBA31D" w:rsidR="00EF5E2E" w:rsidRPr="000405AA" w:rsidRDefault="001A2E3B" w:rsidP="00EF5E2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5E2E" w:rsidRPr="000405AA" w14:paraId="7687DCA9" w14:textId="77777777" w:rsidTr="00662926">
        <w:trPr>
          <w:trHeight w:val="306"/>
        </w:trPr>
        <w:tc>
          <w:tcPr>
            <w:tcW w:w="2160" w:type="dxa"/>
            <w:shd w:val="clear" w:color="auto" w:fill="auto"/>
          </w:tcPr>
          <w:p w14:paraId="5A12C559" w14:textId="77777777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7FAF1629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46608F" w14:textId="3740631F" w:rsidR="00EF5E2E" w:rsidRPr="000405AA" w:rsidRDefault="001A2E3B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(1,49</w:t>
            </w:r>
            <w:r w:rsidR="009571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F323F8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B7A8A7" w14:textId="54CAF1C3" w:rsidR="00EF5E2E" w:rsidRPr="000405AA" w:rsidRDefault="001A2E3B" w:rsidP="00EF5E2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DD40D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4CD835" w14:textId="77D8D4FB" w:rsidR="00EF5E2E" w:rsidRPr="000405AA" w:rsidRDefault="001A2E3B" w:rsidP="001A2E3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0F28CA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9CCEC9" w14:textId="50ECD036" w:rsidR="00EF5E2E" w:rsidRPr="000405AA" w:rsidRDefault="001A2E3B" w:rsidP="00EF5E2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5C32C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0D33C5" w14:textId="0247CB8D" w:rsidR="00EF5E2E" w:rsidRPr="000405AA" w:rsidRDefault="001A2E3B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(1,49</w:t>
            </w:r>
            <w:r w:rsidR="009571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F5E2E" w:rsidRPr="000405AA" w14:paraId="04063D71" w14:textId="77777777" w:rsidTr="00662926">
        <w:trPr>
          <w:trHeight w:val="353"/>
        </w:trPr>
        <w:tc>
          <w:tcPr>
            <w:tcW w:w="2160" w:type="dxa"/>
            <w:shd w:val="clear" w:color="auto" w:fill="auto"/>
          </w:tcPr>
          <w:p w14:paraId="55294644" w14:textId="7B7D5C3D" w:rsidR="00EF5E2E" w:rsidRPr="000405AA" w:rsidRDefault="00EF5E2E" w:rsidP="00EF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3602AA36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4DE3A2" w14:textId="000A2327" w:rsidR="00EF5E2E" w:rsidRPr="003711AF" w:rsidRDefault="001A2E3B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</w:t>
            </w:r>
            <w:r w:rsidR="00371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270" w:type="dxa"/>
          </w:tcPr>
          <w:p w14:paraId="2522A987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CE5445" w14:textId="4627663D" w:rsidR="00EF5E2E" w:rsidRPr="000405AA" w:rsidRDefault="001A2E3B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7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83A5B2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87434" w14:textId="7FE74E4C" w:rsidR="00EF5E2E" w:rsidRPr="000405AA" w:rsidRDefault="001A2E3B" w:rsidP="00EF5E2E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1,667</w:t>
            </w:r>
          </w:p>
        </w:tc>
        <w:tc>
          <w:tcPr>
            <w:tcW w:w="270" w:type="dxa"/>
          </w:tcPr>
          <w:p w14:paraId="700EE739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96AF9" w14:textId="27FC9A09" w:rsidR="00EF5E2E" w:rsidRPr="000405AA" w:rsidRDefault="001A2E3B" w:rsidP="001A2E3B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199045" w14:textId="77777777" w:rsidR="00EF5E2E" w:rsidRPr="000405AA" w:rsidRDefault="00EF5E2E" w:rsidP="00EF5E2E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0A1A7" w14:textId="649265C5" w:rsidR="00EF5E2E" w:rsidRPr="000405AA" w:rsidRDefault="001A2E3B" w:rsidP="00EF5E2E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148,08</w:t>
            </w:r>
            <w:r w:rsidR="009571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6C82A8FF" w14:textId="77777777" w:rsidR="006F5FCB" w:rsidRPr="000405AA" w:rsidRDefault="006F5FCB">
      <w:r w:rsidRPr="000405AA">
        <w:br w:type="page"/>
      </w:r>
    </w:p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540"/>
        <w:gridCol w:w="1170"/>
        <w:gridCol w:w="270"/>
        <w:gridCol w:w="1170"/>
        <w:gridCol w:w="270"/>
        <w:gridCol w:w="1080"/>
        <w:gridCol w:w="270"/>
        <w:gridCol w:w="1260"/>
        <w:gridCol w:w="270"/>
        <w:gridCol w:w="1083"/>
      </w:tblGrid>
      <w:tr w:rsidR="006F5FCB" w:rsidRPr="000405AA" w14:paraId="4A7F9D19" w14:textId="77777777" w:rsidTr="00662926">
        <w:trPr>
          <w:trHeight w:val="254"/>
          <w:tblHeader/>
        </w:trPr>
        <w:tc>
          <w:tcPr>
            <w:tcW w:w="2250" w:type="dxa"/>
          </w:tcPr>
          <w:p w14:paraId="247F9D52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4EC31207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3" w:type="dxa"/>
            <w:gridSpan w:val="9"/>
          </w:tcPr>
          <w:p w14:paraId="2C977C13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F5FCB" w:rsidRPr="000405AA" w14:paraId="1B8A6214" w14:textId="77777777" w:rsidTr="0016367F">
        <w:trPr>
          <w:trHeight w:val="1280"/>
          <w:tblHeader/>
        </w:trPr>
        <w:tc>
          <w:tcPr>
            <w:tcW w:w="2250" w:type="dxa"/>
          </w:tcPr>
          <w:p w14:paraId="1CBAAAC4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4035DD25" w14:textId="77777777" w:rsidR="006F5FCB" w:rsidRPr="000405AA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71BA44" w14:textId="77777777" w:rsidR="006F5FCB" w:rsidRPr="000405AA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3BD23" w14:textId="7E6FDF32" w:rsidR="006F5FCB" w:rsidRPr="000405AA" w:rsidRDefault="006F5FCB" w:rsidP="00662926">
            <w:pPr>
              <w:tabs>
                <w:tab w:val="clear" w:pos="1871"/>
                <w:tab w:val="left" w:pos="32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D7BBA10" w14:textId="77777777" w:rsidR="006F5FCB" w:rsidRPr="000405AA" w:rsidRDefault="006F5FCB" w:rsidP="0066292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9DC330" w14:textId="77777777" w:rsidR="006F5FCB" w:rsidRPr="000405AA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center"/>
          </w:tcPr>
          <w:p w14:paraId="6555FE4C" w14:textId="77777777" w:rsidR="006F5FCB" w:rsidRPr="000405AA" w:rsidRDefault="006F5FCB" w:rsidP="00D267B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F099F19" w14:textId="77777777" w:rsidR="006F5FCB" w:rsidRPr="000405AA" w:rsidRDefault="006F5FCB" w:rsidP="00D267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เครื่องหมายการค้าและ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  <w:vAlign w:val="center"/>
          </w:tcPr>
          <w:p w14:paraId="1F2954BB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FA44AD3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D73FAB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</w:t>
            </w:r>
          </w:p>
          <w:p w14:paraId="58B253BE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แฟรนไชส์</w:t>
            </w:r>
          </w:p>
        </w:tc>
        <w:tc>
          <w:tcPr>
            <w:tcW w:w="270" w:type="dxa"/>
            <w:vAlign w:val="center"/>
          </w:tcPr>
          <w:p w14:paraId="4C438AF2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6364778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60B376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270" w:type="dxa"/>
          </w:tcPr>
          <w:p w14:paraId="47D1B326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52D28741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9BA945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B9A20A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F5FCB" w:rsidRPr="000405AA" w14:paraId="58959B33" w14:textId="77777777" w:rsidTr="00662926">
        <w:trPr>
          <w:trHeight w:val="329"/>
          <w:tblHeader/>
        </w:trPr>
        <w:tc>
          <w:tcPr>
            <w:tcW w:w="2250" w:type="dxa"/>
          </w:tcPr>
          <w:p w14:paraId="26E16A44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" w:type="dxa"/>
          </w:tcPr>
          <w:p w14:paraId="30B673BE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43" w:type="dxa"/>
            <w:gridSpan w:val="9"/>
          </w:tcPr>
          <w:p w14:paraId="62830CF9" w14:textId="77777777" w:rsidR="006F5FCB" w:rsidRPr="000405AA" w:rsidRDefault="006F5FCB" w:rsidP="00D2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FCB" w:rsidRPr="000405AA" w14:paraId="1E96CBAD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6766900D" w14:textId="77777777" w:rsidR="006F5FCB" w:rsidRPr="000405AA" w:rsidRDefault="006F5FCB" w:rsidP="006F5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</w:t>
            </w:r>
          </w:p>
          <w:p w14:paraId="10FD01A8" w14:textId="64B12421" w:rsidR="006F5FCB" w:rsidRPr="000405AA" w:rsidRDefault="006F5FCB" w:rsidP="006F5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จากการด้อยค่า</w:t>
            </w:r>
          </w:p>
        </w:tc>
        <w:tc>
          <w:tcPr>
            <w:tcW w:w="540" w:type="dxa"/>
          </w:tcPr>
          <w:p w14:paraId="55355003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B75F4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8FCF0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C613A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A9FFA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D7EC40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F1018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4692F14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FDB40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6CAD694" w14:textId="77777777" w:rsidR="006F5FCB" w:rsidRPr="000405AA" w:rsidRDefault="006F5FCB" w:rsidP="000F5A8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6367F" w:rsidRPr="000405AA" w14:paraId="48B433BF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0A4C0638" w14:textId="5E11473E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540" w:type="dxa"/>
          </w:tcPr>
          <w:p w14:paraId="59002821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A71ACE" w14:textId="5DD528DD" w:rsidR="0016367F" w:rsidRPr="0016367F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28,031</w:t>
            </w:r>
          </w:p>
        </w:tc>
        <w:tc>
          <w:tcPr>
            <w:tcW w:w="270" w:type="dxa"/>
          </w:tcPr>
          <w:p w14:paraId="16BC1134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ECAC7D" w14:textId="558D99AC" w:rsidR="0016367F" w:rsidRPr="0016367F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3,552</w:t>
            </w:r>
          </w:p>
        </w:tc>
        <w:tc>
          <w:tcPr>
            <w:tcW w:w="270" w:type="dxa"/>
          </w:tcPr>
          <w:p w14:paraId="5DA224E1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6DB40A" w14:textId="344D5133" w:rsidR="0016367F" w:rsidRPr="0016367F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8,645</w:t>
            </w:r>
          </w:p>
        </w:tc>
        <w:tc>
          <w:tcPr>
            <w:tcW w:w="270" w:type="dxa"/>
          </w:tcPr>
          <w:p w14:paraId="7BA0B779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ABA6F9" w14:textId="1530D2B8" w:rsidR="0016367F" w:rsidRPr="0016367F" w:rsidRDefault="0016367F" w:rsidP="0016367F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18EC6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33F267C" w14:textId="0D10915F" w:rsidR="0016367F" w:rsidRPr="0016367F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40,228</w:t>
            </w:r>
          </w:p>
        </w:tc>
      </w:tr>
      <w:tr w:rsidR="0016367F" w:rsidRPr="000405AA" w14:paraId="64C3DE50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4431F1EA" w14:textId="5B653574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40" w:type="dxa"/>
          </w:tcPr>
          <w:p w14:paraId="6C5E32D2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D32B602" w14:textId="4FA5A9A6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0D7D2493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F0D793" w14:textId="216A31BA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768AD068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6A13DA" w14:textId="0202800B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70" w:type="dxa"/>
          </w:tcPr>
          <w:p w14:paraId="6E886597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AE3211" w14:textId="34F6E6CF" w:rsidR="0016367F" w:rsidRPr="000405AA" w:rsidRDefault="0016367F" w:rsidP="0016367F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37259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F066E56" w14:textId="7F01719C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9,516</w:t>
            </w:r>
          </w:p>
        </w:tc>
      </w:tr>
      <w:tr w:rsidR="0016367F" w:rsidRPr="000405AA" w14:paraId="1C8711ED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493493AE" w14:textId="05C27CED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40" w:type="dxa"/>
          </w:tcPr>
          <w:p w14:paraId="2C911E95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CC61C0" w14:textId="7570596A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(145)</w:t>
            </w:r>
          </w:p>
        </w:tc>
        <w:tc>
          <w:tcPr>
            <w:tcW w:w="270" w:type="dxa"/>
          </w:tcPr>
          <w:p w14:paraId="19CF03EE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D67AA2" w14:textId="72233F80" w:rsidR="0016367F" w:rsidRPr="000405AA" w:rsidRDefault="0016367F" w:rsidP="0016367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B6309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82FD01" w14:textId="4D48056A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(9,624)</w:t>
            </w:r>
          </w:p>
        </w:tc>
        <w:tc>
          <w:tcPr>
            <w:tcW w:w="270" w:type="dxa"/>
          </w:tcPr>
          <w:p w14:paraId="0B30D3B4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365510" w14:textId="5F048D58" w:rsidR="0016367F" w:rsidRPr="000405AA" w:rsidRDefault="0016367F" w:rsidP="0016367F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6A3B41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C6FEA94" w14:textId="4CAF6101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(9,769)</w:t>
            </w:r>
          </w:p>
        </w:tc>
      </w:tr>
      <w:tr w:rsidR="0016367F" w:rsidRPr="000405AA" w14:paraId="53A87E22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04C762C7" w14:textId="702B2D93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30765D05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55F50E" w14:textId="77777777" w:rsidR="0016367F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5633EB9" w14:textId="7753CFC0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35,830</w:t>
            </w:r>
          </w:p>
        </w:tc>
        <w:tc>
          <w:tcPr>
            <w:tcW w:w="270" w:type="dxa"/>
          </w:tcPr>
          <w:p w14:paraId="0B6A293C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BC971A" w14:textId="6C0C8656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3,808</w:t>
            </w:r>
          </w:p>
        </w:tc>
        <w:tc>
          <w:tcPr>
            <w:tcW w:w="270" w:type="dxa"/>
          </w:tcPr>
          <w:p w14:paraId="17FD6BAF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18C4A2" w14:textId="378A835C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</w:tcPr>
          <w:p w14:paraId="013C6434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DCE15B" w14:textId="57DE2C79" w:rsidR="0016367F" w:rsidRPr="000405AA" w:rsidRDefault="0016367F" w:rsidP="0016367F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E17F5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FA9E44F" w14:textId="015D05D0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39,975</w:t>
            </w:r>
          </w:p>
        </w:tc>
      </w:tr>
      <w:tr w:rsidR="0016367F" w:rsidRPr="000405AA" w14:paraId="114C0560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01FBAEDE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40" w:type="dxa"/>
          </w:tcPr>
          <w:p w14:paraId="4536C648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E76744" w14:textId="3FAA9869" w:rsidR="0016367F" w:rsidRPr="000405AA" w:rsidRDefault="001A2E3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</w:t>
            </w:r>
            <w:r w:rsidR="00AC2E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87148BC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003482" w14:textId="4ED19EB1" w:rsidR="0016367F" w:rsidRPr="000405AA" w:rsidRDefault="001A2E3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4BEB26DC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3E9247" w14:textId="00ECDD50" w:rsidR="0016367F" w:rsidRPr="000405AA" w:rsidRDefault="001A2E3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567E64CA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ED7FA9" w14:textId="5EF598DD" w:rsidR="0016367F" w:rsidRPr="000405AA" w:rsidRDefault="00052CAB" w:rsidP="0016367F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74DE9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4584C37A" w14:textId="07F64414" w:rsidR="0016367F" w:rsidRPr="000405AA" w:rsidRDefault="00052CA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</w:t>
            </w:r>
            <w:r w:rsidR="00AC2E4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6367F" w:rsidRPr="000405AA" w14:paraId="78F68DCB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55F8F6F3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40" w:type="dxa"/>
          </w:tcPr>
          <w:p w14:paraId="78B48396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E5DD3AC" w14:textId="712896CC" w:rsidR="0016367F" w:rsidRPr="000405AA" w:rsidRDefault="001A2E3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(368)</w:t>
            </w:r>
          </w:p>
        </w:tc>
        <w:tc>
          <w:tcPr>
            <w:tcW w:w="270" w:type="dxa"/>
          </w:tcPr>
          <w:p w14:paraId="408E218F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AA4E02" w14:textId="5AC1D726" w:rsidR="0016367F" w:rsidRPr="000405AA" w:rsidRDefault="001A2E3B" w:rsidP="001A2E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7F5B26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D89206" w14:textId="19F3005C" w:rsidR="0016367F" w:rsidRPr="000405AA" w:rsidRDefault="001A2E3B" w:rsidP="001A2E3B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66EC7C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8B3813" w14:textId="0EF651EC" w:rsidR="0016367F" w:rsidRPr="000405AA" w:rsidRDefault="00052CAB" w:rsidP="0016367F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3015F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9889CDD" w14:textId="6815BEC7" w:rsidR="0016367F" w:rsidRPr="000405AA" w:rsidRDefault="00052CA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(368)</w:t>
            </w:r>
          </w:p>
        </w:tc>
      </w:tr>
      <w:tr w:rsidR="0016367F" w:rsidRPr="000405AA" w14:paraId="413045E3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25AA97D6" w14:textId="2E8E317D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04283983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7E78DC" w14:textId="11AA2F42" w:rsidR="0016367F" w:rsidRPr="000405AA" w:rsidRDefault="001A2E3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45,7</w:t>
            </w:r>
            <w:r w:rsidR="00AC2E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0EF8482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B6157" w14:textId="336B080B" w:rsidR="0016367F" w:rsidRPr="000405AA" w:rsidRDefault="001A2E3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4,050</w:t>
            </w:r>
          </w:p>
        </w:tc>
        <w:tc>
          <w:tcPr>
            <w:tcW w:w="270" w:type="dxa"/>
          </w:tcPr>
          <w:p w14:paraId="329238F2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7CCC" w14:textId="7572B231" w:rsidR="0016367F" w:rsidRPr="000405AA" w:rsidRDefault="001A2E3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0" w:type="dxa"/>
          </w:tcPr>
          <w:p w14:paraId="378372A1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16022" w14:textId="1AB172F9" w:rsidR="0016367F" w:rsidRPr="000405AA" w:rsidRDefault="00052CAB" w:rsidP="0016367F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61C36F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32CF2" w14:textId="61E68C1C" w:rsidR="0016367F" w:rsidRPr="000405AA" w:rsidRDefault="00052CA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50,3</w:t>
            </w:r>
            <w:r w:rsidR="00AC2E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16367F" w:rsidRPr="000405AA" w14:paraId="268A2050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73F5E69C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B9CE403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40" w:type="dxa"/>
          </w:tcPr>
          <w:p w14:paraId="4180040B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04C5A" w14:textId="16331A2E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0E177A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A763B0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80B89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CF7FBD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646CB9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ABC0CF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0A99B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2D476212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367F" w:rsidRPr="000405AA" w14:paraId="0EE04A97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1C065363" w14:textId="3AAA7801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540" w:type="dxa"/>
          </w:tcPr>
          <w:p w14:paraId="02241188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4A8601" w14:textId="5EF9BF45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14,666</w:t>
            </w:r>
          </w:p>
        </w:tc>
        <w:tc>
          <w:tcPr>
            <w:tcW w:w="270" w:type="dxa"/>
          </w:tcPr>
          <w:p w14:paraId="4E038D62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53CB34" w14:textId="592F18F1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77,776</w:t>
            </w:r>
          </w:p>
        </w:tc>
        <w:tc>
          <w:tcPr>
            <w:tcW w:w="270" w:type="dxa"/>
            <w:vAlign w:val="bottom"/>
          </w:tcPr>
          <w:p w14:paraId="1EA78B9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A309E2" w14:textId="770A156A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1,330</w:t>
            </w:r>
          </w:p>
        </w:tc>
        <w:tc>
          <w:tcPr>
            <w:tcW w:w="270" w:type="dxa"/>
            <w:vAlign w:val="bottom"/>
          </w:tcPr>
          <w:p w14:paraId="35BED767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55A5C03" w14:textId="50673CD5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1,484</w:t>
            </w:r>
          </w:p>
        </w:tc>
        <w:tc>
          <w:tcPr>
            <w:tcW w:w="270" w:type="dxa"/>
          </w:tcPr>
          <w:p w14:paraId="2688D7E0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6ACE7EB8" w14:textId="3AA09226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95,256</w:t>
            </w:r>
          </w:p>
        </w:tc>
      </w:tr>
      <w:tr w:rsidR="0016367F" w:rsidRPr="000405AA" w14:paraId="749E4CA8" w14:textId="77777777" w:rsidTr="0016367F">
        <w:trPr>
          <w:trHeight w:val="353"/>
        </w:trPr>
        <w:tc>
          <w:tcPr>
            <w:tcW w:w="2250" w:type="dxa"/>
            <w:shd w:val="clear" w:color="auto" w:fill="auto"/>
          </w:tcPr>
          <w:p w14:paraId="4D9A2C24" w14:textId="4C5B15CC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5C70F3A1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82717AF" w14:textId="0C280396" w:rsidR="0016367F" w:rsidRPr="000405AA" w:rsidRDefault="00052CA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</w:t>
            </w:r>
            <w:r w:rsidR="003711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  <w:r w:rsidR="009571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EC472E8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79226D" w14:textId="1DCBDE7F" w:rsidR="0016367F" w:rsidRPr="000405AA" w:rsidRDefault="00052CA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71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1F2A51B1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8CBF94" w14:textId="125B44E1" w:rsidR="0016367F" w:rsidRPr="000405AA" w:rsidRDefault="00052CA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1,163</w:t>
            </w:r>
          </w:p>
        </w:tc>
        <w:tc>
          <w:tcPr>
            <w:tcW w:w="270" w:type="dxa"/>
            <w:vAlign w:val="bottom"/>
          </w:tcPr>
          <w:p w14:paraId="739E72A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A1901E" w14:textId="526E2B5A" w:rsidR="0016367F" w:rsidRPr="000405AA" w:rsidRDefault="00052CAB" w:rsidP="00052CAB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12296C1" w14:textId="77777777" w:rsidR="0016367F" w:rsidRPr="000405AA" w:rsidRDefault="0016367F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56FE4B5F" w14:textId="26988416" w:rsidR="0016367F" w:rsidRPr="000405AA" w:rsidRDefault="00052CAB" w:rsidP="0016367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97,7</w:t>
            </w:r>
            <w:r w:rsidR="00AC2E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571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77EFBE5E" w14:textId="77777777" w:rsidR="008B14E9" w:rsidRPr="000405AA" w:rsidRDefault="008B14E9" w:rsidP="003E0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0AC1B8C4" w14:textId="2D0C4364" w:rsidR="000F5A89" w:rsidRPr="000405AA" w:rsidRDefault="00FA728A" w:rsidP="0083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</w:t>
      </w:r>
      <w:r w:rsidR="00543383" w:rsidRPr="000405AA">
        <w:rPr>
          <w:rFonts w:ascii="Angsana New" w:hAnsi="Angsana New"/>
          <w:sz w:val="30"/>
          <w:szCs w:val="30"/>
        </w:rPr>
        <w:t>2562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บริษัทย่อยแห่งหนึ่งได้ทำสัญญาลิขสิทธิ์ เครื่องหมายการค้าและการให้ความช่วยเหลือทางเทคนิคกับบริษัทในต่างประเทศแห่งหนึ่ง (ผู้ให้สิทธิ์) โดยมีผลบังคับใช้ตั้งแต่วันที่ </w:t>
      </w:r>
      <w:r w:rsidR="00543383" w:rsidRPr="000405AA">
        <w:rPr>
          <w:rFonts w:ascii="Angsana New" w:hAnsi="Angsana New"/>
          <w:sz w:val="30"/>
          <w:szCs w:val="30"/>
        </w:rPr>
        <w:t>22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43383" w:rsidRPr="000405AA">
        <w:rPr>
          <w:rFonts w:ascii="Angsana New" w:hAnsi="Angsana New"/>
          <w:sz w:val="30"/>
          <w:szCs w:val="30"/>
        </w:rPr>
        <w:t>2562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ซึ่งคู่สัญญาจะได้รับสิทธิในการพัฒนาและการประกอบธุรกิจร้านอาหารจีนประเภทติ่มซำภายใต้ชื่อ </w:t>
      </w:r>
      <w:r w:rsidR="00E60D38" w:rsidRPr="000405AA">
        <w:rPr>
          <w:rFonts w:ascii="Angsana New" w:hAnsi="Angsana New"/>
          <w:sz w:val="30"/>
          <w:szCs w:val="30"/>
        </w:rPr>
        <w:t xml:space="preserve">“Din’s” 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ในประเทศไทย ในการนี้ บริษัทย่อยดังกล่าวผูกพันที่จะต้องจ่ายค่าธรรมเนียมแรกเริ่มและค่าสิทธิใช้เครื่องหมายการค้าให้กับผู้ให้สิทธิ์ในอัตราตามที่ระบุไว้ในสัญญา สัญญามีผลบังคับใช้เป็นระยะเวลา </w:t>
      </w:r>
      <w:r w:rsidR="00543383" w:rsidRPr="000405AA">
        <w:rPr>
          <w:rFonts w:ascii="Angsana New" w:hAnsi="Angsana New"/>
          <w:sz w:val="30"/>
          <w:szCs w:val="30"/>
        </w:rPr>
        <w:t>10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ปี จนถึงวันที่ </w:t>
      </w:r>
      <w:r w:rsidR="00543383" w:rsidRPr="000405AA">
        <w:rPr>
          <w:rFonts w:ascii="Angsana New" w:hAnsi="Angsana New"/>
          <w:sz w:val="30"/>
          <w:szCs w:val="30"/>
        </w:rPr>
        <w:t>22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="000F5A89" w:rsidRPr="000405AA">
        <w:rPr>
          <w:rFonts w:ascii="Angsana New" w:hAnsi="Angsana New"/>
          <w:sz w:val="30"/>
          <w:szCs w:val="30"/>
        </w:rPr>
        <w:t xml:space="preserve"> 2572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โดยมีเงื่อนไขในการต่อสัญญาใหม่เพิ่มอีก </w:t>
      </w:r>
      <w:r w:rsidR="00543383" w:rsidRPr="000405AA">
        <w:rPr>
          <w:rFonts w:ascii="Angsana New" w:hAnsi="Angsana New"/>
          <w:sz w:val="30"/>
          <w:szCs w:val="30"/>
        </w:rPr>
        <w:t>10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ปี โดยต้องมีการบอกกล่าวล่วงหน้าเป็นลายลักษณ์อักษรไม่น้อยกว่า </w:t>
      </w:r>
      <w:r w:rsidR="00543383" w:rsidRPr="000405AA">
        <w:rPr>
          <w:rFonts w:ascii="Angsana New" w:hAnsi="Angsana New"/>
          <w:sz w:val="30"/>
          <w:szCs w:val="30"/>
        </w:rPr>
        <w:t>12</w:t>
      </w:r>
      <w:r w:rsidR="00E60D38" w:rsidRPr="000405AA">
        <w:rPr>
          <w:rFonts w:ascii="Angsana New" w:hAnsi="Angsana New" w:hint="cs"/>
          <w:sz w:val="30"/>
          <w:szCs w:val="30"/>
          <w:cs/>
        </w:rPr>
        <w:t xml:space="preserve"> เดือน</w:t>
      </w:r>
    </w:p>
    <w:p w14:paraId="4367075F" w14:textId="32087D75" w:rsidR="00DF2C64" w:rsidRPr="000405AA" w:rsidRDefault="00DF2C64" w:rsidP="0083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2929EA7" w14:textId="77777777" w:rsidR="00E15738" w:rsidRPr="0016367F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6367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</w:t>
      </w:r>
      <w:r w:rsidR="00ED627A" w:rsidRPr="0016367F">
        <w:rPr>
          <w:rFonts w:asciiTheme="majorBidi" w:hAnsiTheme="majorBidi" w:cstheme="majorBidi" w:hint="cs"/>
          <w:i/>
          <w:iCs/>
          <w:sz w:val="30"/>
          <w:szCs w:val="30"/>
          <w:cs/>
        </w:rPr>
        <w:t>เครื่องหมายการค้า</w:t>
      </w:r>
      <w:r w:rsidRPr="0016367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DDD5006" w14:textId="77777777" w:rsidR="00E15738" w:rsidRPr="0016367F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16"/>
          <w:szCs w:val="16"/>
        </w:rPr>
      </w:pPr>
    </w:p>
    <w:p w14:paraId="1E53CA7A" w14:textId="68BCC341" w:rsidR="00E15738" w:rsidRPr="0016367F" w:rsidRDefault="00E15738" w:rsidP="00E1573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367F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เพื่อวัตถุประสงค์ในการทดสอบการด้อยค่า </w:t>
      </w:r>
      <w:r w:rsidR="00ED627A" w:rsidRPr="0016367F">
        <w:rPr>
          <w:rFonts w:asciiTheme="majorBidi" w:hAnsiTheme="majorBidi" w:cstheme="majorBidi" w:hint="cs"/>
          <w:sz w:val="30"/>
          <w:szCs w:val="30"/>
          <w:cs/>
        </w:rPr>
        <w:t>เครื่องหมายการค้า</w:t>
      </w:r>
      <w:r w:rsidRPr="0016367F">
        <w:rPr>
          <w:rFonts w:asciiTheme="majorBidi" w:hAnsiTheme="majorBidi" w:cstheme="majorBidi"/>
          <w:sz w:val="30"/>
          <w:szCs w:val="30"/>
          <w:cs/>
        </w:rPr>
        <w:t>ได้ถูกปันส่วนให้กับหน่วยสินทรัพย์ที่ก่อให้เกิด</w:t>
      </w:r>
      <w:r w:rsidR="002C6C16" w:rsidRPr="0016367F">
        <w:rPr>
          <w:rFonts w:asciiTheme="majorBidi" w:hAnsiTheme="majorBidi" w:cstheme="majorBidi"/>
          <w:sz w:val="30"/>
          <w:szCs w:val="30"/>
          <w:cs/>
        </w:rPr>
        <w:br/>
      </w:r>
      <w:r w:rsidRPr="0016367F">
        <w:rPr>
          <w:rFonts w:asciiTheme="majorBidi" w:hAnsiTheme="majorBidi" w:cstheme="majorBidi"/>
          <w:sz w:val="30"/>
          <w:szCs w:val="30"/>
          <w:cs/>
        </w:rPr>
        <w:t xml:space="preserve">เงินสดของกลุ่มบริษัท (แผนกที่มีการดำเนินงาน) ดังต่อไปนี้ </w:t>
      </w:r>
    </w:p>
    <w:p w14:paraId="0F8B6B10" w14:textId="77777777" w:rsidR="00E15738" w:rsidRPr="0016367F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16"/>
          <w:szCs w:val="16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080"/>
        <w:gridCol w:w="1350"/>
        <w:gridCol w:w="333"/>
        <w:gridCol w:w="1323"/>
      </w:tblGrid>
      <w:tr w:rsidR="00E15738" w:rsidRPr="000405AA" w14:paraId="38939E4D" w14:textId="77777777" w:rsidTr="0016367F">
        <w:trPr>
          <w:trHeight w:val="308"/>
          <w:tblHeader/>
        </w:trPr>
        <w:tc>
          <w:tcPr>
            <w:tcW w:w="5130" w:type="dxa"/>
          </w:tcPr>
          <w:p w14:paraId="7296F5E3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404B2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</w:tcPr>
          <w:p w14:paraId="2C14E4A0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15738" w:rsidRPr="000405AA" w14:paraId="3C954B71" w14:textId="77777777" w:rsidTr="0016367F">
        <w:trPr>
          <w:tblHeader/>
        </w:trPr>
        <w:tc>
          <w:tcPr>
            <w:tcW w:w="5130" w:type="dxa"/>
          </w:tcPr>
          <w:p w14:paraId="122CB117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926CE9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7691145" w14:textId="4C7CBF00" w:rsidR="00E15738" w:rsidRPr="0016367F" w:rsidRDefault="0016367F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33" w:type="dxa"/>
            <w:vAlign w:val="center"/>
          </w:tcPr>
          <w:p w14:paraId="04C849C1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center"/>
          </w:tcPr>
          <w:p w14:paraId="12C221BF" w14:textId="6D9B5B18" w:rsidR="00E15738" w:rsidRPr="0016367F" w:rsidRDefault="0016367F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15738" w:rsidRPr="000405AA" w14:paraId="446ACA5A" w14:textId="77777777" w:rsidTr="0016367F">
        <w:trPr>
          <w:tblHeader/>
        </w:trPr>
        <w:tc>
          <w:tcPr>
            <w:tcW w:w="5130" w:type="dxa"/>
          </w:tcPr>
          <w:p w14:paraId="467C0A96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AF02D9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6" w:type="dxa"/>
            <w:gridSpan w:val="3"/>
          </w:tcPr>
          <w:p w14:paraId="180CF6F5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36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44582" w:rsidRPr="000405AA" w14:paraId="4E125031" w14:textId="77777777" w:rsidTr="0016367F">
        <w:tc>
          <w:tcPr>
            <w:tcW w:w="5130" w:type="dxa"/>
          </w:tcPr>
          <w:p w14:paraId="4FE1C51F" w14:textId="77777777" w:rsidR="00A44582" w:rsidRPr="0016367F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เครื่องหมายการค้า </w:t>
            </w: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1636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 w:rsidRPr="0016367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23541BB7" w14:textId="77777777" w:rsidR="00A44582" w:rsidRPr="0016367F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B81312" w14:textId="2B689628" w:rsidR="00A44582" w:rsidRPr="0016367F" w:rsidRDefault="00A44582" w:rsidP="00A44582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35,932</w:t>
            </w:r>
          </w:p>
        </w:tc>
        <w:tc>
          <w:tcPr>
            <w:tcW w:w="333" w:type="dxa"/>
          </w:tcPr>
          <w:p w14:paraId="6CC08057" w14:textId="77777777" w:rsidR="00A44582" w:rsidRPr="0016367F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0086B8A" w14:textId="6824702A" w:rsidR="00A44582" w:rsidRPr="0016367F" w:rsidRDefault="00A44582" w:rsidP="00A44582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35,932</w:t>
            </w:r>
          </w:p>
        </w:tc>
      </w:tr>
      <w:tr w:rsidR="00A44582" w:rsidRPr="000405AA" w14:paraId="0202379C" w14:textId="77777777" w:rsidTr="0016367F">
        <w:tc>
          <w:tcPr>
            <w:tcW w:w="5130" w:type="dxa"/>
            <w:shd w:val="clear" w:color="auto" w:fill="auto"/>
          </w:tcPr>
          <w:p w14:paraId="2F9B5772" w14:textId="77777777" w:rsidR="00A44582" w:rsidRPr="0016367F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เครื่องหมายการค้า </w:t>
            </w: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1636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 w:rsidRPr="0016367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75767C9D" w14:textId="77777777" w:rsidR="00A44582" w:rsidRPr="0016367F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9788D2" w14:textId="66554C8D" w:rsidR="00A44582" w:rsidRPr="0016367F" w:rsidRDefault="00A44582" w:rsidP="00A44582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28,480</w:t>
            </w:r>
          </w:p>
        </w:tc>
        <w:tc>
          <w:tcPr>
            <w:tcW w:w="333" w:type="dxa"/>
          </w:tcPr>
          <w:p w14:paraId="1968CED0" w14:textId="77777777" w:rsidR="00A44582" w:rsidRPr="0016367F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4D2B1F7" w14:textId="05EE3951" w:rsidR="00A44582" w:rsidRPr="0016367F" w:rsidRDefault="00A44582" w:rsidP="00A44582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28,480</w:t>
            </w:r>
          </w:p>
        </w:tc>
      </w:tr>
      <w:tr w:rsidR="00A44582" w:rsidRPr="000405AA" w14:paraId="57F88E22" w14:textId="77777777" w:rsidTr="00A44582">
        <w:tc>
          <w:tcPr>
            <w:tcW w:w="5130" w:type="dxa"/>
            <w:shd w:val="clear" w:color="auto" w:fill="auto"/>
          </w:tcPr>
          <w:p w14:paraId="01E9C85B" w14:textId="568F1586" w:rsidR="00A44582" w:rsidRPr="0016367F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เครื่องหมายการค้า </w:t>
            </w: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1636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 w:rsidRPr="0016367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00B80E59" w14:textId="77777777" w:rsidR="00A44582" w:rsidRPr="0016367F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0B2428" w14:textId="7166BD1F" w:rsidR="00A44582" w:rsidRPr="0016367F" w:rsidRDefault="00A44582" w:rsidP="00A44582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8,423</w:t>
            </w:r>
          </w:p>
        </w:tc>
        <w:tc>
          <w:tcPr>
            <w:tcW w:w="333" w:type="dxa"/>
          </w:tcPr>
          <w:p w14:paraId="3676E95E" w14:textId="77777777" w:rsidR="00A44582" w:rsidRPr="0016367F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AE395DA" w14:textId="304A236A" w:rsidR="00A44582" w:rsidRPr="0016367F" w:rsidRDefault="00A44582" w:rsidP="00A44582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8,423</w:t>
            </w:r>
          </w:p>
        </w:tc>
      </w:tr>
      <w:tr w:rsidR="00A44582" w:rsidRPr="000405AA" w14:paraId="2469B75C" w14:textId="77777777" w:rsidTr="0016367F">
        <w:tc>
          <w:tcPr>
            <w:tcW w:w="5130" w:type="dxa"/>
            <w:shd w:val="clear" w:color="auto" w:fill="auto"/>
          </w:tcPr>
          <w:p w14:paraId="12477288" w14:textId="66B58E16" w:rsidR="00A44582" w:rsidRPr="0016367F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เครื่องหมายการค้า </w:t>
            </w: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1636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กลุ่มที่ </w:t>
            </w:r>
            <w:r w:rsidR="00F84F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5A0188D9" w14:textId="77777777" w:rsidR="00A44582" w:rsidRPr="0016367F" w:rsidRDefault="00A44582" w:rsidP="00A4458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EBC494" w14:textId="0B77D72F" w:rsidR="00A44582" w:rsidRPr="0016367F" w:rsidRDefault="00A44582" w:rsidP="00A44582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5,945</w:t>
            </w:r>
          </w:p>
        </w:tc>
        <w:tc>
          <w:tcPr>
            <w:tcW w:w="333" w:type="dxa"/>
          </w:tcPr>
          <w:p w14:paraId="7AE109C6" w14:textId="77777777" w:rsidR="00A44582" w:rsidRPr="0016367F" w:rsidRDefault="00A44582" w:rsidP="00A44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2640F0FC" w14:textId="6FA2D980" w:rsidR="00A44582" w:rsidRPr="0016367F" w:rsidRDefault="00A44582" w:rsidP="00A4458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6367F" w:rsidRPr="000405AA" w14:paraId="331899B4" w14:textId="77777777" w:rsidTr="0016367F">
        <w:tc>
          <w:tcPr>
            <w:tcW w:w="5130" w:type="dxa"/>
            <w:shd w:val="clear" w:color="auto" w:fill="auto"/>
          </w:tcPr>
          <w:p w14:paraId="2A1C1E36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BFBC7D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AEBABD" w14:textId="25069FF0" w:rsidR="0016367F" w:rsidRPr="0016367F" w:rsidRDefault="00A44582" w:rsidP="0016367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78,780</w:t>
            </w:r>
          </w:p>
        </w:tc>
        <w:tc>
          <w:tcPr>
            <w:tcW w:w="333" w:type="dxa"/>
          </w:tcPr>
          <w:p w14:paraId="733EA864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5CF0C53" w14:textId="775FFE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72,835</w:t>
            </w:r>
          </w:p>
        </w:tc>
      </w:tr>
      <w:tr w:rsidR="0016367F" w:rsidRPr="000405AA" w14:paraId="7BC484B7" w14:textId="77777777" w:rsidTr="0016367F">
        <w:tc>
          <w:tcPr>
            <w:tcW w:w="5130" w:type="dxa"/>
            <w:shd w:val="clear" w:color="auto" w:fill="auto"/>
          </w:tcPr>
          <w:p w14:paraId="51CD6827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หน่วยอื่นๆ ซึ่งเครื่องหมายการค้าไม่มีนัยสำคัญ</w:t>
            </w:r>
          </w:p>
        </w:tc>
        <w:tc>
          <w:tcPr>
            <w:tcW w:w="1080" w:type="dxa"/>
          </w:tcPr>
          <w:p w14:paraId="5021913C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2CD884F" w14:textId="50C1C996" w:rsidR="0016367F" w:rsidRPr="0016367F" w:rsidRDefault="00A44582" w:rsidP="0016367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  <w:tc>
          <w:tcPr>
            <w:tcW w:w="333" w:type="dxa"/>
          </w:tcPr>
          <w:p w14:paraId="11F30C8E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34354C7F" w14:textId="20720A13" w:rsidR="0016367F" w:rsidRPr="0016367F" w:rsidRDefault="0016367F" w:rsidP="0016367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1,481</w:t>
            </w:r>
          </w:p>
        </w:tc>
      </w:tr>
      <w:tr w:rsidR="0016367F" w:rsidRPr="000405AA" w14:paraId="588EE36E" w14:textId="77777777" w:rsidTr="0016367F">
        <w:tc>
          <w:tcPr>
            <w:tcW w:w="5130" w:type="dxa"/>
            <w:shd w:val="clear" w:color="auto" w:fill="auto"/>
          </w:tcPr>
          <w:p w14:paraId="3D2465DA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644253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33BB" w14:textId="37C9DA3C" w:rsidR="0016367F" w:rsidRPr="0016367F" w:rsidRDefault="00A44582" w:rsidP="0016367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80,261</w:t>
            </w:r>
          </w:p>
        </w:tc>
        <w:tc>
          <w:tcPr>
            <w:tcW w:w="333" w:type="dxa"/>
          </w:tcPr>
          <w:p w14:paraId="3B3A7502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left="-11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7B31B" w14:textId="63660384" w:rsidR="0016367F" w:rsidRPr="0016367F" w:rsidRDefault="0016367F" w:rsidP="0016367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117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74,316</w:t>
            </w:r>
          </w:p>
        </w:tc>
      </w:tr>
    </w:tbl>
    <w:p w14:paraId="7CB7DDE1" w14:textId="77777777" w:rsidR="00E15738" w:rsidRPr="0016367F" w:rsidRDefault="00E15738" w:rsidP="00E15738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16"/>
          <w:szCs w:val="16"/>
        </w:rPr>
      </w:pPr>
    </w:p>
    <w:p w14:paraId="34C808A9" w14:textId="44F8148F" w:rsidR="006F4A03" w:rsidRPr="0016367F" w:rsidRDefault="006F4A03" w:rsidP="006F4A0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367F">
        <w:rPr>
          <w:rFonts w:asciiTheme="majorBidi" w:hAnsiTheme="majorBidi" w:cstheme="majorBidi"/>
          <w:b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มูลค่าที่คาดว่าจะได้รับคืนของหน่วยสินทรัพย์ที่ก่อให้เกิดเงินสดเป็นมูลค่าจากการใช้ ซึ่งวัดมูลค่าโดย</w:t>
      </w:r>
      <w:r w:rsidR="00730A93" w:rsidRPr="0016367F">
        <w:rPr>
          <w:rFonts w:asciiTheme="majorBidi" w:hAnsiTheme="majorBidi" w:cstheme="majorBidi" w:hint="cs"/>
          <w:b/>
          <w:sz w:val="30"/>
          <w:szCs w:val="30"/>
          <w:cs/>
        </w:rPr>
        <w:t>วิธีพิจารณาจากรายได้</w:t>
      </w:r>
      <w:r w:rsidRPr="0016367F">
        <w:rPr>
          <w:rFonts w:ascii="Angsana New" w:hAnsi="Angsana New" w:hint="cs"/>
          <w:b/>
          <w:sz w:val="30"/>
          <w:szCs w:val="30"/>
          <w:cs/>
        </w:rPr>
        <w:t xml:space="preserve"> คำนวณโดยการว่าจ้างผู้ประเมินอิสระ </w:t>
      </w:r>
      <w:r w:rsidRPr="0016367F">
        <w:rPr>
          <w:rFonts w:ascii="Angsana New" w:hAnsi="Angsana New"/>
          <w:b/>
          <w:sz w:val="30"/>
          <w:szCs w:val="30"/>
          <w:cs/>
        </w:rPr>
        <w:t>ณ วันที่</w:t>
      </w:r>
      <w:r w:rsidRPr="0016367F">
        <w:rPr>
          <w:rFonts w:ascii="Angsana New" w:hAnsi="Angsana New"/>
          <w:bCs/>
          <w:sz w:val="30"/>
          <w:szCs w:val="30"/>
          <w:cs/>
        </w:rPr>
        <w:t xml:space="preserve"> </w:t>
      </w:r>
      <w:r w:rsidRPr="0016367F">
        <w:rPr>
          <w:rFonts w:ascii="Angsana New" w:hAnsi="Angsana New"/>
          <w:bCs/>
          <w:sz w:val="30"/>
          <w:szCs w:val="30"/>
        </w:rPr>
        <w:t xml:space="preserve">31 </w:t>
      </w:r>
      <w:r w:rsidRPr="0016367F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F96D38" w:rsidRPr="0016367F">
        <w:rPr>
          <w:rFonts w:ascii="Angsana New" w:hAnsi="Angsana New"/>
          <w:bCs/>
          <w:sz w:val="30"/>
          <w:szCs w:val="30"/>
        </w:rPr>
        <w:t>256</w:t>
      </w:r>
      <w:r w:rsidR="0016367F">
        <w:rPr>
          <w:rFonts w:ascii="Angsana New" w:hAnsi="Angsana New"/>
          <w:bCs/>
          <w:sz w:val="30"/>
          <w:szCs w:val="30"/>
        </w:rPr>
        <w:t>5</w:t>
      </w:r>
      <w:r w:rsidR="00F96D38" w:rsidRPr="0016367F">
        <w:rPr>
          <w:rFonts w:ascii="Angsana New" w:hAnsi="Angsana New"/>
          <w:bCs/>
          <w:sz w:val="30"/>
          <w:szCs w:val="30"/>
        </w:rPr>
        <w:t xml:space="preserve"> </w:t>
      </w:r>
      <w:r w:rsidR="00F96D38" w:rsidRPr="0016367F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F96D38" w:rsidRPr="0016367F">
        <w:rPr>
          <w:rFonts w:ascii="Angsana New" w:hAnsi="Angsana New"/>
          <w:bCs/>
          <w:sz w:val="30"/>
          <w:szCs w:val="30"/>
        </w:rPr>
        <w:t>256</w:t>
      </w:r>
      <w:r w:rsidR="0016367F">
        <w:rPr>
          <w:rFonts w:ascii="Angsana New" w:hAnsi="Angsana New"/>
          <w:bCs/>
          <w:sz w:val="30"/>
          <w:szCs w:val="30"/>
        </w:rPr>
        <w:t>4</w:t>
      </w:r>
      <w:r w:rsidRPr="0016367F">
        <w:rPr>
          <w:rFonts w:ascii="Angsana New" w:hAnsi="Angsana New"/>
          <w:b/>
          <w:sz w:val="30"/>
          <w:szCs w:val="30"/>
        </w:rPr>
        <w:t xml:space="preserve"> </w:t>
      </w:r>
      <w:r w:rsidR="00730A93" w:rsidRPr="0016367F">
        <w:rPr>
          <w:rFonts w:ascii="Angsana New" w:hAnsi="Angsana New" w:hint="cs"/>
          <w:b/>
          <w:sz w:val="30"/>
          <w:szCs w:val="30"/>
          <w:cs/>
        </w:rPr>
        <w:t>ความสามารถของเครื่องหมายการค้าในการสร้างรายได้</w:t>
      </w:r>
      <w:r w:rsidRPr="0016367F">
        <w:rPr>
          <w:rFonts w:ascii="Angsana New" w:hAnsi="Angsana New"/>
          <w:b/>
          <w:sz w:val="30"/>
          <w:szCs w:val="30"/>
          <w:cs/>
        </w:rPr>
        <w:t>เป็น</w:t>
      </w:r>
      <w:r w:rsidRPr="0016367F">
        <w:rPr>
          <w:rFonts w:ascii="Angsana New" w:hAnsi="Angsana New" w:hint="cs"/>
          <w:b/>
          <w:sz w:val="30"/>
          <w:szCs w:val="30"/>
          <w:cs/>
        </w:rPr>
        <w:t>ประมาณการทางการเงิน</w:t>
      </w:r>
      <w:r w:rsidRPr="0016367F">
        <w:rPr>
          <w:rFonts w:ascii="Angsana New" w:hAnsi="Angsana New"/>
          <w:b/>
          <w:sz w:val="30"/>
          <w:szCs w:val="30"/>
        </w:rPr>
        <w:t xml:space="preserve"> </w:t>
      </w:r>
      <w:r w:rsidRPr="0016367F">
        <w:rPr>
          <w:rFonts w:ascii="Angsana New" w:hAnsi="Angsana New"/>
          <w:bCs/>
          <w:sz w:val="30"/>
          <w:szCs w:val="30"/>
        </w:rPr>
        <w:t>5</w:t>
      </w:r>
      <w:r w:rsidRPr="0016367F">
        <w:rPr>
          <w:rFonts w:ascii="Angsana New" w:hAnsi="Angsana New"/>
          <w:b/>
          <w:sz w:val="30"/>
          <w:szCs w:val="30"/>
        </w:rPr>
        <w:t xml:space="preserve"> </w:t>
      </w:r>
      <w:r w:rsidRPr="0016367F">
        <w:rPr>
          <w:rFonts w:ascii="Angsana New" w:hAnsi="Angsana New" w:hint="cs"/>
          <w:b/>
          <w:sz w:val="30"/>
          <w:szCs w:val="30"/>
          <w:cs/>
        </w:rPr>
        <w:t>ปี คำนวณจากผลประกอบการในอดีตและประมาณการผลประโยชน์ที่จะได้รับในอนาคตจากประสบการณ์ในอดีต ปรับปรุงด้วยการเติบโตของรายได้ที่คาดไว้</w:t>
      </w:r>
    </w:p>
    <w:p w14:paraId="7901020C" w14:textId="77777777" w:rsidR="006F4A03" w:rsidRPr="0016367F" w:rsidRDefault="006F4A03" w:rsidP="00126212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16"/>
          <w:szCs w:val="16"/>
        </w:rPr>
      </w:pPr>
    </w:p>
    <w:p w14:paraId="36B89194" w14:textId="251C9C17" w:rsidR="006F4A03" w:rsidRPr="0016367F" w:rsidRDefault="006B52C2" w:rsidP="006F4A0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367F">
        <w:rPr>
          <w:rFonts w:asciiTheme="majorBidi" w:hAnsiTheme="majorBidi" w:cstheme="majorBidi" w:hint="cs"/>
          <w:sz w:val="30"/>
          <w:szCs w:val="30"/>
          <w:cs/>
        </w:rPr>
        <w:t>สำหรับปีสิ้นสุด</w:t>
      </w:r>
      <w:r w:rsidR="006F4A03" w:rsidRPr="001636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F4A03" w:rsidRPr="0016367F">
        <w:rPr>
          <w:rFonts w:asciiTheme="majorBidi" w:hAnsiTheme="majorBidi" w:cstheme="majorBidi"/>
          <w:sz w:val="30"/>
          <w:szCs w:val="30"/>
        </w:rPr>
        <w:t>31</w:t>
      </w:r>
      <w:r w:rsidR="006F4A03" w:rsidRPr="0016367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4A03" w:rsidRPr="0016367F">
        <w:rPr>
          <w:rFonts w:asciiTheme="majorBidi" w:hAnsiTheme="majorBidi" w:cstheme="majorBidi"/>
          <w:sz w:val="30"/>
          <w:szCs w:val="30"/>
        </w:rPr>
        <w:t>256</w:t>
      </w:r>
      <w:r w:rsidR="0016367F">
        <w:rPr>
          <w:rFonts w:asciiTheme="majorBidi" w:hAnsiTheme="majorBidi" w:cstheme="majorBidi"/>
          <w:sz w:val="30"/>
          <w:szCs w:val="30"/>
        </w:rPr>
        <w:t>5</w:t>
      </w:r>
      <w:r w:rsidR="006F4A03" w:rsidRPr="0016367F">
        <w:rPr>
          <w:rFonts w:asciiTheme="majorBidi" w:hAnsiTheme="majorBidi" w:cstheme="majorBidi"/>
          <w:sz w:val="30"/>
          <w:szCs w:val="30"/>
        </w:rPr>
        <w:t xml:space="preserve"> </w:t>
      </w:r>
      <w:r w:rsidR="00024DA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24DA5">
        <w:rPr>
          <w:rFonts w:asciiTheme="majorBidi" w:hAnsiTheme="majorBidi" w:cstheme="majorBidi"/>
          <w:sz w:val="30"/>
          <w:szCs w:val="30"/>
        </w:rPr>
        <w:t xml:space="preserve">2564 </w:t>
      </w:r>
      <w:r w:rsidR="006F4A03" w:rsidRPr="0016367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6F4A03" w:rsidRPr="0016367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45021" w:rsidRPr="0016367F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6F4A03" w:rsidRPr="0016367F">
        <w:rPr>
          <w:rFonts w:asciiTheme="majorBidi" w:hAnsiTheme="majorBidi" w:cstheme="majorBidi"/>
          <w:sz w:val="30"/>
          <w:szCs w:val="30"/>
          <w:cs/>
        </w:rPr>
        <w:t>มี</w:t>
      </w:r>
      <w:r w:rsidR="004B67CD" w:rsidRPr="0016367F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6F4A03" w:rsidRPr="0016367F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6F4A03" w:rsidRPr="0016367F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4B67CD" w:rsidRPr="0016367F">
        <w:rPr>
          <w:rFonts w:asciiTheme="majorBidi" w:hAnsiTheme="majorBidi" w:cstheme="majorBidi" w:hint="cs"/>
          <w:sz w:val="30"/>
          <w:szCs w:val="30"/>
          <w:cs/>
        </w:rPr>
        <w:t>เครื่องหมายการค้า</w:t>
      </w:r>
      <w:r w:rsidR="006F4A03" w:rsidRPr="001636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4A03" w:rsidRPr="0016367F">
        <w:rPr>
          <w:rFonts w:asciiTheme="majorBidi" w:hAnsiTheme="majorBidi" w:cstheme="majorBidi"/>
          <w:sz w:val="30"/>
          <w:szCs w:val="30"/>
          <w:cs/>
        </w:rPr>
        <w:t xml:space="preserve"> เนื่องจากประมาณการมูลค่าที่คาดว่าจะได้รับคืนของหน่วยสินทรัพย์ที่ก่อให้เกิดเงินสด</w:t>
      </w:r>
      <w:r w:rsidR="00C45021" w:rsidRPr="0016367F">
        <w:rPr>
          <w:rFonts w:asciiTheme="majorBidi" w:hAnsiTheme="majorBidi" w:cstheme="majorBidi" w:hint="cs"/>
          <w:sz w:val="30"/>
          <w:szCs w:val="30"/>
          <w:cs/>
        </w:rPr>
        <w:t>สูง</w:t>
      </w:r>
      <w:r w:rsidR="006F4A03" w:rsidRPr="0016367F">
        <w:rPr>
          <w:rFonts w:asciiTheme="majorBidi" w:hAnsiTheme="majorBidi" w:cstheme="majorBidi"/>
          <w:sz w:val="30"/>
          <w:szCs w:val="30"/>
          <w:cs/>
        </w:rPr>
        <w:t>กว่ามูลค่าตามบัญชี</w:t>
      </w:r>
    </w:p>
    <w:p w14:paraId="61B5A11F" w14:textId="77777777" w:rsidR="006F4A03" w:rsidRPr="0016367F" w:rsidRDefault="006F4A03" w:rsidP="00126212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16"/>
          <w:szCs w:val="16"/>
        </w:rPr>
      </w:pPr>
    </w:p>
    <w:p w14:paraId="0FF3119C" w14:textId="77777777" w:rsidR="00E15738" w:rsidRPr="0016367F" w:rsidRDefault="00E15738" w:rsidP="00E1573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367F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498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6298"/>
        <w:gridCol w:w="1500"/>
        <w:gridCol w:w="333"/>
        <w:gridCol w:w="1496"/>
      </w:tblGrid>
      <w:tr w:rsidR="00E15738" w:rsidRPr="000405AA" w14:paraId="57B408E6" w14:textId="77777777" w:rsidTr="0016367F">
        <w:tc>
          <w:tcPr>
            <w:tcW w:w="3271" w:type="pct"/>
          </w:tcPr>
          <w:p w14:paraId="7A1265E8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729" w:type="pct"/>
            <w:gridSpan w:val="3"/>
          </w:tcPr>
          <w:p w14:paraId="2EDC624E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E15738" w:rsidRPr="000405AA" w14:paraId="6BE15CB8" w14:textId="77777777" w:rsidTr="0016367F">
        <w:tc>
          <w:tcPr>
            <w:tcW w:w="3271" w:type="pct"/>
          </w:tcPr>
          <w:p w14:paraId="30C65318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</w:tcPr>
          <w:p w14:paraId="436E9D01" w14:textId="23568D93" w:rsidR="00E15738" w:rsidRPr="0016367F" w:rsidRDefault="0016367F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3" w:type="pct"/>
          </w:tcPr>
          <w:p w14:paraId="058A0EAD" w14:textId="77777777" w:rsidR="00E15738" w:rsidRPr="0016367F" w:rsidRDefault="00E15738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</w:tcPr>
          <w:p w14:paraId="1C61B820" w14:textId="0C6D5366" w:rsidR="00E15738" w:rsidRPr="0016367F" w:rsidRDefault="0016367F" w:rsidP="001E1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15738" w:rsidRPr="000405AA" w14:paraId="776C9E2F" w14:textId="77777777" w:rsidTr="0016367F">
        <w:trPr>
          <w:trHeight w:val="70"/>
        </w:trPr>
        <w:tc>
          <w:tcPr>
            <w:tcW w:w="3271" w:type="pct"/>
            <w:shd w:val="clear" w:color="auto" w:fill="auto"/>
          </w:tcPr>
          <w:p w14:paraId="3FAEE86B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29" w:type="pct"/>
            <w:gridSpan w:val="3"/>
            <w:vAlign w:val="bottom"/>
          </w:tcPr>
          <w:p w14:paraId="3417282A" w14:textId="77777777" w:rsidR="00E15738" w:rsidRPr="0016367F" w:rsidRDefault="00E15738" w:rsidP="001E1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636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36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16367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6367F" w:rsidRPr="000405AA" w14:paraId="77E2DEF8" w14:textId="77777777" w:rsidTr="0016367F">
        <w:tc>
          <w:tcPr>
            <w:tcW w:w="3271" w:type="pct"/>
            <w:shd w:val="clear" w:color="auto" w:fill="auto"/>
          </w:tcPr>
          <w:p w14:paraId="1CFD637E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79" w:type="pct"/>
            <w:vAlign w:val="bottom"/>
          </w:tcPr>
          <w:p w14:paraId="3FDE9A56" w14:textId="78A1578B" w:rsidR="0016367F" w:rsidRPr="0016367F" w:rsidRDefault="00F84F13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10.04 – 11.61</w:t>
            </w:r>
          </w:p>
        </w:tc>
        <w:tc>
          <w:tcPr>
            <w:tcW w:w="173" w:type="pct"/>
          </w:tcPr>
          <w:p w14:paraId="59D3AC9B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2891AE92" w14:textId="6E0F494A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10.04</w:t>
            </w:r>
          </w:p>
        </w:tc>
      </w:tr>
      <w:tr w:rsidR="0016367F" w:rsidRPr="000405AA" w14:paraId="491C0AF2" w14:textId="77777777" w:rsidTr="0016367F">
        <w:tc>
          <w:tcPr>
            <w:tcW w:w="3271" w:type="pct"/>
            <w:shd w:val="clear" w:color="auto" w:fill="auto"/>
          </w:tcPr>
          <w:p w14:paraId="5590B851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779" w:type="pct"/>
            <w:vAlign w:val="bottom"/>
          </w:tcPr>
          <w:p w14:paraId="2BFBEEBE" w14:textId="61AC12F7" w:rsidR="0016367F" w:rsidRPr="00F84F13" w:rsidRDefault="00F84F13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 – 3.00</w:t>
            </w:r>
          </w:p>
        </w:tc>
        <w:tc>
          <w:tcPr>
            <w:tcW w:w="173" w:type="pct"/>
          </w:tcPr>
          <w:p w14:paraId="7B02B767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3242D617" w14:textId="4D7ED6B3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3.0</w:t>
            </w:r>
            <w:r w:rsidR="00F84F1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</w:tr>
      <w:tr w:rsidR="0016367F" w:rsidRPr="000405AA" w14:paraId="17C8BA5C" w14:textId="77777777" w:rsidTr="0016367F">
        <w:tc>
          <w:tcPr>
            <w:tcW w:w="3271" w:type="pct"/>
            <w:shd w:val="clear" w:color="auto" w:fill="auto"/>
          </w:tcPr>
          <w:p w14:paraId="53DCB08B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อัตราค่าใช้สิทธิ</w:t>
            </w:r>
          </w:p>
        </w:tc>
        <w:tc>
          <w:tcPr>
            <w:tcW w:w="779" w:type="pct"/>
            <w:vAlign w:val="bottom"/>
          </w:tcPr>
          <w:p w14:paraId="546D9B0A" w14:textId="03A50D76" w:rsidR="0016367F" w:rsidRPr="0016367F" w:rsidRDefault="00F84F13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0.50 – 5.10</w:t>
            </w:r>
          </w:p>
        </w:tc>
        <w:tc>
          <w:tcPr>
            <w:tcW w:w="173" w:type="pct"/>
          </w:tcPr>
          <w:p w14:paraId="0BE1A09C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69DB2935" w14:textId="15FF712A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0.5</w:t>
            </w:r>
            <w:r w:rsidR="00F84F1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</w:t>
            </w:r>
          </w:p>
        </w:tc>
      </w:tr>
    </w:tbl>
    <w:p w14:paraId="44AEB10F" w14:textId="77777777" w:rsidR="0016367F" w:rsidRDefault="0016367F">
      <w:pPr>
        <w:rPr>
          <w:cs/>
        </w:rPr>
      </w:pPr>
      <w:r>
        <w:rPr>
          <w:b/>
          <w:bCs/>
        </w:rPr>
        <w:br w:type="page"/>
      </w:r>
    </w:p>
    <w:tbl>
      <w:tblPr>
        <w:tblW w:w="474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67"/>
        <w:gridCol w:w="260"/>
        <w:gridCol w:w="1180"/>
        <w:gridCol w:w="260"/>
        <w:gridCol w:w="1215"/>
        <w:gridCol w:w="236"/>
        <w:gridCol w:w="1151"/>
      </w:tblGrid>
      <w:tr w:rsidR="0016367F" w:rsidRPr="000405AA" w14:paraId="1E4A57DA" w14:textId="77777777" w:rsidTr="0016367F">
        <w:trPr>
          <w:cantSplit/>
          <w:trHeight w:val="56"/>
        </w:trPr>
        <w:tc>
          <w:tcPr>
            <w:tcW w:w="2015" w:type="pct"/>
          </w:tcPr>
          <w:p w14:paraId="0AA228AD" w14:textId="143B5EC0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7"/>
          </w:tcPr>
          <w:p w14:paraId="09FF32BE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67F" w:rsidRPr="000405AA" w14:paraId="6BD10B8F" w14:textId="77777777" w:rsidTr="0016367F">
        <w:trPr>
          <w:cantSplit/>
          <w:trHeight w:val="389"/>
        </w:trPr>
        <w:tc>
          <w:tcPr>
            <w:tcW w:w="2015" w:type="pct"/>
          </w:tcPr>
          <w:p w14:paraId="2518FBD9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A82696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ค่าลิขสิทธิ์ซอฟแวร์</w:t>
            </w:r>
          </w:p>
        </w:tc>
        <w:tc>
          <w:tcPr>
            <w:tcW w:w="142" w:type="pct"/>
          </w:tcPr>
          <w:p w14:paraId="08128FC1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B2191D7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E4BDD2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42" w:type="pct"/>
          </w:tcPr>
          <w:p w14:paraId="1F52FD87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DD4EE85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129" w:type="pct"/>
          </w:tcPr>
          <w:p w14:paraId="7CCF534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38BAF1BC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D88772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6367F" w:rsidRPr="000405AA" w14:paraId="5AC3F95C" w14:textId="77777777" w:rsidTr="0016367F">
        <w:trPr>
          <w:cantSplit/>
        </w:trPr>
        <w:tc>
          <w:tcPr>
            <w:tcW w:w="2015" w:type="pct"/>
          </w:tcPr>
          <w:p w14:paraId="4DB5638F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7"/>
          </w:tcPr>
          <w:p w14:paraId="42B9537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0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367F" w:rsidRPr="000405AA" w14:paraId="6C5241E6" w14:textId="77777777" w:rsidTr="0016367F">
        <w:trPr>
          <w:cantSplit/>
        </w:trPr>
        <w:tc>
          <w:tcPr>
            <w:tcW w:w="2015" w:type="pct"/>
          </w:tcPr>
          <w:p w14:paraId="2B42254D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7" w:type="pct"/>
          </w:tcPr>
          <w:p w14:paraId="239DBD83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57C0974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32839031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C3F74C0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3" w:type="pct"/>
          </w:tcPr>
          <w:p w14:paraId="296ED87F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C744599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14:paraId="339EC0AB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6367F" w:rsidRPr="000405AA" w14:paraId="79C35C2F" w14:textId="77777777" w:rsidTr="0016367F">
        <w:trPr>
          <w:cantSplit/>
        </w:trPr>
        <w:tc>
          <w:tcPr>
            <w:tcW w:w="2015" w:type="pct"/>
          </w:tcPr>
          <w:p w14:paraId="2AB71655" w14:textId="482F6DC8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37" w:type="pct"/>
          </w:tcPr>
          <w:p w14:paraId="4CE0856F" w14:textId="23598F76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6367F">
              <w:rPr>
                <w:rFonts w:ascii="Angsana New" w:hAnsi="Angsana New"/>
                <w:sz w:val="30"/>
                <w:szCs w:val="30"/>
              </w:rPr>
              <w:t>24,006</w:t>
            </w:r>
          </w:p>
        </w:tc>
        <w:tc>
          <w:tcPr>
            <w:tcW w:w="142" w:type="pct"/>
          </w:tcPr>
          <w:p w14:paraId="5C6BC2E6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D20C7A6" w14:textId="433D37BC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6367F">
              <w:rPr>
                <w:rFonts w:ascii="Angsana New" w:hAnsi="Angsana New"/>
                <w:sz w:val="30"/>
                <w:szCs w:val="30"/>
              </w:rPr>
              <w:t>4,211</w:t>
            </w:r>
          </w:p>
        </w:tc>
        <w:tc>
          <w:tcPr>
            <w:tcW w:w="142" w:type="pct"/>
          </w:tcPr>
          <w:p w14:paraId="5D97F9D4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2A5821A5" w14:textId="28057F0F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6367F">
              <w:rPr>
                <w:rFonts w:ascii="Angsana New" w:hAnsi="Angsana New"/>
                <w:sz w:val="30"/>
                <w:szCs w:val="30"/>
              </w:rPr>
              <w:t>2,560</w:t>
            </w:r>
          </w:p>
        </w:tc>
        <w:tc>
          <w:tcPr>
            <w:tcW w:w="129" w:type="pct"/>
          </w:tcPr>
          <w:p w14:paraId="120F7270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A5EEB4" w14:textId="691F796E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6367F">
              <w:rPr>
                <w:rFonts w:ascii="Angsana New" w:hAnsi="Angsana New"/>
                <w:sz w:val="30"/>
                <w:szCs w:val="30"/>
              </w:rPr>
              <w:t>30,777</w:t>
            </w:r>
          </w:p>
        </w:tc>
      </w:tr>
      <w:tr w:rsidR="0016367F" w:rsidRPr="000405AA" w14:paraId="060B9F6E" w14:textId="77777777" w:rsidTr="0016367F">
        <w:trPr>
          <w:cantSplit/>
        </w:trPr>
        <w:tc>
          <w:tcPr>
            <w:tcW w:w="2015" w:type="pct"/>
          </w:tcPr>
          <w:p w14:paraId="56B46D63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62D5419C" w14:textId="5CF80695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7,774</w:t>
            </w:r>
          </w:p>
        </w:tc>
        <w:tc>
          <w:tcPr>
            <w:tcW w:w="142" w:type="pct"/>
          </w:tcPr>
          <w:p w14:paraId="2A42E4ED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355171C" w14:textId="46F43232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2" w:type="pct"/>
          </w:tcPr>
          <w:p w14:paraId="5264842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752EDD73" w14:textId="40B94DF8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129" w:type="pct"/>
          </w:tcPr>
          <w:p w14:paraId="21F28CB3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10C75AF" w14:textId="7C3DE1D2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10,581</w:t>
            </w:r>
          </w:p>
        </w:tc>
      </w:tr>
      <w:tr w:rsidR="0016367F" w:rsidRPr="000405AA" w14:paraId="13E5D1CA" w14:textId="77777777" w:rsidTr="0016367F">
        <w:trPr>
          <w:cantSplit/>
        </w:trPr>
        <w:tc>
          <w:tcPr>
            <w:tcW w:w="2015" w:type="pct"/>
          </w:tcPr>
          <w:p w14:paraId="06F00553" w14:textId="56F46EA8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</w:t>
            </w:r>
          </w:p>
        </w:tc>
        <w:tc>
          <w:tcPr>
            <w:tcW w:w="637" w:type="pct"/>
          </w:tcPr>
          <w:p w14:paraId="4108E3C5" w14:textId="2BB0983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3,751</w:t>
            </w:r>
          </w:p>
        </w:tc>
        <w:tc>
          <w:tcPr>
            <w:tcW w:w="142" w:type="pct"/>
          </w:tcPr>
          <w:p w14:paraId="0D16D343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FB36AE3" w14:textId="281688DC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1184D1F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7C53831D" w14:textId="5B30080C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(3,751)</w:t>
            </w:r>
          </w:p>
        </w:tc>
        <w:tc>
          <w:tcPr>
            <w:tcW w:w="129" w:type="pct"/>
          </w:tcPr>
          <w:p w14:paraId="2AD9DC1C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2DDD94B" w14:textId="231C070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367F" w:rsidRPr="000405AA" w14:paraId="59857018" w14:textId="77777777" w:rsidTr="0016367F">
        <w:trPr>
          <w:cantSplit/>
        </w:trPr>
        <w:tc>
          <w:tcPr>
            <w:tcW w:w="2015" w:type="pct"/>
          </w:tcPr>
          <w:p w14:paraId="72ADE70F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4860F88" w14:textId="78B262B4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2" w:type="pct"/>
          </w:tcPr>
          <w:p w14:paraId="760E893A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6B37873" w14:textId="7BCE828C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E20895A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514216AA" w14:textId="2C9EE35A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F6C50D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9666D8D" w14:textId="0D3B900F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16367F" w:rsidRPr="000405AA" w14:paraId="559402A2" w14:textId="77777777" w:rsidTr="0016367F">
        <w:trPr>
          <w:cantSplit/>
        </w:trPr>
        <w:tc>
          <w:tcPr>
            <w:tcW w:w="2015" w:type="pct"/>
          </w:tcPr>
          <w:p w14:paraId="6F2A398F" w14:textId="5B27BAEF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  <w:p w14:paraId="41EF11EB" w14:textId="6292EBEB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1506AAC" w14:textId="77777777" w:rsid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163AE84" w14:textId="6879BCE4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35,524</w:t>
            </w:r>
          </w:p>
        </w:tc>
        <w:tc>
          <w:tcPr>
            <w:tcW w:w="142" w:type="pct"/>
          </w:tcPr>
          <w:p w14:paraId="382ABE9E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4B307669" w14:textId="77777777" w:rsid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D2DEFF" w14:textId="25190062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4,343</w:t>
            </w:r>
          </w:p>
        </w:tc>
        <w:tc>
          <w:tcPr>
            <w:tcW w:w="142" w:type="pct"/>
          </w:tcPr>
          <w:p w14:paraId="73C1C66F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0ADAD35F" w14:textId="77777777" w:rsid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40FF74" w14:textId="1D3B6693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1,484</w:t>
            </w:r>
          </w:p>
        </w:tc>
        <w:tc>
          <w:tcPr>
            <w:tcW w:w="129" w:type="pct"/>
          </w:tcPr>
          <w:p w14:paraId="4C94B71E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54B4B39" w14:textId="77777777" w:rsid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47E11D" w14:textId="07EB9F4F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41,351</w:t>
            </w:r>
          </w:p>
        </w:tc>
      </w:tr>
      <w:tr w:rsidR="0016367F" w:rsidRPr="000405AA" w14:paraId="7A9C82B5" w14:textId="77777777" w:rsidTr="0016367F">
        <w:trPr>
          <w:cantSplit/>
        </w:trPr>
        <w:tc>
          <w:tcPr>
            <w:tcW w:w="2015" w:type="pct"/>
          </w:tcPr>
          <w:p w14:paraId="2A35D4B3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6E2D9451" w14:textId="4C09F7AC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  <w:tc>
          <w:tcPr>
            <w:tcW w:w="142" w:type="pct"/>
          </w:tcPr>
          <w:p w14:paraId="659FD797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01EB8E9" w14:textId="145C1A19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2" w:type="pct"/>
          </w:tcPr>
          <w:p w14:paraId="75A8A28D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6170E83E" w14:textId="1315A501" w:rsidR="0016367F" w:rsidRPr="000405AA" w:rsidRDefault="00052CAB" w:rsidP="0005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38A7774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2156A51" w14:textId="21E593E3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2,980</w:t>
            </w:r>
          </w:p>
        </w:tc>
      </w:tr>
      <w:tr w:rsidR="0016367F" w:rsidRPr="000405AA" w14:paraId="788396BF" w14:textId="77777777" w:rsidTr="0016367F">
        <w:trPr>
          <w:cantSplit/>
        </w:trPr>
        <w:tc>
          <w:tcPr>
            <w:tcW w:w="2015" w:type="pct"/>
          </w:tcPr>
          <w:p w14:paraId="614F5F6D" w14:textId="35D71943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โอน</w:t>
            </w:r>
          </w:p>
        </w:tc>
        <w:tc>
          <w:tcPr>
            <w:tcW w:w="637" w:type="pct"/>
          </w:tcPr>
          <w:p w14:paraId="3D0CB43C" w14:textId="66EAA7BD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1,484</w:t>
            </w:r>
          </w:p>
        </w:tc>
        <w:tc>
          <w:tcPr>
            <w:tcW w:w="142" w:type="pct"/>
          </w:tcPr>
          <w:p w14:paraId="2B6B4142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CB34430" w14:textId="2C61F318" w:rsidR="0016367F" w:rsidRPr="000405AA" w:rsidRDefault="00052CAB" w:rsidP="0005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44BBCA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8913CFE" w14:textId="3E761624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(1,484)</w:t>
            </w:r>
          </w:p>
        </w:tc>
        <w:tc>
          <w:tcPr>
            <w:tcW w:w="129" w:type="pct"/>
          </w:tcPr>
          <w:p w14:paraId="36DDAC73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12D78E3" w14:textId="7F672348" w:rsidR="0016367F" w:rsidRPr="000405AA" w:rsidRDefault="00052CAB" w:rsidP="0005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367F" w:rsidRPr="000405AA" w14:paraId="2F50AFB2" w14:textId="77777777" w:rsidTr="0016367F">
        <w:trPr>
          <w:cantSplit/>
        </w:trPr>
        <w:tc>
          <w:tcPr>
            <w:tcW w:w="2015" w:type="pct"/>
          </w:tcPr>
          <w:p w14:paraId="6B3B0802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2AF20D9" w14:textId="7BA5FCFE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(326)</w:t>
            </w:r>
          </w:p>
        </w:tc>
        <w:tc>
          <w:tcPr>
            <w:tcW w:w="142" w:type="pct"/>
          </w:tcPr>
          <w:p w14:paraId="238C02DE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D56D6EA" w14:textId="44B7BA88" w:rsidR="0016367F" w:rsidRPr="000405AA" w:rsidRDefault="00052CAB" w:rsidP="0005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77FA7CD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7552051" w14:textId="1851F311" w:rsidR="0016367F" w:rsidRPr="000405AA" w:rsidRDefault="00052CAB" w:rsidP="0005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7C589C9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043AD00" w14:textId="506E2BF2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(326)</w:t>
            </w:r>
          </w:p>
        </w:tc>
      </w:tr>
      <w:tr w:rsidR="0016367F" w:rsidRPr="000405AA" w14:paraId="0022C3B1" w14:textId="77777777" w:rsidTr="0016367F">
        <w:trPr>
          <w:cantSplit/>
        </w:trPr>
        <w:tc>
          <w:tcPr>
            <w:tcW w:w="2015" w:type="pct"/>
          </w:tcPr>
          <w:p w14:paraId="4570F936" w14:textId="52601CF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1A155347" w14:textId="5D33B4BA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39,512</w:t>
            </w:r>
          </w:p>
        </w:tc>
        <w:tc>
          <w:tcPr>
            <w:tcW w:w="142" w:type="pct"/>
          </w:tcPr>
          <w:p w14:paraId="3F288949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11277BBB" w14:textId="2301B1FB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4,493</w:t>
            </w:r>
          </w:p>
        </w:tc>
        <w:tc>
          <w:tcPr>
            <w:tcW w:w="142" w:type="pct"/>
          </w:tcPr>
          <w:p w14:paraId="32C26FFA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684EA8C1" w14:textId="3A1F2964" w:rsidR="0016367F" w:rsidRPr="000405AA" w:rsidRDefault="00052CAB" w:rsidP="0005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ACD346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7D31F220" w14:textId="277650DC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44,005</w:t>
            </w:r>
          </w:p>
        </w:tc>
      </w:tr>
      <w:tr w:rsidR="0016367F" w:rsidRPr="000405AA" w14:paraId="5416B294" w14:textId="77777777" w:rsidTr="0016367F">
        <w:trPr>
          <w:cantSplit/>
        </w:trPr>
        <w:tc>
          <w:tcPr>
            <w:tcW w:w="2015" w:type="pct"/>
          </w:tcPr>
          <w:p w14:paraId="50BA1FC3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F615A1B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CA6CA4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04B69737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D3BEF7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35520D75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7DB0192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17D7FD22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367F" w:rsidRPr="000405AA" w14:paraId="3974439B" w14:textId="77777777" w:rsidTr="0016367F">
        <w:trPr>
          <w:cantSplit/>
          <w:trHeight w:val="70"/>
        </w:trPr>
        <w:tc>
          <w:tcPr>
            <w:tcW w:w="2015" w:type="pct"/>
          </w:tcPr>
          <w:p w14:paraId="05CDBE92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405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ค่าตัดจำหน่ายและ</w:t>
            </w:r>
          </w:p>
          <w:p w14:paraId="4114A29B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  ขาดทุนจากการด้อยค่า</w:t>
            </w:r>
          </w:p>
        </w:tc>
        <w:tc>
          <w:tcPr>
            <w:tcW w:w="637" w:type="pct"/>
          </w:tcPr>
          <w:p w14:paraId="4FAEFDA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745FEB6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3493614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AAC6C51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3" w:type="pct"/>
          </w:tcPr>
          <w:p w14:paraId="53C42B1A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7B66FD2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14:paraId="1CEC89EE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6367F" w:rsidRPr="000405AA" w14:paraId="673A2324" w14:textId="77777777" w:rsidTr="0016367F">
        <w:trPr>
          <w:cantSplit/>
        </w:trPr>
        <w:tc>
          <w:tcPr>
            <w:tcW w:w="2015" w:type="pct"/>
          </w:tcPr>
          <w:p w14:paraId="3C526A79" w14:textId="6BD9390F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37" w:type="pct"/>
          </w:tcPr>
          <w:p w14:paraId="40CB83A4" w14:textId="73B2932D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6367F">
              <w:rPr>
                <w:rFonts w:ascii="Angsana New" w:hAnsi="Angsana New"/>
                <w:sz w:val="30"/>
                <w:szCs w:val="30"/>
              </w:rPr>
              <w:t>16,532</w:t>
            </w:r>
          </w:p>
        </w:tc>
        <w:tc>
          <w:tcPr>
            <w:tcW w:w="142" w:type="pct"/>
          </w:tcPr>
          <w:p w14:paraId="5A8602B1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2223184" w14:textId="3994CB8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6367F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42" w:type="pct"/>
          </w:tcPr>
          <w:p w14:paraId="54D28066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2A94B507" w14:textId="5FFDA364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636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F19D91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1369D37" w14:textId="52B7D90F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6367F">
              <w:rPr>
                <w:rFonts w:ascii="Angsana New" w:hAnsi="Angsana New"/>
                <w:sz w:val="30"/>
                <w:szCs w:val="30"/>
              </w:rPr>
              <w:t>17,085</w:t>
            </w:r>
          </w:p>
        </w:tc>
      </w:tr>
      <w:tr w:rsidR="0016367F" w:rsidRPr="000405AA" w14:paraId="3920CDF4" w14:textId="77777777" w:rsidTr="0016367F">
        <w:trPr>
          <w:cantSplit/>
        </w:trPr>
        <w:tc>
          <w:tcPr>
            <w:tcW w:w="2015" w:type="pct"/>
          </w:tcPr>
          <w:p w14:paraId="3C6305F4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7" w:type="pct"/>
          </w:tcPr>
          <w:p w14:paraId="3DE82E5E" w14:textId="720EF9E6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6,199</w:t>
            </w:r>
          </w:p>
        </w:tc>
        <w:tc>
          <w:tcPr>
            <w:tcW w:w="142" w:type="pct"/>
          </w:tcPr>
          <w:p w14:paraId="0F47A5FE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AB7AC95" w14:textId="4395EA82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142" w:type="pct"/>
          </w:tcPr>
          <w:p w14:paraId="0364A986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7C8218B" w14:textId="6952641A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3BB9D3F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F8C6C3B" w14:textId="18D72259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6,453</w:t>
            </w:r>
          </w:p>
        </w:tc>
      </w:tr>
      <w:tr w:rsidR="0016367F" w:rsidRPr="000405AA" w14:paraId="25506F49" w14:textId="77777777" w:rsidTr="0016367F">
        <w:trPr>
          <w:cantSplit/>
        </w:trPr>
        <w:tc>
          <w:tcPr>
            <w:tcW w:w="2015" w:type="pct"/>
          </w:tcPr>
          <w:p w14:paraId="761999D9" w14:textId="43F7BBA8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F3013BD" w14:textId="65D4CDC6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32979F6" w14:textId="77777777" w:rsid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070C3FE" w14:textId="633BAB5A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22,731</w:t>
            </w:r>
          </w:p>
        </w:tc>
        <w:tc>
          <w:tcPr>
            <w:tcW w:w="142" w:type="pct"/>
          </w:tcPr>
          <w:p w14:paraId="359961FE" w14:textId="77777777" w:rsid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1BDEA3" w14:textId="693872CF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3B9B7D9D" w14:textId="77777777" w:rsid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3A606DD" w14:textId="5851223E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42" w:type="pct"/>
          </w:tcPr>
          <w:p w14:paraId="5362157D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38D849FD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DA4846" w14:textId="572EC8C0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36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5136D49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49F579EF" w14:textId="77777777" w:rsid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91254A" w14:textId="5C9B3963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23,538</w:t>
            </w:r>
          </w:p>
        </w:tc>
      </w:tr>
      <w:tr w:rsidR="0016367F" w:rsidRPr="000405AA" w14:paraId="71E4B8F6" w14:textId="77777777" w:rsidTr="0016367F">
        <w:trPr>
          <w:cantSplit/>
        </w:trPr>
        <w:tc>
          <w:tcPr>
            <w:tcW w:w="2015" w:type="pct"/>
          </w:tcPr>
          <w:p w14:paraId="19CA1079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7" w:type="pct"/>
          </w:tcPr>
          <w:p w14:paraId="77E6BA56" w14:textId="2858BC8C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7,925</w:t>
            </w:r>
          </w:p>
        </w:tc>
        <w:tc>
          <w:tcPr>
            <w:tcW w:w="142" w:type="pct"/>
          </w:tcPr>
          <w:p w14:paraId="698760E9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99DCB9A" w14:textId="59B98F63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2" w:type="pct"/>
          </w:tcPr>
          <w:p w14:paraId="05987737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5222929" w14:textId="332DA25D" w:rsidR="0016367F" w:rsidRPr="000405AA" w:rsidRDefault="00052CAB" w:rsidP="0005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A91DBDE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8ACA28C" w14:textId="2A8B780F" w:rsidR="0016367F" w:rsidRPr="000405AA" w:rsidRDefault="000100F2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52CA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052CAB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52CAB" w:rsidRPr="000405AA" w14:paraId="375D5F28" w14:textId="77777777" w:rsidTr="0016367F">
        <w:trPr>
          <w:cantSplit/>
        </w:trPr>
        <w:tc>
          <w:tcPr>
            <w:tcW w:w="2015" w:type="pct"/>
          </w:tcPr>
          <w:p w14:paraId="34154C2B" w14:textId="12F835D2" w:rsidR="00052CAB" w:rsidRPr="000405AA" w:rsidRDefault="00052CAB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7" w:type="pct"/>
          </w:tcPr>
          <w:p w14:paraId="3017CF09" w14:textId="02A59526" w:rsidR="00052CAB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142" w:type="pct"/>
          </w:tcPr>
          <w:p w14:paraId="1C6E55B4" w14:textId="77777777" w:rsidR="00052CAB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FDA8E2A" w14:textId="3EBEA786" w:rsidR="00052CAB" w:rsidRPr="000405AA" w:rsidRDefault="00052CAB" w:rsidP="0005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E8CCECE" w14:textId="77777777" w:rsidR="00052CAB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AE67DBE" w14:textId="78BA85BA" w:rsidR="00052CAB" w:rsidRPr="000405AA" w:rsidRDefault="00052CAB" w:rsidP="0005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772B1C0" w14:textId="77777777" w:rsidR="00052CAB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619D06A" w14:textId="262001FC" w:rsidR="00052CAB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</w:tr>
      <w:tr w:rsidR="0016367F" w:rsidRPr="000405AA" w14:paraId="2F281980" w14:textId="77777777" w:rsidTr="0016367F">
        <w:trPr>
          <w:cantSplit/>
        </w:trPr>
        <w:tc>
          <w:tcPr>
            <w:tcW w:w="2015" w:type="pct"/>
          </w:tcPr>
          <w:p w14:paraId="2D86CFF9" w14:textId="503DC9E5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27E54FE3" w14:textId="35502DC6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30,565</w:t>
            </w:r>
          </w:p>
        </w:tc>
        <w:tc>
          <w:tcPr>
            <w:tcW w:w="142" w:type="pct"/>
          </w:tcPr>
          <w:p w14:paraId="2336756F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</w:tcPr>
          <w:p w14:paraId="7B43DF1D" w14:textId="634140D2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1,045</w:t>
            </w:r>
          </w:p>
        </w:tc>
        <w:tc>
          <w:tcPr>
            <w:tcW w:w="142" w:type="pct"/>
          </w:tcPr>
          <w:p w14:paraId="75D359C9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</w:tcPr>
          <w:p w14:paraId="482876C5" w14:textId="45541E5D" w:rsidR="0016367F" w:rsidRPr="000405AA" w:rsidRDefault="00052CAB" w:rsidP="0005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3613C0E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5449D2C8" w14:textId="5698F74D" w:rsidR="0016367F" w:rsidRPr="000405AA" w:rsidRDefault="00052CAB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31,610</w:t>
            </w:r>
          </w:p>
        </w:tc>
      </w:tr>
      <w:tr w:rsidR="0016367F" w:rsidRPr="000405AA" w14:paraId="51955427" w14:textId="77777777" w:rsidTr="0016367F">
        <w:trPr>
          <w:cantSplit/>
        </w:trPr>
        <w:tc>
          <w:tcPr>
            <w:tcW w:w="2015" w:type="pct"/>
          </w:tcPr>
          <w:p w14:paraId="30670AFC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C1D23F5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4F979F9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71C9049E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7C32652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4A1FA9F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5186FA3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457FC42A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367F" w:rsidRPr="000405AA" w14:paraId="2A1FB640" w14:textId="77777777" w:rsidTr="0016367F">
        <w:trPr>
          <w:cantSplit/>
        </w:trPr>
        <w:tc>
          <w:tcPr>
            <w:tcW w:w="2015" w:type="pct"/>
          </w:tcPr>
          <w:p w14:paraId="68CA2E4A" w14:textId="77777777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7" w:type="pct"/>
          </w:tcPr>
          <w:p w14:paraId="2F5EA9B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DA1D3B4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4" w:type="pct"/>
          </w:tcPr>
          <w:p w14:paraId="244394C2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FAE8D53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3" w:type="pct"/>
          </w:tcPr>
          <w:p w14:paraId="7670817D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5249E88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14:paraId="78E2A6A3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6367F" w:rsidRPr="000405AA" w14:paraId="0E390EB8" w14:textId="77777777" w:rsidTr="0016367F">
        <w:trPr>
          <w:cantSplit/>
        </w:trPr>
        <w:tc>
          <w:tcPr>
            <w:tcW w:w="2015" w:type="pct"/>
          </w:tcPr>
          <w:p w14:paraId="1D9F729E" w14:textId="12717DF3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8FCE82D" w14:textId="0F479053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12,793</w:t>
            </w:r>
          </w:p>
        </w:tc>
        <w:tc>
          <w:tcPr>
            <w:tcW w:w="142" w:type="pct"/>
          </w:tcPr>
          <w:p w14:paraId="6963B27A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0C2F200" w14:textId="769EEF20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3,536</w:t>
            </w:r>
          </w:p>
        </w:tc>
        <w:tc>
          <w:tcPr>
            <w:tcW w:w="142" w:type="pct"/>
          </w:tcPr>
          <w:p w14:paraId="41CAB142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</w:tcPr>
          <w:p w14:paraId="17FF00DA" w14:textId="5F7217CB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1,484</w:t>
            </w:r>
          </w:p>
        </w:tc>
        <w:tc>
          <w:tcPr>
            <w:tcW w:w="129" w:type="pct"/>
          </w:tcPr>
          <w:p w14:paraId="2CD076CD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546A5483" w14:textId="3B97016E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17,813</w:t>
            </w:r>
          </w:p>
        </w:tc>
      </w:tr>
      <w:tr w:rsidR="0016367F" w:rsidRPr="000405AA" w14:paraId="1B9E25BE" w14:textId="77777777" w:rsidTr="0016367F">
        <w:trPr>
          <w:cantSplit/>
        </w:trPr>
        <w:tc>
          <w:tcPr>
            <w:tcW w:w="2015" w:type="pct"/>
          </w:tcPr>
          <w:p w14:paraId="3DF65640" w14:textId="4ECD1F1C" w:rsidR="0016367F" w:rsidRPr="000405AA" w:rsidRDefault="0016367F" w:rsidP="0016367F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405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Pr="000405A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</w:tcPr>
          <w:p w14:paraId="2E57B1F0" w14:textId="7CBC89AE" w:rsidR="0016367F" w:rsidRPr="000405AA" w:rsidRDefault="005D121E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8,947</w:t>
            </w:r>
          </w:p>
        </w:tc>
        <w:tc>
          <w:tcPr>
            <w:tcW w:w="142" w:type="pct"/>
          </w:tcPr>
          <w:p w14:paraId="7552121C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</w:tcPr>
          <w:p w14:paraId="688DB8C7" w14:textId="0389BA9C" w:rsidR="0016367F" w:rsidRPr="000405AA" w:rsidRDefault="005D121E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3,448</w:t>
            </w:r>
          </w:p>
        </w:tc>
        <w:tc>
          <w:tcPr>
            <w:tcW w:w="142" w:type="pct"/>
          </w:tcPr>
          <w:p w14:paraId="1FF686D5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double" w:sz="4" w:space="0" w:color="auto"/>
              <w:bottom w:val="double" w:sz="4" w:space="0" w:color="auto"/>
            </w:tcBorders>
          </w:tcPr>
          <w:p w14:paraId="4F9F595E" w14:textId="55C8A732" w:rsidR="0016367F" w:rsidRPr="000405AA" w:rsidRDefault="005D121E" w:rsidP="005D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bottom w:val="nil"/>
            </w:tcBorders>
          </w:tcPr>
          <w:p w14:paraId="2F3449A2" w14:textId="77777777" w:rsidR="0016367F" w:rsidRPr="000405AA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</w:tcPr>
          <w:p w14:paraId="03F9A791" w14:textId="5FB5E37E" w:rsidR="0016367F" w:rsidRPr="000405AA" w:rsidRDefault="005D121E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12,395</w:t>
            </w:r>
          </w:p>
        </w:tc>
      </w:tr>
    </w:tbl>
    <w:p w14:paraId="0BCFCA65" w14:textId="4A5FF50F" w:rsidR="00E93099" w:rsidRPr="000405AA" w:rsidRDefault="00E93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6CE50EC" w14:textId="77777777" w:rsidR="0016367F" w:rsidRDefault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D944701" w14:textId="5106A3FF" w:rsidR="00D03893" w:rsidRPr="0016367F" w:rsidRDefault="0066263A" w:rsidP="0016367F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3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C74D8AD" w14:textId="77777777" w:rsidR="0066263A" w:rsidRPr="0016367F" w:rsidRDefault="0066263A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4"/>
        <w:gridCol w:w="883"/>
        <w:gridCol w:w="269"/>
        <w:gridCol w:w="1165"/>
        <w:gridCol w:w="269"/>
        <w:gridCol w:w="1129"/>
        <w:gridCol w:w="269"/>
        <w:gridCol w:w="1086"/>
        <w:gridCol w:w="236"/>
        <w:gridCol w:w="1204"/>
      </w:tblGrid>
      <w:tr w:rsidR="00707DD0" w:rsidRPr="0016367F" w14:paraId="788242F7" w14:textId="77777777" w:rsidTr="0016367F">
        <w:trPr>
          <w:tblHeader/>
        </w:trPr>
        <w:tc>
          <w:tcPr>
            <w:tcW w:w="2764" w:type="dxa"/>
            <w:vAlign w:val="bottom"/>
          </w:tcPr>
          <w:p w14:paraId="29A96846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3" w:type="dxa"/>
            <w:vAlign w:val="bottom"/>
          </w:tcPr>
          <w:p w14:paraId="63120FFB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6FC061F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  <w:vAlign w:val="bottom"/>
          </w:tcPr>
          <w:p w14:paraId="4D83A95B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4F04D695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07A8F9C2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DD0" w:rsidRPr="0016367F" w14:paraId="1B1DBE0B" w14:textId="77777777" w:rsidTr="0016367F">
        <w:trPr>
          <w:tblHeader/>
        </w:trPr>
        <w:tc>
          <w:tcPr>
            <w:tcW w:w="2764" w:type="dxa"/>
            <w:vAlign w:val="bottom"/>
          </w:tcPr>
          <w:p w14:paraId="3850067A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3" w:type="dxa"/>
            <w:vAlign w:val="bottom"/>
          </w:tcPr>
          <w:p w14:paraId="71153CD3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vAlign w:val="bottom"/>
          </w:tcPr>
          <w:p w14:paraId="56CB67EE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545F0A46" w14:textId="581866E7" w:rsidR="00707DD0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  <w:vAlign w:val="bottom"/>
          </w:tcPr>
          <w:p w14:paraId="5D1A0016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  <w:vAlign w:val="bottom"/>
          </w:tcPr>
          <w:p w14:paraId="498231F8" w14:textId="5CF6B91B" w:rsidR="00707DD0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bottom"/>
          </w:tcPr>
          <w:p w14:paraId="22C3D91A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4E6C8466" w14:textId="6940C6DC" w:rsidR="00707DD0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3420219C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FB62E5E" w14:textId="41F6A3EE" w:rsidR="00707DD0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707DD0" w:rsidRPr="0016367F" w14:paraId="14E45133" w14:textId="77777777" w:rsidTr="0016367F">
        <w:trPr>
          <w:tblHeader/>
        </w:trPr>
        <w:tc>
          <w:tcPr>
            <w:tcW w:w="2764" w:type="dxa"/>
            <w:vAlign w:val="bottom"/>
          </w:tcPr>
          <w:p w14:paraId="5F106311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883" w:type="dxa"/>
            <w:vAlign w:val="bottom"/>
          </w:tcPr>
          <w:p w14:paraId="12B5706D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55A6B2A1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8" w:type="dxa"/>
            <w:gridSpan w:val="7"/>
            <w:vAlign w:val="bottom"/>
          </w:tcPr>
          <w:p w14:paraId="771FAAB1" w14:textId="77777777" w:rsidR="00707DD0" w:rsidRPr="0016367F" w:rsidRDefault="00707DD0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FAE" w:rsidRPr="0016367F" w14:paraId="1F426E51" w14:textId="77777777" w:rsidTr="0016367F">
        <w:tc>
          <w:tcPr>
            <w:tcW w:w="2764" w:type="dxa"/>
          </w:tcPr>
          <w:p w14:paraId="5BC29258" w14:textId="0390FCCC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83" w:type="dxa"/>
          </w:tcPr>
          <w:p w14:paraId="74AD4E05" w14:textId="6FB5257D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796F8F3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ABBEA17" w14:textId="6C3EDB66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106CEA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5070734E" w14:textId="4273C839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0445CA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DEAA2D3" w14:textId="6ED50966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755AA8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D66DE3" w14:textId="7DD66DF6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FAE" w:rsidRPr="0016367F" w14:paraId="5341CF39" w14:textId="77777777" w:rsidTr="0016367F">
        <w:tc>
          <w:tcPr>
            <w:tcW w:w="2764" w:type="dxa"/>
          </w:tcPr>
          <w:p w14:paraId="718FC294" w14:textId="1857E17E" w:rsidR="00FD1FAE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83" w:type="dxa"/>
          </w:tcPr>
          <w:p w14:paraId="3328A592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964AAFB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60029F6" w14:textId="2D935805" w:rsidR="00FD1FAE" w:rsidRDefault="00FD1FAE" w:rsidP="0034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104,434</w:t>
            </w:r>
          </w:p>
        </w:tc>
        <w:tc>
          <w:tcPr>
            <w:tcW w:w="269" w:type="dxa"/>
          </w:tcPr>
          <w:p w14:paraId="2F56A6D9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A4B9C90" w14:textId="29CE4A3A" w:rsidR="00FD1FAE" w:rsidRPr="0081078C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07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1C20FF6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7CEB2D6D" w14:textId="764D6407" w:rsidR="00FD1FAE" w:rsidRPr="0081078C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07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3A9F5D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009ADD" w14:textId="22987FB1" w:rsidR="00FD1FAE" w:rsidRPr="0081078C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07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1FAE" w:rsidRPr="0016367F" w14:paraId="1448929D" w14:textId="77777777" w:rsidTr="0016367F">
        <w:tc>
          <w:tcPr>
            <w:tcW w:w="2764" w:type="dxa"/>
          </w:tcPr>
          <w:p w14:paraId="59372019" w14:textId="39DC0964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3" w:type="dxa"/>
          </w:tcPr>
          <w:p w14:paraId="32D7479C" w14:textId="6AE145D9" w:rsidR="00FD1FAE" w:rsidRPr="00FD1FAE" w:rsidRDefault="00D47FA8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7E2EE10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7D38CBE" w14:textId="5315ABD6" w:rsidR="00FD1FAE" w:rsidRPr="0016367F" w:rsidRDefault="00FD1FAE" w:rsidP="0034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4,900</w:t>
            </w:r>
          </w:p>
        </w:tc>
        <w:tc>
          <w:tcPr>
            <w:tcW w:w="269" w:type="dxa"/>
          </w:tcPr>
          <w:p w14:paraId="79CB1FF3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00959FB2" w14:textId="634CB85C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71C313B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5F995570" w14:textId="4DF8C942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86F8717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9E2D9D" w14:textId="2DEFC0D5" w:rsidR="00FD1FAE" w:rsidRPr="0016367F" w:rsidRDefault="00FD1FAE" w:rsidP="005F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4,077</w:t>
            </w:r>
          </w:p>
        </w:tc>
      </w:tr>
      <w:tr w:rsidR="00FD1FAE" w:rsidRPr="0016367F" w14:paraId="7DDDA91E" w14:textId="77777777" w:rsidTr="0016367F">
        <w:tc>
          <w:tcPr>
            <w:tcW w:w="2764" w:type="dxa"/>
          </w:tcPr>
          <w:p w14:paraId="5FA6EEDC" w14:textId="1C2AC54B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83" w:type="dxa"/>
          </w:tcPr>
          <w:p w14:paraId="22264D28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6ACC34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628A41B" w14:textId="69F7ED7F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749,7</w:t>
            </w:r>
            <w:r w:rsidR="00341E6C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69" w:type="dxa"/>
          </w:tcPr>
          <w:p w14:paraId="202C8903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790EC76" w14:textId="2F354EF4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852,924</w:t>
            </w:r>
          </w:p>
        </w:tc>
        <w:tc>
          <w:tcPr>
            <w:tcW w:w="269" w:type="dxa"/>
          </w:tcPr>
          <w:p w14:paraId="3DCC69CC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6038568" w14:textId="1F67EBA9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117,140</w:t>
            </w:r>
          </w:p>
        </w:tc>
        <w:tc>
          <w:tcPr>
            <w:tcW w:w="236" w:type="dxa"/>
          </w:tcPr>
          <w:p w14:paraId="3021DFDE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960F82" w14:textId="0A83804E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163,603</w:t>
            </w:r>
          </w:p>
        </w:tc>
      </w:tr>
      <w:tr w:rsidR="00FD1FAE" w:rsidRPr="0016367F" w14:paraId="020A8F82" w14:textId="77777777" w:rsidTr="0016367F">
        <w:tc>
          <w:tcPr>
            <w:tcW w:w="2764" w:type="dxa"/>
          </w:tcPr>
          <w:p w14:paraId="5D387CF6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83" w:type="dxa"/>
          </w:tcPr>
          <w:p w14:paraId="5B1EE0FD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AA368E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EFBCDF5" w14:textId="45BA4D5B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7C3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D11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C38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4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1D19312F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6A80913E" w14:textId="6D19F90E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852,924</w:t>
            </w:r>
          </w:p>
        </w:tc>
        <w:tc>
          <w:tcPr>
            <w:tcW w:w="269" w:type="dxa"/>
          </w:tcPr>
          <w:p w14:paraId="6150E810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7E3A745" w14:textId="2CC01040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117,140</w:t>
            </w:r>
          </w:p>
        </w:tc>
        <w:tc>
          <w:tcPr>
            <w:tcW w:w="236" w:type="dxa"/>
          </w:tcPr>
          <w:p w14:paraId="7394ECC3" w14:textId="7777777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34BE7DB" w14:textId="6AC99997" w:rsidR="00FD1FAE" w:rsidRPr="0016367F" w:rsidRDefault="00FD1FAE" w:rsidP="00FD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167,680</w:t>
            </w:r>
          </w:p>
        </w:tc>
      </w:tr>
    </w:tbl>
    <w:p w14:paraId="6A30249F" w14:textId="77777777" w:rsidR="00E02B48" w:rsidRPr="0016367F" w:rsidRDefault="00E02B48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3F9E305" w14:textId="75595681" w:rsidR="00641E35" w:rsidRDefault="00641E35" w:rsidP="001636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14:paraId="7F5879A9" w14:textId="004050B1" w:rsidR="00024DA5" w:rsidRDefault="00024DA5" w:rsidP="001636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</w:p>
    <w:p w14:paraId="2AC50E11" w14:textId="7B24FC5E" w:rsidR="00024DA5" w:rsidRDefault="00024DA5" w:rsidP="0002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780FE7">
        <w:rPr>
          <w:rFonts w:asciiTheme="majorBidi" w:hAnsiTheme="majorBidi"/>
          <w:sz w:val="30"/>
          <w:szCs w:val="30"/>
          <w:cs/>
        </w:rPr>
        <w:t xml:space="preserve">หนี้สินที่มีภาระดอกเบี้ยเป็นเงินกู้ยืมจากสถาบันการเงินในประเทศหลายแห่งของบริษัทย่อยที่กลุ่มบริษัทเข้าไปลงทุนตามหมายเหตุข้อ </w:t>
      </w:r>
      <w:r w:rsidR="00FB15B7">
        <w:rPr>
          <w:rFonts w:asciiTheme="majorBidi" w:hAnsiTheme="majorBidi"/>
          <w:sz w:val="30"/>
          <w:szCs w:val="30"/>
        </w:rPr>
        <w:t>4</w:t>
      </w:r>
      <w:r w:rsidRPr="00780FE7">
        <w:rPr>
          <w:rFonts w:asciiTheme="majorBidi" w:hAnsiTheme="majorBidi"/>
          <w:sz w:val="30"/>
          <w:szCs w:val="30"/>
          <w:cs/>
        </w:rPr>
        <w:t xml:space="preserve"> เป็นจำนวน</w:t>
      </w:r>
      <w:r>
        <w:rPr>
          <w:rFonts w:asciiTheme="majorBidi" w:hAnsiTheme="majorBidi" w:hint="cs"/>
          <w:sz w:val="30"/>
          <w:szCs w:val="30"/>
          <w:cs/>
        </w:rPr>
        <w:t>เงิน</w:t>
      </w:r>
      <w:r w:rsidRPr="00780FE7">
        <w:rPr>
          <w:rFonts w:asciiTheme="majorBidi" w:hAnsiTheme="majorBidi"/>
          <w:sz w:val="30"/>
          <w:szCs w:val="30"/>
          <w:cs/>
        </w:rPr>
        <w:t xml:space="preserve">รวม </w:t>
      </w:r>
      <w:r w:rsidR="00232B3F">
        <w:rPr>
          <w:rFonts w:asciiTheme="majorBidi" w:hAnsiTheme="majorBidi"/>
          <w:sz w:val="30"/>
          <w:szCs w:val="30"/>
        </w:rPr>
        <w:t>104.4</w:t>
      </w:r>
      <w:r w:rsidRPr="00780FE7">
        <w:rPr>
          <w:rFonts w:asciiTheme="majorBidi" w:hAnsiTheme="majorBidi"/>
          <w:sz w:val="30"/>
          <w:szCs w:val="30"/>
          <w:cs/>
        </w:rPr>
        <w:t xml:space="preserve"> ล้านบาท โดยมีอัตราดอกเบี้ยดังนี้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64B97CC3" w14:textId="77777777" w:rsidR="00024DA5" w:rsidRPr="00106313" w:rsidRDefault="00024DA5" w:rsidP="00024DA5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70"/>
        <w:gridCol w:w="2430"/>
      </w:tblGrid>
      <w:tr w:rsidR="00024DA5" w:rsidRPr="00B20F02" w14:paraId="217093A8" w14:textId="77777777" w:rsidTr="00C203D5">
        <w:trPr>
          <w:trHeight w:hRule="exact" w:val="360"/>
        </w:trPr>
        <w:tc>
          <w:tcPr>
            <w:tcW w:w="6660" w:type="dxa"/>
          </w:tcPr>
          <w:p w14:paraId="3AF435D5" w14:textId="77777777" w:rsidR="00024DA5" w:rsidRPr="00C86356" w:rsidRDefault="00024DA5" w:rsidP="00C203D5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5C202EC" w14:textId="77777777" w:rsidR="00024DA5" w:rsidRPr="00B20F02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14:paraId="3EF6E9B5" w14:textId="77777777" w:rsidR="00024DA5" w:rsidRPr="00B20F02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(ร้อยละต่อปี)</w:t>
            </w:r>
          </w:p>
        </w:tc>
      </w:tr>
      <w:tr w:rsidR="00024DA5" w:rsidRPr="00B20F02" w14:paraId="545CFCCA" w14:textId="77777777" w:rsidTr="00C203D5">
        <w:trPr>
          <w:trHeight w:hRule="exact" w:val="360"/>
        </w:trPr>
        <w:tc>
          <w:tcPr>
            <w:tcW w:w="6660" w:type="dxa"/>
          </w:tcPr>
          <w:p w14:paraId="76DD51C5" w14:textId="77777777" w:rsidR="00024DA5" w:rsidRPr="000926CB" w:rsidRDefault="00024DA5" w:rsidP="00C203D5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cs/>
              </w:rPr>
            </w:pPr>
            <w:r w:rsidRPr="000926CB">
              <w:rPr>
                <w:rFonts w:asciiTheme="majorBidi" w:hAnsiTheme="majorBidi" w:cstheme="majorBidi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14:paraId="2396E62F" w14:textId="77777777" w:rsidR="00024DA5" w:rsidRPr="00B20F02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14:paraId="6F09570A" w14:textId="77777777" w:rsidR="00024DA5" w:rsidRPr="0072732C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32C">
              <w:rPr>
                <w:rFonts w:asciiTheme="majorBidi" w:hAnsiTheme="majorBidi" w:cstheme="majorBidi"/>
                <w:sz w:val="30"/>
                <w:szCs w:val="30"/>
              </w:rPr>
              <w:t xml:space="preserve">MRR-0.25 </w:t>
            </w:r>
            <w:r w:rsidRPr="0072732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72732C">
              <w:rPr>
                <w:rFonts w:asciiTheme="majorBidi" w:hAnsiTheme="majorBidi" w:cstheme="majorBidi"/>
                <w:sz w:val="30"/>
                <w:szCs w:val="30"/>
              </w:rPr>
              <w:t>MOR</w:t>
            </w:r>
          </w:p>
        </w:tc>
      </w:tr>
      <w:tr w:rsidR="00024DA5" w:rsidRPr="00B20F02" w14:paraId="708A96D8" w14:textId="77777777" w:rsidTr="00C203D5">
        <w:trPr>
          <w:cantSplit/>
        </w:trPr>
        <w:tc>
          <w:tcPr>
            <w:tcW w:w="6660" w:type="dxa"/>
          </w:tcPr>
          <w:p w14:paraId="0E5AA96D" w14:textId="77777777" w:rsidR="00024DA5" w:rsidRPr="000926CB" w:rsidRDefault="00024DA5" w:rsidP="00C203D5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theme="majorBidi"/>
                <w:cs/>
              </w:rPr>
            </w:pPr>
            <w:r w:rsidRPr="00C86356">
              <w:rPr>
                <w:rFonts w:asciiTheme="majorBidi" w:hAnsiTheme="majorBidi" w:cstheme="majorBidi" w:hint="cs"/>
                <w:cs/>
              </w:rPr>
              <w:t>สินเชื่อ</w:t>
            </w:r>
            <w:r w:rsidRPr="00E50660">
              <w:rPr>
                <w:rFonts w:asciiTheme="majorBidi" w:hAnsiTheme="majorBidi" w:cstheme="majorBidi"/>
                <w:cs/>
              </w:rPr>
              <w:t>เลตเตอร์ออฟเครดิต</w:t>
            </w:r>
            <w:r>
              <w:rPr>
                <w:rFonts w:asciiTheme="majorBidi" w:hAnsiTheme="majorBidi" w:cstheme="majorBidi" w:hint="cs"/>
                <w:cs/>
              </w:rPr>
              <w:t>และ</w:t>
            </w:r>
            <w:r w:rsidRPr="000926CB">
              <w:rPr>
                <w:rFonts w:asciiTheme="majorBidi" w:hAnsiTheme="majorBidi" w:cstheme="majorBidi"/>
                <w:cs/>
              </w:rPr>
              <w:t>ทรัสต์รีซีท</w:t>
            </w:r>
          </w:p>
        </w:tc>
        <w:tc>
          <w:tcPr>
            <w:tcW w:w="270" w:type="dxa"/>
          </w:tcPr>
          <w:p w14:paraId="47227E7C" w14:textId="77777777" w:rsidR="00024DA5" w:rsidRPr="00B20F02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</w:tcPr>
          <w:p w14:paraId="115B2441" w14:textId="6387E3A4" w:rsidR="00024DA5" w:rsidRPr="0072732C" w:rsidRDefault="00024DA5" w:rsidP="00C20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32C">
              <w:rPr>
                <w:rFonts w:asciiTheme="majorBidi" w:hAnsiTheme="majorBidi" w:cstheme="majorBidi"/>
                <w:sz w:val="30"/>
                <w:szCs w:val="30"/>
              </w:rPr>
              <w:t>MRR+2.5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MRR-2.5</w:t>
            </w:r>
          </w:p>
        </w:tc>
      </w:tr>
    </w:tbl>
    <w:p w14:paraId="34871FF1" w14:textId="77777777" w:rsidR="00641E35" w:rsidRPr="00024DA5" w:rsidRDefault="00641E35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E13452" w14:textId="77B7D23B" w:rsidR="00641E35" w:rsidRPr="0016367F" w:rsidRDefault="00641E35" w:rsidP="0016367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Pr="0016367F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16367F">
        <w:rPr>
          <w:rFonts w:asciiTheme="majorBidi" w:eastAsia="MS Mincho" w:hAnsiTheme="majorBidi" w:cstheme="majorBidi"/>
          <w:sz w:val="30"/>
          <w:szCs w:val="30"/>
          <w:cs/>
        </w:rPr>
        <w:t>ธันวาคม</w:t>
      </w:r>
      <w:r w:rsidRPr="00163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367F">
        <w:rPr>
          <w:rFonts w:asciiTheme="majorBidi" w:hAnsiTheme="majorBidi" w:cstheme="majorBidi"/>
          <w:sz w:val="30"/>
          <w:szCs w:val="30"/>
        </w:rPr>
        <w:t>256</w:t>
      </w:r>
      <w:r w:rsidR="0016367F" w:rsidRPr="0016367F">
        <w:rPr>
          <w:rFonts w:asciiTheme="majorBidi" w:hAnsiTheme="majorBidi" w:cstheme="majorBidi"/>
          <w:sz w:val="30"/>
          <w:szCs w:val="30"/>
        </w:rPr>
        <w:t>5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กลุ่มบริษัทมีวงเงินเบิกเกินบัญชีจำนวนทั้งสิ้น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13636A">
        <w:rPr>
          <w:rFonts w:asciiTheme="majorBidi" w:hAnsiTheme="majorBidi" w:cstheme="majorBidi"/>
          <w:spacing w:val="-2"/>
          <w:sz w:val="30"/>
          <w:szCs w:val="30"/>
        </w:rPr>
        <w:t>55</w:t>
      </w:r>
      <w:r w:rsidR="00710A1E">
        <w:rPr>
          <w:rFonts w:asciiTheme="majorBidi" w:hAnsiTheme="majorBidi" w:cstheme="majorBidi"/>
          <w:spacing w:val="-2"/>
          <w:sz w:val="30"/>
          <w:szCs w:val="30"/>
        </w:rPr>
        <w:t>.0</w:t>
      </w:r>
      <w:r w:rsidRPr="0016367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16367F"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30.0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="00F22B1F" w:rsidRPr="0016367F">
        <w:rPr>
          <w:rFonts w:asciiTheme="majorBidi" w:hAnsiTheme="majorBidi" w:cstheme="majorBidi"/>
          <w:spacing w:val="-2"/>
          <w:sz w:val="30"/>
          <w:szCs w:val="30"/>
        </w:rPr>
        <w:br/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มีวงเงินกู้ยืมระยะสั้นจากสถาบันการเงิน</w:t>
      </w:r>
      <w:r w:rsidR="00E07D9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หลายแห่ง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เลตเตอร์ออฟเครดิต ทรัสต์รีซีท และหนังสือค้ำประกันจำนวนทั้งสิ้น </w:t>
      </w:r>
      <w:r w:rsidR="0013636A">
        <w:rPr>
          <w:rFonts w:asciiTheme="majorBidi" w:hAnsiTheme="majorBidi" w:cstheme="majorBidi"/>
          <w:spacing w:val="-2"/>
          <w:sz w:val="30"/>
          <w:szCs w:val="30"/>
        </w:rPr>
        <w:t>630</w:t>
      </w:r>
      <w:r w:rsidR="00710A1E">
        <w:rPr>
          <w:rFonts w:asciiTheme="majorBidi" w:hAnsiTheme="majorBidi" w:cstheme="majorBidi"/>
          <w:spacing w:val="-2"/>
          <w:sz w:val="30"/>
          <w:szCs w:val="30"/>
        </w:rPr>
        <w:t>.0</w:t>
      </w:r>
      <w:r w:rsidRPr="0016367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16367F"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170.0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านบาท)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วงเงินดังกล่าว</w:t>
      </w:r>
      <w:r w:rsidR="0013636A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ส่วนหนึ่ง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ถูกค้ำประกันโดยที่ดิน</w:t>
      </w:r>
      <w:r w:rsidR="003711AF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และส่วนปรับปรุงที่ดิน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ทั้งหมดของบริษัท</w:t>
      </w:r>
      <w:r w:rsidR="003711AF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รวมถึง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</w:t>
      </w:r>
      <w:r w:rsidR="003711AF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ที่เกี่ยวข้อง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ตามที่กล่าวในหมายเหตุข้อ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1</w:t>
      </w:r>
      <w:r w:rsidR="00232B3F">
        <w:rPr>
          <w:rFonts w:asciiTheme="majorBidi" w:hAnsiTheme="majorBidi" w:cstheme="majorBidi"/>
          <w:spacing w:val="-2"/>
          <w:sz w:val="30"/>
          <w:szCs w:val="30"/>
          <w:lang w:val="en-GB"/>
        </w:rPr>
        <w:t>1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และค้ำประกันเพิ่มเติมโดยบริษัทย่อยอีกแห่งหนึ่ง วงเงินเบิกเกินบัญชีของกลุ่มบริษัทที่ยังไม่ได้เบิกใช้มีจำนวน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3636A">
        <w:rPr>
          <w:rFonts w:asciiTheme="majorBidi" w:hAnsiTheme="majorBidi" w:cstheme="majorBidi"/>
          <w:spacing w:val="-2"/>
          <w:sz w:val="30"/>
          <w:szCs w:val="30"/>
        </w:rPr>
        <w:t>55</w:t>
      </w:r>
      <w:r w:rsidR="00232B3F">
        <w:rPr>
          <w:rFonts w:asciiTheme="majorBidi" w:hAnsiTheme="majorBidi" w:cstheme="majorBidi"/>
          <w:spacing w:val="-2"/>
          <w:sz w:val="30"/>
          <w:szCs w:val="30"/>
        </w:rPr>
        <w:t>.0</w:t>
      </w:r>
      <w:r w:rsidR="000F5A89" w:rsidRPr="0016367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232B3F">
        <w:rPr>
          <w:rFonts w:asciiTheme="majorBidi" w:hAnsiTheme="majorBidi" w:cstheme="majorBidi"/>
          <w:spacing w:val="-2"/>
          <w:sz w:val="30"/>
          <w:szCs w:val="30"/>
        </w:rPr>
        <w:br/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1636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16367F" w:rsidRPr="0016367F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30.0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ล้านบาท)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วงเงินกู้ยืมระยะสั้นที่ยังไม่ได้เบิกใช้จำนวน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13636A">
        <w:rPr>
          <w:rFonts w:asciiTheme="majorBidi" w:hAnsiTheme="majorBidi" w:cstheme="majorBidi"/>
          <w:spacing w:val="-2"/>
          <w:sz w:val="30"/>
          <w:szCs w:val="30"/>
          <w:lang w:val="en-GB"/>
        </w:rPr>
        <w:t>262.3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16367F"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170.0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60A10A79" w14:textId="77777777" w:rsidR="00DF2C64" w:rsidRPr="0016367F" w:rsidRDefault="00DF2C64" w:rsidP="0016367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D1BB840" w14:textId="309861E2" w:rsidR="00641E35" w:rsidRDefault="00641E35" w:rsidP="0016367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Pr="0016367F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Pr="0016367F">
        <w:rPr>
          <w:rFonts w:asciiTheme="majorBidi" w:eastAsia="MS Mincho" w:hAnsiTheme="majorBidi" w:cstheme="majorBidi"/>
          <w:sz w:val="30"/>
          <w:szCs w:val="30"/>
          <w:cs/>
        </w:rPr>
        <w:t>ธันวาคม</w:t>
      </w:r>
      <w:r w:rsidRPr="001636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367F">
        <w:rPr>
          <w:rFonts w:asciiTheme="majorBidi" w:hAnsiTheme="majorBidi" w:cstheme="majorBidi"/>
          <w:sz w:val="30"/>
          <w:szCs w:val="30"/>
        </w:rPr>
        <w:t>256</w:t>
      </w:r>
      <w:r w:rsidR="0016367F" w:rsidRPr="0016367F">
        <w:rPr>
          <w:rFonts w:asciiTheme="majorBidi" w:hAnsiTheme="majorBidi" w:cstheme="majorBidi"/>
          <w:sz w:val="30"/>
          <w:szCs w:val="30"/>
        </w:rPr>
        <w:t>5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บริษัทมีวงเงินกู้ยืมระยะสั้นจากสถาบันการเงินอีกแห่งหนึ่งจำนวนทั้งสิ้น</w:t>
      </w:r>
      <w:r w:rsidR="00232B3F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="0013636A">
        <w:rPr>
          <w:rFonts w:asciiTheme="majorBidi" w:hAnsiTheme="majorBidi" w:cstheme="majorBidi"/>
          <w:spacing w:val="-2"/>
          <w:sz w:val="30"/>
          <w:szCs w:val="30"/>
        </w:rPr>
        <w:t>100</w:t>
      </w:r>
      <w:r w:rsidR="00710A1E">
        <w:rPr>
          <w:rFonts w:asciiTheme="majorBidi" w:hAnsiTheme="majorBidi" w:cstheme="majorBidi"/>
          <w:spacing w:val="-2"/>
          <w:sz w:val="30"/>
          <w:szCs w:val="30"/>
        </w:rPr>
        <w:t>.0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16367F"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100.0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วงเงินดังกล่าวไม่มีหลักทรัพย์ประกัน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บริษัทมีวงเงินกู้ยืมระยะสั้นที่ยังไม่ได้เบิกใช้จำนวน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13636A">
        <w:rPr>
          <w:rFonts w:asciiTheme="majorBidi" w:hAnsiTheme="majorBidi" w:cstheme="majorBidi"/>
          <w:spacing w:val="-2"/>
          <w:sz w:val="30"/>
          <w:szCs w:val="30"/>
          <w:lang w:val="en-GB"/>
        </w:rPr>
        <w:t>100</w:t>
      </w:r>
      <w:r w:rsidR="00710A1E">
        <w:rPr>
          <w:rFonts w:asciiTheme="majorBidi" w:hAnsiTheme="majorBidi" w:cstheme="majorBidi"/>
          <w:spacing w:val="-2"/>
          <w:sz w:val="30"/>
          <w:szCs w:val="30"/>
          <w:lang w:val="en-GB"/>
        </w:rPr>
        <w:t>.0</w:t>
      </w:r>
      <w:r w:rsidRPr="0016367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16367F" w:rsidRPr="0016367F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100.0 </w:t>
      </w:r>
      <w:r w:rsidRPr="0016367F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16367F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0FEB8042" w14:textId="77777777" w:rsidR="00024DA5" w:rsidRPr="0016367F" w:rsidRDefault="00024DA5" w:rsidP="0016367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C36D1F8" w14:textId="77777777" w:rsidR="0000084C" w:rsidRPr="0016367F" w:rsidRDefault="0000084C" w:rsidP="0016367F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5A4F1173" w14:textId="77777777" w:rsidR="006E772A" w:rsidRPr="0016367F" w:rsidRDefault="00127763" w:rsidP="0016367F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6367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ประมาณการหนี้สินไม่หมุนเวียน</w:t>
      </w:r>
      <w:r w:rsidR="00272F9F" w:rsidRPr="0016367F">
        <w:rPr>
          <w:rFonts w:asciiTheme="majorBidi" w:hAnsiTheme="majorBidi" w:cstheme="majorBidi"/>
          <w:b/>
          <w:bCs/>
          <w:sz w:val="30"/>
          <w:szCs w:val="30"/>
          <w:cs/>
        </w:rPr>
        <w:t>สำหรับผลประโยชน์พนักงาน</w:t>
      </w:r>
    </w:p>
    <w:p w14:paraId="265D482A" w14:textId="77777777" w:rsidR="006E772A" w:rsidRPr="0016367F" w:rsidRDefault="006E772A" w:rsidP="00163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484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55"/>
        <w:gridCol w:w="1087"/>
        <w:gridCol w:w="249"/>
        <w:gridCol w:w="1109"/>
        <w:gridCol w:w="252"/>
        <w:gridCol w:w="1053"/>
        <w:gridCol w:w="249"/>
        <w:gridCol w:w="1197"/>
      </w:tblGrid>
      <w:tr w:rsidR="00DF5339" w:rsidRPr="0016367F" w14:paraId="55838525" w14:textId="77777777" w:rsidTr="00206488">
        <w:trPr>
          <w:trHeight w:val="20"/>
          <w:tblHeader/>
        </w:trPr>
        <w:tc>
          <w:tcPr>
            <w:tcW w:w="2222" w:type="pct"/>
            <w:vMerge w:val="restart"/>
            <w:shd w:val="clear" w:color="auto" w:fill="auto"/>
          </w:tcPr>
          <w:p w14:paraId="13430E9C" w14:textId="77777777" w:rsidR="00DF5339" w:rsidRPr="0016367F" w:rsidRDefault="00DF5339" w:rsidP="0016367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3A62F80" w14:textId="71A050A4" w:rsidR="00515577" w:rsidRPr="0016367F" w:rsidRDefault="00515577" w:rsidP="0016367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36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36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2" w:type="pct"/>
            <w:gridSpan w:val="4"/>
          </w:tcPr>
          <w:p w14:paraId="79791CD6" w14:textId="62D56B39" w:rsidR="00DF5339" w:rsidRPr="0016367F" w:rsidRDefault="00515577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       </w:t>
            </w:r>
            <w:r w:rsidR="00DF5339" w:rsidRPr="001636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6" w:type="pct"/>
            <w:gridSpan w:val="3"/>
          </w:tcPr>
          <w:p w14:paraId="365427B1" w14:textId="77777777" w:rsidR="00DF5339" w:rsidRPr="0016367F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5339" w:rsidRPr="0016367F" w14:paraId="2ED2BF39" w14:textId="77777777" w:rsidTr="00206488">
        <w:trPr>
          <w:trHeight w:val="20"/>
          <w:tblHeader/>
        </w:trPr>
        <w:tc>
          <w:tcPr>
            <w:tcW w:w="2222" w:type="pct"/>
            <w:vMerge/>
            <w:shd w:val="clear" w:color="auto" w:fill="auto"/>
          </w:tcPr>
          <w:p w14:paraId="3197C019" w14:textId="77777777" w:rsidR="00DF5339" w:rsidRPr="0016367F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25B148E3" w14:textId="7C46E795" w:rsidR="00DF5339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3" w:type="pct"/>
            <w:vAlign w:val="center"/>
          </w:tcPr>
          <w:p w14:paraId="1D460316" w14:textId="77777777" w:rsidR="00DF5339" w:rsidRPr="0016367F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21F11592" w14:textId="27BCD7B2" w:rsidR="00DF5339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38D54CD1" w14:textId="77777777" w:rsidR="00DF5339" w:rsidRPr="0016367F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vAlign w:val="center"/>
          </w:tcPr>
          <w:p w14:paraId="69F0D267" w14:textId="4A3373FD" w:rsidR="00DF5339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3" w:type="pct"/>
            <w:vAlign w:val="center"/>
          </w:tcPr>
          <w:p w14:paraId="56C4A982" w14:textId="77777777" w:rsidR="00DF5339" w:rsidRPr="0016367F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51A7D63D" w14:textId="485EB4DF" w:rsidR="00DF5339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DF5339" w:rsidRPr="0016367F" w14:paraId="64FC6051" w14:textId="77777777" w:rsidTr="00206488">
        <w:trPr>
          <w:trHeight w:val="20"/>
          <w:tblHeader/>
        </w:trPr>
        <w:tc>
          <w:tcPr>
            <w:tcW w:w="2222" w:type="pct"/>
            <w:vAlign w:val="center"/>
          </w:tcPr>
          <w:p w14:paraId="65FEB81C" w14:textId="77777777" w:rsidR="00DF5339" w:rsidRPr="0016367F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77E9F22B" w14:textId="77777777" w:rsidR="00DF5339" w:rsidRPr="0016367F" w:rsidRDefault="00DF5339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16367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16367F" w:rsidRPr="0016367F" w14:paraId="1F0E4507" w14:textId="77777777" w:rsidTr="00206488">
        <w:trPr>
          <w:trHeight w:val="20"/>
        </w:trPr>
        <w:tc>
          <w:tcPr>
            <w:tcW w:w="2222" w:type="pct"/>
            <w:tcBorders>
              <w:bottom w:val="nil"/>
            </w:tcBorders>
          </w:tcPr>
          <w:p w14:paraId="4107F7A4" w14:textId="661B67DB" w:rsidR="0016367F" w:rsidRPr="0016367F" w:rsidRDefault="0016367F" w:rsidP="0016367F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69B41DDA" w14:textId="79AE7E9D" w:rsidR="0016367F" w:rsidRPr="0016367F" w:rsidRDefault="00C87BC8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26,020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3DEA14C7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14:paraId="582BF54D" w14:textId="758F657E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24,681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296E711A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  <w:vAlign w:val="bottom"/>
          </w:tcPr>
          <w:p w14:paraId="0CF5BC07" w14:textId="07CD8BA2" w:rsidR="0016367F" w:rsidRPr="0016367F" w:rsidRDefault="00C87BC8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15,505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4A3B1A41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586B14EA" w14:textId="03BBA53A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13,135</w:t>
            </w:r>
          </w:p>
        </w:tc>
      </w:tr>
      <w:tr w:rsidR="0016367F" w:rsidRPr="0016367F" w14:paraId="797DC63D" w14:textId="77777777" w:rsidTr="00206488">
        <w:trPr>
          <w:trHeight w:val="20"/>
        </w:trPr>
        <w:tc>
          <w:tcPr>
            <w:tcW w:w="2222" w:type="pct"/>
            <w:tcBorders>
              <w:bottom w:val="nil"/>
            </w:tcBorders>
            <w:noWrap/>
            <w:vAlign w:val="bottom"/>
          </w:tcPr>
          <w:p w14:paraId="017AE63A" w14:textId="77777777" w:rsidR="0016367F" w:rsidRPr="0016367F" w:rsidRDefault="0016367F" w:rsidP="0016367F">
            <w:pPr>
              <w:tabs>
                <w:tab w:val="clear" w:pos="227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EF9E3" w14:textId="055830DE" w:rsidR="0016367F" w:rsidRPr="0016367F" w:rsidRDefault="00C87BC8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26,020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1F2569DC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AED8B" w14:textId="3355009C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636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24,681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3057D86C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66281" w14:textId="52E1A181" w:rsidR="0016367F" w:rsidRPr="0016367F" w:rsidRDefault="00C87BC8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15,505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36CDBC57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F2868" w14:textId="2E04CEA4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636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13,135</w:t>
            </w:r>
          </w:p>
        </w:tc>
      </w:tr>
    </w:tbl>
    <w:p w14:paraId="692B15A8" w14:textId="6A18A0B0" w:rsidR="0000084C" w:rsidRPr="000405AA" w:rsidRDefault="000008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s/>
        </w:rPr>
      </w:pPr>
    </w:p>
    <w:p w14:paraId="34EAC5D8" w14:textId="5EBD8E56" w:rsidR="0045104C" w:rsidRPr="0016367F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16367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โครงการผลประโยชน์พนักงานที่กำหนดไว้</w:t>
      </w:r>
    </w:p>
    <w:p w14:paraId="2DB4B3F4" w14:textId="77777777" w:rsidR="0045104C" w:rsidRPr="0016367F" w:rsidRDefault="004510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8723C" w14:textId="77777777" w:rsidR="0045104C" w:rsidRPr="0016367F" w:rsidRDefault="0045104C" w:rsidP="00451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367F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16367F">
        <w:rPr>
          <w:rFonts w:asciiTheme="majorBidi" w:hAnsiTheme="majorBidi" w:cstheme="majorBidi"/>
          <w:sz w:val="30"/>
          <w:szCs w:val="30"/>
        </w:rPr>
        <w:t xml:space="preserve">2541 </w:t>
      </w:r>
      <w:r w:rsidRPr="0016367F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ความเสี่ยงของช่วงชีวิต 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29F30C10" w14:textId="77777777" w:rsidR="0045104C" w:rsidRPr="0016367F" w:rsidRDefault="0045104C" w:rsidP="000F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37"/>
        <w:gridCol w:w="1113"/>
        <w:gridCol w:w="270"/>
        <w:gridCol w:w="1080"/>
        <w:gridCol w:w="270"/>
        <w:gridCol w:w="1098"/>
      </w:tblGrid>
      <w:tr w:rsidR="00163875" w:rsidRPr="0016367F" w14:paraId="311F937F" w14:textId="77777777" w:rsidTr="0016367F">
        <w:trPr>
          <w:trHeight w:val="144"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6C22985A" w14:textId="77777777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063BAD09" w14:textId="77777777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A69DAF5" w14:textId="77777777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A01B4AF" w14:textId="77777777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7D6294" w14:textId="77777777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2B3BD322" w14:textId="77777777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6367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63875" w:rsidRPr="0016367F" w14:paraId="59DC369E" w14:textId="77777777" w:rsidTr="0016367F">
        <w:trPr>
          <w:trHeight w:val="144"/>
          <w:tblHeader/>
        </w:trPr>
        <w:tc>
          <w:tcPr>
            <w:tcW w:w="3150" w:type="dxa"/>
            <w:vMerge/>
            <w:shd w:val="clear" w:color="auto" w:fill="auto"/>
          </w:tcPr>
          <w:p w14:paraId="236A484E" w14:textId="77777777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6491A8" w14:textId="1A793595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034B226" w14:textId="00B708FA" w:rsidR="00163875" w:rsidRPr="0016367F" w:rsidRDefault="0016367F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  <w:vAlign w:val="center"/>
          </w:tcPr>
          <w:p w14:paraId="50A326A8" w14:textId="77777777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1E0EE67B" w14:textId="7FE0CAA4" w:rsidR="00163875" w:rsidRPr="0016367F" w:rsidRDefault="0016367F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CACC24B" w14:textId="77777777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AA68745" w14:textId="18F607DB" w:rsidR="00163875" w:rsidRPr="0016367F" w:rsidRDefault="0016367F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71A03B9A" w14:textId="77777777" w:rsidR="00163875" w:rsidRPr="0016367F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B1B8579" w14:textId="74AA3F1C" w:rsidR="00163875" w:rsidRPr="0016367F" w:rsidRDefault="0016367F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63875" w:rsidRPr="0016367F" w14:paraId="159EEFE5" w14:textId="77777777" w:rsidTr="0016367F">
        <w:trPr>
          <w:trHeight w:val="144"/>
          <w:tblHeader/>
        </w:trPr>
        <w:tc>
          <w:tcPr>
            <w:tcW w:w="3150" w:type="dxa"/>
          </w:tcPr>
          <w:p w14:paraId="7028260F" w14:textId="77777777" w:rsidR="00163875" w:rsidRPr="0016367F" w:rsidRDefault="00163875" w:rsidP="00C45006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90569" w14:textId="77777777" w:rsidR="00163875" w:rsidRPr="0016367F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48" w:type="dxa"/>
            <w:gridSpan w:val="7"/>
          </w:tcPr>
          <w:p w14:paraId="3F615FA4" w14:textId="77777777" w:rsidR="00163875" w:rsidRPr="0016367F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367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6367F" w:rsidRPr="0016367F" w14:paraId="360F2ED5" w14:textId="77777777" w:rsidTr="0016367F">
        <w:trPr>
          <w:trHeight w:val="144"/>
        </w:trPr>
        <w:tc>
          <w:tcPr>
            <w:tcW w:w="3150" w:type="dxa"/>
          </w:tcPr>
          <w:p w14:paraId="0D65EB74" w14:textId="77777777" w:rsidR="0016367F" w:rsidRPr="0016367F" w:rsidRDefault="0016367F" w:rsidP="0016367F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367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A066AA7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3365446" w14:textId="3A163EBB" w:rsidR="0016367F" w:rsidRPr="0016367F" w:rsidRDefault="00C87BC8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24,681</w:t>
            </w:r>
          </w:p>
        </w:tc>
        <w:tc>
          <w:tcPr>
            <w:tcW w:w="237" w:type="dxa"/>
          </w:tcPr>
          <w:p w14:paraId="564BBF78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32FD47B9" w14:textId="36462D49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17,742</w:t>
            </w:r>
          </w:p>
        </w:tc>
        <w:tc>
          <w:tcPr>
            <w:tcW w:w="270" w:type="dxa"/>
          </w:tcPr>
          <w:p w14:paraId="39B5489E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AFA904" w14:textId="320CFF84" w:rsidR="0016367F" w:rsidRPr="0016367F" w:rsidRDefault="00C87BC8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13,135</w:t>
            </w:r>
          </w:p>
        </w:tc>
        <w:tc>
          <w:tcPr>
            <w:tcW w:w="270" w:type="dxa"/>
          </w:tcPr>
          <w:p w14:paraId="3FF3F391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0CD3D7EC" w14:textId="72311509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8,577</w:t>
            </w:r>
          </w:p>
        </w:tc>
      </w:tr>
      <w:tr w:rsidR="0016367F" w:rsidRPr="0016367F" w14:paraId="20AF2BEF" w14:textId="77777777" w:rsidTr="0016367F">
        <w:trPr>
          <w:trHeight w:val="144"/>
        </w:trPr>
        <w:tc>
          <w:tcPr>
            <w:tcW w:w="3150" w:type="dxa"/>
          </w:tcPr>
          <w:p w14:paraId="27B4640F" w14:textId="77777777" w:rsidR="0016367F" w:rsidRPr="0016367F" w:rsidRDefault="0016367F" w:rsidP="0016367F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4E6F5C47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133FEEA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62C718CB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0B0F1005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BE65559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526C0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98C7168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1BE7A4EF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6367F" w:rsidRPr="0016367F" w14:paraId="617AF551" w14:textId="77777777" w:rsidTr="0016367F">
        <w:trPr>
          <w:trHeight w:val="144"/>
        </w:trPr>
        <w:tc>
          <w:tcPr>
            <w:tcW w:w="3150" w:type="dxa"/>
          </w:tcPr>
          <w:p w14:paraId="7B3531C2" w14:textId="77777777" w:rsidR="0016367F" w:rsidRPr="0016367F" w:rsidRDefault="0016367F" w:rsidP="0016367F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1636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2C2D9AF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4825F24E" w14:textId="0CF6AFEE" w:rsidR="0016367F" w:rsidRPr="00F630DA" w:rsidRDefault="00590CCA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9858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092</w:t>
            </w:r>
          </w:p>
        </w:tc>
        <w:tc>
          <w:tcPr>
            <w:tcW w:w="237" w:type="dxa"/>
          </w:tcPr>
          <w:p w14:paraId="72CD6B1B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D92E3AB" w14:textId="7A18D193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7,288</w:t>
            </w:r>
          </w:p>
        </w:tc>
        <w:tc>
          <w:tcPr>
            <w:tcW w:w="270" w:type="dxa"/>
          </w:tcPr>
          <w:p w14:paraId="1734F083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B9FD0" w14:textId="548DCAFC" w:rsidR="0016367F" w:rsidRPr="0016367F" w:rsidRDefault="00C87BC8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3,479</w:t>
            </w:r>
          </w:p>
        </w:tc>
        <w:tc>
          <w:tcPr>
            <w:tcW w:w="270" w:type="dxa"/>
          </w:tcPr>
          <w:p w14:paraId="242EE0AE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356E3F30" w14:textId="1FAFD00D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3,121</w:t>
            </w:r>
          </w:p>
        </w:tc>
      </w:tr>
      <w:tr w:rsidR="0016367F" w:rsidRPr="0016367F" w14:paraId="17612349" w14:textId="77777777" w:rsidTr="0016367F">
        <w:trPr>
          <w:trHeight w:val="144"/>
        </w:trPr>
        <w:tc>
          <w:tcPr>
            <w:tcW w:w="3150" w:type="dxa"/>
          </w:tcPr>
          <w:p w14:paraId="1E644BCF" w14:textId="77777777" w:rsidR="0016367F" w:rsidRPr="0016367F" w:rsidRDefault="0016367F" w:rsidP="0016367F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1636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8BCF701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45C9AAF" w14:textId="087E2C37" w:rsidR="0016367F" w:rsidRPr="0016367F" w:rsidRDefault="00C87BC8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247</w:t>
            </w:r>
          </w:p>
        </w:tc>
        <w:tc>
          <w:tcPr>
            <w:tcW w:w="237" w:type="dxa"/>
          </w:tcPr>
          <w:p w14:paraId="7FA703B0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45456827" w14:textId="46270D48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161</w:t>
            </w:r>
          </w:p>
        </w:tc>
        <w:tc>
          <w:tcPr>
            <w:tcW w:w="270" w:type="dxa"/>
          </w:tcPr>
          <w:p w14:paraId="12B98BB1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0D1E0" w14:textId="746E3AA1" w:rsidR="0016367F" w:rsidRPr="0016367F" w:rsidRDefault="00C87BC8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156</w:t>
            </w:r>
          </w:p>
        </w:tc>
        <w:tc>
          <w:tcPr>
            <w:tcW w:w="270" w:type="dxa"/>
          </w:tcPr>
          <w:p w14:paraId="32F070A4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4D1E1D91" w14:textId="7E0901A1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</w:t>
            </w:r>
          </w:p>
        </w:tc>
      </w:tr>
      <w:tr w:rsidR="0016367F" w:rsidRPr="0016367F" w14:paraId="6F254F76" w14:textId="77777777" w:rsidTr="0016367F">
        <w:trPr>
          <w:trHeight w:val="144"/>
        </w:trPr>
        <w:tc>
          <w:tcPr>
            <w:tcW w:w="3150" w:type="dxa"/>
          </w:tcPr>
          <w:p w14:paraId="43021C2B" w14:textId="33D78BB2" w:rsidR="0016367F" w:rsidRPr="0016367F" w:rsidRDefault="0016367F" w:rsidP="0016367F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42FF7909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DD318D2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66C263B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7E035529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E6FAC8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2FB249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D75602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780B9378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6367F" w:rsidRPr="0016367F" w14:paraId="694E862E" w14:textId="77777777" w:rsidTr="0016367F">
        <w:trPr>
          <w:trHeight w:val="144"/>
        </w:trPr>
        <w:tc>
          <w:tcPr>
            <w:tcW w:w="3150" w:type="dxa"/>
          </w:tcPr>
          <w:p w14:paraId="47A43B79" w14:textId="77777777" w:rsidR="0016367F" w:rsidRPr="0016367F" w:rsidRDefault="0016367F" w:rsidP="0016367F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 (กำไร) จากการประมาณตาม</w:t>
            </w:r>
          </w:p>
          <w:p w14:paraId="028A73B8" w14:textId="77777777" w:rsidR="0016367F" w:rsidRPr="0016367F" w:rsidRDefault="0016367F" w:rsidP="0016367F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หลักคณิตศาสตร์ประกันภัย </w:t>
            </w:r>
          </w:p>
        </w:tc>
        <w:tc>
          <w:tcPr>
            <w:tcW w:w="990" w:type="dxa"/>
          </w:tcPr>
          <w:p w14:paraId="14860D66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4B0204C" w14:textId="77777777" w:rsid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5F0D26" w14:textId="03D0506C" w:rsidR="00C87BC8" w:rsidRPr="0016367F" w:rsidRDefault="00C87BC8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</w:t>
            </w:r>
            <w:r w:rsidR="00590C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6)</w:t>
            </w:r>
          </w:p>
        </w:tc>
        <w:tc>
          <w:tcPr>
            <w:tcW w:w="237" w:type="dxa"/>
          </w:tcPr>
          <w:p w14:paraId="508856C7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13CFB6B2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A2B5CF7" w14:textId="22A08D0D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(2,622)</w:t>
            </w:r>
          </w:p>
        </w:tc>
        <w:tc>
          <w:tcPr>
            <w:tcW w:w="270" w:type="dxa"/>
          </w:tcPr>
          <w:p w14:paraId="4C9A4BE4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26601" w14:textId="77777777" w:rsid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BDED1D" w14:textId="40F31EDE" w:rsidR="00C87BC8" w:rsidRPr="0016367F" w:rsidRDefault="00C87BC8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(1,265)</w:t>
            </w:r>
          </w:p>
        </w:tc>
        <w:tc>
          <w:tcPr>
            <w:tcW w:w="270" w:type="dxa"/>
          </w:tcPr>
          <w:p w14:paraId="403E71BD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41EA1E1" w14:textId="77777777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DDA4323" w14:textId="3635049D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1,433</w:t>
            </w:r>
          </w:p>
        </w:tc>
      </w:tr>
      <w:tr w:rsidR="0016367F" w:rsidRPr="0016367F" w14:paraId="34BBBEC2" w14:textId="77777777" w:rsidTr="0016367F">
        <w:trPr>
          <w:trHeight w:val="144"/>
        </w:trPr>
        <w:tc>
          <w:tcPr>
            <w:tcW w:w="3150" w:type="dxa"/>
          </w:tcPr>
          <w:p w14:paraId="7C7063B1" w14:textId="31992112" w:rsidR="0016367F" w:rsidRPr="0016367F" w:rsidRDefault="0016367F" w:rsidP="0016367F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7EAD7D6D" w14:textId="34FDC2DB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0B1AFD0" w14:textId="2E5B5C37" w:rsidR="0016367F" w:rsidRPr="00C87BC8" w:rsidRDefault="00C87BC8" w:rsidP="00C87BC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7B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BB2AA16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3033DA92" w14:textId="0C907B63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2,500</w:t>
            </w:r>
          </w:p>
        </w:tc>
        <w:tc>
          <w:tcPr>
            <w:tcW w:w="270" w:type="dxa"/>
          </w:tcPr>
          <w:p w14:paraId="5054DEF1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F99D77" w14:textId="49F406BC" w:rsidR="0016367F" w:rsidRPr="00C87BC8" w:rsidRDefault="00C87BC8" w:rsidP="00C87BC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B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D1AB6E0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4E65E48" w14:textId="0B173F9F" w:rsidR="0016367F" w:rsidRPr="0016367F" w:rsidRDefault="0016367F" w:rsidP="006640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6367F" w:rsidRPr="0016367F" w14:paraId="6D7D90D6" w14:textId="77777777" w:rsidTr="0016367F">
        <w:trPr>
          <w:trHeight w:val="144"/>
        </w:trPr>
        <w:tc>
          <w:tcPr>
            <w:tcW w:w="3150" w:type="dxa"/>
          </w:tcPr>
          <w:p w14:paraId="2191E0B6" w14:textId="77777777" w:rsidR="0016367F" w:rsidRPr="0016367F" w:rsidRDefault="0016367F" w:rsidP="0016367F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1636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4665D7C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61D672B" w14:textId="5AB1D0D6" w:rsidR="0016367F" w:rsidRPr="0016367F" w:rsidRDefault="00C87BC8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9858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010B9FB0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</w:tcPr>
          <w:p w14:paraId="35F9C5DB" w14:textId="55A33085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(388)</w:t>
            </w:r>
          </w:p>
        </w:tc>
        <w:tc>
          <w:tcPr>
            <w:tcW w:w="270" w:type="dxa"/>
          </w:tcPr>
          <w:p w14:paraId="4A282EC3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6C9BB" w14:textId="609753C3" w:rsidR="0016367F" w:rsidRPr="0016367F" w:rsidRDefault="00590CCA" w:rsidP="00590CC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DC5CB12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</w:tcPr>
          <w:p w14:paraId="580C5DF6" w14:textId="4572DD73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</w:tr>
      <w:tr w:rsidR="0016367F" w:rsidRPr="0016367F" w14:paraId="7FC87E5C" w14:textId="77777777" w:rsidTr="0016367F">
        <w:trPr>
          <w:trHeight w:val="144"/>
        </w:trPr>
        <w:tc>
          <w:tcPr>
            <w:tcW w:w="3150" w:type="dxa"/>
          </w:tcPr>
          <w:p w14:paraId="161CFE73" w14:textId="77777777" w:rsidR="0016367F" w:rsidRPr="0016367F" w:rsidRDefault="0016367F" w:rsidP="0016367F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15A2C69" w14:textId="77777777" w:rsidR="0016367F" w:rsidRPr="0016367F" w:rsidRDefault="0016367F" w:rsidP="0016367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669F8C" w14:textId="5D1F4BD7" w:rsidR="0016367F" w:rsidRPr="0016367F" w:rsidRDefault="00C87BC8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26,020</w:t>
            </w:r>
          </w:p>
        </w:tc>
        <w:tc>
          <w:tcPr>
            <w:tcW w:w="237" w:type="dxa"/>
          </w:tcPr>
          <w:p w14:paraId="1B038AD0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1F115F1" w14:textId="59D1F87F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24,681</w:t>
            </w:r>
          </w:p>
        </w:tc>
        <w:tc>
          <w:tcPr>
            <w:tcW w:w="270" w:type="dxa"/>
          </w:tcPr>
          <w:p w14:paraId="48E3AA39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06274B" w14:textId="3BB66E0D" w:rsidR="0016367F" w:rsidRPr="0016367F" w:rsidRDefault="00590CCA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15,505</w:t>
            </w:r>
          </w:p>
        </w:tc>
        <w:tc>
          <w:tcPr>
            <w:tcW w:w="270" w:type="dxa"/>
          </w:tcPr>
          <w:p w14:paraId="441E593D" w14:textId="77777777" w:rsidR="0016367F" w:rsidRPr="0016367F" w:rsidRDefault="0016367F" w:rsidP="00163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B524FB3" w14:textId="23F5E028" w:rsidR="0016367F" w:rsidRPr="0016367F" w:rsidRDefault="0016367F" w:rsidP="0016367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13,135</w:t>
            </w:r>
          </w:p>
        </w:tc>
      </w:tr>
    </w:tbl>
    <w:p w14:paraId="03878009" w14:textId="684A8E99" w:rsidR="0016367F" w:rsidRPr="0016367F" w:rsidRDefault="001636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202"/>
        <w:gridCol w:w="236"/>
        <w:gridCol w:w="1183"/>
        <w:gridCol w:w="270"/>
        <w:gridCol w:w="1159"/>
        <w:gridCol w:w="270"/>
        <w:gridCol w:w="1170"/>
      </w:tblGrid>
      <w:tr w:rsidR="002E59ED" w:rsidRPr="0016367F" w14:paraId="68AC9BD4" w14:textId="77777777" w:rsidTr="006640CD">
        <w:trPr>
          <w:trHeight w:val="20"/>
          <w:tblHeader/>
        </w:trPr>
        <w:tc>
          <w:tcPr>
            <w:tcW w:w="3798" w:type="dxa"/>
            <w:vMerge w:val="restart"/>
          </w:tcPr>
          <w:p w14:paraId="1C5A81E7" w14:textId="2B6958FC" w:rsidR="002E59ED" w:rsidRPr="0016367F" w:rsidRDefault="002E59ED" w:rsidP="002E59ED">
            <w:pPr>
              <w:tabs>
                <w:tab w:val="clear" w:pos="227"/>
              </w:tabs>
              <w:ind w:left="-33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367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16367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16367F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  <w:r w:rsidRPr="0016367F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1" w:type="dxa"/>
            <w:gridSpan w:val="3"/>
            <w:vAlign w:val="bottom"/>
          </w:tcPr>
          <w:p w14:paraId="5736403A" w14:textId="77777777" w:rsidR="002E59ED" w:rsidRPr="0016367F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74ACB95" w14:textId="77777777" w:rsidR="002E59ED" w:rsidRPr="0016367F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vAlign w:val="bottom"/>
          </w:tcPr>
          <w:p w14:paraId="6B70FD26" w14:textId="77777777" w:rsidR="002E59ED" w:rsidRPr="0016367F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367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6367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E59ED" w:rsidRPr="0016367F" w14:paraId="5E30C97A" w14:textId="77777777" w:rsidTr="006640CD">
        <w:trPr>
          <w:trHeight w:val="20"/>
          <w:tblHeader/>
        </w:trPr>
        <w:tc>
          <w:tcPr>
            <w:tcW w:w="3798" w:type="dxa"/>
            <w:vMerge/>
          </w:tcPr>
          <w:p w14:paraId="40E30C20" w14:textId="77777777" w:rsidR="002E59ED" w:rsidRPr="0016367F" w:rsidRDefault="002E59ED" w:rsidP="002E59E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615507FB" w14:textId="4C1476A7" w:rsidR="002E59ED" w:rsidRPr="0016367F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162018A7" w14:textId="77777777" w:rsidR="002E59ED" w:rsidRPr="0016367F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5E8ACB" w14:textId="2EC1C820" w:rsidR="002E59ED" w:rsidRPr="0016367F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DFF7C92" w14:textId="77777777" w:rsidR="002E59ED" w:rsidRPr="0016367F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center"/>
          </w:tcPr>
          <w:p w14:paraId="1D5A92F5" w14:textId="03E7F7F3" w:rsidR="002E59ED" w:rsidRPr="0016367F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36C47109" w14:textId="77777777" w:rsidR="002E59ED" w:rsidRPr="0016367F" w:rsidRDefault="002E59ED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9312A4E" w14:textId="23347211" w:rsidR="002E59ED" w:rsidRPr="0016367F" w:rsidRDefault="0016367F" w:rsidP="002E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E59ED" w:rsidRPr="0016367F" w14:paraId="3B00192E" w14:textId="77777777" w:rsidTr="006640CD">
        <w:trPr>
          <w:trHeight w:val="20"/>
          <w:tblHeader/>
        </w:trPr>
        <w:tc>
          <w:tcPr>
            <w:tcW w:w="3798" w:type="dxa"/>
          </w:tcPr>
          <w:p w14:paraId="10AE30AE" w14:textId="77777777" w:rsidR="002E59ED" w:rsidRPr="0016367F" w:rsidRDefault="002E59ED" w:rsidP="002E59E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58E3125" w14:textId="77777777" w:rsidR="002E59ED" w:rsidRPr="0016367F" w:rsidRDefault="002E59ED" w:rsidP="002E59E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367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737CBA" w:rsidRPr="0016367F" w14:paraId="5DF51137" w14:textId="77777777" w:rsidTr="006640CD">
        <w:trPr>
          <w:trHeight w:val="20"/>
        </w:trPr>
        <w:tc>
          <w:tcPr>
            <w:tcW w:w="3798" w:type="dxa"/>
          </w:tcPr>
          <w:p w14:paraId="0DD2D128" w14:textId="77777777" w:rsidR="00737CBA" w:rsidRPr="0016367F" w:rsidRDefault="00737CBA" w:rsidP="00737CB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02" w:type="dxa"/>
          </w:tcPr>
          <w:p w14:paraId="6BAE9E08" w14:textId="1A9FEB90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2.49</w:t>
            </w:r>
          </w:p>
        </w:tc>
        <w:tc>
          <w:tcPr>
            <w:tcW w:w="236" w:type="dxa"/>
          </w:tcPr>
          <w:p w14:paraId="24F18315" w14:textId="77777777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603E7EF0" w14:textId="4D4B309A" w:rsidR="00737CBA" w:rsidRPr="0016367F" w:rsidRDefault="00737CBA" w:rsidP="00737CBA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1.19</w:t>
            </w:r>
          </w:p>
        </w:tc>
        <w:tc>
          <w:tcPr>
            <w:tcW w:w="270" w:type="dxa"/>
          </w:tcPr>
          <w:p w14:paraId="5898B3DF" w14:textId="77777777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7539676C" w14:textId="03415F41" w:rsidR="00737CBA" w:rsidRPr="0016367F" w:rsidRDefault="00737CBA" w:rsidP="00737CBA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2.49</w:t>
            </w:r>
          </w:p>
        </w:tc>
        <w:tc>
          <w:tcPr>
            <w:tcW w:w="270" w:type="dxa"/>
          </w:tcPr>
          <w:p w14:paraId="36418C47" w14:textId="77777777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F44F5" w14:textId="035E0A96" w:rsidR="00737CBA" w:rsidRPr="0016367F" w:rsidRDefault="00737CBA" w:rsidP="00737CBA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1.19</w:t>
            </w:r>
          </w:p>
        </w:tc>
      </w:tr>
      <w:tr w:rsidR="00737CBA" w:rsidRPr="0016367F" w14:paraId="2B76C1E6" w14:textId="77777777" w:rsidTr="006640CD">
        <w:trPr>
          <w:trHeight w:val="20"/>
        </w:trPr>
        <w:tc>
          <w:tcPr>
            <w:tcW w:w="3798" w:type="dxa"/>
          </w:tcPr>
          <w:p w14:paraId="1DA25D40" w14:textId="77777777" w:rsidR="00737CBA" w:rsidRPr="0016367F" w:rsidRDefault="00737CBA" w:rsidP="00737CB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02" w:type="dxa"/>
          </w:tcPr>
          <w:p w14:paraId="78E013CC" w14:textId="1BECF39D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4764781D" w14:textId="77777777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7460C5E0" w14:textId="4E49406A" w:rsidR="00737CBA" w:rsidRPr="0016367F" w:rsidRDefault="00737CBA" w:rsidP="00737CBA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3F941E4F" w14:textId="77777777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305B80F6" w14:textId="7DEFF8E2" w:rsidR="00737CBA" w:rsidRPr="0016367F" w:rsidRDefault="00737CBA" w:rsidP="00737CBA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70" w:type="dxa"/>
          </w:tcPr>
          <w:p w14:paraId="416F230D" w14:textId="77777777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080B6" w14:textId="379FF19D" w:rsidR="00737CBA" w:rsidRPr="0016367F" w:rsidRDefault="00737CBA" w:rsidP="00737CBA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  <w:tr w:rsidR="00737CBA" w:rsidRPr="0016367F" w14:paraId="6CACB719" w14:textId="77777777" w:rsidTr="006640CD">
        <w:trPr>
          <w:trHeight w:val="20"/>
        </w:trPr>
        <w:tc>
          <w:tcPr>
            <w:tcW w:w="3798" w:type="dxa"/>
          </w:tcPr>
          <w:p w14:paraId="05F97118" w14:textId="77777777" w:rsidR="00737CBA" w:rsidRPr="0016367F" w:rsidRDefault="00737CBA" w:rsidP="00737CB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02" w:type="dxa"/>
          </w:tcPr>
          <w:p w14:paraId="4D7465B5" w14:textId="6825F225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 – 59.00</w:t>
            </w:r>
          </w:p>
        </w:tc>
        <w:tc>
          <w:tcPr>
            <w:tcW w:w="236" w:type="dxa"/>
          </w:tcPr>
          <w:p w14:paraId="056EAF3E" w14:textId="77777777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</w:tcPr>
          <w:p w14:paraId="024592E0" w14:textId="0782CDFC" w:rsidR="00737CBA" w:rsidRPr="0016367F" w:rsidRDefault="00737CBA" w:rsidP="00737CBA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0.00 - 62.00</w:t>
            </w:r>
          </w:p>
        </w:tc>
        <w:tc>
          <w:tcPr>
            <w:tcW w:w="270" w:type="dxa"/>
          </w:tcPr>
          <w:p w14:paraId="42205B70" w14:textId="77777777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</w:tcPr>
          <w:p w14:paraId="6E60BD24" w14:textId="7A2BDFC0" w:rsidR="00737CBA" w:rsidRPr="0016367F" w:rsidRDefault="00737CBA" w:rsidP="00737CBA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 – 59.00</w:t>
            </w:r>
          </w:p>
        </w:tc>
        <w:tc>
          <w:tcPr>
            <w:tcW w:w="270" w:type="dxa"/>
          </w:tcPr>
          <w:p w14:paraId="1044FCAD" w14:textId="77777777" w:rsidR="00737CBA" w:rsidRPr="0016367F" w:rsidRDefault="00737CBA" w:rsidP="0073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E3038" w14:textId="6A6C26FB" w:rsidR="00737CBA" w:rsidRPr="0016367F" w:rsidRDefault="00737CBA" w:rsidP="00737CBA">
            <w:pPr>
              <w:pStyle w:val="acctfourfigures"/>
              <w:tabs>
                <w:tab w:val="clear" w:pos="765"/>
              </w:tabs>
              <w:spacing w:line="240" w:lineRule="atLeast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367F">
              <w:rPr>
                <w:rFonts w:asciiTheme="majorBidi" w:hAnsiTheme="majorBidi" w:cstheme="majorBidi"/>
                <w:sz w:val="30"/>
                <w:szCs w:val="30"/>
              </w:rPr>
              <w:t>0.00 - 62.00</w:t>
            </w:r>
          </w:p>
        </w:tc>
      </w:tr>
    </w:tbl>
    <w:p w14:paraId="38F9235B" w14:textId="2C663321" w:rsidR="00163875" w:rsidRPr="0016367F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48CE3BD7" w14:textId="58A42CBB" w:rsidR="00163875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D54EA16" w14:textId="77777777" w:rsidR="00024DA5" w:rsidRPr="000405AA" w:rsidRDefault="00024DA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6EB2496" w14:textId="3BC87331" w:rsidR="00163875" w:rsidRPr="000405AA" w:rsidRDefault="00163875" w:rsidP="00515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0405A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0405AA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484E4DB0" w14:textId="77777777" w:rsidR="00CB7079" w:rsidRPr="000405AA" w:rsidRDefault="00CB7079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E76496" w14:textId="7E2C9C59" w:rsidR="00163875" w:rsidRPr="000405AA" w:rsidRDefault="0016387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A17E6E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5EAD5AD" w14:textId="77777777" w:rsidR="005C55E6" w:rsidRPr="000405AA" w:rsidRDefault="005C55E6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1260"/>
      </w:tblGrid>
      <w:tr w:rsidR="00163875" w:rsidRPr="000405AA" w14:paraId="2EF09EA5" w14:textId="77777777" w:rsidTr="00436DD9">
        <w:trPr>
          <w:trHeight w:val="20"/>
        </w:trPr>
        <w:tc>
          <w:tcPr>
            <w:tcW w:w="4320" w:type="dxa"/>
          </w:tcPr>
          <w:p w14:paraId="07368A15" w14:textId="77777777" w:rsidR="00163875" w:rsidRPr="000405AA" w:rsidRDefault="00163875" w:rsidP="00C45006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25C031F" w14:textId="77777777" w:rsidR="00163875" w:rsidRPr="000405AA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63875" w:rsidRPr="000405AA" w14:paraId="5D87CE68" w14:textId="77777777" w:rsidTr="00436DD9">
        <w:trPr>
          <w:trHeight w:val="20"/>
        </w:trPr>
        <w:tc>
          <w:tcPr>
            <w:tcW w:w="4320" w:type="dxa"/>
          </w:tcPr>
          <w:p w14:paraId="6002E65F" w14:textId="77777777" w:rsidR="00163875" w:rsidRPr="000405AA" w:rsidRDefault="00163875" w:rsidP="00C51D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6A4CC0D2" w14:textId="77777777" w:rsidR="00163875" w:rsidRPr="000405AA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D8E313A" w14:textId="77777777" w:rsidR="00163875" w:rsidRPr="000405AA" w:rsidRDefault="00163875" w:rsidP="00C4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30337FD" w14:textId="77777777" w:rsidR="00163875" w:rsidRPr="000405AA" w:rsidRDefault="00163875" w:rsidP="00C450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8D12E9" w:rsidRPr="000405AA" w14:paraId="3B5A67CA" w14:textId="77777777" w:rsidTr="00436DD9">
        <w:trPr>
          <w:trHeight w:val="20"/>
        </w:trPr>
        <w:tc>
          <w:tcPr>
            <w:tcW w:w="4320" w:type="dxa"/>
          </w:tcPr>
          <w:p w14:paraId="3E066265" w14:textId="77777777" w:rsidR="008D12E9" w:rsidRPr="000405AA" w:rsidRDefault="008D12E9" w:rsidP="008D12E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5F984C6" w14:textId="1428E2CD" w:rsidR="008D12E9" w:rsidRPr="000405AA" w:rsidRDefault="006640CD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20676FBB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B361D92" w14:textId="4F044822" w:rsidR="008D12E9" w:rsidRPr="000405AA" w:rsidRDefault="006640CD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26192C34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EC18947" w14:textId="1B8DD692" w:rsidR="008D12E9" w:rsidRPr="000405AA" w:rsidRDefault="006640CD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51BC4015" w14:textId="77777777" w:rsidR="008D12E9" w:rsidRPr="000405AA" w:rsidRDefault="008D12E9" w:rsidP="008D1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DF356EC" w14:textId="2ABFFE5F" w:rsidR="008D12E9" w:rsidRPr="000405AA" w:rsidRDefault="006640CD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8D12E9" w:rsidRPr="000405AA" w14:paraId="181BBA2A" w14:textId="77777777" w:rsidTr="00436DD9">
        <w:trPr>
          <w:trHeight w:val="20"/>
        </w:trPr>
        <w:tc>
          <w:tcPr>
            <w:tcW w:w="4320" w:type="dxa"/>
          </w:tcPr>
          <w:p w14:paraId="164C71DF" w14:textId="77777777" w:rsidR="008D12E9" w:rsidRPr="000405AA" w:rsidRDefault="008D12E9" w:rsidP="008D12E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0DB9486A" w14:textId="77777777" w:rsidR="008D12E9" w:rsidRPr="000405AA" w:rsidRDefault="008D12E9" w:rsidP="008D12E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640CD" w:rsidRPr="000405AA" w14:paraId="4911BFB1" w14:textId="77777777" w:rsidTr="00F72124">
        <w:trPr>
          <w:trHeight w:val="20"/>
        </w:trPr>
        <w:tc>
          <w:tcPr>
            <w:tcW w:w="4320" w:type="dxa"/>
          </w:tcPr>
          <w:p w14:paraId="7AC1A4D0" w14:textId="77777777" w:rsidR="006640CD" w:rsidRPr="000405AA" w:rsidRDefault="006640CD" w:rsidP="006640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71DCAB4F" w14:textId="5BC4D25A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(1,003)</w:t>
            </w:r>
          </w:p>
        </w:tc>
        <w:tc>
          <w:tcPr>
            <w:tcW w:w="270" w:type="dxa"/>
            <w:vAlign w:val="center"/>
          </w:tcPr>
          <w:p w14:paraId="39A4D755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3E5A56F" w14:textId="0D51ABA0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(906)</w:t>
            </w:r>
          </w:p>
        </w:tc>
        <w:tc>
          <w:tcPr>
            <w:tcW w:w="270" w:type="dxa"/>
            <w:vAlign w:val="center"/>
          </w:tcPr>
          <w:p w14:paraId="1C0846BA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48E1847" w14:textId="25B1B157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1,094</w:t>
            </w:r>
          </w:p>
        </w:tc>
        <w:tc>
          <w:tcPr>
            <w:tcW w:w="270" w:type="dxa"/>
            <w:vAlign w:val="center"/>
          </w:tcPr>
          <w:p w14:paraId="5A4612F0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D517567" w14:textId="25616578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990</w:t>
            </w:r>
          </w:p>
        </w:tc>
      </w:tr>
      <w:tr w:rsidR="006640CD" w:rsidRPr="000405AA" w14:paraId="402BA7DF" w14:textId="77777777" w:rsidTr="00F72124">
        <w:trPr>
          <w:trHeight w:val="20"/>
        </w:trPr>
        <w:tc>
          <w:tcPr>
            <w:tcW w:w="4320" w:type="dxa"/>
          </w:tcPr>
          <w:p w14:paraId="48F3C9E2" w14:textId="77777777" w:rsidR="006640CD" w:rsidRPr="000405AA" w:rsidRDefault="006640CD" w:rsidP="006640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4B94C21C" w14:textId="4313B823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1,129</w:t>
            </w:r>
          </w:p>
        </w:tc>
        <w:tc>
          <w:tcPr>
            <w:tcW w:w="270" w:type="dxa"/>
          </w:tcPr>
          <w:p w14:paraId="24E7924D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E45D8D" w14:textId="4009F007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997</w:t>
            </w:r>
          </w:p>
        </w:tc>
        <w:tc>
          <w:tcPr>
            <w:tcW w:w="270" w:type="dxa"/>
          </w:tcPr>
          <w:p w14:paraId="6DE5D24C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192EA" w14:textId="26ED9C6E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(1,054)</w:t>
            </w:r>
          </w:p>
        </w:tc>
        <w:tc>
          <w:tcPr>
            <w:tcW w:w="270" w:type="dxa"/>
          </w:tcPr>
          <w:p w14:paraId="312DE4AA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A1670" w14:textId="21BC473E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(931)</w:t>
            </w:r>
          </w:p>
        </w:tc>
      </w:tr>
      <w:tr w:rsidR="006640CD" w:rsidRPr="000405AA" w14:paraId="7EF2E4EC" w14:textId="77777777" w:rsidTr="00F72124">
        <w:trPr>
          <w:trHeight w:val="20"/>
        </w:trPr>
        <w:tc>
          <w:tcPr>
            <w:tcW w:w="4320" w:type="dxa"/>
          </w:tcPr>
          <w:p w14:paraId="65D3E00A" w14:textId="77777777" w:rsidR="006640CD" w:rsidRPr="000405AA" w:rsidRDefault="006640CD" w:rsidP="006640CD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C46CB29" w14:textId="223A6530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(1,124)</w:t>
            </w:r>
          </w:p>
        </w:tc>
        <w:tc>
          <w:tcPr>
            <w:tcW w:w="270" w:type="dxa"/>
            <w:vAlign w:val="bottom"/>
          </w:tcPr>
          <w:p w14:paraId="12EC8A1C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7B2014" w14:textId="2F77262F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(1,004)</w:t>
            </w:r>
          </w:p>
        </w:tc>
        <w:tc>
          <w:tcPr>
            <w:tcW w:w="270" w:type="dxa"/>
            <w:vAlign w:val="bottom"/>
          </w:tcPr>
          <w:p w14:paraId="698A52D0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97F490" w14:textId="7175BAF2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516</w:t>
            </w:r>
          </w:p>
        </w:tc>
        <w:tc>
          <w:tcPr>
            <w:tcW w:w="270" w:type="dxa"/>
            <w:vAlign w:val="bottom"/>
          </w:tcPr>
          <w:p w14:paraId="328E33F2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6B99AB" w14:textId="314F595F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456</w:t>
            </w:r>
          </w:p>
        </w:tc>
      </w:tr>
      <w:tr w:rsidR="006640CD" w:rsidRPr="000405AA" w14:paraId="6156F36B" w14:textId="77777777" w:rsidTr="00886A60">
        <w:trPr>
          <w:trHeight w:val="20"/>
          <w:tblHeader/>
        </w:trPr>
        <w:tc>
          <w:tcPr>
            <w:tcW w:w="4320" w:type="dxa"/>
          </w:tcPr>
          <w:p w14:paraId="43F2DD6F" w14:textId="77777777" w:rsidR="006640CD" w:rsidRPr="000405AA" w:rsidRDefault="006640CD" w:rsidP="006640C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FD13E99" w14:textId="77777777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5725D486" w14:textId="2B7698D0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640CD" w:rsidRPr="000405AA" w14:paraId="55254916" w14:textId="77777777" w:rsidTr="00886A60">
        <w:trPr>
          <w:trHeight w:val="20"/>
          <w:tblHeader/>
        </w:trPr>
        <w:tc>
          <w:tcPr>
            <w:tcW w:w="4320" w:type="dxa"/>
          </w:tcPr>
          <w:p w14:paraId="5FC5286F" w14:textId="77777777" w:rsidR="006640CD" w:rsidRPr="000405AA" w:rsidRDefault="006640CD" w:rsidP="006640C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29AD1EFD" w14:textId="77777777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18AA2A1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8DE8B5" w14:textId="77777777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640CD" w:rsidRPr="000405AA" w14:paraId="594EB16F" w14:textId="77777777" w:rsidTr="00886A60">
        <w:trPr>
          <w:trHeight w:val="20"/>
          <w:tblHeader/>
        </w:trPr>
        <w:tc>
          <w:tcPr>
            <w:tcW w:w="4320" w:type="dxa"/>
          </w:tcPr>
          <w:p w14:paraId="1271A909" w14:textId="77777777" w:rsidR="006640CD" w:rsidRPr="000405AA" w:rsidRDefault="006640CD" w:rsidP="006640C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D6E8228" w14:textId="4F3C13EA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038401BD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A4374E4" w14:textId="58E75C72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</w:tcPr>
          <w:p w14:paraId="08E848BD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23B4284" w14:textId="2A287A13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4673A336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D491F9D" w14:textId="459E84A5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6640CD" w:rsidRPr="000405AA" w14:paraId="6B5223AC" w14:textId="77777777" w:rsidTr="00886A60">
        <w:trPr>
          <w:trHeight w:val="20"/>
          <w:tblHeader/>
        </w:trPr>
        <w:tc>
          <w:tcPr>
            <w:tcW w:w="4320" w:type="dxa"/>
          </w:tcPr>
          <w:p w14:paraId="3AF9E2A4" w14:textId="77777777" w:rsidR="006640CD" w:rsidRPr="000405AA" w:rsidRDefault="006640CD" w:rsidP="006640C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center"/>
          </w:tcPr>
          <w:p w14:paraId="1F7875F6" w14:textId="77777777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05A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6640CD" w:rsidRPr="000405AA" w14:paraId="6B0A3BA9" w14:textId="77777777" w:rsidTr="00886A60">
        <w:trPr>
          <w:trHeight w:val="20"/>
        </w:trPr>
        <w:tc>
          <w:tcPr>
            <w:tcW w:w="4320" w:type="dxa"/>
          </w:tcPr>
          <w:p w14:paraId="492F7E5C" w14:textId="77777777" w:rsidR="006640CD" w:rsidRPr="000405AA" w:rsidRDefault="006640CD" w:rsidP="006640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E0F7972" w14:textId="1EEE20FB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(540)</w:t>
            </w:r>
          </w:p>
        </w:tc>
        <w:tc>
          <w:tcPr>
            <w:tcW w:w="270" w:type="dxa"/>
            <w:vAlign w:val="center"/>
          </w:tcPr>
          <w:p w14:paraId="72B2E513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40B01DD" w14:textId="3856F906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(496)</w:t>
            </w:r>
          </w:p>
        </w:tc>
        <w:tc>
          <w:tcPr>
            <w:tcW w:w="270" w:type="dxa"/>
            <w:vAlign w:val="center"/>
          </w:tcPr>
          <w:p w14:paraId="45534DC8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DBCAF9" w14:textId="4DC49816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586</w:t>
            </w:r>
          </w:p>
        </w:tc>
        <w:tc>
          <w:tcPr>
            <w:tcW w:w="270" w:type="dxa"/>
            <w:vAlign w:val="center"/>
          </w:tcPr>
          <w:p w14:paraId="360679B7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178315B" w14:textId="08FAC95B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540</w:t>
            </w:r>
          </w:p>
        </w:tc>
      </w:tr>
      <w:tr w:rsidR="006640CD" w:rsidRPr="000405AA" w14:paraId="047A2E07" w14:textId="77777777" w:rsidTr="00886A60">
        <w:trPr>
          <w:trHeight w:val="20"/>
        </w:trPr>
        <w:tc>
          <w:tcPr>
            <w:tcW w:w="4320" w:type="dxa"/>
          </w:tcPr>
          <w:p w14:paraId="029FA6CD" w14:textId="77777777" w:rsidR="006640CD" w:rsidRPr="000405AA" w:rsidRDefault="006640CD" w:rsidP="006640C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41CEC93C" w14:textId="1799B9C5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630</w:t>
            </w:r>
          </w:p>
        </w:tc>
        <w:tc>
          <w:tcPr>
            <w:tcW w:w="270" w:type="dxa"/>
          </w:tcPr>
          <w:p w14:paraId="350AD692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BD66C5D" w14:textId="2F5518E6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564</w:t>
            </w:r>
          </w:p>
        </w:tc>
        <w:tc>
          <w:tcPr>
            <w:tcW w:w="270" w:type="dxa"/>
          </w:tcPr>
          <w:p w14:paraId="6C081701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77EDF" w14:textId="19013B29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(591)</w:t>
            </w:r>
          </w:p>
        </w:tc>
        <w:tc>
          <w:tcPr>
            <w:tcW w:w="270" w:type="dxa"/>
          </w:tcPr>
          <w:p w14:paraId="567AEE14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0C5087" w14:textId="04A700C2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(527)</w:t>
            </w:r>
          </w:p>
        </w:tc>
      </w:tr>
      <w:tr w:rsidR="006640CD" w:rsidRPr="000405AA" w14:paraId="7E803F4E" w14:textId="77777777" w:rsidTr="00886A60">
        <w:trPr>
          <w:trHeight w:val="20"/>
        </w:trPr>
        <w:tc>
          <w:tcPr>
            <w:tcW w:w="4320" w:type="dxa"/>
          </w:tcPr>
          <w:p w14:paraId="5E4473FE" w14:textId="77777777" w:rsidR="006640CD" w:rsidRPr="000405AA" w:rsidRDefault="006640CD" w:rsidP="006640CD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322D2FC" w14:textId="468AA41D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(594)</w:t>
            </w:r>
          </w:p>
        </w:tc>
        <w:tc>
          <w:tcPr>
            <w:tcW w:w="270" w:type="dxa"/>
            <w:vAlign w:val="bottom"/>
          </w:tcPr>
          <w:p w14:paraId="6A04BCC0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C9FC3A" w14:textId="653F0058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(541)</w:t>
            </w:r>
          </w:p>
        </w:tc>
        <w:tc>
          <w:tcPr>
            <w:tcW w:w="270" w:type="dxa"/>
            <w:vAlign w:val="bottom"/>
          </w:tcPr>
          <w:p w14:paraId="29DE0BD2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84D75" w14:textId="0A6C75F1" w:rsidR="006640CD" w:rsidRPr="000405AA" w:rsidRDefault="00737CBA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238</w:t>
            </w:r>
          </w:p>
        </w:tc>
        <w:tc>
          <w:tcPr>
            <w:tcW w:w="270" w:type="dxa"/>
            <w:vAlign w:val="bottom"/>
          </w:tcPr>
          <w:p w14:paraId="10405700" w14:textId="77777777" w:rsidR="006640CD" w:rsidRPr="000405AA" w:rsidRDefault="006640CD" w:rsidP="0066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565825" w14:textId="1FC92728" w:rsidR="006640CD" w:rsidRPr="000405AA" w:rsidRDefault="006640CD" w:rsidP="006640CD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218</w:t>
            </w:r>
          </w:p>
        </w:tc>
      </w:tr>
    </w:tbl>
    <w:p w14:paraId="19099890" w14:textId="2DA513E7" w:rsidR="00F138AB" w:rsidRDefault="00F138AB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30F94A74" w14:textId="66AA0D32" w:rsidR="00024DA5" w:rsidRDefault="00024DA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24C914D4" w14:textId="77777777" w:rsidR="00024DA5" w:rsidRPr="000405AA" w:rsidRDefault="00024DA5" w:rsidP="00163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527FE61C" w14:textId="68E07151" w:rsidR="003D55D5" w:rsidRPr="000405AA" w:rsidRDefault="003D55D5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ส่วนเกินมูลค่าหุ้นสามัญ</w:t>
      </w:r>
    </w:p>
    <w:p w14:paraId="05681E93" w14:textId="0669A155" w:rsidR="003D55D5" w:rsidRPr="00FF2A0C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D5EE8A3" w14:textId="0D400E30" w:rsidR="003D55D5" w:rsidRPr="000405AA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28034B">
        <w:rPr>
          <w:rFonts w:ascii="Angsana New" w:hAnsi="Angsana New"/>
          <w:sz w:val="30"/>
          <w:szCs w:val="30"/>
        </w:rPr>
        <w:t>2535</w:t>
      </w:r>
      <w:r w:rsidRPr="000405AA">
        <w:rPr>
          <w:rFonts w:ascii="Angsana New" w:hAnsi="Angsana New"/>
          <w:sz w:val="30"/>
          <w:szCs w:val="30"/>
          <w:cs/>
        </w:rPr>
        <w:t xml:space="preserve"> มาตรา </w:t>
      </w:r>
      <w:r w:rsidR="0028034B">
        <w:rPr>
          <w:rFonts w:ascii="Angsana New" w:hAnsi="Angsana New"/>
          <w:sz w:val="30"/>
          <w:szCs w:val="30"/>
        </w:rPr>
        <w:t>51</w:t>
      </w:r>
      <w:r w:rsidRPr="000405AA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B9EB2BF" w14:textId="77777777" w:rsidR="003D55D5" w:rsidRPr="00FF2A0C" w:rsidRDefault="003D55D5" w:rsidP="003D5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92A8130" w14:textId="377F4A15" w:rsidR="0042041A" w:rsidRPr="000405AA" w:rsidRDefault="0042041A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6EAB0B44" w14:textId="77777777" w:rsidR="0086450E" w:rsidRPr="00FF2A0C" w:rsidRDefault="0086450E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28"/>
          <w:szCs w:val="28"/>
        </w:rPr>
      </w:pPr>
    </w:p>
    <w:p w14:paraId="32DC2138" w14:textId="108C5D10" w:rsidR="0042041A" w:rsidRPr="000405AA" w:rsidRDefault="009A1C40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8D12E9" w:rsidRPr="000405AA">
        <w:rPr>
          <w:rFonts w:ascii="Angsana New" w:hAnsi="Angsana New"/>
          <w:sz w:val="30"/>
          <w:szCs w:val="30"/>
        </w:rPr>
        <w:t xml:space="preserve"> 2535</w:t>
      </w:r>
      <w:r w:rsidRPr="000405AA">
        <w:rPr>
          <w:rFonts w:ascii="Angsana New" w:hAnsi="Angsana New"/>
          <w:sz w:val="30"/>
          <w:szCs w:val="30"/>
          <w:cs/>
        </w:rPr>
        <w:t xml:space="preserve"> มาตรา </w:t>
      </w:r>
      <w:r w:rsidRPr="000405AA">
        <w:rPr>
          <w:rFonts w:ascii="Angsana New" w:hAnsi="Angsana New"/>
          <w:sz w:val="30"/>
          <w:szCs w:val="30"/>
        </w:rPr>
        <w:t>116</w:t>
      </w:r>
      <w:r w:rsidRPr="000405AA">
        <w:rPr>
          <w:rFonts w:ascii="Angsana New" w:hAnsi="Angsana New"/>
          <w:sz w:val="30"/>
          <w:szCs w:val="30"/>
          <w:cs/>
        </w:rPr>
        <w:t xml:space="preserve"> บริษัท</w:t>
      </w:r>
      <w:r w:rsidR="00ED0276">
        <w:rPr>
          <w:rFonts w:ascii="Angsana New" w:hAnsi="Angsana New" w:hint="cs"/>
          <w:sz w:val="30"/>
          <w:szCs w:val="30"/>
          <w:cs/>
        </w:rPr>
        <w:t>มหาชน</w:t>
      </w:r>
      <w:r w:rsidRPr="000405AA">
        <w:rPr>
          <w:rFonts w:ascii="Angsana New" w:hAnsi="Angsana New"/>
          <w:sz w:val="30"/>
          <w:szCs w:val="30"/>
          <w:cs/>
        </w:rPr>
        <w:t xml:space="preserve">จะต้องจัดสรรทุนสำรอง (“สำรองตามกฎหมาย”) อย่างน้อยร้อยละ </w:t>
      </w:r>
      <w:r w:rsidRPr="000405AA">
        <w:rPr>
          <w:rFonts w:ascii="Angsana New" w:hAnsi="Angsana New"/>
          <w:sz w:val="30"/>
          <w:szCs w:val="30"/>
        </w:rPr>
        <w:t>5</w:t>
      </w:r>
      <w:r w:rsidRPr="000405AA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405AA">
        <w:rPr>
          <w:rFonts w:ascii="Angsana New" w:hAnsi="Angsana New"/>
          <w:sz w:val="30"/>
          <w:szCs w:val="30"/>
        </w:rPr>
        <w:t>10</w:t>
      </w:r>
      <w:r w:rsidRPr="000405AA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002BD5FA" w14:textId="136C9DFC" w:rsidR="0000084C" w:rsidRPr="00233223" w:rsidRDefault="00000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C463F55" w14:textId="77777777" w:rsidR="00F77590" w:rsidRPr="000405AA" w:rsidRDefault="00F77590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F86D48" w14:textId="77777777" w:rsidR="00F77590" w:rsidRPr="00233223" w:rsidRDefault="00F77590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16"/>
          <w:szCs w:val="16"/>
        </w:rPr>
      </w:pPr>
    </w:p>
    <w:p w14:paraId="28582F80" w14:textId="0E42E1F1" w:rsidR="005906C4" w:rsidRPr="000405AA" w:rsidRDefault="005906C4" w:rsidP="005906C4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DE7B47" w:rsidRPr="00DE7B47">
        <w:rPr>
          <w:rFonts w:asciiTheme="majorBidi" w:hAnsi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="00DE7B47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F19E25E" w14:textId="77777777" w:rsidR="005C55E6" w:rsidRPr="00233223" w:rsidRDefault="005C55E6" w:rsidP="005906C4">
      <w:pPr>
        <w:spacing w:line="240" w:lineRule="auto"/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5E852EFB" w14:textId="69C91742" w:rsidR="00022865" w:rsidRPr="000405AA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05AA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36684C7E" w14:textId="77777777" w:rsidR="00022865" w:rsidRPr="00233223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16"/>
          <w:szCs w:val="16"/>
        </w:rPr>
      </w:pPr>
    </w:p>
    <w:p w14:paraId="5A4B5A89" w14:textId="77777777" w:rsidR="00022865" w:rsidRPr="000405AA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0405AA">
        <w:rPr>
          <w:rFonts w:ascii="Angsana New" w:hAnsi="Angsana New" w:hint="cs"/>
          <w:sz w:val="30"/>
          <w:szCs w:val="30"/>
          <w:cs/>
        </w:rPr>
        <w:t>ผู้บริหาร</w:t>
      </w:r>
      <w:r w:rsidR="006004F7" w:rsidRPr="000405AA">
        <w:rPr>
          <w:rFonts w:ascii="Angsana New" w:hAnsi="Angsana New" w:hint="cs"/>
          <w:sz w:val="30"/>
          <w:szCs w:val="30"/>
          <w:cs/>
        </w:rPr>
        <w:t>พิจารณา</w:t>
      </w:r>
      <w:r w:rsidRPr="000405AA">
        <w:rPr>
          <w:rFonts w:ascii="Angsana New" w:hAnsi="Angsana New" w:hint="cs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B571AF" w:rsidRPr="000405AA">
        <w:rPr>
          <w:rFonts w:ascii="Angsana New" w:hAnsi="Angsana New" w:hint="cs"/>
          <w:sz w:val="30"/>
          <w:szCs w:val="30"/>
          <w:cs/>
        </w:rPr>
        <w:t>จึงมีส่วนงานที่รายงานเพียงส่วนเดียว</w:t>
      </w:r>
    </w:p>
    <w:p w14:paraId="17DD0EAB" w14:textId="77777777" w:rsidR="00022865" w:rsidRPr="00233223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16"/>
          <w:szCs w:val="16"/>
        </w:rPr>
      </w:pPr>
    </w:p>
    <w:p w14:paraId="168861E2" w14:textId="77777777" w:rsidR="00022865" w:rsidRPr="000405AA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091FD194" w14:textId="77777777" w:rsidR="00022865" w:rsidRPr="00233223" w:rsidRDefault="00022865" w:rsidP="00590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16"/>
          <w:szCs w:val="16"/>
        </w:rPr>
      </w:pPr>
    </w:p>
    <w:p w14:paraId="24B7D044" w14:textId="38D46DDD" w:rsidR="00022865" w:rsidRDefault="00022865" w:rsidP="00022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07B59587" w14:textId="5C361390" w:rsidR="00436DD9" w:rsidRPr="00FF2A0C" w:rsidRDefault="00FF2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186C9B" w14:textId="77777777" w:rsidR="00EC3EAC" w:rsidRPr="000405AA" w:rsidRDefault="00EC3EAC" w:rsidP="00EC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50B2849" w14:textId="77777777" w:rsidR="003345CF" w:rsidRPr="00233223" w:rsidRDefault="003345CF" w:rsidP="00C7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1082"/>
        <w:gridCol w:w="271"/>
        <w:gridCol w:w="1080"/>
        <w:gridCol w:w="269"/>
        <w:gridCol w:w="1080"/>
        <w:gridCol w:w="271"/>
        <w:gridCol w:w="1078"/>
      </w:tblGrid>
      <w:tr w:rsidR="003345CF" w:rsidRPr="000405AA" w14:paraId="51486FD9" w14:textId="77777777" w:rsidTr="00C67D5B">
        <w:trPr>
          <w:tblHeader/>
        </w:trPr>
        <w:tc>
          <w:tcPr>
            <w:tcW w:w="2311" w:type="pct"/>
          </w:tcPr>
          <w:p w14:paraId="78155846" w14:textId="77777777" w:rsidR="003345CF" w:rsidRPr="000405AA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5" w:type="pct"/>
            <w:gridSpan w:val="3"/>
            <w:shd w:val="clear" w:color="auto" w:fill="auto"/>
          </w:tcPr>
          <w:p w14:paraId="65E87AE0" w14:textId="77777777" w:rsidR="003345CF" w:rsidRPr="000405AA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2BED08C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3" w:type="pct"/>
            <w:gridSpan w:val="3"/>
            <w:shd w:val="clear" w:color="auto" w:fill="auto"/>
            <w:vAlign w:val="bottom"/>
          </w:tcPr>
          <w:p w14:paraId="0D53574A" w14:textId="77777777" w:rsidR="003345CF" w:rsidRPr="000405AA" w:rsidRDefault="003345CF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A1A" w:rsidRPr="000405AA" w14:paraId="52CE4528" w14:textId="77777777" w:rsidTr="0054169F">
        <w:trPr>
          <w:tblHeader/>
        </w:trPr>
        <w:tc>
          <w:tcPr>
            <w:tcW w:w="2311" w:type="pct"/>
          </w:tcPr>
          <w:p w14:paraId="62F7B9FC" w14:textId="77777777" w:rsidR="003D6A1A" w:rsidRPr="000405AA" w:rsidRDefault="003D6A1A" w:rsidP="003D6A1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ปี</w:t>
            </w:r>
            <w:r w:rsidRPr="000405AA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0405AA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0405AA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4A6F6CD" w14:textId="3475F6BB" w:rsidR="003D6A1A" w:rsidRPr="000405AA" w:rsidRDefault="003D6A1A" w:rsidP="003D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456F2C9" w14:textId="77777777" w:rsidR="003D6A1A" w:rsidRPr="000405AA" w:rsidRDefault="003D6A1A" w:rsidP="003D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6ACDA78" w14:textId="58854731" w:rsidR="003D6A1A" w:rsidRPr="000405AA" w:rsidRDefault="003D6A1A" w:rsidP="003D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2045F215" w14:textId="77777777" w:rsidR="003D6A1A" w:rsidRPr="000405AA" w:rsidRDefault="003D6A1A" w:rsidP="003D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3664C3DB" w14:textId="50272D5F" w:rsidR="003D6A1A" w:rsidRPr="000405AA" w:rsidRDefault="003D6A1A" w:rsidP="003D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  <w:vAlign w:val="center"/>
          </w:tcPr>
          <w:p w14:paraId="52BA7330" w14:textId="77777777" w:rsidR="003D6A1A" w:rsidRPr="000405AA" w:rsidRDefault="003D6A1A" w:rsidP="003D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center"/>
          </w:tcPr>
          <w:p w14:paraId="55E1CEFB" w14:textId="65D7B0E2" w:rsidR="003D6A1A" w:rsidRPr="000405AA" w:rsidRDefault="003D6A1A" w:rsidP="003D6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345CF" w:rsidRPr="000405AA" w14:paraId="0A06876E" w14:textId="77777777" w:rsidTr="00C67D5B">
        <w:trPr>
          <w:tblHeader/>
        </w:trPr>
        <w:tc>
          <w:tcPr>
            <w:tcW w:w="2311" w:type="pct"/>
          </w:tcPr>
          <w:p w14:paraId="4E3FDE6E" w14:textId="77777777" w:rsidR="003345CF" w:rsidRPr="000405AA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89" w:type="pct"/>
            <w:gridSpan w:val="7"/>
            <w:shd w:val="clear" w:color="auto" w:fill="auto"/>
          </w:tcPr>
          <w:p w14:paraId="03450612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C18B2"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9D45CE" w:rsidRPr="000405AA" w14:paraId="526A4C59" w14:textId="77777777" w:rsidTr="009D45CE">
        <w:tc>
          <w:tcPr>
            <w:tcW w:w="2311" w:type="pct"/>
          </w:tcPr>
          <w:p w14:paraId="378644DB" w14:textId="77777777" w:rsidR="003345CF" w:rsidRPr="000405AA" w:rsidRDefault="003345CF" w:rsidP="00886A6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67" w:type="pct"/>
            <w:shd w:val="clear" w:color="auto" w:fill="auto"/>
          </w:tcPr>
          <w:p w14:paraId="350C5161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49AB9E6" w14:textId="77777777" w:rsidR="003345CF" w:rsidRPr="000405AA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EDA8738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08240F2" w14:textId="77777777" w:rsidR="003345CF" w:rsidRPr="000405AA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0022FF8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F735CE" w14:textId="77777777" w:rsidR="003345CF" w:rsidRPr="000405AA" w:rsidRDefault="003345CF" w:rsidP="00886A6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0CD7EB4B" w14:textId="77777777" w:rsidR="003345CF" w:rsidRPr="000405AA" w:rsidRDefault="003345CF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1C2" w:rsidRPr="000405AA" w14:paraId="266D289E" w14:textId="77777777" w:rsidTr="004604D3">
        <w:tc>
          <w:tcPr>
            <w:tcW w:w="2311" w:type="pct"/>
          </w:tcPr>
          <w:p w14:paraId="52FFE3B3" w14:textId="77777777" w:rsidR="003161C2" w:rsidRPr="000405AA" w:rsidRDefault="003161C2" w:rsidP="003161C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F1D0C" w14:textId="487135BC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3,305,530 </w:t>
            </w:r>
          </w:p>
        </w:tc>
        <w:tc>
          <w:tcPr>
            <w:tcW w:w="142" w:type="pct"/>
            <w:shd w:val="clear" w:color="auto" w:fill="auto"/>
          </w:tcPr>
          <w:p w14:paraId="4D9A3917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08CF821" w14:textId="1DB087D5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2,145,601</w:t>
            </w:r>
          </w:p>
        </w:tc>
        <w:tc>
          <w:tcPr>
            <w:tcW w:w="141" w:type="pct"/>
            <w:shd w:val="clear" w:color="auto" w:fill="auto"/>
          </w:tcPr>
          <w:p w14:paraId="2B17DC7C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4D725A5C" w14:textId="471FBE90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701690B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4C279ADF" w14:textId="76AE5F45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61C2" w:rsidRPr="000405AA" w14:paraId="468C509B" w14:textId="77777777" w:rsidTr="004604D3">
        <w:tc>
          <w:tcPr>
            <w:tcW w:w="2311" w:type="pct"/>
          </w:tcPr>
          <w:p w14:paraId="44BBF370" w14:textId="77777777" w:rsidR="003161C2" w:rsidRPr="000405AA" w:rsidRDefault="003161C2" w:rsidP="003161C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6F8CF" w14:textId="3A273CDF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    77,764 </w:t>
            </w:r>
          </w:p>
        </w:tc>
        <w:tc>
          <w:tcPr>
            <w:tcW w:w="142" w:type="pct"/>
            <w:shd w:val="clear" w:color="auto" w:fill="auto"/>
          </w:tcPr>
          <w:p w14:paraId="64341755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D6FF4B7" w14:textId="76724459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63,157</w:t>
            </w:r>
          </w:p>
        </w:tc>
        <w:tc>
          <w:tcPr>
            <w:tcW w:w="141" w:type="pct"/>
            <w:shd w:val="clear" w:color="auto" w:fill="auto"/>
          </w:tcPr>
          <w:p w14:paraId="0B0BEC59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6376B9F8" w14:textId="27DE66D1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C93C4E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2F1B54AE" w14:textId="3248A044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61C2" w:rsidRPr="000405AA" w14:paraId="1E0829F9" w14:textId="77777777" w:rsidTr="000F3744">
        <w:tc>
          <w:tcPr>
            <w:tcW w:w="2311" w:type="pct"/>
          </w:tcPr>
          <w:p w14:paraId="0FFD2965" w14:textId="370951BF" w:rsidR="003161C2" w:rsidRPr="000405AA" w:rsidRDefault="003161C2" w:rsidP="003161C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</w:t>
            </w:r>
            <w:r w:rsidR="00710A1E">
              <w:rPr>
                <w:rFonts w:ascii="Angsana New" w:hAnsi="Angsana New" w:cs="Angsana New"/>
                <w:lang w:val="en-US"/>
              </w:rPr>
              <w:t xml:space="preserve"> </w:t>
            </w:r>
            <w:r w:rsidRPr="000405AA">
              <w:rPr>
                <w:rFonts w:ascii="Angsana New" w:hAnsi="Angsana New" w:cs="Angsana New" w:hint="cs"/>
                <w:cs/>
                <w:lang w:val="en-US"/>
              </w:rPr>
              <w:t>ๆ</w:t>
            </w:r>
          </w:p>
        </w:tc>
        <w:tc>
          <w:tcPr>
            <w:tcW w:w="567" w:type="pct"/>
            <w:shd w:val="clear" w:color="auto" w:fill="auto"/>
          </w:tcPr>
          <w:p w14:paraId="7E29CE6C" w14:textId="57930CC2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4E0F10F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648C8E9C" w14:textId="73090B08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F47DF6B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3530988" w14:textId="6250ACEB" w:rsidR="003161C2" w:rsidRPr="000405AA" w:rsidRDefault="001B44EA" w:rsidP="00111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4EA">
              <w:rPr>
                <w:rFonts w:asciiTheme="majorBidi" w:hAnsiTheme="majorBidi" w:cstheme="majorBidi"/>
                <w:sz w:val="30"/>
                <w:szCs w:val="30"/>
              </w:rPr>
              <w:t>334,102</w:t>
            </w:r>
          </w:p>
        </w:tc>
        <w:tc>
          <w:tcPr>
            <w:tcW w:w="142" w:type="pct"/>
          </w:tcPr>
          <w:p w14:paraId="23A14B0C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7DC8DE61" w14:textId="53A9B021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268,001</w:t>
            </w:r>
          </w:p>
        </w:tc>
      </w:tr>
      <w:tr w:rsidR="003161C2" w:rsidRPr="000405AA" w14:paraId="72F013BD" w14:textId="77777777" w:rsidTr="009D45CE">
        <w:tc>
          <w:tcPr>
            <w:tcW w:w="2311" w:type="pct"/>
          </w:tcPr>
          <w:p w14:paraId="3A3EFD50" w14:textId="77777777" w:rsidR="003161C2" w:rsidRPr="000405AA" w:rsidRDefault="003161C2" w:rsidP="003161C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D88C752" w14:textId="1032C45C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61C2">
              <w:rPr>
                <w:rFonts w:ascii="Angsana New" w:hAnsi="Angsana New"/>
                <w:b/>
                <w:bCs/>
                <w:sz w:val="30"/>
                <w:szCs w:val="30"/>
              </w:rPr>
              <w:t>3,383,294</w:t>
            </w:r>
          </w:p>
        </w:tc>
        <w:tc>
          <w:tcPr>
            <w:tcW w:w="142" w:type="pct"/>
          </w:tcPr>
          <w:p w14:paraId="235365CA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174B76B" w14:textId="3F5D49FC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2,208,758</w:t>
            </w:r>
          </w:p>
        </w:tc>
        <w:tc>
          <w:tcPr>
            <w:tcW w:w="141" w:type="pct"/>
          </w:tcPr>
          <w:p w14:paraId="05AD7731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AC234D1" w14:textId="29DFAAFB" w:rsidR="003161C2" w:rsidRPr="000405AA" w:rsidRDefault="001B44EA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4EA">
              <w:rPr>
                <w:rFonts w:ascii="Angsana New" w:hAnsi="Angsana New"/>
                <w:b/>
                <w:bCs/>
                <w:sz w:val="30"/>
                <w:szCs w:val="30"/>
              </w:rPr>
              <w:t>334,102</w:t>
            </w:r>
          </w:p>
        </w:tc>
        <w:tc>
          <w:tcPr>
            <w:tcW w:w="142" w:type="pct"/>
          </w:tcPr>
          <w:p w14:paraId="37712199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A22C519" w14:textId="5CFBD9A9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268,001</w:t>
            </w:r>
          </w:p>
        </w:tc>
      </w:tr>
      <w:tr w:rsidR="00A17E6E" w:rsidRPr="000405AA" w14:paraId="1039197A" w14:textId="77777777" w:rsidTr="002B7446">
        <w:tc>
          <w:tcPr>
            <w:tcW w:w="2311" w:type="pct"/>
          </w:tcPr>
          <w:p w14:paraId="3E7868BA" w14:textId="77777777" w:rsidR="00A17E6E" w:rsidRPr="000405AA" w:rsidRDefault="00A17E6E" w:rsidP="00A17E6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67" w:type="pct"/>
            <w:shd w:val="clear" w:color="auto" w:fill="auto"/>
          </w:tcPr>
          <w:p w14:paraId="2C56726D" w14:textId="77777777" w:rsidR="00A17E6E" w:rsidRPr="003161C2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B7084AF" w14:textId="77777777" w:rsidR="00A17E6E" w:rsidRPr="000405AA" w:rsidRDefault="00A17E6E" w:rsidP="00A17E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69EF32E" w14:textId="77777777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AE42219" w14:textId="77777777" w:rsidR="00A17E6E" w:rsidRPr="000405AA" w:rsidRDefault="00A17E6E" w:rsidP="00A17E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2CFCF29F" w14:textId="77777777" w:rsidR="00A17E6E" w:rsidRPr="001B44E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EF499EC" w14:textId="77777777" w:rsidR="00A17E6E" w:rsidRPr="000405AA" w:rsidRDefault="00A17E6E" w:rsidP="00A17E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8C1DC9D" w14:textId="77777777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61C2" w:rsidRPr="000405AA" w14:paraId="2E7CF1A0" w14:textId="77777777" w:rsidTr="009D45CE">
        <w:tc>
          <w:tcPr>
            <w:tcW w:w="2311" w:type="pct"/>
          </w:tcPr>
          <w:p w14:paraId="2C5F357D" w14:textId="77777777" w:rsidR="003161C2" w:rsidRPr="000405AA" w:rsidRDefault="003161C2" w:rsidP="003161C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67" w:type="pct"/>
            <w:shd w:val="clear" w:color="auto" w:fill="auto"/>
          </w:tcPr>
          <w:p w14:paraId="5B93C577" w14:textId="77777777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F0B43E4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E385D9D" w14:textId="77777777" w:rsidR="003161C2" w:rsidRPr="00C67D5B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36C3D6E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7A7D864A" w14:textId="77777777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95C336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586ED20C" w14:textId="77777777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1C2" w:rsidRPr="000405AA" w14:paraId="5B862CE3" w14:textId="77777777" w:rsidTr="00C638DB">
        <w:tc>
          <w:tcPr>
            <w:tcW w:w="2311" w:type="pct"/>
          </w:tcPr>
          <w:p w14:paraId="0A4E43BF" w14:textId="77777777" w:rsidR="003161C2" w:rsidRPr="000405AA" w:rsidRDefault="003161C2" w:rsidP="003161C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9A7D6" w14:textId="0D7E8360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3,373,744 </w:t>
            </w:r>
          </w:p>
        </w:tc>
        <w:tc>
          <w:tcPr>
            <w:tcW w:w="142" w:type="pct"/>
            <w:shd w:val="clear" w:color="auto" w:fill="auto"/>
          </w:tcPr>
          <w:p w14:paraId="76F8B872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3EC8E96C" w14:textId="09573F0A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2,200,953</w:t>
            </w:r>
          </w:p>
        </w:tc>
        <w:tc>
          <w:tcPr>
            <w:tcW w:w="141" w:type="pct"/>
            <w:shd w:val="clear" w:color="auto" w:fill="auto"/>
          </w:tcPr>
          <w:p w14:paraId="3CAF9F63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</w:tcPr>
          <w:p w14:paraId="388279EC" w14:textId="71AF5DAF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8C2E3A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1CD6123B" w14:textId="47337F55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61C2" w:rsidRPr="000405AA" w14:paraId="18E95C63" w14:textId="77777777" w:rsidTr="000679C7">
        <w:tc>
          <w:tcPr>
            <w:tcW w:w="2311" w:type="pct"/>
          </w:tcPr>
          <w:p w14:paraId="4574E26F" w14:textId="77777777" w:rsidR="003161C2" w:rsidRPr="000405AA" w:rsidRDefault="003161C2" w:rsidP="003161C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F95F1" w14:textId="4982A21C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        9,550 </w:t>
            </w:r>
          </w:p>
        </w:tc>
        <w:tc>
          <w:tcPr>
            <w:tcW w:w="142" w:type="pct"/>
            <w:shd w:val="clear" w:color="auto" w:fill="auto"/>
          </w:tcPr>
          <w:p w14:paraId="46C7FB51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101382F" w14:textId="4AB24323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7,805</w:t>
            </w:r>
          </w:p>
        </w:tc>
        <w:tc>
          <w:tcPr>
            <w:tcW w:w="141" w:type="pct"/>
            <w:shd w:val="clear" w:color="auto" w:fill="auto"/>
          </w:tcPr>
          <w:p w14:paraId="26D509D0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5E646E1" w14:textId="6370D0FD" w:rsidR="003161C2" w:rsidRPr="000405AA" w:rsidRDefault="001B44EA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B44EA">
              <w:rPr>
                <w:rFonts w:asciiTheme="majorBidi" w:hAnsiTheme="majorBidi" w:cstheme="majorBidi"/>
                <w:sz w:val="30"/>
                <w:szCs w:val="30"/>
              </w:rPr>
              <w:t>334,102</w:t>
            </w:r>
          </w:p>
        </w:tc>
        <w:tc>
          <w:tcPr>
            <w:tcW w:w="142" w:type="pct"/>
          </w:tcPr>
          <w:p w14:paraId="7E3A14AB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5" w:type="pct"/>
          </w:tcPr>
          <w:p w14:paraId="1537CE13" w14:textId="6D2316ED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268,001</w:t>
            </w:r>
          </w:p>
        </w:tc>
      </w:tr>
      <w:tr w:rsidR="003161C2" w:rsidRPr="000405AA" w14:paraId="51B81001" w14:textId="77777777" w:rsidTr="009D45CE">
        <w:tc>
          <w:tcPr>
            <w:tcW w:w="2311" w:type="pct"/>
          </w:tcPr>
          <w:p w14:paraId="4B89FF41" w14:textId="77777777" w:rsidR="003161C2" w:rsidRPr="000405AA" w:rsidRDefault="003161C2" w:rsidP="003161C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81250C9" w14:textId="09E64FB3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61C2">
              <w:rPr>
                <w:rFonts w:ascii="Angsana New" w:hAnsi="Angsana New"/>
                <w:b/>
                <w:bCs/>
                <w:sz w:val="30"/>
                <w:szCs w:val="30"/>
              </w:rPr>
              <w:t>3,383,294</w:t>
            </w:r>
          </w:p>
        </w:tc>
        <w:tc>
          <w:tcPr>
            <w:tcW w:w="142" w:type="pct"/>
          </w:tcPr>
          <w:p w14:paraId="41B1DF46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FCF595E" w14:textId="5F0E681E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2,208,758</w:t>
            </w:r>
          </w:p>
        </w:tc>
        <w:tc>
          <w:tcPr>
            <w:tcW w:w="141" w:type="pct"/>
          </w:tcPr>
          <w:p w14:paraId="30A45C4B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C75675D" w14:textId="42AB8666" w:rsidR="003161C2" w:rsidRPr="000405AA" w:rsidRDefault="001B44EA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4EA">
              <w:rPr>
                <w:rFonts w:ascii="Angsana New" w:hAnsi="Angsana New"/>
                <w:b/>
                <w:bCs/>
                <w:sz w:val="30"/>
                <w:szCs w:val="30"/>
              </w:rPr>
              <w:t>334,102</w:t>
            </w:r>
          </w:p>
        </w:tc>
        <w:tc>
          <w:tcPr>
            <w:tcW w:w="142" w:type="pct"/>
          </w:tcPr>
          <w:p w14:paraId="2F0B2484" w14:textId="77777777" w:rsidR="003161C2" w:rsidRPr="000405AA" w:rsidRDefault="003161C2" w:rsidP="003161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984AB9A" w14:textId="302EE053" w:rsidR="003161C2" w:rsidRPr="000405AA" w:rsidRDefault="003161C2" w:rsidP="003161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268,001</w:t>
            </w:r>
          </w:p>
        </w:tc>
      </w:tr>
    </w:tbl>
    <w:p w14:paraId="4FAA9907" w14:textId="43B7F498" w:rsidR="00FF2A0C" w:rsidRDefault="00FF2A0C" w:rsidP="0002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2"/>
          <w:szCs w:val="32"/>
          <w:cs/>
        </w:rPr>
      </w:pPr>
    </w:p>
    <w:p w14:paraId="44F34557" w14:textId="4856782A" w:rsidR="00024DA5" w:rsidRPr="00FF2A0C" w:rsidRDefault="00FF2A0C" w:rsidP="00FF2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Cs/>
          <w:sz w:val="32"/>
          <w:szCs w:val="32"/>
          <w:cs/>
        </w:rPr>
        <w:br w:type="page"/>
      </w:r>
    </w:p>
    <w:p w14:paraId="4DB9611A" w14:textId="5B831ADE" w:rsidR="00A70F9D" w:rsidRPr="000405AA" w:rsidRDefault="00A70F9D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5BCF02BA" w14:textId="77777777" w:rsidR="00A70F9D" w:rsidRPr="00FF2A0C" w:rsidRDefault="00A70F9D" w:rsidP="00A70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811"/>
        <w:gridCol w:w="988"/>
        <w:gridCol w:w="269"/>
        <w:gridCol w:w="1093"/>
        <w:gridCol w:w="267"/>
        <w:gridCol w:w="979"/>
        <w:gridCol w:w="267"/>
        <w:gridCol w:w="994"/>
      </w:tblGrid>
      <w:tr w:rsidR="0090423C" w:rsidRPr="000405AA" w14:paraId="43775C70" w14:textId="77777777" w:rsidTr="0084795A">
        <w:trPr>
          <w:tblHeader/>
        </w:trPr>
        <w:tc>
          <w:tcPr>
            <w:tcW w:w="2029" w:type="pct"/>
          </w:tcPr>
          <w:p w14:paraId="2FA88312" w14:textId="77777777" w:rsidR="00877A08" w:rsidRPr="000405AA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5" w:type="pct"/>
          </w:tcPr>
          <w:p w14:paraId="6EB919C9" w14:textId="77777777" w:rsidR="00877A08" w:rsidRPr="000405AA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pct"/>
            <w:gridSpan w:val="3"/>
          </w:tcPr>
          <w:p w14:paraId="4E1F2277" w14:textId="77777777" w:rsidR="00877A08" w:rsidRPr="000405AA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vAlign w:val="bottom"/>
          </w:tcPr>
          <w:p w14:paraId="1B79FF2E" w14:textId="77777777" w:rsidR="00877A08" w:rsidRPr="000405AA" w:rsidRDefault="00877A08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4" w:type="pct"/>
            <w:gridSpan w:val="3"/>
            <w:vAlign w:val="bottom"/>
          </w:tcPr>
          <w:p w14:paraId="323F5A48" w14:textId="77777777" w:rsidR="00877A08" w:rsidRPr="000405AA" w:rsidRDefault="00877A08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223" w:rsidRPr="000405AA" w14:paraId="44713E0D" w14:textId="77777777" w:rsidTr="00B909DA">
        <w:trPr>
          <w:tblHeader/>
        </w:trPr>
        <w:tc>
          <w:tcPr>
            <w:tcW w:w="2029" w:type="pct"/>
          </w:tcPr>
          <w:p w14:paraId="55221E30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5" w:type="pct"/>
          </w:tcPr>
          <w:p w14:paraId="18ECE7B0" w14:textId="3F694ADF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05A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18" w:type="pct"/>
            <w:vAlign w:val="center"/>
          </w:tcPr>
          <w:p w14:paraId="53811305" w14:textId="5D3E2278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1" w:type="pct"/>
            <w:vAlign w:val="center"/>
          </w:tcPr>
          <w:p w14:paraId="19C3769E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7AAA5008" w14:textId="0021555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72CD2B6E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  <w:vAlign w:val="center"/>
          </w:tcPr>
          <w:p w14:paraId="440803C9" w14:textId="64E32EA1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vAlign w:val="center"/>
          </w:tcPr>
          <w:p w14:paraId="0286145C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center"/>
          </w:tcPr>
          <w:p w14:paraId="6CC7B4D5" w14:textId="3A53EE10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33223" w:rsidRPr="000405AA" w14:paraId="327A8C3F" w14:textId="77777777" w:rsidTr="005D0901">
        <w:trPr>
          <w:tblHeader/>
        </w:trPr>
        <w:tc>
          <w:tcPr>
            <w:tcW w:w="2029" w:type="pct"/>
          </w:tcPr>
          <w:p w14:paraId="47664E11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</w:tcPr>
          <w:p w14:paraId="3ACDB7BF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010EDE80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5727" w:rsidRPr="000405AA" w14:paraId="661459C5" w14:textId="77777777" w:rsidTr="0084795A">
        <w:tc>
          <w:tcPr>
            <w:tcW w:w="2029" w:type="pct"/>
          </w:tcPr>
          <w:p w14:paraId="22632C20" w14:textId="77777777" w:rsidR="00B45727" w:rsidRPr="000405AA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ต้นทุนวัตถุดิบ</w:t>
            </w:r>
          </w:p>
        </w:tc>
        <w:tc>
          <w:tcPr>
            <w:tcW w:w="425" w:type="pct"/>
          </w:tcPr>
          <w:p w14:paraId="51A0816E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15924B31" w14:textId="347E47B9" w:rsidR="00B45727" w:rsidRPr="000405AA" w:rsidRDefault="00F21373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1373">
              <w:rPr>
                <w:rFonts w:ascii="Angsana New" w:hAnsi="Angsana New"/>
                <w:sz w:val="30"/>
                <w:szCs w:val="30"/>
              </w:rPr>
              <w:t>1,3</w:t>
            </w:r>
            <w:r w:rsidR="00963E8A">
              <w:rPr>
                <w:rFonts w:ascii="Angsana New" w:hAnsi="Angsana New"/>
                <w:sz w:val="30"/>
                <w:szCs w:val="30"/>
              </w:rPr>
              <w:t>56,721</w:t>
            </w:r>
          </w:p>
        </w:tc>
        <w:tc>
          <w:tcPr>
            <w:tcW w:w="141" w:type="pct"/>
          </w:tcPr>
          <w:p w14:paraId="285B5A17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39BDC2D" w14:textId="6F2ED2DC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895,652</w:t>
            </w:r>
          </w:p>
        </w:tc>
        <w:tc>
          <w:tcPr>
            <w:tcW w:w="140" w:type="pct"/>
          </w:tcPr>
          <w:p w14:paraId="1D5A908D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366841C5" w14:textId="3C481494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45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8B00685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73F701FE" w14:textId="595FC3BE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5727" w:rsidRPr="000405AA" w14:paraId="0F9E8F43" w14:textId="77777777" w:rsidTr="0084795A">
        <w:tc>
          <w:tcPr>
            <w:tcW w:w="2029" w:type="pct"/>
          </w:tcPr>
          <w:p w14:paraId="35C4B501" w14:textId="77777777" w:rsidR="00B45727" w:rsidRPr="000405AA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425" w:type="pct"/>
          </w:tcPr>
          <w:p w14:paraId="5660CA6B" w14:textId="6647F322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10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8" w:type="pct"/>
          </w:tcPr>
          <w:p w14:paraId="5A4249A7" w14:textId="5A55D37E" w:rsidR="00B45727" w:rsidRPr="000405AA" w:rsidRDefault="00F21373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1373">
              <w:rPr>
                <w:rFonts w:ascii="Angsana New" w:hAnsi="Angsana New"/>
                <w:sz w:val="30"/>
                <w:szCs w:val="30"/>
              </w:rPr>
              <w:t>780,36</w:t>
            </w:r>
            <w:r w:rsidR="00A454D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3C108341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882A8E" w14:textId="54E0BFB8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614,459</w:t>
            </w:r>
          </w:p>
        </w:tc>
        <w:tc>
          <w:tcPr>
            <w:tcW w:w="140" w:type="pct"/>
          </w:tcPr>
          <w:p w14:paraId="62D57089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314B27A4" w14:textId="59509F7D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45727">
              <w:rPr>
                <w:rFonts w:ascii="Angsana New" w:hAnsi="Angsana New"/>
                <w:sz w:val="30"/>
                <w:szCs w:val="30"/>
              </w:rPr>
              <w:t>26</w:t>
            </w:r>
            <w:r w:rsidR="00963E8A">
              <w:rPr>
                <w:rFonts w:ascii="Angsana New" w:hAnsi="Angsana New"/>
                <w:sz w:val="30"/>
                <w:szCs w:val="30"/>
              </w:rPr>
              <w:t>0,552</w:t>
            </w:r>
          </w:p>
        </w:tc>
        <w:tc>
          <w:tcPr>
            <w:tcW w:w="140" w:type="pct"/>
          </w:tcPr>
          <w:p w14:paraId="2B3C7953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4A072836" w14:textId="7BB124D8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217,737</w:t>
            </w:r>
          </w:p>
        </w:tc>
      </w:tr>
      <w:tr w:rsidR="00B45727" w:rsidRPr="000405AA" w14:paraId="033419EF" w14:textId="77777777" w:rsidTr="00966B07">
        <w:tc>
          <w:tcPr>
            <w:tcW w:w="2029" w:type="pct"/>
          </w:tcPr>
          <w:p w14:paraId="40AEFC94" w14:textId="77777777" w:rsidR="00B45727" w:rsidRPr="000405AA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25" w:type="pct"/>
          </w:tcPr>
          <w:p w14:paraId="141C7FD4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24609520" w14:textId="19DB894D" w:rsidR="00B45727" w:rsidRPr="000405AA" w:rsidRDefault="00F21373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1373">
              <w:rPr>
                <w:rFonts w:ascii="Angsana New" w:hAnsi="Angsana New"/>
                <w:sz w:val="30"/>
                <w:szCs w:val="30"/>
              </w:rPr>
              <w:t>34</w:t>
            </w:r>
            <w:r w:rsidR="007B7731">
              <w:rPr>
                <w:rFonts w:ascii="Angsana New" w:hAnsi="Angsana New"/>
                <w:sz w:val="30"/>
                <w:szCs w:val="30"/>
              </w:rPr>
              <w:t>4,</w:t>
            </w:r>
            <w:r w:rsidR="00F24286"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41" w:type="pct"/>
          </w:tcPr>
          <w:p w14:paraId="2845AD71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1B801A" w14:textId="0F4B10BA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363,457</w:t>
            </w:r>
          </w:p>
        </w:tc>
        <w:tc>
          <w:tcPr>
            <w:tcW w:w="140" w:type="pct"/>
          </w:tcPr>
          <w:p w14:paraId="7E0E13D3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7D1B7032" w14:textId="1F85BF0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45727">
              <w:rPr>
                <w:rFonts w:ascii="Angsana New" w:hAnsi="Angsana New"/>
                <w:sz w:val="30"/>
                <w:szCs w:val="30"/>
              </w:rPr>
              <w:t>34,239</w:t>
            </w:r>
          </w:p>
        </w:tc>
        <w:tc>
          <w:tcPr>
            <w:tcW w:w="140" w:type="pct"/>
          </w:tcPr>
          <w:p w14:paraId="20AC39C2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A308A3E" w14:textId="7867406B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36,811</w:t>
            </w:r>
          </w:p>
        </w:tc>
      </w:tr>
      <w:tr w:rsidR="00B45727" w:rsidRPr="000405AA" w14:paraId="01C3579E" w14:textId="77777777" w:rsidTr="0084795A">
        <w:tc>
          <w:tcPr>
            <w:tcW w:w="2029" w:type="pct"/>
          </w:tcPr>
          <w:p w14:paraId="50EAC98B" w14:textId="77777777" w:rsidR="00B45727" w:rsidRPr="000405AA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ค่าบริการ และค่าสาธารณูปโภค</w:t>
            </w:r>
          </w:p>
        </w:tc>
        <w:tc>
          <w:tcPr>
            <w:tcW w:w="425" w:type="pct"/>
          </w:tcPr>
          <w:p w14:paraId="5A42A8EB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A572DE4" w14:textId="7E82A014" w:rsidR="00B45727" w:rsidRPr="000405AA" w:rsidRDefault="00F21373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1373">
              <w:rPr>
                <w:rFonts w:ascii="Angsana New" w:hAnsi="Angsana New"/>
                <w:sz w:val="30"/>
                <w:szCs w:val="30"/>
              </w:rPr>
              <w:t>3</w:t>
            </w:r>
            <w:r w:rsidR="00963E8A">
              <w:rPr>
                <w:rFonts w:ascii="Angsana New" w:hAnsi="Angsana New"/>
                <w:sz w:val="30"/>
                <w:szCs w:val="30"/>
              </w:rPr>
              <w:t>66,103</w:t>
            </w:r>
          </w:p>
        </w:tc>
        <w:tc>
          <w:tcPr>
            <w:tcW w:w="141" w:type="pct"/>
          </w:tcPr>
          <w:p w14:paraId="0D885A99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3086018" w14:textId="5C604964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175,164</w:t>
            </w:r>
          </w:p>
        </w:tc>
        <w:tc>
          <w:tcPr>
            <w:tcW w:w="140" w:type="pct"/>
          </w:tcPr>
          <w:p w14:paraId="335B619F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53BCCFA0" w14:textId="68FE3B85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45727">
              <w:rPr>
                <w:rFonts w:ascii="Angsana New" w:hAnsi="Angsana New"/>
                <w:sz w:val="30"/>
                <w:szCs w:val="30"/>
              </w:rPr>
              <w:t>4,987</w:t>
            </w:r>
          </w:p>
        </w:tc>
        <w:tc>
          <w:tcPr>
            <w:tcW w:w="140" w:type="pct"/>
          </w:tcPr>
          <w:p w14:paraId="0D76162E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63D8927" w14:textId="4557A5B0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3,824</w:t>
            </w:r>
          </w:p>
        </w:tc>
      </w:tr>
      <w:tr w:rsidR="00B45727" w:rsidRPr="000405AA" w14:paraId="1C2B1C40" w14:textId="77777777" w:rsidTr="00966B07">
        <w:tc>
          <w:tcPr>
            <w:tcW w:w="2029" w:type="pct"/>
          </w:tcPr>
          <w:p w14:paraId="21EE3B76" w14:textId="77777777" w:rsidR="00B45727" w:rsidRPr="000405AA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ค่าโฆษณา</w:t>
            </w:r>
          </w:p>
        </w:tc>
        <w:tc>
          <w:tcPr>
            <w:tcW w:w="425" w:type="pct"/>
          </w:tcPr>
          <w:p w14:paraId="4B6BE353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04FCCF9B" w14:textId="56502A4B" w:rsidR="00B45727" w:rsidRPr="000405AA" w:rsidRDefault="00F21373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1373">
              <w:rPr>
                <w:rFonts w:ascii="Angsana New" w:hAnsi="Angsana New"/>
                <w:sz w:val="30"/>
                <w:szCs w:val="30"/>
              </w:rPr>
              <w:t>55,530</w:t>
            </w:r>
          </w:p>
        </w:tc>
        <w:tc>
          <w:tcPr>
            <w:tcW w:w="141" w:type="pct"/>
          </w:tcPr>
          <w:p w14:paraId="71B528B9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E842FB" w14:textId="2C49BD16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63,209</w:t>
            </w:r>
          </w:p>
        </w:tc>
        <w:tc>
          <w:tcPr>
            <w:tcW w:w="140" w:type="pct"/>
          </w:tcPr>
          <w:p w14:paraId="625E8819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5F981D04" w14:textId="7C3E3E32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45727">
              <w:rPr>
                <w:rFonts w:ascii="Angsana New" w:hAnsi="Angsana New"/>
                <w:sz w:val="30"/>
                <w:szCs w:val="30"/>
              </w:rPr>
              <w:t>2,698</w:t>
            </w:r>
          </w:p>
        </w:tc>
        <w:tc>
          <w:tcPr>
            <w:tcW w:w="140" w:type="pct"/>
          </w:tcPr>
          <w:p w14:paraId="699E1EE8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72149F2B" w14:textId="0E8FEE4D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B45727" w:rsidRPr="000405AA" w14:paraId="423D8E13" w14:textId="77777777" w:rsidTr="00966B07">
        <w:tc>
          <w:tcPr>
            <w:tcW w:w="2029" w:type="pct"/>
          </w:tcPr>
          <w:p w14:paraId="35895452" w14:textId="77777777" w:rsidR="00B45727" w:rsidRPr="000405AA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ค่านายหน้า</w:t>
            </w:r>
          </w:p>
        </w:tc>
        <w:tc>
          <w:tcPr>
            <w:tcW w:w="425" w:type="pct"/>
          </w:tcPr>
          <w:p w14:paraId="70749831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43FF8ECE" w14:textId="59D6066E" w:rsidR="00B45727" w:rsidRPr="000405AA" w:rsidRDefault="00F21373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1373">
              <w:rPr>
                <w:rFonts w:ascii="Angsana New" w:hAnsi="Angsana New"/>
                <w:sz w:val="30"/>
                <w:szCs w:val="30"/>
              </w:rPr>
              <w:t>50,222</w:t>
            </w:r>
          </w:p>
        </w:tc>
        <w:tc>
          <w:tcPr>
            <w:tcW w:w="141" w:type="pct"/>
          </w:tcPr>
          <w:p w14:paraId="3E164A2E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8289C47" w14:textId="0B5EBC70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58,602</w:t>
            </w:r>
          </w:p>
        </w:tc>
        <w:tc>
          <w:tcPr>
            <w:tcW w:w="140" w:type="pct"/>
          </w:tcPr>
          <w:p w14:paraId="49003A44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28C820E4" w14:textId="0B232265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45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0A28AAB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16AE92AC" w14:textId="5197DE98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5727" w:rsidRPr="000405AA" w14:paraId="18450D54" w14:textId="77777777" w:rsidTr="0084795A">
        <w:tc>
          <w:tcPr>
            <w:tcW w:w="2029" w:type="pct"/>
          </w:tcPr>
          <w:p w14:paraId="60134E73" w14:textId="2C44AB9B" w:rsidR="00B45727" w:rsidRPr="000405AA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ค่าใช้จ่ายเกี่ยวกับสัญญาเช่า</w:t>
            </w:r>
          </w:p>
        </w:tc>
        <w:tc>
          <w:tcPr>
            <w:tcW w:w="425" w:type="pct"/>
          </w:tcPr>
          <w:p w14:paraId="5FB578F4" w14:textId="77CA50CA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58" w:hanging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5AA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FB15B7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18" w:type="pct"/>
          </w:tcPr>
          <w:p w14:paraId="4FEE070D" w14:textId="216F5405" w:rsidR="00B45727" w:rsidRPr="00B45727" w:rsidRDefault="00F21373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21373">
              <w:rPr>
                <w:rFonts w:ascii="Angsana New" w:hAnsi="Angsana New"/>
                <w:sz w:val="30"/>
                <w:szCs w:val="30"/>
              </w:rPr>
              <w:t>16,597</w:t>
            </w:r>
          </w:p>
        </w:tc>
        <w:tc>
          <w:tcPr>
            <w:tcW w:w="141" w:type="pct"/>
          </w:tcPr>
          <w:p w14:paraId="79915277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71589C7" w14:textId="79756CDF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9,251</w:t>
            </w:r>
          </w:p>
        </w:tc>
        <w:tc>
          <w:tcPr>
            <w:tcW w:w="140" w:type="pct"/>
          </w:tcPr>
          <w:p w14:paraId="70537C85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4DDCE35E" w14:textId="3E194501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B45727"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140" w:type="pct"/>
          </w:tcPr>
          <w:p w14:paraId="2E0B5A1A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48C5FD4" w14:textId="1115871E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865</w:t>
            </w:r>
          </w:p>
        </w:tc>
      </w:tr>
      <w:tr w:rsidR="00B45727" w:rsidRPr="000405AA" w14:paraId="1B0715DB" w14:textId="77777777" w:rsidTr="0084795A">
        <w:tc>
          <w:tcPr>
            <w:tcW w:w="2029" w:type="pct"/>
          </w:tcPr>
          <w:p w14:paraId="0C77E8E0" w14:textId="6BD300E1" w:rsidR="00B45727" w:rsidRPr="00B377B0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>ผลขาดทุนจากการด้อยค่า</w:t>
            </w:r>
            <w:r w:rsidR="00B377B0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ค่าความนิยม </w:t>
            </w:r>
            <w:r w:rsidR="00B377B0">
              <w:rPr>
                <w:rFonts w:ascii="Angsana New" w:hAnsi="Angsana New" w:cs="Angsana New"/>
                <w:spacing w:val="-4"/>
                <w:lang w:val="en-US"/>
              </w:rPr>
              <w:br/>
              <w:t xml:space="preserve">   </w:t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>ที่ดิน</w:t>
            </w:r>
            <w:r w:rsidRPr="000405AA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>อาคารและอุปกรณ์</w:t>
            </w:r>
            <w:r w:rsidRPr="000405AA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สินทรัพย์สิทธิการใช้ </w:t>
            </w:r>
            <w:r w:rsidR="00B377B0">
              <w:rPr>
                <w:rFonts w:ascii="Angsana New" w:hAnsi="Angsana New" w:cs="Angsana New"/>
                <w:spacing w:val="-4"/>
                <w:lang w:val="en-US"/>
              </w:rPr>
              <w:br/>
              <w:t xml:space="preserve">   </w:t>
            </w:r>
            <w:r w:rsidRPr="000405AA">
              <w:rPr>
                <w:rFonts w:ascii="Angsana New" w:hAnsi="Angsana New" w:cs="Angsana New" w:hint="cs"/>
                <w:spacing w:val="-4"/>
                <w:cs/>
                <w:lang w:val="en-US"/>
              </w:rPr>
              <w:t>และสินทรัพย์ไม่มีตัวตน</w:t>
            </w:r>
          </w:p>
        </w:tc>
        <w:tc>
          <w:tcPr>
            <w:tcW w:w="425" w:type="pct"/>
          </w:tcPr>
          <w:p w14:paraId="6F2DA37A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</w:tcPr>
          <w:p w14:paraId="128F31B4" w14:textId="77777777" w:rsidR="00B45727" w:rsidRPr="00B45727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382F637D" w14:textId="77777777" w:rsidR="00B45727" w:rsidRPr="00B45727" w:rsidRDefault="00B45727" w:rsidP="00B4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BCFE918" w14:textId="16DEE13C" w:rsidR="00B45727" w:rsidRPr="000405AA" w:rsidRDefault="00A454D9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2,220</w:t>
            </w:r>
          </w:p>
        </w:tc>
        <w:tc>
          <w:tcPr>
            <w:tcW w:w="141" w:type="pct"/>
          </w:tcPr>
          <w:p w14:paraId="022E141D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0CD3A37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5C3EF97D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AA21711" w14:textId="76F62260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13,340</w:t>
            </w:r>
          </w:p>
        </w:tc>
        <w:tc>
          <w:tcPr>
            <w:tcW w:w="140" w:type="pct"/>
          </w:tcPr>
          <w:p w14:paraId="675BD8C4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</w:tcPr>
          <w:p w14:paraId="6A790284" w14:textId="77777777" w:rsidR="00B45727" w:rsidRPr="00B45727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3C796022" w14:textId="77777777" w:rsidR="00B45727" w:rsidRPr="00B45727" w:rsidRDefault="00B45727" w:rsidP="002570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1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658E70F4" w14:textId="1769C9E0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457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4902EF0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</w:tcPr>
          <w:p w14:paraId="0607B5A9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70D0D894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3D705F5C" w14:textId="1711A1D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5727" w:rsidRPr="000405AA" w14:paraId="65E38A8F" w14:textId="77777777" w:rsidTr="0084795A">
        <w:tc>
          <w:tcPr>
            <w:tcW w:w="2029" w:type="pct"/>
          </w:tcPr>
          <w:p w14:paraId="79DE2655" w14:textId="2CBC79D7" w:rsidR="00B45727" w:rsidRPr="000405AA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0405AA">
              <w:rPr>
                <w:rFonts w:ascii="Angsana New" w:hAnsi="Angsana New" w:cs="Angsana New" w:hint="cs"/>
                <w:cs/>
                <w:lang w:val="en-US"/>
              </w:rPr>
              <w:t>อื่น ๆ</w:t>
            </w:r>
          </w:p>
        </w:tc>
        <w:tc>
          <w:tcPr>
            <w:tcW w:w="425" w:type="pct"/>
          </w:tcPr>
          <w:p w14:paraId="5A71786C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</w:tcPr>
          <w:p w14:paraId="4E25B6A7" w14:textId="5400F186" w:rsidR="00B45727" w:rsidRPr="000405AA" w:rsidRDefault="00A454D9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194,665</w:t>
            </w:r>
          </w:p>
        </w:tc>
        <w:tc>
          <w:tcPr>
            <w:tcW w:w="141" w:type="pct"/>
          </w:tcPr>
          <w:p w14:paraId="17DD0255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4AF2C4E" w14:textId="7E9CD634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134,863</w:t>
            </w:r>
          </w:p>
        </w:tc>
        <w:tc>
          <w:tcPr>
            <w:tcW w:w="140" w:type="pct"/>
          </w:tcPr>
          <w:p w14:paraId="1F43735F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9ADBE7A" w14:textId="507261D4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45727">
              <w:rPr>
                <w:rFonts w:ascii="Angsana New" w:hAnsi="Angsana New"/>
                <w:sz w:val="30"/>
                <w:szCs w:val="30"/>
              </w:rPr>
              <w:t>26,607</w:t>
            </w:r>
          </w:p>
        </w:tc>
        <w:tc>
          <w:tcPr>
            <w:tcW w:w="140" w:type="pct"/>
          </w:tcPr>
          <w:p w14:paraId="19714CA7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2A965FBC" w14:textId="675B1328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20,273</w:t>
            </w:r>
          </w:p>
        </w:tc>
      </w:tr>
      <w:tr w:rsidR="00B45727" w:rsidRPr="000405AA" w14:paraId="4C68E1D2" w14:textId="77777777" w:rsidTr="0084795A">
        <w:tc>
          <w:tcPr>
            <w:tcW w:w="2029" w:type="pct"/>
          </w:tcPr>
          <w:p w14:paraId="654772ED" w14:textId="77777777" w:rsidR="00B45727" w:rsidRPr="000405AA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รวมต้นทุนขายและบริการ ค่าใช้จ่าย</w:t>
            </w:r>
          </w:p>
          <w:p w14:paraId="0110EC48" w14:textId="77777777" w:rsidR="00B45727" w:rsidRPr="000405AA" w:rsidRDefault="00B45727" w:rsidP="00B4572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405AA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ในการขาย</w:t>
            </w:r>
            <w:r w:rsidRPr="000405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0405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และค่าใช้จ่ายในการบริหาร</w:t>
            </w:r>
          </w:p>
        </w:tc>
        <w:tc>
          <w:tcPr>
            <w:tcW w:w="425" w:type="pct"/>
          </w:tcPr>
          <w:p w14:paraId="01453524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14:paraId="01AFC4B1" w14:textId="77777777" w:rsidR="00B45727" w:rsidRPr="00B45727" w:rsidRDefault="00B45727" w:rsidP="00B45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18A121" w14:textId="05A23D8D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727">
              <w:rPr>
                <w:rFonts w:ascii="Angsana New" w:hAnsi="Angsana New"/>
                <w:b/>
                <w:bCs/>
                <w:sz w:val="30"/>
                <w:szCs w:val="30"/>
              </w:rPr>
              <w:t>3,167</w:t>
            </w:r>
            <w:r w:rsidR="00F213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C5D9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963E8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45EA44C8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283AAAD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DDE93B" w14:textId="7037A1C9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2,327,997</w:t>
            </w:r>
          </w:p>
        </w:tc>
        <w:tc>
          <w:tcPr>
            <w:tcW w:w="140" w:type="pct"/>
          </w:tcPr>
          <w:p w14:paraId="01495CCC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6F2D5C35" w14:textId="77777777" w:rsidR="00B45727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</w:p>
          <w:p w14:paraId="3342F453" w14:textId="548ADACF" w:rsidR="00B45727" w:rsidRPr="00B45727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45727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963E8A">
              <w:rPr>
                <w:rFonts w:ascii="Angsana New" w:hAnsi="Angsana New"/>
                <w:b/>
                <w:bCs/>
                <w:sz w:val="30"/>
                <w:szCs w:val="30"/>
              </w:rPr>
              <w:t>0,421</w:t>
            </w:r>
          </w:p>
        </w:tc>
        <w:tc>
          <w:tcPr>
            <w:tcW w:w="140" w:type="pct"/>
          </w:tcPr>
          <w:p w14:paraId="2AA3E826" w14:textId="77777777" w:rsidR="00B45727" w:rsidRPr="000405AA" w:rsidRDefault="00B45727" w:rsidP="00B457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527D3848" w14:textId="77777777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4CABD5" w14:textId="28E4F15B" w:rsidR="00B45727" w:rsidRPr="000405AA" w:rsidRDefault="00B45727" w:rsidP="00B45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283,580</w:t>
            </w:r>
          </w:p>
        </w:tc>
      </w:tr>
    </w:tbl>
    <w:p w14:paraId="6EAC0E27" w14:textId="77777777" w:rsidR="001D4677" w:rsidRPr="00B377B0" w:rsidRDefault="001D4677" w:rsidP="001D4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7236A48" w14:textId="77777777" w:rsidR="006C5C4E" w:rsidRPr="000405AA" w:rsidRDefault="006C5C4E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44B11C7B" w14:textId="77777777" w:rsidR="009E7490" w:rsidRPr="00B377B0" w:rsidRDefault="009E7490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96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0648A6" w:rsidRPr="000405AA" w14:paraId="34DA34F6" w14:textId="77777777" w:rsidTr="00042B24">
        <w:trPr>
          <w:tblHeader/>
        </w:trPr>
        <w:tc>
          <w:tcPr>
            <w:tcW w:w="4296" w:type="dxa"/>
            <w:gridSpan w:val="2"/>
          </w:tcPr>
          <w:p w14:paraId="599E69BB" w14:textId="77777777" w:rsidR="000648A6" w:rsidRPr="000405AA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30" w:type="dxa"/>
            <w:gridSpan w:val="3"/>
          </w:tcPr>
          <w:p w14:paraId="2D4B1CFA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A367D5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D31505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3223" w:rsidRPr="000405AA" w14:paraId="78574525" w14:textId="77777777" w:rsidTr="00042B24">
        <w:trPr>
          <w:tblHeader/>
        </w:trPr>
        <w:tc>
          <w:tcPr>
            <w:tcW w:w="3396" w:type="dxa"/>
          </w:tcPr>
          <w:p w14:paraId="322E9A88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0EB3317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13D179" w14:textId="4B02D202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57D9D0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4BC5A6" w14:textId="097B0B9D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3EA36E9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497F07" w14:textId="53B1BE81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9B2F72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7804A6" w14:textId="712CD048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2564</w:t>
            </w:r>
          </w:p>
        </w:tc>
      </w:tr>
      <w:tr w:rsidR="000648A6" w:rsidRPr="000405AA" w14:paraId="235A8E14" w14:textId="77777777" w:rsidTr="00042B24">
        <w:trPr>
          <w:tblHeader/>
        </w:trPr>
        <w:tc>
          <w:tcPr>
            <w:tcW w:w="3396" w:type="dxa"/>
          </w:tcPr>
          <w:p w14:paraId="47048B69" w14:textId="77777777" w:rsidR="000648A6" w:rsidRPr="000405AA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4651570" w14:textId="77777777" w:rsidR="000648A6" w:rsidRPr="000405AA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4F41872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51F4D" w:rsidRPr="000405A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0405A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648A6" w:rsidRPr="000405AA" w14:paraId="5462EEEA" w14:textId="77777777" w:rsidTr="00042B24">
        <w:tc>
          <w:tcPr>
            <w:tcW w:w="4296" w:type="dxa"/>
            <w:gridSpan w:val="2"/>
          </w:tcPr>
          <w:p w14:paraId="640965BD" w14:textId="77777777" w:rsidR="000648A6" w:rsidRPr="000405AA" w:rsidRDefault="000648A6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0405A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790E0A5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703BD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2755C8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2B7B1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1DD990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06878" w14:textId="77777777" w:rsidR="000648A6" w:rsidRPr="000405AA" w:rsidRDefault="000648A6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248083" w14:textId="77777777" w:rsidR="000648A6" w:rsidRPr="000405AA" w:rsidRDefault="000648A6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223" w:rsidRPr="000405AA" w14:paraId="652C8DAA" w14:textId="77777777" w:rsidTr="00042B24">
        <w:tc>
          <w:tcPr>
            <w:tcW w:w="3396" w:type="dxa"/>
          </w:tcPr>
          <w:p w14:paraId="7274723A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84F187F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6BC30A" w14:textId="3B6EE68A" w:rsidR="00233223" w:rsidRPr="000405AA" w:rsidRDefault="000D5906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16,150</w:t>
            </w:r>
          </w:p>
        </w:tc>
        <w:tc>
          <w:tcPr>
            <w:tcW w:w="270" w:type="dxa"/>
          </w:tcPr>
          <w:p w14:paraId="7A2616B1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41901E" w14:textId="60061050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1,969</w:t>
            </w:r>
          </w:p>
        </w:tc>
        <w:tc>
          <w:tcPr>
            <w:tcW w:w="270" w:type="dxa"/>
          </w:tcPr>
          <w:p w14:paraId="4842A6A4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FAFF4" w14:textId="453B4468" w:rsidR="00233223" w:rsidRPr="000405AA" w:rsidRDefault="000D5906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DFD54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C699D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3223" w:rsidRPr="000405AA" w14:paraId="6FCDE892" w14:textId="77777777" w:rsidTr="00042B24">
        <w:tc>
          <w:tcPr>
            <w:tcW w:w="3396" w:type="dxa"/>
          </w:tcPr>
          <w:p w14:paraId="7943A698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35B0E61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36E23" w14:textId="3DD8FD1A" w:rsidR="00233223" w:rsidRPr="000405AA" w:rsidRDefault="000D5906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16,150</w:t>
            </w:r>
          </w:p>
        </w:tc>
        <w:tc>
          <w:tcPr>
            <w:tcW w:w="270" w:type="dxa"/>
          </w:tcPr>
          <w:p w14:paraId="00E518D3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5FD8A" w14:textId="769383A6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1,969</w:t>
            </w:r>
          </w:p>
        </w:tc>
        <w:tc>
          <w:tcPr>
            <w:tcW w:w="270" w:type="dxa"/>
          </w:tcPr>
          <w:p w14:paraId="4B0C7B63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E66BB1" w14:textId="0DBC1D2E" w:rsidR="00233223" w:rsidRPr="000405AA" w:rsidRDefault="000D5906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E4043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B437CF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33223" w:rsidRPr="000405AA" w14:paraId="35A419E1" w14:textId="77777777" w:rsidTr="00042B24">
        <w:tc>
          <w:tcPr>
            <w:tcW w:w="4296" w:type="dxa"/>
            <w:gridSpan w:val="2"/>
            <w:shd w:val="clear" w:color="auto" w:fill="auto"/>
          </w:tcPr>
          <w:p w14:paraId="49602A4A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405A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33F77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E65EE4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468A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4603C3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B0B56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BE9E43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A36C6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3223" w:rsidRPr="000405AA" w14:paraId="56105E27" w14:textId="77777777" w:rsidTr="00042B24">
        <w:tc>
          <w:tcPr>
            <w:tcW w:w="3396" w:type="dxa"/>
            <w:shd w:val="clear" w:color="auto" w:fill="auto"/>
          </w:tcPr>
          <w:p w14:paraId="73819F4E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900" w:type="dxa"/>
            <w:shd w:val="clear" w:color="auto" w:fill="auto"/>
          </w:tcPr>
          <w:p w14:paraId="4EC979FB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597BC2" w14:textId="2E09AABC" w:rsidR="00233223" w:rsidRPr="000405AA" w:rsidRDefault="000D5906" w:rsidP="00233223">
            <w:pPr>
              <w:pStyle w:val="acctfourfigures"/>
              <w:tabs>
                <w:tab w:val="clear" w:pos="765"/>
                <w:tab w:val="left" w:pos="7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C64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C64AA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5DED98B1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7A89F" w14:textId="74A31EA0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>,285)</w:t>
            </w:r>
          </w:p>
        </w:tc>
        <w:tc>
          <w:tcPr>
            <w:tcW w:w="270" w:type="dxa"/>
            <w:shd w:val="clear" w:color="auto" w:fill="auto"/>
          </w:tcPr>
          <w:p w14:paraId="63DCD24C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C953D" w14:textId="09CF3BB8" w:rsidR="00233223" w:rsidRPr="000405AA" w:rsidRDefault="000D5906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2B7600A8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03E90C" w14:textId="40C6C424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(1,498)</w:t>
            </w:r>
          </w:p>
        </w:tc>
      </w:tr>
      <w:tr w:rsidR="00233223" w:rsidRPr="000405AA" w14:paraId="79BA824E" w14:textId="77777777" w:rsidTr="00042B24">
        <w:tc>
          <w:tcPr>
            <w:tcW w:w="3396" w:type="dxa"/>
            <w:shd w:val="clear" w:color="auto" w:fill="auto"/>
          </w:tcPr>
          <w:p w14:paraId="4CF8F47B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05C7E542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CEE5" w14:textId="1B71F6B2" w:rsidR="00233223" w:rsidRPr="000405AA" w:rsidRDefault="00EC64AA" w:rsidP="00233223">
            <w:pPr>
              <w:pStyle w:val="acctfourfigures"/>
              <w:tabs>
                <w:tab w:val="clear" w:pos="765"/>
                <w:tab w:val="left" w:pos="780"/>
              </w:tabs>
              <w:spacing w:line="240" w:lineRule="auto"/>
              <w:ind w:right="-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0D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46B810B1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5268D" w14:textId="58A5FF35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(23,316)</w:t>
            </w:r>
          </w:p>
        </w:tc>
        <w:tc>
          <w:tcPr>
            <w:tcW w:w="270" w:type="dxa"/>
            <w:shd w:val="clear" w:color="auto" w:fill="auto"/>
          </w:tcPr>
          <w:p w14:paraId="2984B74E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78FB22" w14:textId="2B2653AB" w:rsidR="00233223" w:rsidRPr="000405AA" w:rsidRDefault="000D5906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3347325A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6368DB" w14:textId="7DF085B8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(1,498)</w:t>
            </w:r>
          </w:p>
        </w:tc>
      </w:tr>
    </w:tbl>
    <w:p w14:paraId="0325E7FF" w14:textId="77777777" w:rsidR="000648A6" w:rsidRPr="000405AA" w:rsidRDefault="000648A6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918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882"/>
      </w:tblGrid>
      <w:tr w:rsidR="00662DF3" w:rsidRPr="000405AA" w14:paraId="4B087A4B" w14:textId="77777777" w:rsidTr="00042B24">
        <w:trPr>
          <w:trHeight w:val="20"/>
          <w:tblHeader/>
        </w:trPr>
        <w:tc>
          <w:tcPr>
            <w:tcW w:w="3042" w:type="dxa"/>
          </w:tcPr>
          <w:p w14:paraId="6041C646" w14:textId="77777777" w:rsidR="00662DF3" w:rsidRPr="000405AA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66064D1" w14:textId="77777777" w:rsidR="00662DF3" w:rsidRPr="000405AA" w:rsidRDefault="00662DF3" w:rsidP="0049543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2DF3" w:rsidRPr="000405AA" w14:paraId="081D1971" w14:textId="77777777" w:rsidTr="001B1FD4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1F487D51" w14:textId="77777777" w:rsidR="00662DF3" w:rsidRPr="000405AA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68" w:type="dxa"/>
            <w:gridSpan w:val="5"/>
          </w:tcPr>
          <w:p w14:paraId="3AFC5FBF" w14:textId="09BD2154" w:rsidR="00662DF3" w:rsidRPr="000405AA" w:rsidRDefault="0023322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EF1FB9F" w14:textId="77777777" w:rsidR="00662DF3" w:rsidRPr="000405AA" w:rsidRDefault="00662DF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2" w:type="dxa"/>
            <w:gridSpan w:val="5"/>
          </w:tcPr>
          <w:p w14:paraId="244F0FC7" w14:textId="0C4B9B34" w:rsidR="00662DF3" w:rsidRPr="000405AA" w:rsidRDefault="0023322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62DF3" w:rsidRPr="000405AA" w14:paraId="00FF3E23" w14:textId="77777777" w:rsidTr="001B1FD4">
        <w:trPr>
          <w:trHeight w:val="20"/>
          <w:tblHeader/>
        </w:trPr>
        <w:tc>
          <w:tcPr>
            <w:tcW w:w="3042" w:type="dxa"/>
            <w:vMerge/>
          </w:tcPr>
          <w:p w14:paraId="5F65B6DA" w14:textId="77777777" w:rsidR="00662DF3" w:rsidRPr="000405AA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C24A8E1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56F97DC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21776A" w14:textId="77777777" w:rsidR="00662DF3" w:rsidRPr="000405AA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EEE298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A77A6D3" w14:textId="77777777" w:rsidR="00662DF3" w:rsidRPr="000405AA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47E30A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4FDDD02C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880426" w14:textId="77777777" w:rsidR="00662DF3" w:rsidRPr="000405AA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13E950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2EA9528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C68D302" w14:textId="77777777" w:rsidR="00662DF3" w:rsidRPr="000405AA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73C565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0068B373" w14:textId="77777777" w:rsidR="00662DF3" w:rsidRPr="000405AA" w:rsidRDefault="00662DF3" w:rsidP="0049543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4BB8EAB7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0114135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62DF3" w:rsidRPr="000405AA" w14:paraId="19559DFD" w14:textId="77777777" w:rsidTr="00042B24">
        <w:trPr>
          <w:trHeight w:val="20"/>
          <w:tblHeader/>
        </w:trPr>
        <w:tc>
          <w:tcPr>
            <w:tcW w:w="3042" w:type="dxa"/>
          </w:tcPr>
          <w:p w14:paraId="5AFF7AD0" w14:textId="77777777" w:rsidR="00662DF3" w:rsidRPr="000405AA" w:rsidRDefault="00662DF3" w:rsidP="00495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16175CF3" w14:textId="77777777" w:rsidR="00662DF3" w:rsidRPr="000405AA" w:rsidRDefault="00662DF3" w:rsidP="004954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A1289"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2DF3" w:rsidRPr="000405AA" w14:paraId="105C56E2" w14:textId="77777777" w:rsidTr="001B1FD4">
        <w:trPr>
          <w:cantSplit/>
          <w:trHeight w:val="20"/>
        </w:trPr>
        <w:tc>
          <w:tcPr>
            <w:tcW w:w="3042" w:type="dxa"/>
          </w:tcPr>
          <w:p w14:paraId="049A9FDF" w14:textId="77777777" w:rsidR="00662DF3" w:rsidRPr="000405AA" w:rsidRDefault="00662DF3" w:rsidP="0049543E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18" w:type="dxa"/>
            <w:vAlign w:val="bottom"/>
          </w:tcPr>
          <w:p w14:paraId="3AF3E0E3" w14:textId="3D918097" w:rsidR="00662DF3" w:rsidRPr="000405AA" w:rsidRDefault="00662DF3" w:rsidP="0049543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74B1E" w14:textId="77777777" w:rsidR="00662DF3" w:rsidRPr="000405AA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7D991E4" w14:textId="2A91FC8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BEC96C" w14:textId="77777777" w:rsidR="00662DF3" w:rsidRPr="000405AA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41F5CC" w14:textId="1B4B15DA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7F6A7A" w14:textId="77777777" w:rsidR="00662DF3" w:rsidRPr="000405AA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E249C37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89D846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3ADDA9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5642E8" w14:textId="77777777" w:rsidR="00662DF3" w:rsidRPr="000405AA" w:rsidRDefault="00662DF3" w:rsidP="004954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vAlign w:val="bottom"/>
          </w:tcPr>
          <w:p w14:paraId="0D51A60F" w14:textId="77777777" w:rsidR="00662DF3" w:rsidRPr="000405AA" w:rsidRDefault="00662DF3" w:rsidP="004954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17E6E" w:rsidRPr="000405AA" w14:paraId="2D3CBC8F" w14:textId="77777777" w:rsidTr="00A17E6E">
        <w:trPr>
          <w:cantSplit/>
          <w:trHeight w:val="20"/>
        </w:trPr>
        <w:tc>
          <w:tcPr>
            <w:tcW w:w="3042" w:type="dxa"/>
          </w:tcPr>
          <w:p w14:paraId="417DCFE1" w14:textId="3452B569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29CB1EC" w14:textId="64505C78" w:rsidR="00A17E6E" w:rsidRPr="000405AA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80" w:type="dxa"/>
            <w:vAlign w:val="bottom"/>
          </w:tcPr>
          <w:p w14:paraId="206273A4" w14:textId="77777777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FB2A4C" w14:textId="79F84EB1" w:rsidR="00A17E6E" w:rsidRPr="000405AA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D92B000" w14:textId="77777777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76DCB9" w14:textId="45EFDA1B" w:rsidR="00A17E6E" w:rsidRPr="000405AA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80" w:type="dxa"/>
          </w:tcPr>
          <w:p w14:paraId="7DFE6E42" w14:textId="77777777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4D8DE01" w14:textId="345D2360" w:rsidR="00A17E6E" w:rsidRPr="000405AA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2,622</w:t>
            </w:r>
          </w:p>
        </w:tc>
        <w:tc>
          <w:tcPr>
            <w:tcW w:w="180" w:type="dxa"/>
            <w:vAlign w:val="bottom"/>
          </w:tcPr>
          <w:p w14:paraId="2EC981F0" w14:textId="77777777" w:rsidR="00A17E6E" w:rsidRPr="000405AA" w:rsidRDefault="00A17E6E" w:rsidP="00A17E6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8AA929" w14:textId="7A6706AC" w:rsidR="00A17E6E" w:rsidRPr="000405AA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(524)</w:t>
            </w:r>
          </w:p>
        </w:tc>
        <w:tc>
          <w:tcPr>
            <w:tcW w:w="180" w:type="dxa"/>
          </w:tcPr>
          <w:p w14:paraId="79883C9E" w14:textId="77777777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A8A7879" w14:textId="5E37D294" w:rsidR="00A17E6E" w:rsidRPr="000405AA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2,098</w:t>
            </w:r>
          </w:p>
        </w:tc>
      </w:tr>
      <w:tr w:rsidR="00A17E6E" w:rsidRPr="000405AA" w14:paraId="1BE571CF" w14:textId="77777777" w:rsidTr="00A17E6E">
        <w:trPr>
          <w:cantSplit/>
          <w:trHeight w:val="20"/>
        </w:trPr>
        <w:tc>
          <w:tcPr>
            <w:tcW w:w="3042" w:type="dxa"/>
          </w:tcPr>
          <w:p w14:paraId="0E1A8482" w14:textId="77777777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A1870" w14:textId="2D54E3F1" w:rsidR="00A17E6E" w:rsidRPr="000405AA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80" w:type="dxa"/>
            <w:vAlign w:val="bottom"/>
          </w:tcPr>
          <w:p w14:paraId="5D6856C7" w14:textId="77777777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6052F" w14:textId="2CB95A3C" w:rsidR="00A17E6E" w:rsidRPr="000405AA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7E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1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  <w:r w:rsidRPr="00A17E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B919D56" w14:textId="77777777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DCE18" w14:textId="5DC786CA" w:rsidR="00A17E6E" w:rsidRPr="000405AA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80" w:type="dxa"/>
            <w:vAlign w:val="bottom"/>
          </w:tcPr>
          <w:p w14:paraId="4FE87776" w14:textId="77777777" w:rsidR="00A17E6E" w:rsidRPr="000405AA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BD6BD" w14:textId="0B2C71CC" w:rsidR="00A17E6E" w:rsidRPr="00763093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76309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2,622</w:t>
            </w:r>
          </w:p>
        </w:tc>
        <w:tc>
          <w:tcPr>
            <w:tcW w:w="180" w:type="dxa"/>
            <w:vAlign w:val="bottom"/>
          </w:tcPr>
          <w:p w14:paraId="26A9E794" w14:textId="77777777" w:rsidR="00A17E6E" w:rsidRPr="00763093" w:rsidRDefault="00A17E6E" w:rsidP="00A17E6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5E737" w14:textId="4CF1D911" w:rsidR="00A17E6E" w:rsidRPr="00763093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76309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(524)</w:t>
            </w:r>
          </w:p>
        </w:tc>
        <w:tc>
          <w:tcPr>
            <w:tcW w:w="180" w:type="dxa"/>
            <w:vAlign w:val="bottom"/>
          </w:tcPr>
          <w:p w14:paraId="4C2409A3" w14:textId="77777777" w:rsidR="00A17E6E" w:rsidRPr="00763093" w:rsidRDefault="00A17E6E" w:rsidP="00A1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29832" w14:textId="15D68628" w:rsidR="00A17E6E" w:rsidRPr="00763093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763093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2,098</w:t>
            </w:r>
          </w:p>
        </w:tc>
      </w:tr>
    </w:tbl>
    <w:p w14:paraId="4C4BDC27" w14:textId="77777777" w:rsidR="002857BE" w:rsidRPr="000405AA" w:rsidRDefault="002857BE" w:rsidP="00E16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6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957"/>
      </w:tblGrid>
      <w:tr w:rsidR="000B5AEF" w:rsidRPr="000405AA" w14:paraId="6D1C3CCE" w14:textId="77777777" w:rsidTr="001B1FD4">
        <w:trPr>
          <w:trHeight w:val="20"/>
          <w:tblHeader/>
        </w:trPr>
        <w:tc>
          <w:tcPr>
            <w:tcW w:w="3060" w:type="dxa"/>
          </w:tcPr>
          <w:p w14:paraId="1549A8BA" w14:textId="77777777" w:rsidR="000B5AEF" w:rsidRPr="000405AA" w:rsidRDefault="000B5AEF" w:rsidP="007D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45DA91E8" w14:textId="77777777" w:rsidR="000B5AEF" w:rsidRPr="000405AA" w:rsidRDefault="000B5AEF" w:rsidP="007D006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84795A" w:rsidRPr="000405AA" w14:paraId="031113D2" w14:textId="77777777" w:rsidTr="001B1FD4">
        <w:trPr>
          <w:trHeight w:val="20"/>
          <w:tblHeader/>
        </w:trPr>
        <w:tc>
          <w:tcPr>
            <w:tcW w:w="3060" w:type="dxa"/>
            <w:vMerge w:val="restart"/>
            <w:vAlign w:val="bottom"/>
          </w:tcPr>
          <w:p w14:paraId="6F55AEA2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47" w:type="dxa"/>
            <w:gridSpan w:val="5"/>
          </w:tcPr>
          <w:p w14:paraId="45196A2C" w14:textId="01C68F68" w:rsidR="0084795A" w:rsidRPr="000405AA" w:rsidRDefault="0023322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B0AF46B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3" w:type="dxa"/>
            <w:gridSpan w:val="5"/>
          </w:tcPr>
          <w:p w14:paraId="6E4FB649" w14:textId="61D80AC4" w:rsidR="0084795A" w:rsidRPr="000405AA" w:rsidRDefault="00233223" w:rsidP="0084795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4795A" w:rsidRPr="000405AA" w14:paraId="1A7A967E" w14:textId="77777777" w:rsidTr="001B1FD4">
        <w:trPr>
          <w:trHeight w:val="20"/>
          <w:tblHeader/>
        </w:trPr>
        <w:tc>
          <w:tcPr>
            <w:tcW w:w="3060" w:type="dxa"/>
            <w:vMerge/>
          </w:tcPr>
          <w:p w14:paraId="41321829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vAlign w:val="bottom"/>
          </w:tcPr>
          <w:p w14:paraId="39D5B191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609DBE5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45C053" w14:textId="77777777" w:rsidR="0084795A" w:rsidRPr="000405AA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35F00BB7" w14:textId="50F4A53C" w:rsidR="0084795A" w:rsidRPr="000405AA" w:rsidRDefault="00BD4CB4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  <w:r w:rsidR="00F36052" w:rsidRPr="000405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="00D25A2A"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FE43F8" w14:textId="77777777" w:rsidR="0084795A" w:rsidRPr="000405AA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9826ECA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BE11239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485028D" w14:textId="77777777" w:rsidR="0084795A" w:rsidRPr="000405AA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5DBFC000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035A59B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1EEA79" w14:textId="77777777" w:rsidR="0084795A" w:rsidRPr="000405AA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4E160284" w14:textId="428DE5CA" w:rsidR="0084795A" w:rsidRPr="000405AA" w:rsidRDefault="00A17E6E" w:rsidP="00A17E6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84795A"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D6B64A2" w14:textId="77777777" w:rsidR="0084795A" w:rsidRPr="000405AA" w:rsidRDefault="0084795A" w:rsidP="0084795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C007D28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9CE4D5D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4795A" w:rsidRPr="000405AA" w14:paraId="15EB814C" w14:textId="77777777" w:rsidTr="001B1FD4">
        <w:trPr>
          <w:trHeight w:val="20"/>
          <w:tblHeader/>
        </w:trPr>
        <w:tc>
          <w:tcPr>
            <w:tcW w:w="3060" w:type="dxa"/>
          </w:tcPr>
          <w:p w14:paraId="6BEC31F8" w14:textId="77777777" w:rsidR="0084795A" w:rsidRPr="000405AA" w:rsidRDefault="0084795A" w:rsidP="00847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F45DAE6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405A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795A" w:rsidRPr="000405AA" w14:paraId="12CA0336" w14:textId="77777777" w:rsidTr="001B1FD4">
        <w:trPr>
          <w:cantSplit/>
          <w:trHeight w:val="20"/>
        </w:trPr>
        <w:tc>
          <w:tcPr>
            <w:tcW w:w="3060" w:type="dxa"/>
          </w:tcPr>
          <w:p w14:paraId="06CC0EFD" w14:textId="77777777" w:rsidR="0084795A" w:rsidRPr="000405AA" w:rsidRDefault="0084795A" w:rsidP="0084795A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61" w:type="dxa"/>
            <w:vAlign w:val="bottom"/>
          </w:tcPr>
          <w:p w14:paraId="5D67B33C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53EEE5" w14:textId="77777777" w:rsidR="0084795A" w:rsidRPr="000405AA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500A8D3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597435" w14:textId="77777777" w:rsidR="0084795A" w:rsidRPr="000405AA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3CBC8A7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DD9FBB" w14:textId="77777777" w:rsidR="0084795A" w:rsidRPr="000405AA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045CCE2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D1CF00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BFEDEC3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B49550" w14:textId="77777777" w:rsidR="0084795A" w:rsidRPr="000405AA" w:rsidRDefault="0084795A" w:rsidP="008479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9D1056D" w14:textId="77777777" w:rsidR="0084795A" w:rsidRPr="000405AA" w:rsidRDefault="0084795A" w:rsidP="008479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33223" w:rsidRPr="000405AA" w14:paraId="17B238E0" w14:textId="77777777" w:rsidTr="001B1FD4">
        <w:trPr>
          <w:cantSplit/>
          <w:trHeight w:val="20"/>
        </w:trPr>
        <w:tc>
          <w:tcPr>
            <w:tcW w:w="3060" w:type="dxa"/>
          </w:tcPr>
          <w:p w14:paraId="6AE9F592" w14:textId="32F79B39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2C7EE2C4" w14:textId="70FA2FB3" w:rsidR="00233223" w:rsidRPr="000405AA" w:rsidRDefault="00A17E6E" w:rsidP="00A17E6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07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180" w:type="dxa"/>
            <w:vAlign w:val="bottom"/>
          </w:tcPr>
          <w:p w14:paraId="1ACE5571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8B09A87" w14:textId="5C9C7032" w:rsidR="00233223" w:rsidRPr="000405AA" w:rsidRDefault="00EC64AA" w:rsidP="002332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07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1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A251C03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CB07960" w14:textId="3BE877F1" w:rsidR="00233223" w:rsidRPr="000405AA" w:rsidRDefault="00763093" w:rsidP="002332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1,012</w:t>
            </w:r>
          </w:p>
        </w:tc>
        <w:tc>
          <w:tcPr>
            <w:tcW w:w="180" w:type="dxa"/>
          </w:tcPr>
          <w:p w14:paraId="492D535B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AE3B115" w14:textId="596A6A1F" w:rsidR="00233223" w:rsidRPr="000405AA" w:rsidRDefault="00233223" w:rsidP="002332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(1,433)</w:t>
            </w:r>
          </w:p>
        </w:tc>
        <w:tc>
          <w:tcPr>
            <w:tcW w:w="180" w:type="dxa"/>
            <w:vAlign w:val="bottom"/>
          </w:tcPr>
          <w:p w14:paraId="3C0D6977" w14:textId="77777777" w:rsidR="00233223" w:rsidRPr="000405AA" w:rsidRDefault="00233223" w:rsidP="0023322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993D75D" w14:textId="67E38846" w:rsidR="00233223" w:rsidRPr="000405AA" w:rsidRDefault="00233223" w:rsidP="002332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80" w:type="dxa"/>
          </w:tcPr>
          <w:p w14:paraId="67BA0285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5FF8C32" w14:textId="71D3C5D8" w:rsidR="00233223" w:rsidRPr="000405AA" w:rsidRDefault="00233223" w:rsidP="0023322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(1,146)</w:t>
            </w:r>
          </w:p>
        </w:tc>
      </w:tr>
      <w:tr w:rsidR="00763093" w:rsidRPr="000405AA" w14:paraId="7F8596E5" w14:textId="77777777" w:rsidTr="00763093">
        <w:trPr>
          <w:cantSplit/>
          <w:trHeight w:val="20"/>
        </w:trPr>
        <w:tc>
          <w:tcPr>
            <w:tcW w:w="3060" w:type="dxa"/>
          </w:tcPr>
          <w:p w14:paraId="2B3CB3A1" w14:textId="77777777" w:rsidR="00763093" w:rsidRPr="000405AA" w:rsidRDefault="00763093" w:rsidP="00763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52C4018D" w14:textId="21345DAB" w:rsidR="00763093" w:rsidRPr="000405AA" w:rsidRDefault="00763093" w:rsidP="007630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3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07B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</w:t>
            </w:r>
            <w:r w:rsidRPr="00763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  <w:vAlign w:val="bottom"/>
          </w:tcPr>
          <w:p w14:paraId="447C64CD" w14:textId="77777777" w:rsidR="00763093" w:rsidRPr="000405AA" w:rsidRDefault="00763093" w:rsidP="00763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7333D97F" w14:textId="534841D0" w:rsidR="00763093" w:rsidRPr="000405AA" w:rsidRDefault="00EC64AA" w:rsidP="007630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07B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63093" w:rsidRPr="00763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72BD2DA" w14:textId="77777777" w:rsidR="00763093" w:rsidRPr="000405AA" w:rsidRDefault="00763093" w:rsidP="00763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5744B675" w14:textId="308313F0" w:rsidR="00763093" w:rsidRPr="000405AA" w:rsidRDefault="00763093" w:rsidP="007630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630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1,012</w:t>
            </w:r>
          </w:p>
        </w:tc>
        <w:tc>
          <w:tcPr>
            <w:tcW w:w="180" w:type="dxa"/>
            <w:vAlign w:val="bottom"/>
          </w:tcPr>
          <w:p w14:paraId="0218885D" w14:textId="77777777" w:rsidR="00763093" w:rsidRPr="000405AA" w:rsidRDefault="00763093" w:rsidP="00763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413CF" w14:textId="6680AB82" w:rsidR="00763093" w:rsidRPr="000405AA" w:rsidRDefault="00763093" w:rsidP="007630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(1,433)</w:t>
            </w:r>
          </w:p>
        </w:tc>
        <w:tc>
          <w:tcPr>
            <w:tcW w:w="180" w:type="dxa"/>
            <w:vAlign w:val="bottom"/>
          </w:tcPr>
          <w:p w14:paraId="22E88C46" w14:textId="77777777" w:rsidR="00763093" w:rsidRPr="000405AA" w:rsidRDefault="00763093" w:rsidP="00763093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A1A03" w14:textId="51441B40" w:rsidR="00763093" w:rsidRPr="000405AA" w:rsidRDefault="00763093" w:rsidP="007630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80" w:type="dxa"/>
            <w:vAlign w:val="bottom"/>
          </w:tcPr>
          <w:p w14:paraId="71A4CD50" w14:textId="77777777" w:rsidR="00763093" w:rsidRPr="000405AA" w:rsidRDefault="00763093" w:rsidP="00763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5694D" w14:textId="0556A226" w:rsidR="00763093" w:rsidRPr="000405AA" w:rsidRDefault="00763093" w:rsidP="007630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(1,146)</w:t>
            </w:r>
          </w:p>
        </w:tc>
      </w:tr>
    </w:tbl>
    <w:p w14:paraId="42FACCEC" w14:textId="77777777" w:rsidR="000B5AEF" w:rsidRPr="000405AA" w:rsidRDefault="000B5AEF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A2477D" w:rsidRPr="000405AA" w14:paraId="330FADAA" w14:textId="77777777" w:rsidTr="00E16838">
        <w:tc>
          <w:tcPr>
            <w:tcW w:w="4410" w:type="dxa"/>
            <w:gridSpan w:val="2"/>
          </w:tcPr>
          <w:p w14:paraId="2A944BC8" w14:textId="77777777" w:rsidR="00A2477D" w:rsidRPr="000405AA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162C0D87" w14:textId="77777777" w:rsidR="00A2477D" w:rsidRPr="000405AA" w:rsidRDefault="00A2477D" w:rsidP="00A247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405A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2477D" w:rsidRPr="000405AA" w14:paraId="548710D8" w14:textId="77777777" w:rsidTr="00E16838">
        <w:tc>
          <w:tcPr>
            <w:tcW w:w="4140" w:type="dxa"/>
          </w:tcPr>
          <w:p w14:paraId="7B862061" w14:textId="77777777" w:rsidR="00A2477D" w:rsidRPr="000405AA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53055" w14:textId="77777777" w:rsidR="00A2477D" w:rsidRPr="000405AA" w:rsidRDefault="00A2477D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D6C19E6" w14:textId="3EB3CFF9" w:rsidR="00A2477D" w:rsidRPr="000405AA" w:rsidRDefault="00233223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72A7168" w14:textId="77777777" w:rsidR="00A2477D" w:rsidRPr="000405AA" w:rsidRDefault="00A2477D" w:rsidP="00886A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24D8F80" w14:textId="2F9FCBF2" w:rsidR="00A2477D" w:rsidRPr="000405AA" w:rsidRDefault="00233223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A2477D" w:rsidRPr="000405AA" w14:paraId="7613292C" w14:textId="77777777" w:rsidTr="00E16838">
        <w:tc>
          <w:tcPr>
            <w:tcW w:w="4140" w:type="dxa"/>
          </w:tcPr>
          <w:p w14:paraId="5C9E0529" w14:textId="77777777" w:rsidR="00A2477D" w:rsidRPr="000405AA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8D5CE" w14:textId="77777777" w:rsidR="00A2477D" w:rsidRPr="000405AA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6F067E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58F4A1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AD8AB2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EB011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A58179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64DE31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ACD277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477D" w:rsidRPr="000405AA" w14:paraId="18857170" w14:textId="77777777" w:rsidTr="00E16838">
        <w:tc>
          <w:tcPr>
            <w:tcW w:w="4140" w:type="dxa"/>
          </w:tcPr>
          <w:p w14:paraId="581F6642" w14:textId="77777777" w:rsidR="00A2477D" w:rsidRPr="000405AA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2D3C2" w14:textId="77777777" w:rsidR="00A2477D" w:rsidRPr="000405AA" w:rsidRDefault="00A2477D" w:rsidP="00A247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A294E3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36B963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72B42E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5576F870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25D593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7F5007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2DFE66" w14:textId="77777777" w:rsidR="00A2477D" w:rsidRPr="000405AA" w:rsidRDefault="00A2477D" w:rsidP="00A2477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3223" w:rsidRPr="000405AA" w14:paraId="60C5BB64" w14:textId="77777777" w:rsidTr="00E16838">
        <w:tc>
          <w:tcPr>
            <w:tcW w:w="4410" w:type="dxa"/>
            <w:gridSpan w:val="2"/>
          </w:tcPr>
          <w:p w14:paraId="525D9C32" w14:textId="4431BDA2" w:rsidR="00233223" w:rsidRPr="000405AA" w:rsidRDefault="0076309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 (</w:t>
            </w:r>
            <w:r w:rsidR="00233223" w:rsidRPr="000405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) ก่อนภาษีเงินได้</w:t>
            </w:r>
          </w:p>
        </w:tc>
        <w:tc>
          <w:tcPr>
            <w:tcW w:w="1080" w:type="dxa"/>
            <w:vAlign w:val="bottom"/>
          </w:tcPr>
          <w:p w14:paraId="6C3E0114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C5115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7F4CFF" w14:textId="047B0F1F" w:rsidR="00233223" w:rsidRPr="000405AA" w:rsidRDefault="000D5906" w:rsidP="00CC40D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211,18</w:t>
            </w:r>
            <w:r w:rsidR="00BD4C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EB9BF95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F79503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1C84C9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81ECDB0" w14:textId="6D1283B1" w:rsidR="00233223" w:rsidRPr="000405AA" w:rsidRDefault="00233223" w:rsidP="0023322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,898)</w:t>
            </w:r>
          </w:p>
        </w:tc>
      </w:tr>
      <w:tr w:rsidR="00233223" w:rsidRPr="000405AA" w14:paraId="3BB0A7A1" w14:textId="77777777" w:rsidTr="00371F59">
        <w:tc>
          <w:tcPr>
            <w:tcW w:w="4140" w:type="dxa"/>
          </w:tcPr>
          <w:p w14:paraId="1CB2DF18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14:paraId="1525678D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0238CE" w14:textId="570CF148" w:rsidR="00233223" w:rsidRPr="000405AA" w:rsidRDefault="000D5906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B4A139A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DEA97A" w14:textId="78C93A74" w:rsidR="00233223" w:rsidRPr="000405AA" w:rsidRDefault="000D5906" w:rsidP="00CC40D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42,065</w:t>
            </w:r>
          </w:p>
        </w:tc>
        <w:tc>
          <w:tcPr>
            <w:tcW w:w="270" w:type="dxa"/>
          </w:tcPr>
          <w:p w14:paraId="00187F72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DDEEE3" w14:textId="62653005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B225654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56B026" w14:textId="41AEB146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(22,565)</w:t>
            </w:r>
          </w:p>
        </w:tc>
      </w:tr>
      <w:tr w:rsidR="00233223" w:rsidRPr="000405AA" w14:paraId="47190265" w14:textId="77777777" w:rsidTr="00371F59">
        <w:tc>
          <w:tcPr>
            <w:tcW w:w="4140" w:type="dxa"/>
          </w:tcPr>
          <w:p w14:paraId="031B8EDA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14:paraId="5343FFFC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C048A1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F306A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E129F3" w14:textId="3D668156" w:rsidR="00233223" w:rsidRPr="000405AA" w:rsidRDefault="000D5906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  <w:tc>
          <w:tcPr>
            <w:tcW w:w="270" w:type="dxa"/>
          </w:tcPr>
          <w:p w14:paraId="25132825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F7D740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99ADA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86668D" w14:textId="03B93816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233223" w:rsidRPr="000405AA" w14:paraId="0AFF2B2E" w14:textId="77777777" w:rsidTr="00E16838">
        <w:tc>
          <w:tcPr>
            <w:tcW w:w="4410" w:type="dxa"/>
            <w:gridSpan w:val="2"/>
            <w:shd w:val="clear" w:color="auto" w:fill="auto"/>
          </w:tcPr>
          <w:p w14:paraId="257DA7FF" w14:textId="0E73A068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ค่าใช้จ่ายที่สามารถนำมาหักภาษีได้เพิ่มเติม</w:t>
            </w:r>
            <w:r w:rsidR="003711A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และอื่น</w:t>
            </w:r>
            <w:r w:rsidR="00295AF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3711A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2AA2A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6706DD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F44EC" w14:textId="239ABA3B" w:rsidR="00233223" w:rsidRPr="000405AA" w:rsidRDefault="000D5906" w:rsidP="00233223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(5,107)</w:t>
            </w:r>
          </w:p>
        </w:tc>
        <w:tc>
          <w:tcPr>
            <w:tcW w:w="270" w:type="dxa"/>
            <w:shd w:val="clear" w:color="auto" w:fill="auto"/>
          </w:tcPr>
          <w:p w14:paraId="1F83D625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B1D10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56BD8F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B3137A" w14:textId="01EC1754" w:rsidR="00233223" w:rsidRPr="000405AA" w:rsidRDefault="00233223" w:rsidP="0023322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(1,820)</w:t>
            </w:r>
          </w:p>
        </w:tc>
      </w:tr>
      <w:tr w:rsidR="00233223" w:rsidRPr="000405AA" w14:paraId="272F497E" w14:textId="77777777" w:rsidTr="00E16838">
        <w:tc>
          <w:tcPr>
            <w:tcW w:w="4140" w:type="dxa"/>
            <w:shd w:val="clear" w:color="auto" w:fill="auto"/>
          </w:tcPr>
          <w:p w14:paraId="7A2840D9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ค่าเสื่อมราคา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ส่วนต่ำกว่าทุนจากการซื้อ</w:t>
            </w:r>
          </w:p>
          <w:p w14:paraId="754CCD6C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สินทรัพย์จากบริษัทที่อยู่ภายใต้การควบคุม</w:t>
            </w:r>
          </w:p>
          <w:p w14:paraId="1E71AD89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เดียวกัน</w:t>
            </w:r>
          </w:p>
        </w:tc>
        <w:tc>
          <w:tcPr>
            <w:tcW w:w="270" w:type="dxa"/>
            <w:shd w:val="clear" w:color="auto" w:fill="auto"/>
          </w:tcPr>
          <w:p w14:paraId="0A1B19A5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37D3F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D8BD78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9676E" w14:textId="46047471" w:rsidR="00233223" w:rsidRPr="000405AA" w:rsidRDefault="000D5906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3231C1B3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C898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7C3D84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0EA09" w14:textId="640BD402" w:rsidR="00233223" w:rsidRPr="000405AA" w:rsidRDefault="00233223" w:rsidP="0023322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582</w:t>
            </w:r>
          </w:p>
        </w:tc>
      </w:tr>
      <w:tr w:rsidR="00233223" w:rsidRPr="000405AA" w14:paraId="022BF7AE" w14:textId="77777777" w:rsidTr="00E16838">
        <w:tc>
          <w:tcPr>
            <w:tcW w:w="4140" w:type="dxa"/>
            <w:shd w:val="clear" w:color="auto" w:fill="auto"/>
          </w:tcPr>
          <w:p w14:paraId="5C2321AA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ACF6E1E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05C4D" w14:textId="4A845144" w:rsidR="00233223" w:rsidRPr="000405AA" w:rsidRDefault="000D5906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18.4</w:t>
            </w:r>
          </w:p>
        </w:tc>
        <w:tc>
          <w:tcPr>
            <w:tcW w:w="270" w:type="dxa"/>
            <w:shd w:val="clear" w:color="auto" w:fill="auto"/>
          </w:tcPr>
          <w:p w14:paraId="78A1C2EC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FC67A" w14:textId="1ECADA47" w:rsidR="00233223" w:rsidRPr="00CC40D4" w:rsidRDefault="000D5906" w:rsidP="00CC40D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40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38,779</w:t>
            </w:r>
          </w:p>
        </w:tc>
        <w:tc>
          <w:tcPr>
            <w:tcW w:w="270" w:type="dxa"/>
            <w:shd w:val="clear" w:color="auto" w:fill="auto"/>
          </w:tcPr>
          <w:p w14:paraId="082E2225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0A79A" w14:textId="272D95CD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20.8</w:t>
            </w:r>
          </w:p>
        </w:tc>
        <w:tc>
          <w:tcPr>
            <w:tcW w:w="270" w:type="dxa"/>
            <w:shd w:val="clear" w:color="auto" w:fill="auto"/>
          </w:tcPr>
          <w:p w14:paraId="018AA7B3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02F1B" w14:textId="59BC32EE" w:rsidR="00233223" w:rsidRPr="000405AA" w:rsidRDefault="00233223" w:rsidP="0023322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(23,316)</w:t>
            </w:r>
          </w:p>
        </w:tc>
      </w:tr>
    </w:tbl>
    <w:p w14:paraId="6BC9771F" w14:textId="77777777" w:rsidR="00583FA1" w:rsidRPr="000405AA" w:rsidRDefault="00583FA1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B546E" w:rsidRPr="000405AA" w14:paraId="34E88FBF" w14:textId="77777777" w:rsidTr="00233223">
        <w:trPr>
          <w:tblHeader/>
        </w:trPr>
        <w:tc>
          <w:tcPr>
            <w:tcW w:w="4410" w:type="dxa"/>
            <w:gridSpan w:val="2"/>
          </w:tcPr>
          <w:p w14:paraId="2AEBC0D9" w14:textId="77777777" w:rsidR="004B546E" w:rsidRPr="000405AA" w:rsidRDefault="004B546E" w:rsidP="00886A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3152147B" w14:textId="77777777" w:rsidR="004B546E" w:rsidRPr="000405AA" w:rsidRDefault="004B546E" w:rsidP="00886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4795A" w:rsidRPr="000405AA" w14:paraId="3ECFE7F9" w14:textId="77777777" w:rsidTr="00233223">
        <w:trPr>
          <w:tblHeader/>
        </w:trPr>
        <w:tc>
          <w:tcPr>
            <w:tcW w:w="4140" w:type="dxa"/>
          </w:tcPr>
          <w:p w14:paraId="58DF5CCA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79963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34C422F0" w14:textId="65B69DFF" w:rsidR="0084795A" w:rsidRPr="000405AA" w:rsidRDefault="0023322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37D1EF6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5219B209" w14:textId="72B01E17" w:rsidR="0084795A" w:rsidRPr="000405AA" w:rsidRDefault="00233223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84795A" w:rsidRPr="000405AA" w14:paraId="6F7BF935" w14:textId="77777777" w:rsidTr="00233223">
        <w:trPr>
          <w:tblHeader/>
        </w:trPr>
        <w:tc>
          <w:tcPr>
            <w:tcW w:w="4140" w:type="dxa"/>
          </w:tcPr>
          <w:p w14:paraId="49031A17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CCE02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47DA8C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981310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201D5D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133661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19E68E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AE9BB8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98BC49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795A" w:rsidRPr="000405AA" w14:paraId="0B9AE067" w14:textId="77777777" w:rsidTr="00233223">
        <w:trPr>
          <w:tblHeader/>
        </w:trPr>
        <w:tc>
          <w:tcPr>
            <w:tcW w:w="4140" w:type="dxa"/>
          </w:tcPr>
          <w:p w14:paraId="02146B68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91FB7" w14:textId="77777777" w:rsidR="0084795A" w:rsidRPr="000405AA" w:rsidRDefault="0084795A" w:rsidP="00847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F28C65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00D22A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8B5612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0D71CEF4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1D1505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BC4B5E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A413DE" w14:textId="77777777" w:rsidR="0084795A" w:rsidRPr="000405AA" w:rsidRDefault="0084795A" w:rsidP="008479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3223" w:rsidRPr="000405AA" w14:paraId="19BDAF2B" w14:textId="77777777" w:rsidTr="00233223">
        <w:tc>
          <w:tcPr>
            <w:tcW w:w="4410" w:type="dxa"/>
            <w:gridSpan w:val="2"/>
          </w:tcPr>
          <w:p w14:paraId="4F9F7E19" w14:textId="61B479E9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34B56524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F5EAAC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38A518" w14:textId="599ED104" w:rsidR="00233223" w:rsidRPr="000405AA" w:rsidRDefault="004024AF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34,966</w:t>
            </w:r>
          </w:p>
        </w:tc>
        <w:tc>
          <w:tcPr>
            <w:tcW w:w="270" w:type="dxa"/>
          </w:tcPr>
          <w:p w14:paraId="6E227709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3D94FF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89D6E0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0519DA" w14:textId="21531E51" w:rsidR="00233223" w:rsidRPr="000405AA" w:rsidRDefault="00233223" w:rsidP="0023322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4,562</w:t>
            </w:r>
          </w:p>
        </w:tc>
      </w:tr>
      <w:tr w:rsidR="00233223" w:rsidRPr="000405AA" w14:paraId="1B61DBBD" w14:textId="77777777" w:rsidTr="00233223">
        <w:tc>
          <w:tcPr>
            <w:tcW w:w="4140" w:type="dxa"/>
          </w:tcPr>
          <w:p w14:paraId="1CF5B88D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270" w:type="dxa"/>
          </w:tcPr>
          <w:p w14:paraId="19B5A7FB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FA08D8" w14:textId="40C71CC2" w:rsidR="00233223" w:rsidRPr="000405AA" w:rsidRDefault="004024AF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B323D4E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66B653" w14:textId="67617472" w:rsidR="00233223" w:rsidRPr="000405AA" w:rsidRDefault="004024AF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6,993</w:t>
            </w:r>
          </w:p>
        </w:tc>
        <w:tc>
          <w:tcPr>
            <w:tcW w:w="270" w:type="dxa"/>
          </w:tcPr>
          <w:p w14:paraId="4C6D5196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FD39E" w14:textId="635EF050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DC60BFE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C706F0" w14:textId="0F173B0A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233223" w:rsidRPr="000405AA" w14:paraId="6A97C7D0" w14:textId="77777777" w:rsidTr="00233223">
        <w:tc>
          <w:tcPr>
            <w:tcW w:w="4140" w:type="dxa"/>
          </w:tcPr>
          <w:p w14:paraId="14379E21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270" w:type="dxa"/>
          </w:tcPr>
          <w:p w14:paraId="34BA21DE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B21F3B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5159E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FB198E" w14:textId="162FF5E2" w:rsidR="00233223" w:rsidRPr="000405AA" w:rsidRDefault="004024AF" w:rsidP="00233223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710172F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561B32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E450E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8BCF2E" w14:textId="0940B1A9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0405AA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233223" w:rsidRPr="000405AA" w14:paraId="5C4E19B8" w14:textId="77777777" w:rsidTr="00233223">
        <w:tc>
          <w:tcPr>
            <w:tcW w:w="4410" w:type="dxa"/>
            <w:gridSpan w:val="2"/>
            <w:shd w:val="clear" w:color="auto" w:fill="auto"/>
          </w:tcPr>
          <w:p w14:paraId="5BD967ED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ค่าใช้จ่ายที่สามารถนำมาหักภาษีได้เพิ่มเติม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4E87B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079A6A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BBA549" w14:textId="39118683" w:rsidR="00233223" w:rsidRPr="000405AA" w:rsidRDefault="004024AF" w:rsidP="00233223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(557)</w:t>
            </w:r>
          </w:p>
        </w:tc>
        <w:tc>
          <w:tcPr>
            <w:tcW w:w="270" w:type="dxa"/>
            <w:shd w:val="clear" w:color="auto" w:fill="auto"/>
          </w:tcPr>
          <w:p w14:paraId="15C08DA8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718FC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65642CF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4DA8B6" w14:textId="13DD4D49" w:rsidR="00233223" w:rsidRPr="000405AA" w:rsidRDefault="004024AF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(148)</w:t>
            </w:r>
          </w:p>
        </w:tc>
      </w:tr>
      <w:tr w:rsidR="00233223" w:rsidRPr="000405AA" w14:paraId="47268CFA" w14:textId="77777777" w:rsidTr="00233223">
        <w:tc>
          <w:tcPr>
            <w:tcW w:w="4410" w:type="dxa"/>
            <w:gridSpan w:val="2"/>
            <w:shd w:val="clear" w:color="auto" w:fill="auto"/>
          </w:tcPr>
          <w:p w14:paraId="3B3D8C40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รายได้เงินปันผลที่ได้รับยกเว้นภาษี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A3603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36E4DC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F6A89B" w14:textId="08EA3606" w:rsidR="00233223" w:rsidRPr="000405AA" w:rsidRDefault="004024AF" w:rsidP="00233223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(5,910)</w:t>
            </w:r>
          </w:p>
        </w:tc>
        <w:tc>
          <w:tcPr>
            <w:tcW w:w="270" w:type="dxa"/>
            <w:shd w:val="clear" w:color="auto" w:fill="auto"/>
          </w:tcPr>
          <w:p w14:paraId="58AF3699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E61D3" w14:textId="77777777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8BB81E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230FEB" w14:textId="3FDC8E4D" w:rsidR="00233223" w:rsidRPr="000405AA" w:rsidRDefault="004024AF" w:rsidP="002332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>(2,360)</w:t>
            </w:r>
          </w:p>
        </w:tc>
      </w:tr>
      <w:tr w:rsidR="00233223" w:rsidRPr="000405AA" w14:paraId="26174C13" w14:textId="77777777" w:rsidTr="00233223">
        <w:tc>
          <w:tcPr>
            <w:tcW w:w="4140" w:type="dxa"/>
            <w:shd w:val="clear" w:color="auto" w:fill="auto"/>
          </w:tcPr>
          <w:p w14:paraId="2CFB2E29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B269E7B" w14:textId="77777777" w:rsidR="00233223" w:rsidRPr="000405AA" w:rsidRDefault="00233223" w:rsidP="0023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AA861" w14:textId="59F70A45" w:rsidR="00233223" w:rsidRPr="000405AA" w:rsidRDefault="004024AF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1.6</w:t>
            </w:r>
          </w:p>
        </w:tc>
        <w:tc>
          <w:tcPr>
            <w:tcW w:w="270" w:type="dxa"/>
            <w:shd w:val="clear" w:color="auto" w:fill="auto"/>
          </w:tcPr>
          <w:p w14:paraId="6F3A66F4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C970D" w14:textId="2F407FA7" w:rsidR="00233223" w:rsidRPr="00CC40D4" w:rsidRDefault="004024AF" w:rsidP="00CC40D4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C40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270" w:type="dxa"/>
            <w:shd w:val="clear" w:color="auto" w:fill="auto"/>
          </w:tcPr>
          <w:p w14:paraId="628BA3AA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297B6" w14:textId="1CDA80D1" w:rsidR="00233223" w:rsidRPr="000405AA" w:rsidRDefault="00233223" w:rsidP="002332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(32.8)</w:t>
            </w:r>
          </w:p>
        </w:tc>
        <w:tc>
          <w:tcPr>
            <w:tcW w:w="270" w:type="dxa"/>
            <w:shd w:val="clear" w:color="auto" w:fill="auto"/>
          </w:tcPr>
          <w:p w14:paraId="3E52EA9F" w14:textId="77777777" w:rsidR="00233223" w:rsidRPr="000405AA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FB6DF" w14:textId="38193D62" w:rsidR="00233223" w:rsidRPr="000405AA" w:rsidRDefault="00233223" w:rsidP="0023322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(1,498)</w:t>
            </w:r>
          </w:p>
        </w:tc>
      </w:tr>
    </w:tbl>
    <w:p w14:paraId="66CE3E2E" w14:textId="77777777" w:rsidR="00040081" w:rsidRPr="000405AA" w:rsidRDefault="00040081" w:rsidP="009E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345D48" w14:textId="77777777" w:rsidR="00040081" w:rsidRPr="000405AA" w:rsidRDefault="00040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040081" w:rsidRPr="000405AA" w:rsidSect="002E0336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  <w:r w:rsidRPr="000405AA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990"/>
        <w:gridCol w:w="990"/>
        <w:gridCol w:w="270"/>
        <w:gridCol w:w="810"/>
        <w:gridCol w:w="270"/>
        <w:gridCol w:w="810"/>
        <w:gridCol w:w="270"/>
        <w:gridCol w:w="720"/>
        <w:gridCol w:w="270"/>
        <w:gridCol w:w="810"/>
        <w:gridCol w:w="270"/>
        <w:gridCol w:w="990"/>
      </w:tblGrid>
      <w:tr w:rsidR="00792A69" w:rsidRPr="00233223" w14:paraId="65C4F668" w14:textId="77777777" w:rsidTr="00541702">
        <w:trPr>
          <w:tblHeader/>
        </w:trPr>
        <w:tc>
          <w:tcPr>
            <w:tcW w:w="2070" w:type="dxa"/>
          </w:tcPr>
          <w:p w14:paraId="20EB3C38" w14:textId="77777777" w:rsidR="00792A69" w:rsidRPr="00233223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5A686CB" w14:textId="77777777" w:rsidR="00792A69" w:rsidRPr="00233223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11"/>
          </w:tcPr>
          <w:p w14:paraId="4F0AA0BB" w14:textId="77777777" w:rsidR="00792A69" w:rsidRPr="00233223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95F89" w:rsidRPr="00233223" w14:paraId="3CDBF114" w14:textId="77777777" w:rsidTr="00541702">
        <w:trPr>
          <w:tblHeader/>
        </w:trPr>
        <w:tc>
          <w:tcPr>
            <w:tcW w:w="2070" w:type="dxa"/>
          </w:tcPr>
          <w:p w14:paraId="502DD0C4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DDE925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8AED901" w14:textId="208DE6D9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7C11F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14:paraId="20B2D48A" w14:textId="611671E4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23322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790823C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C9D0F46" w14:textId="12F6AB7C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5FD342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87B39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7421" w:rsidRPr="00233223" w14:paraId="73EE31F6" w14:textId="77777777" w:rsidTr="00541702">
        <w:tc>
          <w:tcPr>
            <w:tcW w:w="2070" w:type="dxa"/>
            <w:shd w:val="clear" w:color="auto" w:fill="auto"/>
            <w:vAlign w:val="bottom"/>
          </w:tcPr>
          <w:p w14:paraId="5CBC6F05" w14:textId="77777777" w:rsidR="00B95F89" w:rsidRPr="00233223" w:rsidRDefault="00B95F89" w:rsidP="002332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43FBFC17" w14:textId="2C2EC85C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="000B416E"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551EC213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5BAA31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D815D7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34EB22" w14:textId="42AE12B9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2E5B1DA" w14:textId="22463A3D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E4C467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4F4C7B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A569DD" w14:textId="0435D2D8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13DB4344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0BB2CA4" w14:textId="1FE658E0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AC7303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DC4EEFC" w14:textId="62EC49E3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71142E5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DDB725E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</w:p>
          <w:p w14:paraId="3C3FFCB8" w14:textId="06BF3F04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7DCEFB27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1E13F23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F6F1145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</w:t>
            </w:r>
          </w:p>
          <w:p w14:paraId="1793A7BF" w14:textId="72F663E6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16970595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47F4D3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125246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F881B37" w14:textId="5C71212B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E942221" w14:textId="238901A5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92A69" w:rsidRPr="00233223" w14:paraId="6F6B011C" w14:textId="77777777" w:rsidTr="00541702">
        <w:tc>
          <w:tcPr>
            <w:tcW w:w="2070" w:type="dxa"/>
          </w:tcPr>
          <w:p w14:paraId="13FFB2BD" w14:textId="77777777" w:rsidR="00792A69" w:rsidRPr="00233223" w:rsidRDefault="00792A6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FA9AD1" w14:textId="77777777" w:rsidR="00792A69" w:rsidRPr="00233223" w:rsidRDefault="00792A69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480" w:type="dxa"/>
            <w:gridSpan w:val="11"/>
          </w:tcPr>
          <w:p w14:paraId="4D41C68E" w14:textId="77777777" w:rsidR="00792A69" w:rsidRPr="00233223" w:rsidRDefault="00792A69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332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7421" w:rsidRPr="00233223" w14:paraId="454F4209" w14:textId="77777777" w:rsidTr="00541702">
        <w:tc>
          <w:tcPr>
            <w:tcW w:w="2070" w:type="dxa"/>
            <w:shd w:val="clear" w:color="auto" w:fill="auto"/>
          </w:tcPr>
          <w:p w14:paraId="771692F8" w14:textId="7CC8B6E3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2F8548EF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11216A" w14:textId="0C122795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3BB9F3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595BF9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2A17E1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E2E3F7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504151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EE677F2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946F9B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8A79E1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A728E25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7C40060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77421" w:rsidRPr="00233223" w14:paraId="76720453" w14:textId="77777777" w:rsidTr="00541702">
        <w:tc>
          <w:tcPr>
            <w:tcW w:w="2070" w:type="dxa"/>
            <w:shd w:val="clear" w:color="auto" w:fill="auto"/>
          </w:tcPr>
          <w:p w14:paraId="76EC65B9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</w:t>
            </w:r>
          </w:p>
          <w:p w14:paraId="0CA520F9" w14:textId="443D26D2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990" w:type="dxa"/>
          </w:tcPr>
          <w:p w14:paraId="2261FAFE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EEB1CC" w14:textId="274BCF71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7A193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6E3C4D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0C1CC9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B8F115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0596F4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67D1728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EE57EF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B05613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0E2E01C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ABC5769" w14:textId="77777777" w:rsidR="00B95F89" w:rsidRPr="00233223" w:rsidRDefault="00B95F8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3223" w:rsidRPr="00233223" w14:paraId="78D701D2" w14:textId="77777777" w:rsidTr="00541702">
        <w:tc>
          <w:tcPr>
            <w:tcW w:w="2070" w:type="dxa"/>
            <w:shd w:val="clear" w:color="auto" w:fill="auto"/>
          </w:tcPr>
          <w:p w14:paraId="0F1CD24D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233223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6389B033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BC880C" w14:textId="10795901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1,855</w:t>
            </w:r>
          </w:p>
        </w:tc>
        <w:tc>
          <w:tcPr>
            <w:tcW w:w="270" w:type="dxa"/>
          </w:tcPr>
          <w:p w14:paraId="5EBC176A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0DB1C4A" w14:textId="5A851E6C" w:rsidR="00233223" w:rsidRPr="00233223" w:rsidRDefault="004C34A9" w:rsidP="00C4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spacing w:line="240" w:lineRule="auto"/>
              <w:ind w:left="-108" w:right="-4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270" w:type="dxa"/>
            <w:vAlign w:val="center"/>
          </w:tcPr>
          <w:p w14:paraId="20D93A7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8A4E389" w14:textId="122CA942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8B9E5B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EAEB3B7" w14:textId="20C5BEFA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F312E4C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CCA0A00" w14:textId="19F735D7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DEE8D8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3B81A54" w14:textId="3982143C" w:rsidR="00233223" w:rsidRPr="00233223" w:rsidRDefault="004C34A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2,166</w:t>
            </w:r>
          </w:p>
        </w:tc>
      </w:tr>
      <w:tr w:rsidR="00233223" w:rsidRPr="00233223" w14:paraId="4557096C" w14:textId="77777777" w:rsidTr="00541702">
        <w:tc>
          <w:tcPr>
            <w:tcW w:w="2070" w:type="dxa"/>
            <w:shd w:val="clear" w:color="auto" w:fill="auto"/>
          </w:tcPr>
          <w:p w14:paraId="6B6DD87C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1DA1976A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0170F58" w14:textId="1A584399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65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70" w:type="dxa"/>
          </w:tcPr>
          <w:p w14:paraId="3FB49E60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F2CA903" w14:textId="0C0DF8F6" w:rsidR="00233223" w:rsidRPr="00233223" w:rsidRDefault="004024AF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  <w:vAlign w:val="center"/>
          </w:tcPr>
          <w:p w14:paraId="3F5C8D4A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CA5285F" w14:textId="5665F27C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70AB23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063721A" w14:textId="5D3C4846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21CF091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B45A918" w14:textId="3BD94143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74CB5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DA95CB9" w14:textId="4ECB3D49" w:rsidR="00233223" w:rsidRPr="00233223" w:rsidRDefault="00E92B34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4C34A9" w:rsidRPr="00233223" w14:paraId="4A4279F3" w14:textId="77777777" w:rsidTr="00541702">
        <w:tc>
          <w:tcPr>
            <w:tcW w:w="2070" w:type="dxa"/>
            <w:shd w:val="clear" w:color="auto" w:fill="auto"/>
          </w:tcPr>
          <w:p w14:paraId="3EEDBEE9" w14:textId="25621B92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</w:tcPr>
          <w:p w14:paraId="41C1CA2F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276493C" w14:textId="2F7342B5" w:rsidR="004C34A9" w:rsidRPr="00233223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65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E46CAC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C29CF36" w14:textId="6595EC49" w:rsidR="004C34A9" w:rsidRDefault="004C34A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270" w:type="dxa"/>
            <w:vAlign w:val="center"/>
          </w:tcPr>
          <w:p w14:paraId="5AFF2474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9266E2E" w14:textId="3FED0494" w:rsidR="004C34A9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25D8DBD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A1359E2" w14:textId="02D57876" w:rsidR="004C34A9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36C2537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6DCA165" w14:textId="527B0069" w:rsidR="004C34A9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28878C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72E4B00B" w14:textId="0B48B80B" w:rsidR="004C34A9" w:rsidRDefault="004C34A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</w:tr>
      <w:tr w:rsidR="00233223" w:rsidRPr="00233223" w14:paraId="68FFA937" w14:textId="77777777" w:rsidTr="00541702">
        <w:tc>
          <w:tcPr>
            <w:tcW w:w="2070" w:type="dxa"/>
            <w:shd w:val="clear" w:color="auto" w:fill="auto"/>
          </w:tcPr>
          <w:p w14:paraId="37115F1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6C88DFA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0798338" w14:textId="24248C4F" w:rsidR="00233223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(496)</w:t>
            </w:r>
          </w:p>
        </w:tc>
        <w:tc>
          <w:tcPr>
            <w:tcW w:w="270" w:type="dxa"/>
          </w:tcPr>
          <w:p w14:paraId="40ABC5F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8D6B800" w14:textId="1359E953" w:rsidR="00233223" w:rsidRPr="00233223" w:rsidRDefault="00EB0407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4,345</w:t>
            </w:r>
          </w:p>
        </w:tc>
        <w:tc>
          <w:tcPr>
            <w:tcW w:w="270" w:type="dxa"/>
            <w:vAlign w:val="center"/>
          </w:tcPr>
          <w:p w14:paraId="005DA9FA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44E845C" w14:textId="20147104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3387B2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8D9D5E5" w14:textId="6CAD7BE5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7EF91BA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CB656BF" w14:textId="41A003C7" w:rsidR="00233223" w:rsidRPr="00233223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(254)</w:t>
            </w:r>
          </w:p>
        </w:tc>
        <w:tc>
          <w:tcPr>
            <w:tcW w:w="270" w:type="dxa"/>
            <w:vAlign w:val="center"/>
          </w:tcPr>
          <w:p w14:paraId="7A2AD6D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881073E" w14:textId="723F7D19" w:rsidR="00233223" w:rsidRPr="00233223" w:rsidRDefault="004C34A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EB0407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  <w:tr w:rsidR="00233223" w:rsidRPr="00233223" w14:paraId="5644AD9A" w14:textId="77777777" w:rsidTr="00541702">
        <w:tc>
          <w:tcPr>
            <w:tcW w:w="2070" w:type="dxa"/>
            <w:shd w:val="clear" w:color="auto" w:fill="auto"/>
          </w:tcPr>
          <w:p w14:paraId="765059D3" w14:textId="13EBA18C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41BC93E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392DF67" w14:textId="173FA266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14,061</w:t>
            </w:r>
          </w:p>
        </w:tc>
        <w:tc>
          <w:tcPr>
            <w:tcW w:w="270" w:type="dxa"/>
          </w:tcPr>
          <w:p w14:paraId="34912DB0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092866A" w14:textId="3848013B" w:rsidR="00233223" w:rsidRPr="00233223" w:rsidRDefault="004024AF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173A5">
              <w:rPr>
                <w:rFonts w:asciiTheme="majorBidi" w:hAnsiTheme="majorBidi" w:cstheme="majorBidi"/>
                <w:sz w:val="28"/>
                <w:szCs w:val="28"/>
              </w:rPr>
              <w:t>7,671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503B634E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15D762A" w14:textId="4B40647E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98AE00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FC16447" w14:textId="5676F18F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930DBAC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2683446" w14:textId="3957B8B0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2AA0C4A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10A648D4" w14:textId="3D81658A" w:rsidR="00233223" w:rsidRPr="00233223" w:rsidRDefault="003173A5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6,390</w:t>
            </w:r>
          </w:p>
        </w:tc>
      </w:tr>
      <w:tr w:rsidR="004C34A9" w:rsidRPr="00233223" w14:paraId="20D9AD25" w14:textId="77777777" w:rsidTr="00541702">
        <w:tc>
          <w:tcPr>
            <w:tcW w:w="2070" w:type="dxa"/>
            <w:shd w:val="clear" w:color="auto" w:fill="auto"/>
          </w:tcPr>
          <w:p w14:paraId="2F494DD5" w14:textId="77777777" w:rsidR="00BB7AC9" w:rsidRDefault="00BB7AC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</w:rPr>
            </w:pPr>
            <w:r w:rsidRPr="00BB7AC9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สินทรัพย์ไม่มีตัวตนอื่น</w:t>
            </w:r>
          </w:p>
          <w:p w14:paraId="645E4981" w14:textId="3FB915AD" w:rsidR="004C34A9" w:rsidRPr="00233223" w:rsidRDefault="00BB7AC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B7AC9">
              <w:rPr>
                <w:rFonts w:asciiTheme="majorBidi" w:hAnsiTheme="majorBidi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990" w:type="dxa"/>
          </w:tcPr>
          <w:p w14:paraId="1036D62C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1739C9D" w14:textId="77777777" w:rsidR="00BB7AC9" w:rsidRDefault="00BB7AC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C31693" w14:textId="3A8167B0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(1,685)</w:t>
            </w:r>
          </w:p>
        </w:tc>
        <w:tc>
          <w:tcPr>
            <w:tcW w:w="270" w:type="dxa"/>
          </w:tcPr>
          <w:p w14:paraId="3145CEE9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D8CFED9" w14:textId="77777777" w:rsidR="00BB7AC9" w:rsidRDefault="00BB7AC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1F7B63" w14:textId="2525286F" w:rsidR="004C34A9" w:rsidRDefault="004C34A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8CD6E63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D6E759C" w14:textId="77777777" w:rsidR="00BB7AC9" w:rsidRDefault="00BB7AC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10BB9B" w14:textId="45197A1D" w:rsidR="004C34A9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8FA1C07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0C5DFDD" w14:textId="77777777" w:rsidR="00BB7AC9" w:rsidRDefault="00BB7AC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11EF9E" w14:textId="11A2E207" w:rsidR="004C34A9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224748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9C5C20A" w14:textId="77777777" w:rsidR="00BB7AC9" w:rsidRDefault="00BB7AC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15688E" w14:textId="1B4BE610" w:rsidR="004C34A9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(1,189)</w:t>
            </w:r>
          </w:p>
        </w:tc>
        <w:tc>
          <w:tcPr>
            <w:tcW w:w="270" w:type="dxa"/>
            <w:vAlign w:val="center"/>
          </w:tcPr>
          <w:p w14:paraId="4F58C96E" w14:textId="77777777" w:rsidR="004C34A9" w:rsidRPr="00233223" w:rsidRDefault="004C34A9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8EE32F1" w14:textId="77777777" w:rsidR="00BB7AC9" w:rsidRDefault="00BB7AC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34637F" w14:textId="42B1C563" w:rsidR="004C34A9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(2,874)</w:t>
            </w:r>
          </w:p>
        </w:tc>
      </w:tr>
      <w:tr w:rsidR="00233223" w:rsidRPr="00233223" w14:paraId="53A50F71" w14:textId="77777777" w:rsidTr="00541702">
        <w:tc>
          <w:tcPr>
            <w:tcW w:w="2070" w:type="dxa"/>
            <w:shd w:val="clear" w:color="auto" w:fill="auto"/>
          </w:tcPr>
          <w:p w14:paraId="330B9F10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2DE4DB4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E1FADB" w14:textId="7F45E5F6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8,974</w:t>
            </w:r>
          </w:p>
        </w:tc>
        <w:tc>
          <w:tcPr>
            <w:tcW w:w="270" w:type="dxa"/>
          </w:tcPr>
          <w:p w14:paraId="7B619FC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B3BE85D" w14:textId="33BBFA10" w:rsidR="00233223" w:rsidRPr="00233223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1,890</w:t>
            </w:r>
          </w:p>
        </w:tc>
        <w:tc>
          <w:tcPr>
            <w:tcW w:w="270" w:type="dxa"/>
            <w:vAlign w:val="center"/>
          </w:tcPr>
          <w:p w14:paraId="744E2BD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5F50B9B" w14:textId="3DF7EF21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4CB292D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0F78488" w14:textId="2C1DCE0C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2A41F71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D56D0D8" w14:textId="7554FA79" w:rsidR="00233223" w:rsidRPr="00233223" w:rsidRDefault="00B201FC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696E16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5525C20" w14:textId="5110BFFF" w:rsidR="00233223" w:rsidRPr="00233223" w:rsidRDefault="004C34A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10,864</w:t>
            </w:r>
          </w:p>
        </w:tc>
      </w:tr>
      <w:tr w:rsidR="00B201FC" w:rsidRPr="00233223" w14:paraId="33718916" w14:textId="77777777" w:rsidTr="00541702">
        <w:tc>
          <w:tcPr>
            <w:tcW w:w="2070" w:type="dxa"/>
            <w:shd w:val="clear" w:color="auto" w:fill="auto"/>
          </w:tcPr>
          <w:p w14:paraId="7E4E3764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</w:tcPr>
          <w:p w14:paraId="543E21A4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9AFF343" w14:textId="37941670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14,668</w:t>
            </w:r>
          </w:p>
        </w:tc>
        <w:tc>
          <w:tcPr>
            <w:tcW w:w="270" w:type="dxa"/>
          </w:tcPr>
          <w:p w14:paraId="0E14159A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38D7AA1" w14:textId="00E52961" w:rsidR="00B201FC" w:rsidRPr="00233223" w:rsidRDefault="004C34A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4,034</w:t>
            </w:r>
          </w:p>
        </w:tc>
        <w:tc>
          <w:tcPr>
            <w:tcW w:w="270" w:type="dxa"/>
            <w:vAlign w:val="center"/>
          </w:tcPr>
          <w:p w14:paraId="55A6497B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75DC91A" w14:textId="51B940FA" w:rsidR="00B201FC" w:rsidRPr="00233223" w:rsidRDefault="00B201FC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270" w:type="dxa"/>
            <w:vAlign w:val="center"/>
          </w:tcPr>
          <w:p w14:paraId="13F8C6FC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9F67189" w14:textId="0E7666B3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E6E7342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E486053" w14:textId="5819D92F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9A43693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2BCEB138" w14:textId="041A9872" w:rsidR="00B201FC" w:rsidRPr="00233223" w:rsidRDefault="004C34A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18,589</w:t>
            </w:r>
          </w:p>
        </w:tc>
      </w:tr>
      <w:tr w:rsidR="00B201FC" w:rsidRPr="00233223" w14:paraId="4F76E048" w14:textId="77777777" w:rsidTr="00541702">
        <w:tc>
          <w:tcPr>
            <w:tcW w:w="2070" w:type="dxa"/>
            <w:shd w:val="clear" w:color="auto" w:fill="auto"/>
          </w:tcPr>
          <w:p w14:paraId="25A4DF5E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990" w:type="dxa"/>
          </w:tcPr>
          <w:p w14:paraId="29C8C85F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119F2D6" w14:textId="472D9B22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65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</w:tcPr>
          <w:p w14:paraId="1B85E5D8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ACF4ABC" w14:textId="5740ED4F" w:rsidR="00B201FC" w:rsidRPr="00233223" w:rsidRDefault="00B201FC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(172)</w:t>
            </w:r>
          </w:p>
        </w:tc>
        <w:tc>
          <w:tcPr>
            <w:tcW w:w="270" w:type="dxa"/>
            <w:vAlign w:val="center"/>
          </w:tcPr>
          <w:p w14:paraId="7D730222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025CBA9" w14:textId="6B9D8ABF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502EF3C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CA0864B" w14:textId="6F4E8750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54CDF9D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12B40E2" w14:textId="72ADC932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64F671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34F2CCF" w14:textId="7720FE94" w:rsidR="00B201FC" w:rsidRPr="00233223" w:rsidRDefault="00E92B34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B201FC" w:rsidRPr="00233223" w14:paraId="506CD6E1" w14:textId="77777777" w:rsidTr="00541702">
        <w:tc>
          <w:tcPr>
            <w:tcW w:w="2070" w:type="dxa"/>
            <w:shd w:val="clear" w:color="auto" w:fill="auto"/>
          </w:tcPr>
          <w:p w14:paraId="1E871741" w14:textId="532A8094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990" w:type="dxa"/>
          </w:tcPr>
          <w:p w14:paraId="371B8710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BA53607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93DE12" w14:textId="4C1679BE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4,589</w:t>
            </w:r>
          </w:p>
        </w:tc>
        <w:tc>
          <w:tcPr>
            <w:tcW w:w="270" w:type="dxa"/>
          </w:tcPr>
          <w:p w14:paraId="26BB40FE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5095851" w14:textId="77777777" w:rsidR="00B201FC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B90BB0" w14:textId="2CEA3EFA" w:rsidR="00B201FC" w:rsidRPr="00233223" w:rsidRDefault="00B201FC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(1,916)</w:t>
            </w:r>
          </w:p>
        </w:tc>
        <w:tc>
          <w:tcPr>
            <w:tcW w:w="270" w:type="dxa"/>
            <w:vAlign w:val="center"/>
          </w:tcPr>
          <w:p w14:paraId="6E0260B6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54DEAC7" w14:textId="77777777" w:rsidR="00B201FC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451708" w14:textId="7934BF23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9183EB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3D435DA" w14:textId="77777777" w:rsidR="00B201FC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7EAB82" w14:textId="0F22CD4E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4866B9A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1845647" w14:textId="1BDADBF6" w:rsidR="00B201FC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DAB077" w14:textId="6CEEAFCA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7B07D94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37B60F7" w14:textId="77777777" w:rsidR="004C34A9" w:rsidRDefault="004C34A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CE6104" w14:textId="1F5FA64B" w:rsidR="00B201FC" w:rsidRPr="00233223" w:rsidRDefault="00E92B34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2,673</w:t>
            </w:r>
          </w:p>
        </w:tc>
      </w:tr>
      <w:tr w:rsidR="00B201FC" w:rsidRPr="00233223" w14:paraId="5973C4ED" w14:textId="77777777" w:rsidTr="00541702">
        <w:tc>
          <w:tcPr>
            <w:tcW w:w="2070" w:type="dxa"/>
            <w:shd w:val="clear" w:color="auto" w:fill="auto"/>
          </w:tcPr>
          <w:p w14:paraId="7A7C5C50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990" w:type="dxa"/>
          </w:tcPr>
          <w:p w14:paraId="03E173E1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FEE5C75" w14:textId="374E1B59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43,917</w:t>
            </w:r>
          </w:p>
        </w:tc>
        <w:tc>
          <w:tcPr>
            <w:tcW w:w="270" w:type="dxa"/>
          </w:tcPr>
          <w:p w14:paraId="465D9D7D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06FABF7" w14:textId="64BD62BB" w:rsidR="00B201FC" w:rsidRPr="00233223" w:rsidRDefault="00B201FC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(23,879)</w:t>
            </w:r>
          </w:p>
        </w:tc>
        <w:tc>
          <w:tcPr>
            <w:tcW w:w="270" w:type="dxa"/>
            <w:vAlign w:val="center"/>
          </w:tcPr>
          <w:p w14:paraId="2724D742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B62BF1D" w14:textId="428E44D3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64AA7F5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91A357A" w14:textId="1ABBCE56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824A23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A62D8C3" w14:textId="64BFD5D8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D228596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06B8FAE" w14:textId="7DFD0201" w:rsidR="00B201FC" w:rsidRPr="00233223" w:rsidRDefault="00E92B34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20,038</w:t>
            </w:r>
          </w:p>
        </w:tc>
      </w:tr>
      <w:tr w:rsidR="00B201FC" w:rsidRPr="00E92B34" w14:paraId="7B59A206" w14:textId="77777777" w:rsidTr="00541702">
        <w:tc>
          <w:tcPr>
            <w:tcW w:w="2070" w:type="dxa"/>
            <w:shd w:val="clear" w:color="auto" w:fill="auto"/>
          </w:tcPr>
          <w:p w14:paraId="4C96C230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278AD301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A498D5" w14:textId="4A7BE4B9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3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86,153</w:t>
            </w:r>
          </w:p>
        </w:tc>
        <w:tc>
          <w:tcPr>
            <w:tcW w:w="270" w:type="dxa"/>
          </w:tcPr>
          <w:p w14:paraId="1B8804B7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99215" w14:textId="6E3B8398" w:rsidR="00B201FC" w:rsidRPr="00233223" w:rsidRDefault="004C34A9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(22,629)</w:t>
            </w:r>
          </w:p>
        </w:tc>
        <w:tc>
          <w:tcPr>
            <w:tcW w:w="270" w:type="dxa"/>
            <w:vAlign w:val="center"/>
          </w:tcPr>
          <w:p w14:paraId="71D612E8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041F9" w14:textId="6DEC6403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(113)</w:t>
            </w:r>
          </w:p>
        </w:tc>
        <w:tc>
          <w:tcPr>
            <w:tcW w:w="270" w:type="dxa"/>
            <w:vAlign w:val="center"/>
          </w:tcPr>
          <w:p w14:paraId="6B0FB250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38A47E" w14:textId="31E78572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C0B5250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61870C" w14:textId="56B7095C" w:rsidR="00B201FC" w:rsidRPr="00233223" w:rsidRDefault="004C34A9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(1,443)</w:t>
            </w:r>
          </w:p>
        </w:tc>
        <w:tc>
          <w:tcPr>
            <w:tcW w:w="270" w:type="dxa"/>
            <w:vAlign w:val="center"/>
          </w:tcPr>
          <w:p w14:paraId="2D86DC35" w14:textId="77777777" w:rsidR="00B201FC" w:rsidRPr="00233223" w:rsidRDefault="00B201FC" w:rsidP="00B20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AB90B" w14:textId="67B26D7E" w:rsidR="00B201FC" w:rsidRPr="00E92B34" w:rsidRDefault="00E92B34" w:rsidP="00E92B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2B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61,968</w:t>
            </w:r>
          </w:p>
        </w:tc>
      </w:tr>
    </w:tbl>
    <w:p w14:paraId="54B0073F" w14:textId="0012EA7C" w:rsidR="00371F59" w:rsidRPr="000405AA" w:rsidRDefault="00371F59"/>
    <w:p w14:paraId="70BA4E6B" w14:textId="265F2CCA" w:rsidR="00371F59" w:rsidRPr="000405AA" w:rsidRDefault="00371F59"/>
    <w:p w14:paraId="2C46027F" w14:textId="14DA960F" w:rsidR="00371F59" w:rsidRPr="000405AA" w:rsidRDefault="00371F59"/>
    <w:p w14:paraId="20BB81B6" w14:textId="546BE8CD" w:rsidR="00371F59" w:rsidRPr="000405AA" w:rsidRDefault="00371F59"/>
    <w:p w14:paraId="4ACED777" w14:textId="642533CF" w:rsidR="00371F59" w:rsidRPr="000405AA" w:rsidRDefault="00371F59"/>
    <w:p w14:paraId="5CA74DD7" w14:textId="19621789" w:rsidR="00371F59" w:rsidRPr="000405AA" w:rsidRDefault="00371F59"/>
    <w:p w14:paraId="632DA1DB" w14:textId="68A74C83" w:rsidR="00371F59" w:rsidRPr="000405AA" w:rsidRDefault="00371F59"/>
    <w:p w14:paraId="752F2463" w14:textId="2C93F243" w:rsidR="00371F59" w:rsidRPr="000405AA" w:rsidRDefault="00371F59"/>
    <w:p w14:paraId="42C1B767" w14:textId="1CA5B3B3" w:rsidR="00371F59" w:rsidRPr="000405AA" w:rsidRDefault="00371F59"/>
    <w:p w14:paraId="1BEBA63B" w14:textId="3A54F4DC" w:rsidR="00371F59" w:rsidRPr="000405AA" w:rsidRDefault="00371F59"/>
    <w:p w14:paraId="68426413" w14:textId="56062A08" w:rsidR="00371F59" w:rsidRPr="000405AA" w:rsidRDefault="00371F59"/>
    <w:p w14:paraId="45875BC8" w14:textId="74D8F08E" w:rsidR="00371F59" w:rsidRPr="000405AA" w:rsidRDefault="00371F59"/>
    <w:p w14:paraId="41915CD0" w14:textId="00A280B1" w:rsidR="00371F59" w:rsidRPr="000405AA" w:rsidRDefault="00371F59"/>
    <w:p w14:paraId="752FB3B4" w14:textId="59369D4F" w:rsidR="00D37E02" w:rsidRPr="000405AA" w:rsidRDefault="00D37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0405AA"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630"/>
        <w:gridCol w:w="990"/>
        <w:gridCol w:w="270"/>
        <w:gridCol w:w="810"/>
        <w:gridCol w:w="270"/>
        <w:gridCol w:w="810"/>
        <w:gridCol w:w="270"/>
        <w:gridCol w:w="720"/>
        <w:gridCol w:w="270"/>
        <w:gridCol w:w="810"/>
        <w:gridCol w:w="270"/>
        <w:gridCol w:w="990"/>
      </w:tblGrid>
      <w:tr w:rsidR="00233223" w:rsidRPr="00233223" w14:paraId="6C3D8D4A" w14:textId="77777777" w:rsidTr="003711AF">
        <w:trPr>
          <w:tblHeader/>
        </w:trPr>
        <w:tc>
          <w:tcPr>
            <w:tcW w:w="2430" w:type="dxa"/>
          </w:tcPr>
          <w:p w14:paraId="229A017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0937506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11"/>
          </w:tcPr>
          <w:p w14:paraId="2A146A44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33223" w:rsidRPr="00233223" w14:paraId="091FAB1E" w14:textId="77777777" w:rsidTr="003711AF">
        <w:trPr>
          <w:tblHeader/>
        </w:trPr>
        <w:tc>
          <w:tcPr>
            <w:tcW w:w="2430" w:type="dxa"/>
          </w:tcPr>
          <w:p w14:paraId="106240E1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245FA7E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B9B45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4862DE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14:paraId="6B05C2C0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23322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70D335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785B1E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4C49B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B3E331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223" w:rsidRPr="00233223" w14:paraId="4D0EC9F7" w14:textId="77777777" w:rsidTr="003711AF">
        <w:tc>
          <w:tcPr>
            <w:tcW w:w="2430" w:type="dxa"/>
            <w:shd w:val="clear" w:color="auto" w:fill="auto"/>
            <w:vAlign w:val="bottom"/>
          </w:tcPr>
          <w:p w14:paraId="1EF448FC" w14:textId="77777777" w:rsidR="00233223" w:rsidRPr="00233223" w:rsidRDefault="00233223" w:rsidP="00335E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1CA0B00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630" w:type="dxa"/>
          </w:tcPr>
          <w:p w14:paraId="5B8DFD7E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42BBC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82A24B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D0856E" w14:textId="5886A928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9BC93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0823CEE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F68786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5DF469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11A47D9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E72658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AD4F1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4C12DE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0AE85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780EB6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</w:p>
          <w:p w14:paraId="37D3FAC1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5A478F4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4FCC51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E5E042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</w:t>
            </w:r>
          </w:p>
          <w:p w14:paraId="37D17BD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7A88F21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BC80B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4A40D4E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49F552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F92C7F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33223" w:rsidRPr="00233223" w14:paraId="0BCA4CB7" w14:textId="77777777" w:rsidTr="003711AF">
        <w:tc>
          <w:tcPr>
            <w:tcW w:w="2430" w:type="dxa"/>
          </w:tcPr>
          <w:p w14:paraId="4B66E42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454B29FF" w14:textId="77777777" w:rsidR="00233223" w:rsidRPr="00233223" w:rsidRDefault="00233223" w:rsidP="00335E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6480" w:type="dxa"/>
            <w:gridSpan w:val="11"/>
          </w:tcPr>
          <w:p w14:paraId="6F96EB35" w14:textId="77777777" w:rsidR="00233223" w:rsidRPr="00233223" w:rsidRDefault="00233223" w:rsidP="00335E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332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33223" w:rsidRPr="00233223" w14:paraId="64EAC0AE" w14:textId="77777777" w:rsidTr="003711AF">
        <w:tc>
          <w:tcPr>
            <w:tcW w:w="2430" w:type="dxa"/>
            <w:shd w:val="clear" w:color="auto" w:fill="auto"/>
          </w:tcPr>
          <w:p w14:paraId="6AEDB0B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30" w:type="dxa"/>
          </w:tcPr>
          <w:p w14:paraId="3BA14B1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C9F5A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150F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EC235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15AED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9E1DC0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C1E11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0E5EBB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902DE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93D1A9C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8329A0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84C5F24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3223" w:rsidRPr="00233223" w14:paraId="50857D86" w14:textId="77777777" w:rsidTr="003711AF">
        <w:tc>
          <w:tcPr>
            <w:tcW w:w="2430" w:type="dxa"/>
            <w:shd w:val="clear" w:color="auto" w:fill="auto"/>
          </w:tcPr>
          <w:p w14:paraId="1CEEB83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</w:t>
            </w:r>
          </w:p>
          <w:p w14:paraId="0D1DEA21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630" w:type="dxa"/>
          </w:tcPr>
          <w:p w14:paraId="4FABA6C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2A731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8D2B4C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C2A71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91558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C8B1F1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34A9A4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F5CF52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36E89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868F0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229B7A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577D07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3223" w:rsidRPr="00233223" w14:paraId="06E2D410" w14:textId="77777777" w:rsidTr="003711AF">
        <w:tc>
          <w:tcPr>
            <w:tcW w:w="2430" w:type="dxa"/>
            <w:shd w:val="clear" w:color="auto" w:fill="auto"/>
          </w:tcPr>
          <w:p w14:paraId="2C2D4B7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233223"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0" w:type="dxa"/>
          </w:tcPr>
          <w:p w14:paraId="60B48FC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9FDDCE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1,123</w:t>
            </w:r>
          </w:p>
        </w:tc>
        <w:tc>
          <w:tcPr>
            <w:tcW w:w="270" w:type="dxa"/>
          </w:tcPr>
          <w:p w14:paraId="6B10688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F87D2DE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270" w:type="dxa"/>
            <w:vAlign w:val="center"/>
          </w:tcPr>
          <w:p w14:paraId="48B1935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F6E8B2E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EDE595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23168BE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026F0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F69D294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9C067B6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055772FC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1,855</w:t>
            </w:r>
          </w:p>
        </w:tc>
      </w:tr>
      <w:tr w:rsidR="00233223" w:rsidRPr="00233223" w14:paraId="37F9C516" w14:textId="77777777" w:rsidTr="003711AF">
        <w:tc>
          <w:tcPr>
            <w:tcW w:w="2430" w:type="dxa"/>
            <w:shd w:val="clear" w:color="auto" w:fill="auto"/>
          </w:tcPr>
          <w:p w14:paraId="46EE2B3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630" w:type="dxa"/>
          </w:tcPr>
          <w:p w14:paraId="39FD1980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DC81DA4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70" w:type="dxa"/>
          </w:tcPr>
          <w:p w14:paraId="4125E3C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59F78BE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(365)</w:t>
            </w:r>
          </w:p>
        </w:tc>
        <w:tc>
          <w:tcPr>
            <w:tcW w:w="270" w:type="dxa"/>
            <w:vAlign w:val="center"/>
          </w:tcPr>
          <w:p w14:paraId="31E8071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D65A134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EE60E2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ABA965C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327223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F59375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CAC822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1092C6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233223" w:rsidRPr="00233223" w14:paraId="5E1B9D55" w14:textId="77777777" w:rsidTr="003711AF">
        <w:tc>
          <w:tcPr>
            <w:tcW w:w="2430" w:type="dxa"/>
            <w:shd w:val="clear" w:color="auto" w:fill="auto"/>
          </w:tcPr>
          <w:p w14:paraId="040AAA06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30" w:type="dxa"/>
          </w:tcPr>
          <w:p w14:paraId="2829512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41B9FC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3,152</w:t>
            </w:r>
          </w:p>
        </w:tc>
        <w:tc>
          <w:tcPr>
            <w:tcW w:w="270" w:type="dxa"/>
          </w:tcPr>
          <w:p w14:paraId="42CEA316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C53697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(855)</w:t>
            </w:r>
          </w:p>
        </w:tc>
        <w:tc>
          <w:tcPr>
            <w:tcW w:w="270" w:type="dxa"/>
            <w:vAlign w:val="center"/>
          </w:tcPr>
          <w:p w14:paraId="7702F331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73898A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144662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810B8B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48A512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958A38E" w14:textId="37D8AF6E" w:rsidR="00233223" w:rsidRPr="00233223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(2,793)</w:t>
            </w:r>
          </w:p>
        </w:tc>
        <w:tc>
          <w:tcPr>
            <w:tcW w:w="270" w:type="dxa"/>
            <w:vAlign w:val="center"/>
          </w:tcPr>
          <w:p w14:paraId="38875C9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BF91807" w14:textId="6F11044A" w:rsidR="00233223" w:rsidRPr="00233223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(496)</w:t>
            </w:r>
          </w:p>
        </w:tc>
      </w:tr>
      <w:tr w:rsidR="00233223" w:rsidRPr="00233223" w14:paraId="6366F92B" w14:textId="77777777" w:rsidTr="003711AF">
        <w:tc>
          <w:tcPr>
            <w:tcW w:w="2430" w:type="dxa"/>
            <w:shd w:val="clear" w:color="auto" w:fill="auto"/>
          </w:tcPr>
          <w:p w14:paraId="646FA91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630" w:type="dxa"/>
          </w:tcPr>
          <w:p w14:paraId="2AB6775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50D80A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9,345</w:t>
            </w:r>
          </w:p>
        </w:tc>
        <w:tc>
          <w:tcPr>
            <w:tcW w:w="270" w:type="dxa"/>
          </w:tcPr>
          <w:p w14:paraId="620E438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841E50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4,716</w:t>
            </w:r>
          </w:p>
        </w:tc>
        <w:tc>
          <w:tcPr>
            <w:tcW w:w="270" w:type="dxa"/>
            <w:vAlign w:val="center"/>
          </w:tcPr>
          <w:p w14:paraId="72FC9DA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038F48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097F0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B5B6B9C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D3C3CB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AF28B8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5E0944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3A59C3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14,061</w:t>
            </w:r>
          </w:p>
        </w:tc>
      </w:tr>
      <w:tr w:rsidR="004C34A9" w:rsidRPr="00233223" w14:paraId="2DDB9322" w14:textId="77777777" w:rsidTr="003711AF">
        <w:tc>
          <w:tcPr>
            <w:tcW w:w="2430" w:type="dxa"/>
            <w:shd w:val="clear" w:color="auto" w:fill="auto"/>
          </w:tcPr>
          <w:p w14:paraId="43D7FC34" w14:textId="17AA8ECE" w:rsidR="004C34A9" w:rsidRPr="00233223" w:rsidRDefault="004C34A9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สินทรัพย์ไม่มีตัวตนอื่น</w:t>
            </w:r>
            <w:r w:rsidR="003711A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711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นอกจากค่าความนิยม</w:t>
            </w:r>
          </w:p>
        </w:tc>
        <w:tc>
          <w:tcPr>
            <w:tcW w:w="630" w:type="dxa"/>
          </w:tcPr>
          <w:p w14:paraId="4FF327AA" w14:textId="77777777" w:rsidR="004C34A9" w:rsidRPr="00233223" w:rsidRDefault="004C34A9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63275E2" w14:textId="77777777" w:rsidR="003711AF" w:rsidRDefault="003711AF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457741" w14:textId="05353B59" w:rsidR="004C34A9" w:rsidRPr="00233223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FCD1EE" w14:textId="77777777" w:rsidR="004C34A9" w:rsidRPr="00233223" w:rsidRDefault="004C34A9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75D18AB" w14:textId="77777777" w:rsidR="003711AF" w:rsidRDefault="003711AF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0E5EB8" w14:textId="38E153EA" w:rsidR="004C34A9" w:rsidRPr="00233223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95488B8" w14:textId="77777777" w:rsidR="004C34A9" w:rsidRPr="00233223" w:rsidRDefault="004C34A9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503694E" w14:textId="77777777" w:rsidR="003711AF" w:rsidRDefault="003711AF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0DC672" w14:textId="098817BD" w:rsidR="004C34A9" w:rsidRPr="00233223" w:rsidRDefault="004C34A9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A82E7D2" w14:textId="77777777" w:rsidR="004C34A9" w:rsidRPr="00233223" w:rsidRDefault="004C34A9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204ABE70" w14:textId="77777777" w:rsidR="003711AF" w:rsidRDefault="003711AF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04260D" w14:textId="2EEB9F4B" w:rsidR="004C34A9" w:rsidRPr="00233223" w:rsidRDefault="004C34A9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934947D" w14:textId="77777777" w:rsidR="004C34A9" w:rsidRPr="00233223" w:rsidRDefault="004C34A9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487647F" w14:textId="77777777" w:rsidR="003711AF" w:rsidRDefault="003711AF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318275" w14:textId="6E789F62" w:rsidR="004C34A9" w:rsidRPr="00233223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(1,685)</w:t>
            </w:r>
          </w:p>
        </w:tc>
        <w:tc>
          <w:tcPr>
            <w:tcW w:w="270" w:type="dxa"/>
            <w:vAlign w:val="center"/>
          </w:tcPr>
          <w:p w14:paraId="1366B6DF" w14:textId="77777777" w:rsidR="004C34A9" w:rsidRPr="00233223" w:rsidRDefault="004C34A9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6B18C57F" w14:textId="77777777" w:rsidR="003711AF" w:rsidRDefault="003711AF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823FEF" w14:textId="79271335" w:rsidR="004C34A9" w:rsidRPr="00233223" w:rsidRDefault="004C34A9" w:rsidP="004C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(1,685)</w:t>
            </w:r>
          </w:p>
        </w:tc>
      </w:tr>
      <w:tr w:rsidR="00233223" w:rsidRPr="00233223" w14:paraId="39B09B1E" w14:textId="77777777" w:rsidTr="003711AF">
        <w:tc>
          <w:tcPr>
            <w:tcW w:w="2430" w:type="dxa"/>
            <w:shd w:val="clear" w:color="auto" w:fill="auto"/>
          </w:tcPr>
          <w:p w14:paraId="0071C4E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630" w:type="dxa"/>
          </w:tcPr>
          <w:p w14:paraId="279AD8E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A802F1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10,658</w:t>
            </w:r>
          </w:p>
        </w:tc>
        <w:tc>
          <w:tcPr>
            <w:tcW w:w="270" w:type="dxa"/>
          </w:tcPr>
          <w:p w14:paraId="229AB55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42CC811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(1,684)</w:t>
            </w:r>
          </w:p>
        </w:tc>
        <w:tc>
          <w:tcPr>
            <w:tcW w:w="270" w:type="dxa"/>
            <w:vAlign w:val="center"/>
          </w:tcPr>
          <w:p w14:paraId="650403B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610B2D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9A9D6F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3A9B5E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0B41A6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86610A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E9A913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3AC1D90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8,974</w:t>
            </w:r>
          </w:p>
        </w:tc>
      </w:tr>
      <w:tr w:rsidR="00233223" w:rsidRPr="00233223" w14:paraId="5AB65C89" w14:textId="77777777" w:rsidTr="003711AF">
        <w:tc>
          <w:tcPr>
            <w:tcW w:w="2430" w:type="dxa"/>
            <w:shd w:val="clear" w:color="auto" w:fill="auto"/>
          </w:tcPr>
          <w:p w14:paraId="473BAE1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630" w:type="dxa"/>
          </w:tcPr>
          <w:p w14:paraId="5793245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2E5F1F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13,865</w:t>
            </w:r>
          </w:p>
        </w:tc>
        <w:tc>
          <w:tcPr>
            <w:tcW w:w="270" w:type="dxa"/>
          </w:tcPr>
          <w:p w14:paraId="0A80CB8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A0CCD5E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1,327</w:t>
            </w:r>
          </w:p>
        </w:tc>
        <w:tc>
          <w:tcPr>
            <w:tcW w:w="270" w:type="dxa"/>
            <w:vAlign w:val="center"/>
          </w:tcPr>
          <w:p w14:paraId="282F420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804C6D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(524)</w:t>
            </w:r>
          </w:p>
        </w:tc>
        <w:tc>
          <w:tcPr>
            <w:tcW w:w="270" w:type="dxa"/>
            <w:vAlign w:val="center"/>
          </w:tcPr>
          <w:p w14:paraId="2A4CAD60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AA4071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1B1585E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B980BE0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30C88A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2E29D3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14,668</w:t>
            </w:r>
          </w:p>
        </w:tc>
      </w:tr>
      <w:tr w:rsidR="00233223" w:rsidRPr="00233223" w14:paraId="4AB016C8" w14:textId="77777777" w:rsidTr="003711AF">
        <w:tc>
          <w:tcPr>
            <w:tcW w:w="2430" w:type="dxa"/>
            <w:shd w:val="clear" w:color="auto" w:fill="auto"/>
          </w:tcPr>
          <w:p w14:paraId="2108E2E4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630" w:type="dxa"/>
          </w:tcPr>
          <w:p w14:paraId="6CF5069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F0BA14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270" w:type="dxa"/>
          </w:tcPr>
          <w:p w14:paraId="4C38194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F2FBBB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(313)</w:t>
            </w:r>
          </w:p>
        </w:tc>
        <w:tc>
          <w:tcPr>
            <w:tcW w:w="270" w:type="dxa"/>
            <w:vAlign w:val="center"/>
          </w:tcPr>
          <w:p w14:paraId="054181C0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D1B588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D20DCB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0C0E506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31EF106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5111E7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CCB7AC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532D8B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233223" w:rsidRPr="00233223" w14:paraId="651B4200" w14:textId="77777777" w:rsidTr="003711AF">
        <w:tc>
          <w:tcPr>
            <w:tcW w:w="2430" w:type="dxa"/>
            <w:shd w:val="clear" w:color="auto" w:fill="auto"/>
          </w:tcPr>
          <w:p w14:paraId="6066C2A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630" w:type="dxa"/>
          </w:tcPr>
          <w:p w14:paraId="6145A1B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75A7DD1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999091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4,589</w:t>
            </w:r>
          </w:p>
        </w:tc>
        <w:tc>
          <w:tcPr>
            <w:tcW w:w="270" w:type="dxa"/>
          </w:tcPr>
          <w:p w14:paraId="1F4BFC1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113E50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4677D1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70" w:type="dxa"/>
            <w:vAlign w:val="center"/>
          </w:tcPr>
          <w:p w14:paraId="316F55D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73C9C1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3D757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FD08F9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0F21EF5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E6F79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EB5AE7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AF36ED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F0E78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FEF1EA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4378BDC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51034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4,589</w:t>
            </w:r>
          </w:p>
        </w:tc>
      </w:tr>
      <w:tr w:rsidR="00233223" w:rsidRPr="00233223" w14:paraId="5AE5773E" w14:textId="77777777" w:rsidTr="003711AF">
        <w:tc>
          <w:tcPr>
            <w:tcW w:w="2430" w:type="dxa"/>
            <w:shd w:val="clear" w:color="auto" w:fill="auto"/>
          </w:tcPr>
          <w:p w14:paraId="4F1DA895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630" w:type="dxa"/>
          </w:tcPr>
          <w:p w14:paraId="3FD9349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AC47F1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22,190</w:t>
            </w:r>
          </w:p>
        </w:tc>
        <w:tc>
          <w:tcPr>
            <w:tcW w:w="270" w:type="dxa"/>
          </w:tcPr>
          <w:p w14:paraId="2F4C9290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79F65CC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21,727</w:t>
            </w:r>
          </w:p>
        </w:tc>
        <w:tc>
          <w:tcPr>
            <w:tcW w:w="270" w:type="dxa"/>
            <w:vAlign w:val="center"/>
          </w:tcPr>
          <w:p w14:paraId="29110187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C74574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6454AA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B4EFA2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FDECD08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16C8E36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C98937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5D507D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43,917</w:t>
            </w:r>
          </w:p>
        </w:tc>
      </w:tr>
      <w:tr w:rsidR="00233223" w:rsidRPr="00233223" w14:paraId="4E2B72AB" w14:textId="77777777" w:rsidTr="003711AF">
        <w:tc>
          <w:tcPr>
            <w:tcW w:w="2430" w:type="dxa"/>
            <w:shd w:val="clear" w:color="auto" w:fill="auto"/>
          </w:tcPr>
          <w:p w14:paraId="301C6954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</w:tcPr>
          <w:p w14:paraId="4D019342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7B195A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8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65,870</w:t>
            </w:r>
          </w:p>
        </w:tc>
        <w:tc>
          <w:tcPr>
            <w:tcW w:w="270" w:type="dxa"/>
          </w:tcPr>
          <w:p w14:paraId="1D886B6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8C78B4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25,285</w:t>
            </w:r>
          </w:p>
        </w:tc>
        <w:tc>
          <w:tcPr>
            <w:tcW w:w="270" w:type="dxa"/>
            <w:vAlign w:val="center"/>
          </w:tcPr>
          <w:p w14:paraId="48FF4CA9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CBCE0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(524)</w:t>
            </w:r>
          </w:p>
        </w:tc>
        <w:tc>
          <w:tcPr>
            <w:tcW w:w="270" w:type="dxa"/>
            <w:vAlign w:val="center"/>
          </w:tcPr>
          <w:p w14:paraId="205689CF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F19906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9885850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0ECCB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(4,478)</w:t>
            </w:r>
          </w:p>
        </w:tc>
        <w:tc>
          <w:tcPr>
            <w:tcW w:w="270" w:type="dxa"/>
            <w:vAlign w:val="center"/>
          </w:tcPr>
          <w:p w14:paraId="64793223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855570" w14:textId="77777777" w:rsidR="00233223" w:rsidRPr="00233223" w:rsidRDefault="00233223" w:rsidP="00335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86,153</w:t>
            </w:r>
          </w:p>
        </w:tc>
      </w:tr>
    </w:tbl>
    <w:p w14:paraId="7D1C587C" w14:textId="77777777" w:rsidR="00F5591C" w:rsidRPr="000405AA" w:rsidRDefault="00F5591C" w:rsidP="0005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C3CC87" w14:textId="77777777" w:rsidR="00371F59" w:rsidRPr="000405AA" w:rsidRDefault="00371F59" w:rsidP="00057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09BDDD" w14:textId="77777777" w:rsidR="00D81A37" w:rsidRPr="000405AA" w:rsidRDefault="00D81A37">
      <w:r w:rsidRPr="000405AA">
        <w:br w:type="page"/>
      </w:r>
    </w:p>
    <w:tbl>
      <w:tblPr>
        <w:tblW w:w="96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99"/>
        <w:gridCol w:w="271"/>
        <w:gridCol w:w="720"/>
        <w:gridCol w:w="270"/>
        <w:gridCol w:w="811"/>
        <w:gridCol w:w="270"/>
        <w:gridCol w:w="809"/>
        <w:gridCol w:w="236"/>
        <w:gridCol w:w="1115"/>
      </w:tblGrid>
      <w:tr w:rsidR="00375CD1" w:rsidRPr="00233223" w14:paraId="7D1D0D22" w14:textId="77777777" w:rsidTr="009E5F31">
        <w:trPr>
          <w:tblHeader/>
        </w:trPr>
        <w:tc>
          <w:tcPr>
            <w:tcW w:w="3150" w:type="dxa"/>
          </w:tcPr>
          <w:p w14:paraId="6EF45CA6" w14:textId="69D2B229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F9349F6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892D5F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9"/>
          </w:tcPr>
          <w:p w14:paraId="699E6888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5CD1" w:rsidRPr="00233223" w14:paraId="2541A1E3" w14:textId="77777777" w:rsidTr="00935104">
        <w:trPr>
          <w:tblHeader/>
        </w:trPr>
        <w:tc>
          <w:tcPr>
            <w:tcW w:w="3150" w:type="dxa"/>
          </w:tcPr>
          <w:p w14:paraId="5E8DC87C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51360F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39E56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82E2EA0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EBF68C6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14:paraId="602333B1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บันทึกเป็น(รายจ่าย) </w:t>
            </w:r>
            <w:r w:rsidRPr="0023322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182FD3E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593A1B99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CD1" w:rsidRPr="00233223" w14:paraId="71B74944" w14:textId="77777777" w:rsidTr="00233223">
        <w:trPr>
          <w:trHeight w:val="208"/>
          <w:tblHeader/>
        </w:trPr>
        <w:tc>
          <w:tcPr>
            <w:tcW w:w="3150" w:type="dxa"/>
            <w:shd w:val="clear" w:color="auto" w:fill="auto"/>
            <w:vAlign w:val="bottom"/>
          </w:tcPr>
          <w:p w14:paraId="61EC4B1E" w14:textId="77777777" w:rsidR="00375CD1" w:rsidRPr="00233223" w:rsidRDefault="00375CD1" w:rsidP="002332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410AACF1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14:paraId="51997ABB" w14:textId="77777777" w:rsidR="00EA5D20" w:rsidRPr="00233223" w:rsidRDefault="00EA5D20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8064854" w14:textId="77777777" w:rsidR="00EA5D20" w:rsidRPr="00233223" w:rsidRDefault="00EA5D20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741183AC" w14:textId="77777777" w:rsidR="00EA5D20" w:rsidRPr="00233223" w:rsidRDefault="00EA5D20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EF5506C" w14:textId="4CA10460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1B31A7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224C9528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02EFED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EBB537A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37E5D3D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1" w:type="dxa"/>
          </w:tcPr>
          <w:p w14:paraId="31CBD8E9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44D1DC3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4D7BA7BE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BDEFF10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54EBD6E3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769FA6A4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</w:t>
            </w:r>
          </w:p>
          <w:p w14:paraId="65C8DC29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36" w:type="dxa"/>
          </w:tcPr>
          <w:p w14:paraId="65B2F107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1CD5751C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3FA654D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80D024D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61E412E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75CD1" w:rsidRPr="00233223" w14:paraId="5753DD84" w14:textId="77777777" w:rsidTr="009E5F31">
        <w:trPr>
          <w:tblHeader/>
        </w:trPr>
        <w:tc>
          <w:tcPr>
            <w:tcW w:w="3150" w:type="dxa"/>
          </w:tcPr>
          <w:p w14:paraId="1F82A174" w14:textId="77777777" w:rsidR="00375CD1" w:rsidRPr="00233223" w:rsidRDefault="00375CD1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1789A68" w14:textId="77777777" w:rsidR="00375CD1" w:rsidRPr="00233223" w:rsidRDefault="00375CD1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AC87B9F" w14:textId="77777777" w:rsidR="00375CD1" w:rsidRPr="00233223" w:rsidRDefault="00375CD1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1" w:type="dxa"/>
            <w:gridSpan w:val="9"/>
          </w:tcPr>
          <w:p w14:paraId="383B55B5" w14:textId="77777777" w:rsidR="00375CD1" w:rsidRPr="00233223" w:rsidRDefault="00375CD1" w:rsidP="0023322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332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2780E" w:rsidRPr="002332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23322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62780E" w:rsidRPr="00233223" w14:paraId="69BDD244" w14:textId="77777777" w:rsidTr="00935104">
        <w:tc>
          <w:tcPr>
            <w:tcW w:w="3150" w:type="dxa"/>
            <w:shd w:val="clear" w:color="auto" w:fill="auto"/>
          </w:tcPr>
          <w:p w14:paraId="4765E5D9" w14:textId="6D7E5BDD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2B2F87F4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7F787A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A3DBC30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D692512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C0271D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A95BDF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7368022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DE7796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319E8A2A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A272A7A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3B954D28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2780E" w:rsidRPr="00233223" w14:paraId="7BFDA122" w14:textId="77777777" w:rsidTr="00935104">
        <w:tc>
          <w:tcPr>
            <w:tcW w:w="3150" w:type="dxa"/>
            <w:shd w:val="clear" w:color="auto" w:fill="auto"/>
          </w:tcPr>
          <w:p w14:paraId="323879A2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3B9F0A27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54CE3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6738EAF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7A35B0D4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8CDAC60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55AC65B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6783EB2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09D787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6A9E3DF7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3BC2A76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74B5C2C3" w14:textId="77777777" w:rsidR="0062780E" w:rsidRPr="00233223" w:rsidRDefault="0062780E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3223" w:rsidRPr="00233223" w14:paraId="50E23B9D" w14:textId="77777777" w:rsidTr="0025544D">
        <w:tc>
          <w:tcPr>
            <w:tcW w:w="3150" w:type="dxa"/>
            <w:shd w:val="clear" w:color="auto" w:fill="auto"/>
          </w:tcPr>
          <w:p w14:paraId="67920DE3" w14:textId="59302F6F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692BA1CB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ACAE7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center"/>
          </w:tcPr>
          <w:p w14:paraId="4F76D7CF" w14:textId="664DF086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4,874</w:t>
            </w:r>
          </w:p>
        </w:tc>
        <w:tc>
          <w:tcPr>
            <w:tcW w:w="271" w:type="dxa"/>
            <w:vAlign w:val="bottom"/>
          </w:tcPr>
          <w:p w14:paraId="1D41FC83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780FF0A" w14:textId="0FB25386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270" w:type="dxa"/>
            <w:vAlign w:val="bottom"/>
          </w:tcPr>
          <w:p w14:paraId="7AC4E71D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6EE3447C" w14:textId="39D8FA92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C73A1E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390D481F" w14:textId="532593A9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94A214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center"/>
          </w:tcPr>
          <w:p w14:paraId="5A1ACAC8" w14:textId="72C4FF04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5,377</w:t>
            </w:r>
          </w:p>
        </w:tc>
      </w:tr>
      <w:tr w:rsidR="00233223" w:rsidRPr="00233223" w14:paraId="7E0C019A" w14:textId="77777777" w:rsidTr="00935104">
        <w:tc>
          <w:tcPr>
            <w:tcW w:w="3150" w:type="dxa"/>
            <w:shd w:val="clear" w:color="auto" w:fill="auto"/>
          </w:tcPr>
          <w:p w14:paraId="6DEE3C1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14:paraId="6783F44D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4025C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3F65481" w14:textId="57112D81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3,829</w:t>
            </w:r>
          </w:p>
        </w:tc>
        <w:tc>
          <w:tcPr>
            <w:tcW w:w="271" w:type="dxa"/>
            <w:vAlign w:val="bottom"/>
          </w:tcPr>
          <w:p w14:paraId="2C14B374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3533C5" w14:textId="568D3976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270" w:type="dxa"/>
            <w:vAlign w:val="bottom"/>
          </w:tcPr>
          <w:p w14:paraId="610FE31B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9887B25" w14:textId="6C120505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(253)</w:t>
            </w:r>
          </w:p>
        </w:tc>
        <w:tc>
          <w:tcPr>
            <w:tcW w:w="270" w:type="dxa"/>
            <w:vAlign w:val="bottom"/>
          </w:tcPr>
          <w:p w14:paraId="43E90957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5E1832B5" w14:textId="639E901C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5E3D5E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77652366" w14:textId="5C65F4E4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4,421</w:t>
            </w:r>
          </w:p>
        </w:tc>
      </w:tr>
      <w:tr w:rsidR="00233223" w:rsidRPr="00233223" w14:paraId="4B5CF1C6" w14:textId="77777777" w:rsidTr="00935104">
        <w:tc>
          <w:tcPr>
            <w:tcW w:w="3150" w:type="dxa"/>
            <w:shd w:val="clear" w:color="auto" w:fill="auto"/>
          </w:tcPr>
          <w:p w14:paraId="2DA6736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14:paraId="65A5CCAB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A9BA4D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E5CF152" w14:textId="490B8C1F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4,589</w:t>
            </w:r>
          </w:p>
        </w:tc>
        <w:tc>
          <w:tcPr>
            <w:tcW w:w="271" w:type="dxa"/>
            <w:vAlign w:val="bottom"/>
          </w:tcPr>
          <w:p w14:paraId="6EA285FE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6BFB4BBF" w14:textId="37FA77CD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(1,916)</w:t>
            </w:r>
          </w:p>
        </w:tc>
        <w:tc>
          <w:tcPr>
            <w:tcW w:w="270" w:type="dxa"/>
            <w:vAlign w:val="bottom"/>
          </w:tcPr>
          <w:p w14:paraId="2295BC93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65701350" w14:textId="0A5786C2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A1E1F2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3865BA63" w14:textId="550B7A95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AC27A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347A1AA5" w14:textId="52676A00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2,673</w:t>
            </w:r>
          </w:p>
        </w:tc>
      </w:tr>
      <w:tr w:rsidR="00233223" w:rsidRPr="00233223" w14:paraId="0B481FB3" w14:textId="77777777" w:rsidTr="009E5F31">
        <w:tc>
          <w:tcPr>
            <w:tcW w:w="3150" w:type="dxa"/>
            <w:shd w:val="clear" w:color="auto" w:fill="auto"/>
          </w:tcPr>
          <w:p w14:paraId="47B41DDC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14:paraId="63EA4E1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C2F25E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07D8DF76" w14:textId="5B0B6E6E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2,102</w:t>
            </w:r>
          </w:p>
        </w:tc>
        <w:tc>
          <w:tcPr>
            <w:tcW w:w="271" w:type="dxa"/>
            <w:vAlign w:val="bottom"/>
          </w:tcPr>
          <w:p w14:paraId="2601672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DEAF8A" w14:textId="5FB23A44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001045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22107B30" w14:textId="5AD9705B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D52A46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679AD3B" w14:textId="346A7BFF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F771B2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33D19B85" w14:textId="05DCE627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2,106</w:t>
            </w:r>
          </w:p>
        </w:tc>
      </w:tr>
      <w:tr w:rsidR="00233223" w:rsidRPr="00233223" w14:paraId="5FC108A6" w14:textId="77777777" w:rsidTr="00935104">
        <w:tc>
          <w:tcPr>
            <w:tcW w:w="3150" w:type="dxa"/>
            <w:shd w:val="clear" w:color="auto" w:fill="auto"/>
          </w:tcPr>
          <w:p w14:paraId="2E3BDAA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9401AC0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F08AC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C8EEA" w14:textId="609864C0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15,394</w:t>
            </w:r>
          </w:p>
        </w:tc>
        <w:tc>
          <w:tcPr>
            <w:tcW w:w="271" w:type="dxa"/>
            <w:vAlign w:val="bottom"/>
          </w:tcPr>
          <w:p w14:paraId="16D39E72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2436B" w14:textId="334359CE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(564)</w:t>
            </w:r>
          </w:p>
        </w:tc>
        <w:tc>
          <w:tcPr>
            <w:tcW w:w="270" w:type="dxa"/>
            <w:vAlign w:val="bottom"/>
          </w:tcPr>
          <w:p w14:paraId="6D914F10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307EE" w14:textId="5A7EF263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(253)</w:t>
            </w:r>
          </w:p>
        </w:tc>
        <w:tc>
          <w:tcPr>
            <w:tcW w:w="270" w:type="dxa"/>
            <w:vAlign w:val="bottom"/>
          </w:tcPr>
          <w:p w14:paraId="75A41DAF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13B5E4" w14:textId="7423C59E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335B44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220CB" w14:textId="24EDBCE9" w:rsidR="00233223" w:rsidRPr="00233223" w:rsidRDefault="00E92B34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14,577</w:t>
            </w:r>
          </w:p>
        </w:tc>
      </w:tr>
      <w:tr w:rsidR="00233223" w:rsidRPr="00233223" w14:paraId="4EBE9D63" w14:textId="77777777" w:rsidTr="00935104">
        <w:tc>
          <w:tcPr>
            <w:tcW w:w="3150" w:type="dxa"/>
            <w:shd w:val="clear" w:color="auto" w:fill="auto"/>
          </w:tcPr>
          <w:p w14:paraId="0B75C0B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</w:tcPr>
          <w:p w14:paraId="3F6F025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B9F051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1845210E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14:paraId="2F11D07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976DF1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0592CE1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bottom"/>
          </w:tcPr>
          <w:p w14:paraId="381B7E11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1C0333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15795AB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left="-124" w:right="-9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6B99C584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053B4B2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24" w:right="-9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33223" w:rsidRPr="00233223" w14:paraId="60DF47EA" w14:textId="77777777" w:rsidTr="00335E14">
        <w:tc>
          <w:tcPr>
            <w:tcW w:w="3150" w:type="dxa"/>
            <w:shd w:val="clear" w:color="auto" w:fill="auto"/>
          </w:tcPr>
          <w:p w14:paraId="3F34711D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10" w:type="dxa"/>
          </w:tcPr>
          <w:p w14:paraId="59E42E24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CAF54B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2310C67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2EB569D7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0AA2D3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B951B67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2490D6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93ABE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473694BC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3F4C5A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304EFA2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3223" w:rsidRPr="00233223" w14:paraId="72EDD35C" w14:textId="77777777" w:rsidTr="00335E14">
        <w:tc>
          <w:tcPr>
            <w:tcW w:w="3150" w:type="dxa"/>
            <w:shd w:val="clear" w:color="auto" w:fill="auto"/>
          </w:tcPr>
          <w:p w14:paraId="70D6BA1D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</w:tcPr>
          <w:p w14:paraId="78AEF021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3F1D1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24C0C5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0A8251A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4834AA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D40ACF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0AFAA1A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1D6782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bottom"/>
          </w:tcPr>
          <w:p w14:paraId="0918CBAF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74AA9CE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26610447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33223" w:rsidRPr="00233223" w14:paraId="32536594" w14:textId="77777777" w:rsidTr="00335E14">
        <w:tc>
          <w:tcPr>
            <w:tcW w:w="3150" w:type="dxa"/>
            <w:shd w:val="clear" w:color="auto" w:fill="auto"/>
          </w:tcPr>
          <w:p w14:paraId="28D259C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28CAC36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6B19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CC7B4AA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3,661</w:t>
            </w:r>
          </w:p>
        </w:tc>
        <w:tc>
          <w:tcPr>
            <w:tcW w:w="271" w:type="dxa"/>
            <w:vAlign w:val="bottom"/>
          </w:tcPr>
          <w:p w14:paraId="246AAA30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B0FB16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270" w:type="dxa"/>
            <w:vAlign w:val="bottom"/>
          </w:tcPr>
          <w:p w14:paraId="14159E94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1C71454C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7C2A8F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7679816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65EA8A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center"/>
          </w:tcPr>
          <w:p w14:paraId="16E38AE0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4,874</w:t>
            </w:r>
          </w:p>
        </w:tc>
      </w:tr>
      <w:tr w:rsidR="00233223" w:rsidRPr="00233223" w14:paraId="0C7DA7D5" w14:textId="77777777" w:rsidTr="00335E14">
        <w:tc>
          <w:tcPr>
            <w:tcW w:w="3150" w:type="dxa"/>
            <w:shd w:val="clear" w:color="auto" w:fill="auto"/>
          </w:tcPr>
          <w:p w14:paraId="446CAD11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810" w:type="dxa"/>
          </w:tcPr>
          <w:p w14:paraId="183837E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53A6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C5EAF6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2,710</w:t>
            </w:r>
          </w:p>
        </w:tc>
        <w:tc>
          <w:tcPr>
            <w:tcW w:w="271" w:type="dxa"/>
            <w:vAlign w:val="bottom"/>
          </w:tcPr>
          <w:p w14:paraId="277BD36B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46A70E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270" w:type="dxa"/>
            <w:vAlign w:val="bottom"/>
          </w:tcPr>
          <w:p w14:paraId="127A679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CE520F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70" w:type="dxa"/>
            <w:vAlign w:val="bottom"/>
          </w:tcPr>
          <w:p w14:paraId="7D2E690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78807F3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9D786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582131BB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3,829</w:t>
            </w:r>
          </w:p>
        </w:tc>
      </w:tr>
      <w:tr w:rsidR="00233223" w:rsidRPr="00233223" w14:paraId="4E79E090" w14:textId="77777777" w:rsidTr="00335E14">
        <w:tc>
          <w:tcPr>
            <w:tcW w:w="3150" w:type="dxa"/>
            <w:shd w:val="clear" w:color="auto" w:fill="auto"/>
          </w:tcPr>
          <w:p w14:paraId="4B9C4223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ค่าใช้จ่ายในการจัดจำหน่ายหุ้นทุน</w:t>
            </w:r>
          </w:p>
        </w:tc>
        <w:tc>
          <w:tcPr>
            <w:tcW w:w="810" w:type="dxa"/>
          </w:tcPr>
          <w:p w14:paraId="44A2158D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19E1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9BA7FFE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`4,589</w:t>
            </w:r>
          </w:p>
        </w:tc>
        <w:tc>
          <w:tcPr>
            <w:tcW w:w="271" w:type="dxa"/>
            <w:vAlign w:val="bottom"/>
          </w:tcPr>
          <w:p w14:paraId="42CD107C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4FFE3D63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85DEB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center"/>
          </w:tcPr>
          <w:p w14:paraId="15BE3E4B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6889FB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vAlign w:val="center"/>
          </w:tcPr>
          <w:p w14:paraId="4B8227A4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37A707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vAlign w:val="bottom"/>
          </w:tcPr>
          <w:p w14:paraId="010F9954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4,589</w:t>
            </w:r>
          </w:p>
        </w:tc>
      </w:tr>
      <w:tr w:rsidR="00233223" w:rsidRPr="00233223" w14:paraId="0E93EF99" w14:textId="77777777" w:rsidTr="00335E14">
        <w:tc>
          <w:tcPr>
            <w:tcW w:w="3150" w:type="dxa"/>
            <w:shd w:val="clear" w:color="auto" w:fill="auto"/>
          </w:tcPr>
          <w:p w14:paraId="34A8E53B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810" w:type="dxa"/>
          </w:tcPr>
          <w:p w14:paraId="4E6EE37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19670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C92821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2,649</w:t>
            </w:r>
          </w:p>
        </w:tc>
        <w:tc>
          <w:tcPr>
            <w:tcW w:w="271" w:type="dxa"/>
            <w:vAlign w:val="bottom"/>
          </w:tcPr>
          <w:p w14:paraId="7B955A3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B2A9C0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(547)</w:t>
            </w:r>
          </w:p>
        </w:tc>
        <w:tc>
          <w:tcPr>
            <w:tcW w:w="270" w:type="dxa"/>
            <w:vAlign w:val="bottom"/>
          </w:tcPr>
          <w:p w14:paraId="00270664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742CE36C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91D8FCF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7E22DDE0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AA6C6F3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0B2B1366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sz w:val="28"/>
                <w:szCs w:val="28"/>
              </w:rPr>
              <w:t>2,102</w:t>
            </w:r>
          </w:p>
        </w:tc>
      </w:tr>
      <w:tr w:rsidR="00233223" w:rsidRPr="00233223" w14:paraId="29D63BC0" w14:textId="77777777" w:rsidTr="00335E14">
        <w:tc>
          <w:tcPr>
            <w:tcW w:w="3150" w:type="dxa"/>
            <w:shd w:val="clear" w:color="auto" w:fill="auto"/>
          </w:tcPr>
          <w:p w14:paraId="5C5B7541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BAE330D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E95DE7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43B24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13,609</w:t>
            </w:r>
          </w:p>
        </w:tc>
        <w:tc>
          <w:tcPr>
            <w:tcW w:w="271" w:type="dxa"/>
            <w:vAlign w:val="bottom"/>
          </w:tcPr>
          <w:p w14:paraId="2E1D8DD9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79965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1,498</w:t>
            </w:r>
          </w:p>
        </w:tc>
        <w:tc>
          <w:tcPr>
            <w:tcW w:w="270" w:type="dxa"/>
            <w:vAlign w:val="bottom"/>
          </w:tcPr>
          <w:p w14:paraId="7024902E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C226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</w:t>
            </w:r>
          </w:p>
        </w:tc>
        <w:tc>
          <w:tcPr>
            <w:tcW w:w="270" w:type="dxa"/>
            <w:vAlign w:val="bottom"/>
          </w:tcPr>
          <w:p w14:paraId="5D80C69F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0AF9C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ind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6DB217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5DB98" w14:textId="77777777" w:rsidR="00233223" w:rsidRPr="00233223" w:rsidRDefault="00233223" w:rsidP="0023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4" w:right="-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2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15,394</w:t>
            </w:r>
          </w:p>
        </w:tc>
      </w:tr>
    </w:tbl>
    <w:p w14:paraId="2876E3F8" w14:textId="28C2AB32" w:rsidR="00E42444" w:rsidRPr="00233223" w:rsidRDefault="00E42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  <w:cs/>
        </w:rPr>
      </w:pPr>
    </w:p>
    <w:p w14:paraId="74147B61" w14:textId="77777777" w:rsidR="007B3EA9" w:rsidRPr="000405AA" w:rsidRDefault="007B3EA9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50CE33B8" w14:textId="77777777" w:rsidR="001E27A9" w:rsidRPr="00233223" w:rsidRDefault="001E27A9" w:rsidP="001E2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4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6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BF2E26" w:rsidRPr="00B377B0" w14:paraId="5A5CBA83" w14:textId="77777777" w:rsidTr="00046DFE">
        <w:trPr>
          <w:trHeight w:val="53"/>
        </w:trPr>
        <w:tc>
          <w:tcPr>
            <w:tcW w:w="4296" w:type="dxa"/>
            <w:gridSpan w:val="2"/>
          </w:tcPr>
          <w:p w14:paraId="11A300E0" w14:textId="77777777" w:rsidR="00BF2E26" w:rsidRPr="00A06237" w:rsidRDefault="00BF2E26" w:rsidP="0090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5653B7C" w14:textId="77777777" w:rsidR="00BF2E26" w:rsidRPr="00A06237" w:rsidRDefault="00BF2E26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7A7E109" w14:textId="77777777" w:rsidR="00BF2E26" w:rsidRPr="00A06237" w:rsidRDefault="00BF2E26" w:rsidP="0090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E70D9B4" w14:textId="77777777" w:rsidR="00BF2E26" w:rsidRPr="00A06237" w:rsidRDefault="00BF2E26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DF2" w:rsidRPr="00B377B0" w14:paraId="50BF99D5" w14:textId="77777777" w:rsidTr="00900909">
        <w:tc>
          <w:tcPr>
            <w:tcW w:w="4026" w:type="dxa"/>
          </w:tcPr>
          <w:p w14:paraId="326C118D" w14:textId="77777777" w:rsidR="00A00DF2" w:rsidRPr="00A06237" w:rsidRDefault="00A00DF2" w:rsidP="0090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A1F84" w14:textId="77777777" w:rsidR="00A00DF2" w:rsidRPr="00A06237" w:rsidRDefault="00A00DF2" w:rsidP="0090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C80E3B" w14:textId="27077DD8" w:rsidR="00A00DF2" w:rsidRPr="00A06237" w:rsidRDefault="00900909" w:rsidP="0090090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D6A9E7" w14:textId="77777777" w:rsidR="00A00DF2" w:rsidRPr="00A06237" w:rsidRDefault="00A00DF2" w:rsidP="0090090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0CCCC" w14:textId="4591ED18" w:rsidR="00A00DF2" w:rsidRPr="00A06237" w:rsidRDefault="00900909" w:rsidP="0090090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1FD8BB3" w14:textId="77777777" w:rsidR="00A00DF2" w:rsidRPr="00A06237" w:rsidRDefault="00A00DF2" w:rsidP="0090090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E5007B" w14:textId="6C2E6AF4" w:rsidR="00A00DF2" w:rsidRPr="00A06237" w:rsidRDefault="00900909" w:rsidP="0090090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506034" w14:textId="77777777" w:rsidR="00A00DF2" w:rsidRPr="00A06237" w:rsidRDefault="00A00DF2" w:rsidP="0090090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877C7E" w14:textId="5FE817CE" w:rsidR="00A00DF2" w:rsidRPr="00A06237" w:rsidRDefault="00900909" w:rsidP="0090090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00DF2" w:rsidRPr="00B377B0" w14:paraId="5E746A6A" w14:textId="77777777" w:rsidTr="00900909">
        <w:tc>
          <w:tcPr>
            <w:tcW w:w="4026" w:type="dxa"/>
          </w:tcPr>
          <w:p w14:paraId="617D52B9" w14:textId="77777777" w:rsidR="00A00DF2" w:rsidRPr="00A06237" w:rsidRDefault="00A00DF2" w:rsidP="0090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B74F3" w14:textId="77777777" w:rsidR="00A00DF2" w:rsidRPr="00A06237" w:rsidRDefault="00A00DF2" w:rsidP="0090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41225DC7" w14:textId="77777777" w:rsidR="00A00DF2" w:rsidRPr="00A06237" w:rsidRDefault="00A00DF2" w:rsidP="0090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Pr="00A0623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A0623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นบาท</w:t>
            </w:r>
            <w:r w:rsidRPr="00A0623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06237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A0623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00909" w:rsidRPr="00B377B0" w14:paraId="5D92E6F7" w14:textId="77777777" w:rsidTr="00900909">
        <w:tc>
          <w:tcPr>
            <w:tcW w:w="4296" w:type="dxa"/>
            <w:gridSpan w:val="2"/>
          </w:tcPr>
          <w:p w14:paraId="6EC77834" w14:textId="4AFAE0EF" w:rsidR="00900909" w:rsidRPr="00A06237" w:rsidRDefault="00900909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ที่เป็นส่วนของผู้ถือหุ้นสามัญ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5B4844" w14:textId="45E91461" w:rsidR="00900909" w:rsidRPr="00A06237" w:rsidRDefault="000A464F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7F0814"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F0814"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270" w:type="dxa"/>
          </w:tcPr>
          <w:p w14:paraId="49F04FC4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30DDCF" w14:textId="0F925404" w:rsidR="00900909" w:rsidRPr="00A06237" w:rsidRDefault="00900909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8,582)</w:t>
            </w:r>
          </w:p>
        </w:tc>
        <w:tc>
          <w:tcPr>
            <w:tcW w:w="270" w:type="dxa"/>
          </w:tcPr>
          <w:p w14:paraId="24BA0C3E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74694A" w14:textId="639CDE83" w:rsidR="00900909" w:rsidRPr="00A06237" w:rsidRDefault="000A464F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36,311</w:t>
            </w:r>
          </w:p>
        </w:tc>
        <w:tc>
          <w:tcPr>
            <w:tcW w:w="270" w:type="dxa"/>
          </w:tcPr>
          <w:p w14:paraId="5CF7E94A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BD9892" w14:textId="562760B7" w:rsidR="00900909" w:rsidRPr="00A06237" w:rsidRDefault="00900909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6,060</w:t>
            </w:r>
          </w:p>
        </w:tc>
      </w:tr>
      <w:tr w:rsidR="00900909" w:rsidRPr="00B377B0" w14:paraId="74C90B83" w14:textId="77777777" w:rsidTr="00900909">
        <w:tc>
          <w:tcPr>
            <w:tcW w:w="4026" w:type="dxa"/>
          </w:tcPr>
          <w:p w14:paraId="67B367F9" w14:textId="77777777" w:rsidR="00900909" w:rsidRPr="00A06237" w:rsidRDefault="00900909" w:rsidP="0090090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exact"/>
              <w:ind w:left="-13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A897EB" w14:textId="77777777" w:rsidR="00900909" w:rsidRPr="00A06237" w:rsidRDefault="00900909" w:rsidP="00900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D8F1C2" w14:textId="77777777" w:rsidR="00900909" w:rsidRPr="00A06237" w:rsidRDefault="00900909" w:rsidP="00900909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F5BB7" w14:textId="77777777" w:rsidR="00900909" w:rsidRPr="00A06237" w:rsidRDefault="00900909" w:rsidP="0090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2E7D2F" w14:textId="77777777" w:rsidR="00900909" w:rsidRPr="00A06237" w:rsidRDefault="00900909" w:rsidP="00900909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8537BC" w14:textId="77777777" w:rsidR="00900909" w:rsidRPr="00A06237" w:rsidRDefault="00900909" w:rsidP="0090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B801F6" w14:textId="77777777" w:rsidR="00900909" w:rsidRPr="00A06237" w:rsidRDefault="00900909" w:rsidP="00900909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300BF7" w14:textId="77777777" w:rsidR="00900909" w:rsidRPr="00A06237" w:rsidRDefault="00900909" w:rsidP="0090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E47D528" w14:textId="77777777" w:rsidR="00900909" w:rsidRPr="00A06237" w:rsidRDefault="00900909" w:rsidP="00900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909" w:rsidRPr="00B377B0" w14:paraId="380203A4" w14:textId="77777777" w:rsidTr="00900909">
        <w:trPr>
          <w:trHeight w:val="70"/>
        </w:trPr>
        <w:tc>
          <w:tcPr>
            <w:tcW w:w="4026" w:type="dxa"/>
          </w:tcPr>
          <w:p w14:paraId="5FCB9254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623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1FB99688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D0961B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1B5437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7A839E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822BB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F95413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B2535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6F46F5" w14:textId="77777777" w:rsidR="00900909" w:rsidRPr="00A06237" w:rsidRDefault="00900909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464F" w:rsidRPr="00B377B0" w14:paraId="6143F9F0" w14:textId="77777777" w:rsidTr="00664DB7">
        <w:tc>
          <w:tcPr>
            <w:tcW w:w="4296" w:type="dxa"/>
            <w:gridSpan w:val="2"/>
          </w:tcPr>
          <w:p w14:paraId="40526DDD" w14:textId="77777777" w:rsidR="000A464F" w:rsidRPr="00A06237" w:rsidRDefault="000A464F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623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A0623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623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D9579" w14:textId="0E5C7C8C" w:rsidR="000A464F" w:rsidRPr="00A06237" w:rsidRDefault="000A464F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sz w:val="28"/>
                <w:szCs w:val="28"/>
              </w:rPr>
              <w:t xml:space="preserve">300,000 </w:t>
            </w:r>
          </w:p>
        </w:tc>
        <w:tc>
          <w:tcPr>
            <w:tcW w:w="270" w:type="dxa"/>
          </w:tcPr>
          <w:p w14:paraId="7C6C02CB" w14:textId="77777777" w:rsidR="000A464F" w:rsidRPr="00A06237" w:rsidRDefault="000A464F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B41CA8" w14:textId="463A74FD" w:rsidR="000A464F" w:rsidRPr="00A06237" w:rsidRDefault="000A464F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6237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</w:tcPr>
          <w:p w14:paraId="56BC3D0F" w14:textId="77777777" w:rsidR="000A464F" w:rsidRPr="00A06237" w:rsidRDefault="000A464F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7F5519" w14:textId="79835CFE" w:rsidR="000A464F" w:rsidRPr="00A06237" w:rsidRDefault="000A464F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0" w:type="dxa"/>
          </w:tcPr>
          <w:p w14:paraId="45F06218" w14:textId="77777777" w:rsidR="000A464F" w:rsidRPr="00A06237" w:rsidRDefault="000A464F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F00D88" w14:textId="225B6030" w:rsidR="000A464F" w:rsidRPr="00A06237" w:rsidRDefault="000A464F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0A464F" w:rsidRPr="00B377B0" w14:paraId="75746B55" w14:textId="77777777" w:rsidTr="00664DB7">
        <w:tc>
          <w:tcPr>
            <w:tcW w:w="4296" w:type="dxa"/>
            <w:gridSpan w:val="2"/>
            <w:shd w:val="clear" w:color="auto" w:fill="auto"/>
          </w:tcPr>
          <w:p w14:paraId="0FAC067F" w14:textId="2C9FB6DE" w:rsidR="000A464F" w:rsidRPr="00A06237" w:rsidRDefault="000A464F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62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ณ วันที่ </w:t>
            </w: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062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2026A" w14:textId="39696888" w:rsidR="000A464F" w:rsidRPr="00A06237" w:rsidRDefault="000A464F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77A372E6" w14:textId="77777777" w:rsidR="000A464F" w:rsidRPr="00A06237" w:rsidRDefault="000A464F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BCBF4" w14:textId="21CCFB22" w:rsidR="000A464F" w:rsidRPr="00A06237" w:rsidRDefault="000A464F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2C4C26C9" w14:textId="77777777" w:rsidR="000A464F" w:rsidRPr="00A06237" w:rsidRDefault="000A464F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8AA04" w14:textId="3F9375E2" w:rsidR="000A464F" w:rsidRPr="00A06237" w:rsidRDefault="000A464F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301F0963" w14:textId="77777777" w:rsidR="000A464F" w:rsidRPr="00A06237" w:rsidRDefault="000A464F" w:rsidP="00046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7DBB5" w14:textId="68E3F64B" w:rsidR="000A464F" w:rsidRPr="00A06237" w:rsidRDefault="000A464F" w:rsidP="00046DFE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</w:tr>
      <w:tr w:rsidR="000A464F" w:rsidRPr="00B377B0" w14:paraId="2D04D720" w14:textId="77777777" w:rsidTr="00900909">
        <w:tc>
          <w:tcPr>
            <w:tcW w:w="4026" w:type="dxa"/>
            <w:shd w:val="clear" w:color="auto" w:fill="auto"/>
          </w:tcPr>
          <w:p w14:paraId="0E468365" w14:textId="77777777" w:rsidR="000A464F" w:rsidRPr="00A06237" w:rsidRDefault="000A464F" w:rsidP="000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2B7DF4" w14:textId="77777777" w:rsidR="000A464F" w:rsidRPr="00A06237" w:rsidRDefault="000A464F" w:rsidP="000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0" w:lineRule="exact"/>
              <w:ind w:left="-135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8BBF54" w14:textId="77777777" w:rsidR="000A464F" w:rsidRPr="00A06237" w:rsidRDefault="000A464F" w:rsidP="000A464F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37AA25" w14:textId="77777777" w:rsidR="000A464F" w:rsidRPr="00A06237" w:rsidRDefault="000A464F" w:rsidP="000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8722DB" w14:textId="77777777" w:rsidR="000A464F" w:rsidRPr="00A06237" w:rsidRDefault="000A464F" w:rsidP="000A464F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512E76" w14:textId="77777777" w:rsidR="000A464F" w:rsidRPr="00A06237" w:rsidRDefault="000A464F" w:rsidP="000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024ED" w14:textId="77777777" w:rsidR="000A464F" w:rsidRPr="00A06237" w:rsidRDefault="000A464F" w:rsidP="000A464F">
            <w:pPr>
              <w:pStyle w:val="acctfourfigures"/>
              <w:tabs>
                <w:tab w:val="clear" w:pos="765"/>
              </w:tabs>
              <w:spacing w:line="18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45A3EB" w14:textId="77777777" w:rsidR="000A464F" w:rsidRPr="00A06237" w:rsidRDefault="000A464F" w:rsidP="000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AE1FC0" w14:textId="77777777" w:rsidR="000A464F" w:rsidRPr="00A06237" w:rsidRDefault="000A464F" w:rsidP="000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0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464F" w:rsidRPr="00B377B0" w14:paraId="03B15DD6" w14:textId="77777777" w:rsidTr="00900909">
        <w:tc>
          <w:tcPr>
            <w:tcW w:w="4026" w:type="dxa"/>
            <w:shd w:val="clear" w:color="auto" w:fill="auto"/>
          </w:tcPr>
          <w:p w14:paraId="2DBDC051" w14:textId="77777777" w:rsidR="000A464F" w:rsidRPr="00A06237" w:rsidRDefault="000A464F" w:rsidP="000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623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(ขาดทุน) ต่อหุ้นขั้นพื้นฐาน </w:t>
            </w:r>
            <w:r w:rsidRPr="00A0623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6387A729" w14:textId="77777777" w:rsidR="000A464F" w:rsidRPr="00A06237" w:rsidRDefault="000A464F" w:rsidP="000A4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35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24B186" w14:textId="68E6B705" w:rsidR="000A464F" w:rsidRPr="00A06237" w:rsidRDefault="000A464F" w:rsidP="000A464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</w:t>
            </w:r>
            <w:r w:rsidR="007F0814"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8BB5585" w14:textId="77777777" w:rsidR="000A464F" w:rsidRPr="00A06237" w:rsidRDefault="000A464F" w:rsidP="000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CCA21D" w14:textId="05FD25D2" w:rsidR="000A464F" w:rsidRPr="00A06237" w:rsidRDefault="000A464F" w:rsidP="000A464F">
            <w:pPr>
              <w:pStyle w:val="acctfourfigures"/>
              <w:tabs>
                <w:tab w:val="clear" w:pos="765"/>
                <w:tab w:val="decimal" w:pos="822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(0.30)</w:t>
            </w:r>
          </w:p>
        </w:tc>
        <w:tc>
          <w:tcPr>
            <w:tcW w:w="270" w:type="dxa"/>
            <w:shd w:val="clear" w:color="auto" w:fill="auto"/>
          </w:tcPr>
          <w:p w14:paraId="0674015D" w14:textId="77777777" w:rsidR="000A464F" w:rsidRPr="00A06237" w:rsidRDefault="000A464F" w:rsidP="000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65038F" w14:textId="64B86296" w:rsidR="000A464F" w:rsidRPr="00A06237" w:rsidRDefault="000A464F" w:rsidP="000A464F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0.12</w:t>
            </w:r>
          </w:p>
        </w:tc>
        <w:tc>
          <w:tcPr>
            <w:tcW w:w="270" w:type="dxa"/>
            <w:shd w:val="clear" w:color="auto" w:fill="auto"/>
          </w:tcPr>
          <w:p w14:paraId="5D465652" w14:textId="77777777" w:rsidR="000A464F" w:rsidRPr="00A06237" w:rsidRDefault="000A464F" w:rsidP="000A4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6A6BAA" w14:textId="31B428CB" w:rsidR="000A464F" w:rsidRPr="00A06237" w:rsidRDefault="000A464F" w:rsidP="000A464F">
            <w:pPr>
              <w:pStyle w:val="acctfourfigures"/>
              <w:tabs>
                <w:tab w:val="clear" w:pos="765"/>
                <w:tab w:val="decimal" w:pos="817"/>
              </w:tabs>
              <w:spacing w:line="360" w:lineRule="exac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623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0.02</w:t>
            </w:r>
          </w:p>
        </w:tc>
      </w:tr>
    </w:tbl>
    <w:p w14:paraId="1EDE5738" w14:textId="77777777" w:rsidR="00D80B44" w:rsidRPr="00D64286" w:rsidRDefault="00D80B44" w:rsidP="00E07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0FA7512A" w14:textId="52C4B404" w:rsidR="005F6D51" w:rsidRPr="000405AA" w:rsidRDefault="005F6D51" w:rsidP="00D64286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0E16D29" w14:textId="77777777" w:rsidR="00C9321B" w:rsidRPr="00D64286" w:rsidRDefault="00C9321B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20"/>
          <w:szCs w:val="20"/>
        </w:rPr>
      </w:pPr>
    </w:p>
    <w:p w14:paraId="03257A84" w14:textId="77777777" w:rsidR="00C9321B" w:rsidRPr="000405AA" w:rsidRDefault="00C9321B" w:rsidP="00D64286">
      <w:pPr>
        <w:pStyle w:val="block"/>
        <w:numPr>
          <w:ilvl w:val="1"/>
          <w:numId w:val="23"/>
        </w:numPr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FD9CB68" w14:textId="77777777" w:rsidR="00C9321B" w:rsidRPr="00D64286" w:rsidRDefault="00C9321B" w:rsidP="00D642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715D2A20" w14:textId="77777777" w:rsidR="00C9321B" w:rsidRPr="000405AA" w:rsidRDefault="00C9321B" w:rsidP="00D6428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405A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1E25FA33" w14:textId="77777777" w:rsidR="00C9321B" w:rsidRPr="00D64286" w:rsidRDefault="00C9321B" w:rsidP="00D64286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1FC31A6" w14:textId="77777777" w:rsidR="0062362E" w:rsidRPr="000405AA" w:rsidRDefault="0062362E" w:rsidP="00D64286">
      <w:pPr>
        <w:pStyle w:val="block"/>
        <w:numPr>
          <w:ilvl w:val="1"/>
          <w:numId w:val="23"/>
        </w:numPr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0405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3096CD8" w14:textId="77777777" w:rsidR="00C9321B" w:rsidRPr="00D64286" w:rsidRDefault="00C9321B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BA17583" w14:textId="77777777" w:rsidR="0062362E" w:rsidRPr="00E07BC5" w:rsidRDefault="0062362E" w:rsidP="00D64286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07BC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C25CA4D" w14:textId="77777777" w:rsidR="0062362E" w:rsidRPr="00D64286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CED026" w14:textId="634D7B60" w:rsidR="0062362E" w:rsidRPr="000405AA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bookmarkStart w:id="3" w:name="_Hlk63601082"/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bookmarkEnd w:id="3"/>
      <w:r w:rsidRPr="000405AA">
        <w:rPr>
          <w:rFonts w:asciiTheme="majorBidi" w:hAnsiTheme="majorBidi" w:cstheme="majorBidi" w:hint="cs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E07BC5">
        <w:rPr>
          <w:rFonts w:asciiTheme="majorBidi" w:hAnsiTheme="majorBidi" w:cstheme="majorBidi"/>
          <w:sz w:val="30"/>
          <w:szCs w:val="30"/>
        </w:rPr>
        <w:t xml:space="preserve"> 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9143C62" w14:textId="77777777" w:rsidR="0062362E" w:rsidRPr="00D64286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85D821A" w14:textId="2E82EDE3" w:rsidR="0062362E" w:rsidRDefault="0062362E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กลุ่มบริษัทจัดทำ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ขึ้นเพื่อระบุและวิเคราะห์ความเสี่ยงที่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 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FECF966" w14:textId="77777777" w:rsidR="00E07BC5" w:rsidRPr="000405AA" w:rsidRDefault="00E07BC5" w:rsidP="00D64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1764E" w14:textId="67B9DCF2" w:rsidR="0062362E" w:rsidRPr="000405AA" w:rsidRDefault="0062362E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="004C0313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D4518D" w14:textId="77777777" w:rsidR="0062362E" w:rsidRPr="000405AA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F05A63A" w14:textId="77777777" w:rsidR="0062362E" w:rsidRPr="00E07BC5" w:rsidRDefault="0062362E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07BC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07BC5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E07BC5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E07BC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</w:t>
      </w:r>
      <w:r w:rsidR="00FD1439" w:rsidRPr="00E07BC5">
        <w:rPr>
          <w:rFonts w:asciiTheme="majorBidi" w:hAnsiTheme="majorBidi" w:cstheme="majorBidi" w:hint="cs"/>
          <w:i/>
          <w:iCs/>
          <w:sz w:val="30"/>
          <w:szCs w:val="30"/>
          <w:cs/>
        </w:rPr>
        <w:t>ต</w:t>
      </w:r>
    </w:p>
    <w:p w14:paraId="26C6CF3F" w14:textId="77777777" w:rsidR="00213D08" w:rsidRPr="000405AA" w:rsidRDefault="00213D08" w:rsidP="0062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CF3F0C3" w14:textId="715E8382" w:rsidR="00825D67" w:rsidRPr="00FF2A0C" w:rsidRDefault="00213D08" w:rsidP="00FF2A0C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96328D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96328D"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5108CBB8" w14:textId="3374D31A" w:rsidR="0006002E" w:rsidRPr="000405AA" w:rsidRDefault="00825D67" w:rsidP="00281B53">
      <w:pPr>
        <w:pStyle w:val="block"/>
        <w:spacing w:after="0" w:line="240" w:lineRule="auto"/>
        <w:ind w:left="81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="00213D08" w:rsidRPr="000405AA">
        <w:rPr>
          <w:rFonts w:asciiTheme="majorBidi" w:hAnsiTheme="majorBidi" w:cstheme="majorBidi"/>
          <w:sz w:val="30"/>
          <w:szCs w:val="30"/>
        </w:rPr>
        <w:t>(</w:t>
      </w:r>
      <w:r w:rsidR="00213D08" w:rsidRPr="000405AA">
        <w:rPr>
          <w:rFonts w:asciiTheme="majorBidi" w:hAnsiTheme="majorBidi" w:cstheme="majorBidi" w:hint="cs"/>
          <w:sz w:val="30"/>
          <w:szCs w:val="30"/>
          <w:cs/>
        </w:rPr>
        <w:t>ข</w:t>
      </w:r>
      <w:r w:rsidR="00213D08" w:rsidRPr="000405AA">
        <w:rPr>
          <w:rFonts w:asciiTheme="majorBidi" w:hAnsiTheme="majorBidi" w:cstheme="majorBidi"/>
          <w:sz w:val="30"/>
          <w:szCs w:val="30"/>
        </w:rPr>
        <w:t>.1.1)</w:t>
      </w:r>
      <w:r w:rsidR="00213D08"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13D08" w:rsidRPr="000405AA">
        <w:rPr>
          <w:rFonts w:asciiTheme="majorBidi" w:hAnsiTheme="majorBidi" w:cstheme="majorBidi"/>
          <w:sz w:val="30"/>
          <w:szCs w:val="30"/>
          <w:cs/>
        </w:rPr>
        <w:t>ลูกหนี้การค้าและ</w:t>
      </w:r>
      <w:r w:rsidR="00CF6234" w:rsidRPr="000405AA">
        <w:rPr>
          <w:rFonts w:asciiTheme="majorBidi" w:hAnsiTheme="majorBidi" w:cstheme="majorBidi" w:hint="cs"/>
          <w:sz w:val="30"/>
          <w:szCs w:val="30"/>
          <w:cs/>
        </w:rPr>
        <w:t>ลูกหนี้หมุนเวียนอื่น</w:t>
      </w:r>
    </w:p>
    <w:p w14:paraId="35137E22" w14:textId="77777777" w:rsidR="00702E98" w:rsidRPr="000405AA" w:rsidRDefault="00702E98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235E3" w14:textId="436C8412" w:rsidR="00770FDA" w:rsidRPr="000405AA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5B70E63" w14:textId="77777777" w:rsidR="00770FDA" w:rsidRPr="000405AA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7C9D46" w14:textId="3466CF61" w:rsidR="00770FDA" w:rsidRPr="000405AA" w:rsidRDefault="00770FDA" w:rsidP="00935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</w:t>
      </w:r>
      <w:r w:rsidR="00935104" w:rsidRPr="000405AA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935104" w:rsidRPr="000405AA">
        <w:rPr>
          <w:rFonts w:asciiTheme="majorBidi" w:hAnsiTheme="majorBidi" w:cstheme="majorBidi"/>
          <w:sz w:val="30"/>
          <w:szCs w:val="30"/>
          <w:cs/>
        </w:rPr>
        <w:br/>
      </w:r>
      <w:r w:rsidRPr="000405AA">
        <w:rPr>
          <w:rFonts w:asciiTheme="majorBidi" w:hAnsiTheme="majorBidi" w:cstheme="majorBidi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D5E99DB" w14:textId="314162F1" w:rsidR="00770FDA" w:rsidRPr="000405AA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rPr>
          <w:rFonts w:asciiTheme="majorBidi" w:hAnsiTheme="majorBidi" w:cstheme="majorBidi"/>
          <w:sz w:val="30"/>
          <w:szCs w:val="30"/>
        </w:rPr>
      </w:pPr>
    </w:p>
    <w:p w14:paraId="347D7F1C" w14:textId="6A56811F" w:rsidR="00770FDA" w:rsidRPr="000405AA" w:rsidRDefault="00770FDA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0405AA">
        <w:rPr>
          <w:rFonts w:asciiTheme="majorBidi" w:hAnsiTheme="majorBidi" w:cstheme="majorBidi"/>
          <w:sz w:val="30"/>
          <w:szCs w:val="30"/>
        </w:rPr>
        <w:t xml:space="preserve">1 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4" w:name="_Hlk59433075"/>
      <w:r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4"/>
      <w:r w:rsidRPr="000405AA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0405AA">
        <w:rPr>
          <w:rFonts w:asciiTheme="majorBidi" w:hAnsiTheme="majorBidi" w:cstheme="majorBidi"/>
          <w:sz w:val="30"/>
          <w:szCs w:val="30"/>
          <w:cs/>
        </w:rPr>
        <w:t>และสะท้อน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3B8D6E7" w14:textId="77777777" w:rsidR="000305C9" w:rsidRPr="000405AA" w:rsidRDefault="000305C9" w:rsidP="00825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229BF" w14:textId="3F809372" w:rsidR="0006002E" w:rsidRPr="000405AA" w:rsidRDefault="000305C9" w:rsidP="0003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  <w:cs/>
        </w:rPr>
        <w:t>ข้อมูลเกี่ยวกับลูกหนี้การค้า</w:t>
      </w:r>
      <w:r w:rsidR="00E93099" w:rsidRPr="000405AA">
        <w:rPr>
          <w:rFonts w:ascii="Angsana New" w:hAnsi="Angsana New"/>
          <w:sz w:val="30"/>
          <w:szCs w:val="30"/>
          <w:cs/>
        </w:rPr>
        <w:t>แ</w:t>
      </w:r>
      <w:r w:rsidR="00E93099" w:rsidRPr="000405AA">
        <w:rPr>
          <w:rFonts w:ascii="Angsana New" w:hAnsi="Angsana New" w:hint="cs"/>
          <w:sz w:val="30"/>
          <w:szCs w:val="30"/>
          <w:cs/>
        </w:rPr>
        <w:t>ละลูกหนี้หมุนเวียนอื่น</w:t>
      </w:r>
      <w:r w:rsidR="005C55E6" w:rsidRPr="000405AA">
        <w:rPr>
          <w:rFonts w:ascii="Angsana New" w:hAnsi="Angsana New" w:hint="cs"/>
          <w:sz w:val="30"/>
          <w:szCs w:val="30"/>
          <w:cs/>
        </w:rPr>
        <w:t>เ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ปิดเผยในหมายเหตุข้อ </w:t>
      </w:r>
      <w:r w:rsidR="00760849">
        <w:rPr>
          <w:rFonts w:asciiTheme="majorBidi" w:hAnsiTheme="majorBidi" w:cstheme="majorBidi"/>
          <w:sz w:val="30"/>
          <w:szCs w:val="30"/>
        </w:rPr>
        <w:t>7</w:t>
      </w:r>
      <w:r w:rsidRPr="000405A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E2EB29" w14:textId="77777777" w:rsidR="000305C9" w:rsidRPr="000405AA" w:rsidRDefault="000305C9" w:rsidP="00030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FED9A" w14:textId="12D97E2D" w:rsidR="00281B53" w:rsidRPr="000405AA" w:rsidRDefault="00262C82" w:rsidP="00281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Theme="majorBidi" w:hAnsiTheme="majorBidi" w:cstheme="majorBidi"/>
          <w:b/>
          <w:bCs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t>(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0405AA">
        <w:rPr>
          <w:rFonts w:asciiTheme="majorBidi" w:hAnsiTheme="majorBidi" w:cstheme="majorBidi"/>
          <w:sz w:val="30"/>
          <w:szCs w:val="30"/>
        </w:rPr>
        <w:t>.1.</w:t>
      </w:r>
      <w:r w:rsidR="00F55D28" w:rsidRPr="000405AA">
        <w:rPr>
          <w:rFonts w:asciiTheme="majorBidi" w:hAnsiTheme="majorBidi" w:cstheme="majorBidi"/>
          <w:sz w:val="30"/>
          <w:szCs w:val="30"/>
        </w:rPr>
        <w:t>2</w:t>
      </w:r>
      <w:r w:rsidRPr="000405AA">
        <w:rPr>
          <w:rFonts w:asciiTheme="majorBidi" w:hAnsiTheme="majorBidi" w:cstheme="majorBidi"/>
          <w:sz w:val="30"/>
          <w:szCs w:val="30"/>
        </w:rPr>
        <w:t>)</w:t>
      </w:r>
      <w:r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  <w:r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290A8D51" w14:textId="77777777" w:rsidR="00702E98" w:rsidRPr="00D64286" w:rsidRDefault="00702E98" w:rsidP="00281B53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4F7A628E" w14:textId="47DA9ECA" w:rsidR="00825D67" w:rsidRPr="000405AA" w:rsidRDefault="00825D67" w:rsidP="00281B53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405AA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Pr="000405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</w:t>
      </w:r>
      <w:r w:rsidRPr="000405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13615DFB" w14:textId="77777777" w:rsidR="00262C82" w:rsidRPr="00D64286" w:rsidRDefault="00262C82" w:rsidP="002B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195F280C" w14:textId="14DC1F6A" w:rsidR="00894721" w:rsidRPr="000405AA" w:rsidRDefault="00894721" w:rsidP="00894721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0405AA">
        <w:rPr>
          <w:rFonts w:asciiTheme="majorBidi" w:hAnsiTheme="majorBidi" w:cstheme="majorBidi"/>
          <w:sz w:val="30"/>
          <w:szCs w:val="30"/>
        </w:rPr>
        <w:t>(</w:t>
      </w:r>
      <w:r w:rsidR="003171D4" w:rsidRPr="000405AA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0405AA">
        <w:rPr>
          <w:rFonts w:asciiTheme="majorBidi" w:hAnsiTheme="majorBidi" w:cstheme="majorBidi"/>
          <w:sz w:val="30"/>
          <w:szCs w:val="30"/>
        </w:rPr>
        <w:t>.1.</w:t>
      </w:r>
      <w:r w:rsidR="00262C82" w:rsidRPr="000405AA">
        <w:rPr>
          <w:rFonts w:asciiTheme="majorBidi" w:hAnsiTheme="majorBidi" w:cstheme="majorBidi"/>
          <w:sz w:val="30"/>
          <w:szCs w:val="30"/>
        </w:rPr>
        <w:t>3</w:t>
      </w:r>
      <w:r w:rsidRPr="000405AA">
        <w:rPr>
          <w:rFonts w:asciiTheme="majorBidi" w:hAnsiTheme="majorBidi" w:cstheme="majorBidi"/>
          <w:sz w:val="30"/>
          <w:szCs w:val="30"/>
        </w:rPr>
        <w:t>)</w:t>
      </w:r>
      <w:r w:rsidRPr="000405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405AA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Pr="000405AA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7290213C" w14:textId="77777777" w:rsidR="00894721" w:rsidRPr="00D64286" w:rsidRDefault="00894721" w:rsidP="002B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1C5E125E" w14:textId="51E7F8A7" w:rsidR="00E07BC5" w:rsidRPr="000405AA" w:rsidRDefault="00894721" w:rsidP="00FF2A0C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กลุ่มบริษัทมีนโยบายให้การค้ำประกันทางการเงินแก่หนี้สินของบริษัทย่อย</w:t>
      </w:r>
      <w:r w:rsidR="004B50FF" w:rsidRPr="000405AA">
        <w:rPr>
          <w:rFonts w:asciiTheme="majorBidi" w:hAnsiTheme="majorBidi" w:cstheme="majorBidi" w:hint="cs"/>
          <w:sz w:val="30"/>
          <w:szCs w:val="30"/>
          <w:cs/>
        </w:rPr>
        <w:t>และบริษัทร่วม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เท่านั้น </w:t>
      </w:r>
    </w:p>
    <w:p w14:paraId="2C9BEAE9" w14:textId="77777777" w:rsidR="002B0282" w:rsidRPr="00D64286" w:rsidRDefault="002B0282" w:rsidP="004B50FF">
      <w:pPr>
        <w:tabs>
          <w:tab w:val="clear" w:pos="907"/>
          <w:tab w:val="left" w:pos="1080"/>
        </w:tabs>
        <w:ind w:left="1350"/>
        <w:jc w:val="thaiDistribute"/>
        <w:rPr>
          <w:rFonts w:asciiTheme="majorBidi" w:hAnsiTheme="majorBidi" w:cstheme="majorBidi"/>
          <w:b/>
          <w:bCs/>
          <w:color w:val="0000FF"/>
        </w:rPr>
      </w:pPr>
    </w:p>
    <w:p w14:paraId="46156A64" w14:textId="424D9C9D" w:rsidR="00894721" w:rsidRPr="00E07BC5" w:rsidRDefault="00894721" w:rsidP="00281B53">
      <w:pPr>
        <w:pStyle w:val="ListParagraph"/>
        <w:spacing w:line="240" w:lineRule="auto"/>
        <w:ind w:left="900" w:hanging="450"/>
        <w:rPr>
          <w:rFonts w:ascii="Times New Roman" w:hAnsi="Times New Roman"/>
          <w:sz w:val="30"/>
          <w:szCs w:val="30"/>
        </w:rPr>
      </w:pPr>
      <w:r w:rsidRPr="00E07BC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E0033" w:rsidRPr="00E07BC5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E07BC5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E07BC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E07BC5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E07BC5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  <w:r w:rsidRPr="00E07BC5">
        <w:rPr>
          <w:rFonts w:hint="cs"/>
          <w:color w:val="0000FF"/>
          <w:sz w:val="30"/>
          <w:szCs w:val="30"/>
          <w:cs/>
        </w:rPr>
        <w:t xml:space="preserve"> </w:t>
      </w:r>
    </w:p>
    <w:p w14:paraId="44FFDD16" w14:textId="77777777" w:rsidR="00702E98" w:rsidRPr="00D64286" w:rsidRDefault="00702E98" w:rsidP="00894721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3E9F47AF" w14:textId="39A3339D" w:rsidR="00894721" w:rsidRPr="000405AA" w:rsidRDefault="00894721" w:rsidP="00894721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405AA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05AA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0405AA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0405AA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0405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F8DD7BE" w14:textId="77777777" w:rsidR="001A432C" w:rsidRPr="00D64286" w:rsidRDefault="001A432C" w:rsidP="00874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</w:p>
    <w:p w14:paraId="7F9A85B0" w14:textId="754DBEE5" w:rsidR="001A432C" w:rsidRPr="000405AA" w:rsidRDefault="001A432C" w:rsidP="00B3210E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วันที่รายงาน</w:t>
      </w:r>
      <w:r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="00281B53"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จำนวนขั้นต้นซึ่งไม่ได้คิดลด</w:t>
      </w:r>
      <w:r w:rsidRPr="000405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405AA">
        <w:rPr>
          <w:rFonts w:asciiTheme="majorBidi" w:hAnsiTheme="majorBidi" w:cstheme="majorBidi" w:hint="cs"/>
          <w:spacing w:val="-4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66079FE8" w14:textId="77777777" w:rsidR="005973F0" w:rsidRPr="00D64286" w:rsidRDefault="005973F0" w:rsidP="00B3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</w:rPr>
      </w:pPr>
      <w:bookmarkStart w:id="5" w:name="_Hlk127263673"/>
    </w:p>
    <w:bookmarkEnd w:id="5"/>
    <w:tbl>
      <w:tblPr>
        <w:tblStyle w:val="TableGrid"/>
        <w:tblW w:w="94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044"/>
        <w:gridCol w:w="270"/>
        <w:gridCol w:w="1116"/>
        <w:gridCol w:w="270"/>
        <w:gridCol w:w="1170"/>
        <w:gridCol w:w="270"/>
        <w:gridCol w:w="1026"/>
        <w:gridCol w:w="270"/>
        <w:gridCol w:w="1026"/>
      </w:tblGrid>
      <w:tr w:rsidR="008D54C3" w:rsidRPr="000405AA" w14:paraId="7F1A2C8E" w14:textId="77777777" w:rsidTr="001C090A">
        <w:trPr>
          <w:tblHeader/>
        </w:trPr>
        <w:tc>
          <w:tcPr>
            <w:tcW w:w="2970" w:type="dxa"/>
            <w:gridSpan w:val="2"/>
            <w:hideMark/>
          </w:tcPr>
          <w:p w14:paraId="4D8E6192" w14:textId="77777777" w:rsidR="008D54C3" w:rsidRPr="00D64286" w:rsidRDefault="008D54C3" w:rsidP="00B3210E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2" w:type="dxa"/>
            <w:gridSpan w:val="9"/>
          </w:tcPr>
          <w:p w14:paraId="6A41F328" w14:textId="77777777" w:rsidR="008D54C3" w:rsidRPr="00D64286" w:rsidRDefault="008D54C3" w:rsidP="00A337FF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4027D" w:rsidRPr="000405AA" w14:paraId="55C80921" w14:textId="77777777" w:rsidTr="001C090A">
        <w:trPr>
          <w:tblHeader/>
        </w:trPr>
        <w:tc>
          <w:tcPr>
            <w:tcW w:w="2700" w:type="dxa"/>
          </w:tcPr>
          <w:p w14:paraId="2A2C3A6D" w14:textId="77777777" w:rsidR="00F4027D" w:rsidRPr="00D64286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A1E5E" w14:textId="77777777" w:rsidR="00F4027D" w:rsidRPr="00D64286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2" w:type="dxa"/>
            <w:gridSpan w:val="9"/>
            <w:vAlign w:val="bottom"/>
            <w:hideMark/>
          </w:tcPr>
          <w:p w14:paraId="4DFBF3E2" w14:textId="77777777" w:rsidR="00F4027D" w:rsidRPr="00D64286" w:rsidRDefault="00F4027D" w:rsidP="00A337F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96FEE" w:rsidRPr="000405AA" w14:paraId="1F0BBA7F" w14:textId="77777777" w:rsidTr="001C090A">
        <w:trPr>
          <w:tblHeader/>
        </w:trPr>
        <w:tc>
          <w:tcPr>
            <w:tcW w:w="2700" w:type="dxa"/>
            <w:vAlign w:val="bottom"/>
            <w:hideMark/>
          </w:tcPr>
          <w:p w14:paraId="761323A2" w14:textId="43A3E4AC" w:rsidR="00F4027D" w:rsidRPr="00D64286" w:rsidRDefault="00F4027D" w:rsidP="00F402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  <w:r w:rsidRPr="00D6428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Pr="00D6428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74AE63A" w14:textId="77777777" w:rsidR="00F4027D" w:rsidRPr="00D64286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6F6F19F5" w14:textId="77777777" w:rsidR="00F4027D" w:rsidRPr="00D64286" w:rsidRDefault="00F4027D" w:rsidP="00F4027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443B282" w14:textId="77777777" w:rsidR="00F4027D" w:rsidRPr="00D64286" w:rsidRDefault="00F4027D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423EB4A" w14:textId="77777777" w:rsidR="00F4027D" w:rsidRPr="00D64286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10622FD" w14:textId="77777777" w:rsidR="00F4027D" w:rsidRPr="00D64286" w:rsidRDefault="00F4027D" w:rsidP="00F402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6428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615137" w:rsidRPr="00D642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5137"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3792B17" w14:textId="77777777" w:rsidR="00F4027D" w:rsidRPr="00D64286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A76C97A" w14:textId="77777777" w:rsidR="00F4027D" w:rsidRPr="00D64286" w:rsidRDefault="00615137" w:rsidP="00F4027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F4027D" w:rsidRPr="00D6428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="00F4027D"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F4027D" w:rsidRPr="00D642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6FEE" w:rsidRPr="00D642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4027D"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แต่</w:t>
            </w:r>
            <w:r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ไม่เกิน</w:t>
            </w:r>
            <w:r w:rsidR="00F4027D"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4027D" w:rsidRPr="00D64286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4027D"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A1C2909" w14:textId="77777777" w:rsidR="00F4027D" w:rsidRPr="00D64286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  <w:hideMark/>
          </w:tcPr>
          <w:p w14:paraId="155EFE56" w14:textId="77777777" w:rsidR="00F4027D" w:rsidRPr="00D64286" w:rsidRDefault="00F4027D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D6428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4FE854" w14:textId="77777777" w:rsidR="00F4027D" w:rsidRPr="00D64286" w:rsidRDefault="00F4027D" w:rsidP="00F402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90DC79" w14:textId="77777777" w:rsidR="00F4027D" w:rsidRPr="00D64286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  <w:hideMark/>
          </w:tcPr>
          <w:p w14:paraId="4C66CE78" w14:textId="77777777" w:rsidR="00F4027D" w:rsidRPr="00D64286" w:rsidRDefault="00F4027D" w:rsidP="00F402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907DD" w:rsidRPr="000405AA" w14:paraId="26BE4587" w14:textId="77777777" w:rsidTr="001C090A">
        <w:trPr>
          <w:trHeight w:val="335"/>
          <w:tblHeader/>
        </w:trPr>
        <w:tc>
          <w:tcPr>
            <w:tcW w:w="2970" w:type="dxa"/>
            <w:gridSpan w:val="2"/>
            <w:hideMark/>
          </w:tcPr>
          <w:p w14:paraId="1FFE5901" w14:textId="77777777" w:rsidR="00D907DD" w:rsidRPr="00D64286" w:rsidRDefault="00D907DD" w:rsidP="00F402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2" w:type="dxa"/>
            <w:gridSpan w:val="9"/>
          </w:tcPr>
          <w:p w14:paraId="7BA93E0C" w14:textId="77777777" w:rsidR="00D907DD" w:rsidRPr="00D64286" w:rsidRDefault="00D907DD" w:rsidP="00D907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B53" w:rsidRPr="000405AA" w14:paraId="635311B9" w14:textId="77777777" w:rsidTr="001C090A">
        <w:tc>
          <w:tcPr>
            <w:tcW w:w="2970" w:type="dxa"/>
            <w:gridSpan w:val="2"/>
          </w:tcPr>
          <w:p w14:paraId="0F781B1B" w14:textId="19C5373E" w:rsidR="00281B53" w:rsidRPr="00D64286" w:rsidRDefault="00281B53" w:rsidP="00F4027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D6428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6462" w:type="dxa"/>
            <w:gridSpan w:val="9"/>
          </w:tcPr>
          <w:p w14:paraId="0DB49209" w14:textId="77777777" w:rsidR="00281B53" w:rsidRPr="00D64286" w:rsidRDefault="00281B53" w:rsidP="00D907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96FEE" w:rsidRPr="000405AA" w14:paraId="2CFFAF75" w14:textId="77777777" w:rsidTr="001C090A">
        <w:tc>
          <w:tcPr>
            <w:tcW w:w="2700" w:type="dxa"/>
          </w:tcPr>
          <w:p w14:paraId="6C7E068F" w14:textId="77777777" w:rsidR="00F4027D" w:rsidRPr="00D64286" w:rsidRDefault="00F4027D" w:rsidP="000255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D642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9CE96D5" w14:textId="77777777" w:rsidR="00F4027D" w:rsidRPr="00D64286" w:rsidRDefault="00F4027D" w:rsidP="00F40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57D3F06" w14:textId="50BD2401" w:rsidR="00F4027D" w:rsidRPr="00D64286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79441" w14:textId="77777777" w:rsidR="00F4027D" w:rsidRPr="00D64286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F2F81F6" w14:textId="77777777" w:rsidR="00F4027D" w:rsidRPr="00D64286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9C06A" w14:textId="77777777" w:rsidR="00F4027D" w:rsidRPr="00D64286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777AB4" w14:textId="77777777" w:rsidR="00F4027D" w:rsidRPr="00D64286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AAF6DA" w14:textId="77777777" w:rsidR="00F4027D" w:rsidRPr="00D64286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CCCCA28" w14:textId="77777777" w:rsidR="00F4027D" w:rsidRPr="00D64286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44CE0" w14:textId="77777777" w:rsidR="00F4027D" w:rsidRPr="00D64286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3B6203D" w14:textId="77777777" w:rsidR="00F4027D" w:rsidRPr="00D64286" w:rsidRDefault="00F4027D" w:rsidP="00B32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0405AA" w14:paraId="6A5CDB23" w14:textId="77777777" w:rsidTr="001C090A">
        <w:tc>
          <w:tcPr>
            <w:tcW w:w="2700" w:type="dxa"/>
          </w:tcPr>
          <w:p w14:paraId="67FAF989" w14:textId="77777777" w:rsidR="00881A66" w:rsidRPr="00D64286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243FB67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51050D9" w14:textId="626F23AD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257,603</w:t>
            </w:r>
          </w:p>
        </w:tc>
        <w:tc>
          <w:tcPr>
            <w:tcW w:w="270" w:type="dxa"/>
          </w:tcPr>
          <w:p w14:paraId="7DFA51AC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71C2036" w14:textId="46CD1918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254,321</w:t>
            </w:r>
          </w:p>
        </w:tc>
        <w:tc>
          <w:tcPr>
            <w:tcW w:w="270" w:type="dxa"/>
          </w:tcPr>
          <w:p w14:paraId="5D0C5A4F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F1665C" w14:textId="41ECF9A9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3,253</w:t>
            </w:r>
          </w:p>
        </w:tc>
        <w:tc>
          <w:tcPr>
            <w:tcW w:w="270" w:type="dxa"/>
          </w:tcPr>
          <w:p w14:paraId="70F0B335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D17E5A6" w14:textId="204446A6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8D1F2A2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9562F2F" w14:textId="2488247C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257,603</w:t>
            </w:r>
          </w:p>
        </w:tc>
      </w:tr>
      <w:tr w:rsidR="00881A66" w:rsidRPr="000405AA" w14:paraId="79AB6352" w14:textId="77777777" w:rsidTr="001C090A">
        <w:trPr>
          <w:trHeight w:val="119"/>
        </w:trPr>
        <w:tc>
          <w:tcPr>
            <w:tcW w:w="2700" w:type="dxa"/>
          </w:tcPr>
          <w:p w14:paraId="074FCF58" w14:textId="77777777" w:rsidR="00881A66" w:rsidRPr="00D64286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1BD21F97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712954E" w14:textId="5CB88E52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749,740</w:t>
            </w:r>
          </w:p>
        </w:tc>
        <w:tc>
          <w:tcPr>
            <w:tcW w:w="270" w:type="dxa"/>
            <w:vAlign w:val="bottom"/>
          </w:tcPr>
          <w:p w14:paraId="4EF6CD0B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24F490" w14:textId="52B1E88B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239,563</w:t>
            </w:r>
          </w:p>
        </w:tc>
        <w:tc>
          <w:tcPr>
            <w:tcW w:w="270" w:type="dxa"/>
            <w:vAlign w:val="bottom"/>
          </w:tcPr>
          <w:p w14:paraId="3DC722C9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8E5735" w14:textId="5CCFD6AE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526,837</w:t>
            </w:r>
          </w:p>
        </w:tc>
        <w:tc>
          <w:tcPr>
            <w:tcW w:w="270" w:type="dxa"/>
            <w:vAlign w:val="bottom"/>
          </w:tcPr>
          <w:p w14:paraId="3EB44C18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5D80545" w14:textId="183D6228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32,218</w:t>
            </w:r>
          </w:p>
        </w:tc>
        <w:tc>
          <w:tcPr>
            <w:tcW w:w="270" w:type="dxa"/>
            <w:vAlign w:val="bottom"/>
          </w:tcPr>
          <w:p w14:paraId="6B4EE5A8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CCD43B5" w14:textId="7694779B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798,618</w:t>
            </w:r>
          </w:p>
        </w:tc>
      </w:tr>
      <w:tr w:rsidR="00881A66" w:rsidRPr="000405AA" w14:paraId="5C9535D8" w14:textId="77777777" w:rsidTr="001C090A">
        <w:tc>
          <w:tcPr>
            <w:tcW w:w="2700" w:type="dxa"/>
            <w:tcBorders>
              <w:left w:val="nil"/>
              <w:right w:val="nil"/>
            </w:tcBorders>
          </w:tcPr>
          <w:p w14:paraId="3F0E488F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274E3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AE142" w14:textId="3E2AF304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1,007,343</w:t>
            </w:r>
          </w:p>
        </w:tc>
        <w:tc>
          <w:tcPr>
            <w:tcW w:w="270" w:type="dxa"/>
          </w:tcPr>
          <w:p w14:paraId="7AB0950A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28855" w14:textId="0192C7ED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493,884</w:t>
            </w:r>
          </w:p>
        </w:tc>
        <w:tc>
          <w:tcPr>
            <w:tcW w:w="270" w:type="dxa"/>
          </w:tcPr>
          <w:p w14:paraId="70450DB3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B90A7" w14:textId="42BC907A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530,090</w:t>
            </w:r>
          </w:p>
        </w:tc>
        <w:tc>
          <w:tcPr>
            <w:tcW w:w="270" w:type="dxa"/>
          </w:tcPr>
          <w:p w14:paraId="36591DA0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25D7E" w14:textId="121CC1D9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32,247</w:t>
            </w:r>
          </w:p>
        </w:tc>
        <w:tc>
          <w:tcPr>
            <w:tcW w:w="270" w:type="dxa"/>
          </w:tcPr>
          <w:p w14:paraId="08596080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D7CB0A" w14:textId="1F4DA64F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1,056,221</w:t>
            </w:r>
          </w:p>
        </w:tc>
      </w:tr>
      <w:tr w:rsidR="00881A66" w:rsidRPr="000405AA" w14:paraId="4D91E8C7" w14:textId="77777777" w:rsidTr="001C090A">
        <w:tc>
          <w:tcPr>
            <w:tcW w:w="2700" w:type="dxa"/>
          </w:tcPr>
          <w:p w14:paraId="19CD1A5C" w14:textId="4FBEF8C2" w:rsidR="00881A66" w:rsidRPr="00D64286" w:rsidRDefault="00881A66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C7905E6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9E43785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32E9F8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346A44A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197284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4AFE4F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AD3B3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D6839F1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3AA12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0202E02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0405AA" w14:paraId="58D24B5C" w14:textId="77777777" w:rsidTr="001C090A">
        <w:tc>
          <w:tcPr>
            <w:tcW w:w="2700" w:type="dxa"/>
          </w:tcPr>
          <w:p w14:paraId="78612529" w14:textId="5E835F2F" w:rsidR="00881A66" w:rsidRPr="00D64286" w:rsidRDefault="00881A66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6428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D642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DB9DE4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1450162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2C000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9CB111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1B6C4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D2BA8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0BD8D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E8484D2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8216B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056B108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0405AA" w14:paraId="67798632" w14:textId="77777777" w:rsidTr="001C090A">
        <w:tc>
          <w:tcPr>
            <w:tcW w:w="2700" w:type="dxa"/>
          </w:tcPr>
          <w:p w14:paraId="719C0344" w14:textId="77777777" w:rsidR="00881A66" w:rsidRPr="00D64286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3633E7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F71E37B" w14:textId="199C849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278,059</w:t>
            </w:r>
          </w:p>
        </w:tc>
        <w:tc>
          <w:tcPr>
            <w:tcW w:w="270" w:type="dxa"/>
          </w:tcPr>
          <w:p w14:paraId="4F30D939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00A3D25" w14:textId="24974736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272,550</w:t>
            </w:r>
          </w:p>
        </w:tc>
        <w:tc>
          <w:tcPr>
            <w:tcW w:w="270" w:type="dxa"/>
          </w:tcPr>
          <w:p w14:paraId="43D87B53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FF28C" w14:textId="5A93987D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5,509</w:t>
            </w:r>
          </w:p>
        </w:tc>
        <w:tc>
          <w:tcPr>
            <w:tcW w:w="270" w:type="dxa"/>
          </w:tcPr>
          <w:p w14:paraId="1008C512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B7CFFB5" w14:textId="6B4DE440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6A9720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5346E55" w14:textId="263A5A39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278,059</w:t>
            </w:r>
          </w:p>
        </w:tc>
      </w:tr>
      <w:tr w:rsidR="00881A66" w:rsidRPr="000405AA" w14:paraId="0C9ACE8F" w14:textId="77777777" w:rsidTr="001C090A">
        <w:trPr>
          <w:trHeight w:val="119"/>
        </w:trPr>
        <w:tc>
          <w:tcPr>
            <w:tcW w:w="2700" w:type="dxa"/>
          </w:tcPr>
          <w:p w14:paraId="3C1E2BC4" w14:textId="77777777" w:rsidR="00881A66" w:rsidRPr="00D64286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C81E4DA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E35798D" w14:textId="27A3F0A2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852,924</w:t>
            </w:r>
          </w:p>
        </w:tc>
        <w:tc>
          <w:tcPr>
            <w:tcW w:w="270" w:type="dxa"/>
            <w:vAlign w:val="bottom"/>
          </w:tcPr>
          <w:p w14:paraId="748507E3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E8C7E5C" w14:textId="57534BF8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232,148</w:t>
            </w:r>
          </w:p>
        </w:tc>
        <w:tc>
          <w:tcPr>
            <w:tcW w:w="270" w:type="dxa"/>
            <w:vAlign w:val="bottom"/>
          </w:tcPr>
          <w:p w14:paraId="5ED862AA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4E0C65" w14:textId="3196501F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630,831</w:t>
            </w:r>
          </w:p>
        </w:tc>
        <w:tc>
          <w:tcPr>
            <w:tcW w:w="270" w:type="dxa"/>
            <w:vAlign w:val="bottom"/>
          </w:tcPr>
          <w:p w14:paraId="033E431B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6A11012" w14:textId="6E8C85BB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65,307</w:t>
            </w:r>
          </w:p>
        </w:tc>
        <w:tc>
          <w:tcPr>
            <w:tcW w:w="270" w:type="dxa"/>
            <w:vAlign w:val="bottom"/>
          </w:tcPr>
          <w:p w14:paraId="6BF22AED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465B342" w14:textId="1FF35A49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928,286</w:t>
            </w:r>
          </w:p>
        </w:tc>
      </w:tr>
      <w:tr w:rsidR="00881A66" w:rsidRPr="000405AA" w14:paraId="6E7006BD" w14:textId="77777777" w:rsidTr="001C090A">
        <w:tc>
          <w:tcPr>
            <w:tcW w:w="2700" w:type="dxa"/>
            <w:tcBorders>
              <w:left w:val="nil"/>
              <w:right w:val="nil"/>
            </w:tcBorders>
          </w:tcPr>
          <w:p w14:paraId="29F306C9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5827C1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A160B" w14:textId="55DB660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1,130,983</w:t>
            </w:r>
          </w:p>
        </w:tc>
        <w:tc>
          <w:tcPr>
            <w:tcW w:w="270" w:type="dxa"/>
          </w:tcPr>
          <w:p w14:paraId="282C7273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F6012" w14:textId="5CE60DA2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504,698</w:t>
            </w:r>
          </w:p>
        </w:tc>
        <w:tc>
          <w:tcPr>
            <w:tcW w:w="270" w:type="dxa"/>
          </w:tcPr>
          <w:p w14:paraId="50857884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D41F6" w14:textId="00A5D9B2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636,340</w:t>
            </w:r>
          </w:p>
        </w:tc>
        <w:tc>
          <w:tcPr>
            <w:tcW w:w="270" w:type="dxa"/>
          </w:tcPr>
          <w:p w14:paraId="19884453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1E258" w14:textId="759D2CF8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65,307</w:t>
            </w:r>
          </w:p>
        </w:tc>
        <w:tc>
          <w:tcPr>
            <w:tcW w:w="270" w:type="dxa"/>
          </w:tcPr>
          <w:p w14:paraId="12451AAB" w14:textId="77777777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CDDA7" w14:textId="29D325D9" w:rsidR="00881A66" w:rsidRPr="00D64286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D6428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1,206,345</w:t>
            </w:r>
          </w:p>
        </w:tc>
      </w:tr>
      <w:tr w:rsidR="000E611B" w:rsidRPr="000405AA" w14:paraId="2ACFDC61" w14:textId="77777777" w:rsidTr="001C090A">
        <w:tc>
          <w:tcPr>
            <w:tcW w:w="2700" w:type="dxa"/>
            <w:tcBorders>
              <w:left w:val="nil"/>
              <w:right w:val="nil"/>
            </w:tcBorders>
          </w:tcPr>
          <w:p w14:paraId="55A47EE7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53C7C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</w:tcPr>
          <w:p w14:paraId="380E2F59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B3C0E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right w:val="nil"/>
            </w:tcBorders>
          </w:tcPr>
          <w:p w14:paraId="627BACF1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67ACF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6C22833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CED90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right w:val="nil"/>
            </w:tcBorders>
          </w:tcPr>
          <w:p w14:paraId="2682A0A1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908DE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right w:val="nil"/>
            </w:tcBorders>
          </w:tcPr>
          <w:p w14:paraId="7EB61851" w14:textId="77777777" w:rsidR="000E611B" w:rsidRPr="00D64286" w:rsidRDefault="000E611B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</w:tbl>
    <w:p w14:paraId="5ABF6DE8" w14:textId="77777777" w:rsidR="00F93A70" w:rsidRPr="00B3210E" w:rsidRDefault="00F93A70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Style w:val="TableGrid"/>
        <w:tblW w:w="9448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9"/>
        <w:gridCol w:w="236"/>
        <w:gridCol w:w="997"/>
        <w:gridCol w:w="270"/>
        <w:gridCol w:w="1117"/>
        <w:gridCol w:w="270"/>
        <w:gridCol w:w="1170"/>
        <w:gridCol w:w="270"/>
        <w:gridCol w:w="1026"/>
        <w:gridCol w:w="270"/>
        <w:gridCol w:w="1018"/>
        <w:gridCol w:w="15"/>
      </w:tblGrid>
      <w:tr w:rsidR="000D27C1" w:rsidRPr="000405AA" w14:paraId="636BE5F4" w14:textId="77777777" w:rsidTr="00CD02A5">
        <w:trPr>
          <w:tblHeader/>
        </w:trPr>
        <w:tc>
          <w:tcPr>
            <w:tcW w:w="3025" w:type="dxa"/>
            <w:gridSpan w:val="2"/>
            <w:hideMark/>
          </w:tcPr>
          <w:p w14:paraId="091F9EA4" w14:textId="77777777" w:rsidR="000D27C1" w:rsidRPr="000405AA" w:rsidRDefault="000D27C1" w:rsidP="00F33286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23" w:type="dxa"/>
            <w:gridSpan w:val="10"/>
          </w:tcPr>
          <w:p w14:paraId="1D15ABC8" w14:textId="77777777" w:rsidR="000D27C1" w:rsidRPr="000405AA" w:rsidRDefault="000D27C1" w:rsidP="00381C7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405A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0405A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D27C1" w:rsidRPr="000405AA" w14:paraId="143D018F" w14:textId="77777777" w:rsidTr="00CD02A5">
        <w:trPr>
          <w:tblHeader/>
        </w:trPr>
        <w:tc>
          <w:tcPr>
            <w:tcW w:w="2789" w:type="dxa"/>
          </w:tcPr>
          <w:p w14:paraId="3D61BABA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45396D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3" w:type="dxa"/>
            <w:gridSpan w:val="10"/>
            <w:vAlign w:val="bottom"/>
            <w:hideMark/>
          </w:tcPr>
          <w:p w14:paraId="1FB8EBDB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D27C1" w:rsidRPr="000405AA" w14:paraId="6A14320D" w14:textId="77777777" w:rsidTr="00CD02A5">
        <w:trPr>
          <w:gridAfter w:val="1"/>
          <w:wAfter w:w="15" w:type="dxa"/>
          <w:tblHeader/>
        </w:trPr>
        <w:tc>
          <w:tcPr>
            <w:tcW w:w="2789" w:type="dxa"/>
            <w:vAlign w:val="bottom"/>
            <w:hideMark/>
          </w:tcPr>
          <w:p w14:paraId="03718BFE" w14:textId="00F367FD" w:rsidR="000D27C1" w:rsidRPr="000405AA" w:rsidRDefault="000D27C1" w:rsidP="00381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14:paraId="361435DD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406327AB" w14:textId="77777777" w:rsidR="000D27C1" w:rsidRPr="000405AA" w:rsidRDefault="000D27C1" w:rsidP="00381C7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6F5906E" w14:textId="77777777" w:rsidR="000D27C1" w:rsidRPr="000405AA" w:rsidRDefault="000D27C1" w:rsidP="00381C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05B2A67A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31A959FB" w14:textId="77777777" w:rsidR="000D27C1" w:rsidRPr="000405AA" w:rsidRDefault="00615137" w:rsidP="00381C7D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48EDCCD9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5D8726D" w14:textId="77777777" w:rsidR="000D27C1" w:rsidRPr="000405AA" w:rsidRDefault="00615137" w:rsidP="00381C7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มากกว่า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405A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BAAB862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  <w:hideMark/>
          </w:tcPr>
          <w:p w14:paraId="1F7059F3" w14:textId="77777777" w:rsidR="000D27C1" w:rsidRPr="000405AA" w:rsidRDefault="000D27C1" w:rsidP="00381C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4378AA8" w14:textId="77777777" w:rsidR="000D27C1" w:rsidRPr="000405AA" w:rsidRDefault="000D27C1" w:rsidP="00381C7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1CF1E88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  <w:hideMark/>
          </w:tcPr>
          <w:p w14:paraId="11D31689" w14:textId="77777777" w:rsidR="000D27C1" w:rsidRPr="000405AA" w:rsidRDefault="000D27C1" w:rsidP="00381C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907DD" w:rsidRPr="000405AA" w14:paraId="1B9A7E5E" w14:textId="77777777" w:rsidTr="00CD02A5">
        <w:trPr>
          <w:tblHeader/>
        </w:trPr>
        <w:tc>
          <w:tcPr>
            <w:tcW w:w="3025" w:type="dxa"/>
            <w:gridSpan w:val="2"/>
            <w:hideMark/>
          </w:tcPr>
          <w:p w14:paraId="23D103FA" w14:textId="77777777" w:rsidR="00D907DD" w:rsidRPr="000405AA" w:rsidRDefault="00D907DD" w:rsidP="005928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3" w:type="dxa"/>
            <w:gridSpan w:val="10"/>
          </w:tcPr>
          <w:p w14:paraId="24924CD6" w14:textId="77777777" w:rsidR="00D907DD" w:rsidRPr="000405AA" w:rsidRDefault="00D907DD" w:rsidP="005928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05A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B53" w:rsidRPr="000405AA" w14:paraId="4265FBCF" w14:textId="77777777" w:rsidTr="00CD02A5">
        <w:tc>
          <w:tcPr>
            <w:tcW w:w="3025" w:type="dxa"/>
            <w:gridSpan w:val="2"/>
          </w:tcPr>
          <w:p w14:paraId="32B9C3DD" w14:textId="4F4D2D36" w:rsidR="00281B53" w:rsidRPr="000405AA" w:rsidRDefault="00F33286" w:rsidP="00592820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6423" w:type="dxa"/>
            <w:gridSpan w:val="10"/>
          </w:tcPr>
          <w:p w14:paraId="1B9BC875" w14:textId="77777777" w:rsidR="00281B53" w:rsidRPr="000405AA" w:rsidRDefault="00281B53" w:rsidP="0059282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D27C1" w:rsidRPr="000405AA" w14:paraId="16DAB956" w14:textId="77777777" w:rsidTr="00CD02A5">
        <w:trPr>
          <w:gridAfter w:val="1"/>
          <w:wAfter w:w="15" w:type="dxa"/>
        </w:trPr>
        <w:tc>
          <w:tcPr>
            <w:tcW w:w="2789" w:type="dxa"/>
          </w:tcPr>
          <w:p w14:paraId="10EEA0B6" w14:textId="77777777" w:rsidR="000D27C1" w:rsidRPr="000405AA" w:rsidRDefault="000D27C1" w:rsidP="00381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2D982150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4042C092" w14:textId="71DB7975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277F4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A20C075" w14:textId="0AD6E9FE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402CC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C3216" w14:textId="0A1CB84C" w:rsidR="000D27C1" w:rsidRPr="000405AA" w:rsidRDefault="000D27C1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A5813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EA1A1D3" w14:textId="3EE59F4A" w:rsidR="000D27C1" w:rsidRPr="000405AA" w:rsidRDefault="000D27C1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9FC15" w14:textId="77777777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D8A910" w14:textId="1DD63CC2" w:rsidR="000D27C1" w:rsidRPr="000405AA" w:rsidRDefault="000D27C1" w:rsidP="0038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0405AA" w14:paraId="4392EA27" w14:textId="77777777" w:rsidTr="00CD02A5">
        <w:trPr>
          <w:gridAfter w:val="1"/>
          <w:wAfter w:w="15" w:type="dxa"/>
        </w:trPr>
        <w:tc>
          <w:tcPr>
            <w:tcW w:w="2789" w:type="dxa"/>
          </w:tcPr>
          <w:p w14:paraId="6004C8A5" w14:textId="77777777" w:rsidR="00881A66" w:rsidRPr="000405AA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29248D2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7" w:type="dxa"/>
          </w:tcPr>
          <w:p w14:paraId="310062D4" w14:textId="6D49871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76DC1DE1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57329C9" w14:textId="38D07CCF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5E16F755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1B66B3" w14:textId="3150E9FE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FAD4D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5E85FBB" w14:textId="082D721E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AD4CF8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96E9D3D" w14:textId="527FAF41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881A66" w:rsidRPr="000405AA" w14:paraId="3A89DC2A" w14:textId="77777777" w:rsidTr="00CD02A5">
        <w:trPr>
          <w:gridAfter w:val="1"/>
          <w:wAfter w:w="15" w:type="dxa"/>
          <w:trHeight w:val="119"/>
        </w:trPr>
        <w:tc>
          <w:tcPr>
            <w:tcW w:w="2789" w:type="dxa"/>
          </w:tcPr>
          <w:p w14:paraId="762DAE76" w14:textId="77777777" w:rsidR="00881A66" w:rsidRPr="000405AA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518ACBF8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54BFC089" w14:textId="740C7585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117,140</w:t>
            </w:r>
          </w:p>
        </w:tc>
        <w:tc>
          <w:tcPr>
            <w:tcW w:w="270" w:type="dxa"/>
            <w:vAlign w:val="bottom"/>
          </w:tcPr>
          <w:p w14:paraId="5B4A20A2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45D2D106" w14:textId="7FD63695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24,088</w:t>
            </w:r>
          </w:p>
        </w:tc>
        <w:tc>
          <w:tcPr>
            <w:tcW w:w="270" w:type="dxa"/>
            <w:vAlign w:val="bottom"/>
          </w:tcPr>
          <w:p w14:paraId="43A9BBC8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95B102" w14:textId="6B69E7EF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100,146</w:t>
            </w:r>
          </w:p>
        </w:tc>
        <w:tc>
          <w:tcPr>
            <w:tcW w:w="270" w:type="dxa"/>
            <w:vAlign w:val="bottom"/>
          </w:tcPr>
          <w:p w14:paraId="46B49343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823CA5" w14:textId="23779FEC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10,432</w:t>
            </w:r>
          </w:p>
        </w:tc>
        <w:tc>
          <w:tcPr>
            <w:tcW w:w="270" w:type="dxa"/>
            <w:vAlign w:val="bottom"/>
          </w:tcPr>
          <w:p w14:paraId="575D4E79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31984B34" w14:textId="4850B5F0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134,666</w:t>
            </w:r>
          </w:p>
        </w:tc>
      </w:tr>
      <w:tr w:rsidR="00881A66" w:rsidRPr="000405AA" w14:paraId="2CD9CEDF" w14:textId="77777777" w:rsidTr="00CD02A5">
        <w:trPr>
          <w:gridAfter w:val="1"/>
          <w:wAfter w:w="15" w:type="dxa"/>
        </w:trPr>
        <w:tc>
          <w:tcPr>
            <w:tcW w:w="2789" w:type="dxa"/>
            <w:tcBorders>
              <w:left w:val="nil"/>
              <w:right w:val="nil"/>
            </w:tcBorders>
          </w:tcPr>
          <w:p w14:paraId="68520392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FE36A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41826" w14:textId="146E0259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117,222</w:t>
            </w:r>
          </w:p>
        </w:tc>
        <w:tc>
          <w:tcPr>
            <w:tcW w:w="270" w:type="dxa"/>
          </w:tcPr>
          <w:p w14:paraId="7C3F3DF2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86C72" w14:textId="6560C5AF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24,170</w:t>
            </w:r>
          </w:p>
        </w:tc>
        <w:tc>
          <w:tcPr>
            <w:tcW w:w="270" w:type="dxa"/>
          </w:tcPr>
          <w:p w14:paraId="0CA50AE3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F6628" w14:textId="1F118498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100,146</w:t>
            </w:r>
          </w:p>
        </w:tc>
        <w:tc>
          <w:tcPr>
            <w:tcW w:w="270" w:type="dxa"/>
          </w:tcPr>
          <w:p w14:paraId="281ECF25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FD8446" w14:textId="749B7E9E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10,432</w:t>
            </w:r>
          </w:p>
        </w:tc>
        <w:tc>
          <w:tcPr>
            <w:tcW w:w="270" w:type="dxa"/>
          </w:tcPr>
          <w:p w14:paraId="58C8565B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A5D49A" w14:textId="03597BBD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134,748</w:t>
            </w:r>
          </w:p>
        </w:tc>
      </w:tr>
      <w:tr w:rsidR="00FF2A0C" w:rsidRPr="000405AA" w14:paraId="749C91B9" w14:textId="77777777" w:rsidTr="00CD02A5">
        <w:trPr>
          <w:gridAfter w:val="1"/>
          <w:wAfter w:w="15" w:type="dxa"/>
        </w:trPr>
        <w:tc>
          <w:tcPr>
            <w:tcW w:w="2789" w:type="dxa"/>
            <w:tcBorders>
              <w:left w:val="nil"/>
              <w:right w:val="nil"/>
            </w:tcBorders>
          </w:tcPr>
          <w:p w14:paraId="2826B1BF" w14:textId="77777777" w:rsidR="00FF2A0C" w:rsidRPr="000405AA" w:rsidRDefault="00FF2A0C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7DA2DB" w14:textId="77777777" w:rsidR="00FF2A0C" w:rsidRPr="000405AA" w:rsidRDefault="00FF2A0C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</w:tcPr>
          <w:p w14:paraId="41DDADC9" w14:textId="77777777" w:rsidR="00FF2A0C" w:rsidRPr="00FF2A0C" w:rsidRDefault="00FF2A0C" w:rsidP="00FF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0C62B" w14:textId="77777777" w:rsidR="00FF2A0C" w:rsidRPr="00FF2A0C" w:rsidRDefault="00FF2A0C" w:rsidP="00FF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right w:val="nil"/>
            </w:tcBorders>
          </w:tcPr>
          <w:p w14:paraId="4B9F4AC5" w14:textId="77777777" w:rsidR="00FF2A0C" w:rsidRPr="00FF2A0C" w:rsidRDefault="00FF2A0C" w:rsidP="00FF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437D1" w14:textId="77777777" w:rsidR="00FF2A0C" w:rsidRPr="00FF2A0C" w:rsidRDefault="00FF2A0C" w:rsidP="00FF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1DE1501" w14:textId="77777777" w:rsidR="00FF2A0C" w:rsidRPr="00FF2A0C" w:rsidRDefault="00FF2A0C" w:rsidP="00FF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8BD86" w14:textId="77777777" w:rsidR="00FF2A0C" w:rsidRPr="00FF2A0C" w:rsidRDefault="00FF2A0C" w:rsidP="00FF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EBA8C0" w14:textId="77777777" w:rsidR="00FF2A0C" w:rsidRPr="00FF2A0C" w:rsidRDefault="00FF2A0C" w:rsidP="00FF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B5BD52" w14:textId="77777777" w:rsidR="00FF2A0C" w:rsidRPr="00FF2A0C" w:rsidRDefault="00FF2A0C" w:rsidP="00FF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double" w:sz="4" w:space="0" w:color="auto"/>
              <w:left w:val="nil"/>
              <w:right w:val="nil"/>
            </w:tcBorders>
          </w:tcPr>
          <w:p w14:paraId="5E2CB805" w14:textId="77777777" w:rsidR="00FF2A0C" w:rsidRPr="00FF2A0C" w:rsidRDefault="00FF2A0C" w:rsidP="00FF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0405AA" w14:paraId="3535A5BC" w14:textId="77777777" w:rsidTr="00CD02A5">
        <w:trPr>
          <w:gridAfter w:val="1"/>
          <w:wAfter w:w="15" w:type="dxa"/>
        </w:trPr>
        <w:tc>
          <w:tcPr>
            <w:tcW w:w="2789" w:type="dxa"/>
          </w:tcPr>
          <w:p w14:paraId="20E4B41E" w14:textId="102048B3" w:rsidR="00881A66" w:rsidRPr="000405AA" w:rsidRDefault="00881A66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lastRenderedPageBreak/>
              <w:t>2564</w:t>
            </w:r>
          </w:p>
        </w:tc>
        <w:tc>
          <w:tcPr>
            <w:tcW w:w="236" w:type="dxa"/>
          </w:tcPr>
          <w:p w14:paraId="00DEB493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7AC21E6D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63031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24378BA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B68DC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2B257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07517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308EA1E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A56FE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FB81CCC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0405AA" w14:paraId="53B5FC2E" w14:textId="77777777" w:rsidTr="00CD02A5">
        <w:trPr>
          <w:gridAfter w:val="1"/>
          <w:wAfter w:w="15" w:type="dxa"/>
        </w:trPr>
        <w:tc>
          <w:tcPr>
            <w:tcW w:w="2789" w:type="dxa"/>
          </w:tcPr>
          <w:p w14:paraId="4CE160A3" w14:textId="1200A7DF" w:rsidR="00881A66" w:rsidRPr="000405AA" w:rsidRDefault="00881A66" w:rsidP="00881A6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หนี้สินทางการเงิน</w:t>
            </w:r>
            <w:r w:rsidRPr="000405A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7D452ED8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14:paraId="6223084E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291A4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E9A43B3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4256E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BCF375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4AB23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0B66389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5687F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0568EED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1A66" w:rsidRPr="000405AA" w14:paraId="168BCBA3" w14:textId="77777777" w:rsidTr="00CD02A5">
        <w:trPr>
          <w:gridAfter w:val="1"/>
          <w:wAfter w:w="15" w:type="dxa"/>
        </w:trPr>
        <w:tc>
          <w:tcPr>
            <w:tcW w:w="2789" w:type="dxa"/>
          </w:tcPr>
          <w:p w14:paraId="6623FF27" w14:textId="77777777" w:rsidR="00881A66" w:rsidRPr="000405AA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E005D8D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7" w:type="dxa"/>
          </w:tcPr>
          <w:p w14:paraId="3F11B0A8" w14:textId="19213370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24B2ECFB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F3A2BC0" w14:textId="29BF07BC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75AD6B65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DEB45" w14:textId="20988C0B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3766FE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8770F91" w14:textId="1741462F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9CF9BB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3253C6D" w14:textId="3E2E37CA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</w:t>
            </w:r>
          </w:p>
        </w:tc>
      </w:tr>
      <w:tr w:rsidR="00881A66" w:rsidRPr="000405AA" w14:paraId="399894F5" w14:textId="77777777" w:rsidTr="00CD02A5">
        <w:trPr>
          <w:gridAfter w:val="1"/>
          <w:wAfter w:w="15" w:type="dxa"/>
          <w:trHeight w:val="119"/>
        </w:trPr>
        <w:tc>
          <w:tcPr>
            <w:tcW w:w="2789" w:type="dxa"/>
          </w:tcPr>
          <w:p w14:paraId="0C0FDBDF" w14:textId="77777777" w:rsidR="00881A66" w:rsidRPr="000405AA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36" w:type="dxa"/>
            <w:vAlign w:val="bottom"/>
          </w:tcPr>
          <w:p w14:paraId="5772C191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6878C36C" w14:textId="0E1F1B80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163,603</w:t>
            </w:r>
          </w:p>
        </w:tc>
        <w:tc>
          <w:tcPr>
            <w:tcW w:w="270" w:type="dxa"/>
            <w:vAlign w:val="bottom"/>
          </w:tcPr>
          <w:p w14:paraId="7BEDE7B6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0DF3D61" w14:textId="5A6EAC2E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25,776</w:t>
            </w:r>
          </w:p>
        </w:tc>
        <w:tc>
          <w:tcPr>
            <w:tcW w:w="270" w:type="dxa"/>
            <w:vAlign w:val="bottom"/>
          </w:tcPr>
          <w:p w14:paraId="3F42B3A4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F268BA" w14:textId="62D040C4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117,447</w:t>
            </w:r>
          </w:p>
        </w:tc>
        <w:tc>
          <w:tcPr>
            <w:tcW w:w="270" w:type="dxa"/>
            <w:vAlign w:val="bottom"/>
          </w:tcPr>
          <w:p w14:paraId="7AA892B7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0116D18" w14:textId="6A519A28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45,141</w:t>
            </w:r>
          </w:p>
        </w:tc>
        <w:tc>
          <w:tcPr>
            <w:tcW w:w="270" w:type="dxa"/>
            <w:vAlign w:val="bottom"/>
          </w:tcPr>
          <w:p w14:paraId="2792F9E0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4C88DD24" w14:textId="5793F381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188,364</w:t>
            </w:r>
          </w:p>
        </w:tc>
      </w:tr>
      <w:tr w:rsidR="00881A66" w:rsidRPr="000405AA" w14:paraId="6F479765" w14:textId="77777777" w:rsidTr="00CD02A5">
        <w:trPr>
          <w:gridAfter w:val="1"/>
          <w:wAfter w:w="15" w:type="dxa"/>
          <w:trHeight w:val="119"/>
        </w:trPr>
        <w:tc>
          <w:tcPr>
            <w:tcW w:w="2789" w:type="dxa"/>
          </w:tcPr>
          <w:p w14:paraId="2D973D8B" w14:textId="77777777" w:rsidR="00881A66" w:rsidRPr="000405AA" w:rsidRDefault="00881A66" w:rsidP="00881A66">
            <w:pPr>
              <w:spacing w:line="240" w:lineRule="auto"/>
              <w:ind w:left="-20" w:right="-19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405A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เงินกู้ยืมจากบริษัทย่อย</w:t>
            </w:r>
          </w:p>
        </w:tc>
        <w:tc>
          <w:tcPr>
            <w:tcW w:w="236" w:type="dxa"/>
            <w:vAlign w:val="bottom"/>
          </w:tcPr>
          <w:p w14:paraId="1E20BC5D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8E6FE78" w14:textId="61F1892F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4,077</w:t>
            </w:r>
          </w:p>
        </w:tc>
        <w:tc>
          <w:tcPr>
            <w:tcW w:w="270" w:type="dxa"/>
            <w:vAlign w:val="bottom"/>
          </w:tcPr>
          <w:p w14:paraId="00BD34C3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759DD748" w14:textId="0A28AA71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4,077</w:t>
            </w:r>
          </w:p>
        </w:tc>
        <w:tc>
          <w:tcPr>
            <w:tcW w:w="270" w:type="dxa"/>
            <w:vAlign w:val="bottom"/>
          </w:tcPr>
          <w:p w14:paraId="4358D912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C6CEB" w14:textId="551F66C6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3B43FF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CAC5233" w14:textId="30B69CD6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8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DA29B9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617F64B6" w14:textId="68AB8E96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4,077</w:t>
            </w:r>
          </w:p>
        </w:tc>
      </w:tr>
      <w:tr w:rsidR="00881A66" w:rsidRPr="000405AA" w14:paraId="41CD645D" w14:textId="77777777" w:rsidTr="00CD02A5">
        <w:trPr>
          <w:gridAfter w:val="1"/>
          <w:wAfter w:w="15" w:type="dxa"/>
        </w:trPr>
        <w:tc>
          <w:tcPr>
            <w:tcW w:w="2789" w:type="dxa"/>
            <w:tcBorders>
              <w:left w:val="nil"/>
              <w:right w:val="nil"/>
            </w:tcBorders>
          </w:tcPr>
          <w:p w14:paraId="2887F282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F1F9A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BF729" w14:textId="188A1053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167,734</w:t>
            </w:r>
          </w:p>
        </w:tc>
        <w:tc>
          <w:tcPr>
            <w:tcW w:w="270" w:type="dxa"/>
          </w:tcPr>
          <w:p w14:paraId="57E5E425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6E40C6" w14:textId="03A0EEFD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29,907</w:t>
            </w:r>
          </w:p>
        </w:tc>
        <w:tc>
          <w:tcPr>
            <w:tcW w:w="270" w:type="dxa"/>
          </w:tcPr>
          <w:p w14:paraId="05B7C3E6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30B78" w14:textId="4FFD012D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117,447</w:t>
            </w:r>
          </w:p>
        </w:tc>
        <w:tc>
          <w:tcPr>
            <w:tcW w:w="270" w:type="dxa"/>
          </w:tcPr>
          <w:p w14:paraId="223BEE49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312B60" w14:textId="38230E10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45,141</w:t>
            </w:r>
          </w:p>
        </w:tc>
        <w:tc>
          <w:tcPr>
            <w:tcW w:w="270" w:type="dxa"/>
          </w:tcPr>
          <w:p w14:paraId="2959FF4F" w14:textId="77777777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42FDE" w14:textId="33DF592D" w:rsidR="00881A66" w:rsidRPr="000405AA" w:rsidRDefault="00881A66" w:rsidP="00881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0" w:right="-14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0405AA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192,495</w:t>
            </w:r>
          </w:p>
        </w:tc>
      </w:tr>
    </w:tbl>
    <w:p w14:paraId="7F90226B" w14:textId="3CAF7F4E" w:rsidR="00F93A70" w:rsidRDefault="00F93A70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74A5EBE" w14:textId="77777777" w:rsidR="001C090A" w:rsidRPr="00E07BC5" w:rsidRDefault="001C090A" w:rsidP="00F9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0BAA2DA" w14:textId="0C1AF8DC" w:rsidR="006354F2" w:rsidRPr="00F33286" w:rsidRDefault="006354F2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F33286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03065DD7" w14:textId="77777777" w:rsidR="005C61FC" w:rsidRPr="00F33286" w:rsidRDefault="005C61FC" w:rsidP="00996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B323288" w14:textId="2CA7D8D5" w:rsidR="003268A5" w:rsidRPr="00F33286" w:rsidRDefault="00556E85" w:rsidP="005C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F33286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4C0EB63" w14:textId="77777777" w:rsidR="000F699E" w:rsidRPr="00F33286" w:rsidRDefault="000F699E" w:rsidP="00556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12EAD7" w14:textId="77777777" w:rsidR="002A009F" w:rsidRPr="00F33286" w:rsidRDefault="000B6320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F33286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8C80496" w14:textId="77777777" w:rsidR="002A009F" w:rsidRPr="00F33286" w:rsidRDefault="002A009F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7003D6" w:rsidRPr="00F33286" w14:paraId="13D4903A" w14:textId="77777777" w:rsidTr="007003D6">
        <w:trPr>
          <w:tblHeader/>
        </w:trPr>
        <w:tc>
          <w:tcPr>
            <w:tcW w:w="2274" w:type="pct"/>
            <w:shd w:val="clear" w:color="auto" w:fill="auto"/>
          </w:tcPr>
          <w:p w14:paraId="1C64B71A" w14:textId="77777777" w:rsidR="007003D6" w:rsidRPr="00F33286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5ED1144B" w14:textId="77777777" w:rsidR="007003D6" w:rsidRPr="00F3328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160475C3" w14:textId="77777777" w:rsidR="007003D6" w:rsidRPr="00F3328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44267EA0" w14:textId="77777777" w:rsidR="007003D6" w:rsidRPr="00F3328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03D6" w:rsidRPr="00F33286" w14:paraId="66DDBE5E" w14:textId="77777777" w:rsidTr="007003D6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5CADBB37" w14:textId="77777777" w:rsidR="007003D6" w:rsidRPr="00F33286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0FF40506" w14:textId="60468A1E" w:rsidR="007003D6" w:rsidRPr="00F33286" w:rsidRDefault="00F22105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1F717B11" w14:textId="77777777" w:rsidR="007003D6" w:rsidRPr="00F3328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F8B0461" w14:textId="5AAF244F" w:rsidR="007003D6" w:rsidRPr="00F33286" w:rsidRDefault="00F22105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7333E8D5" w14:textId="77777777" w:rsidR="007003D6" w:rsidRPr="00F3328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9782D4A" w14:textId="20823DF3" w:rsidR="007003D6" w:rsidRPr="00F33286" w:rsidRDefault="00F22105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026E37BE" w14:textId="77777777" w:rsidR="007003D6" w:rsidRPr="00F3328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5D2EEA" w14:textId="43E59A9E" w:rsidR="007003D6" w:rsidRPr="00F33286" w:rsidRDefault="00F22105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003D6" w:rsidRPr="00F33286" w14:paraId="0EEA542A" w14:textId="77777777" w:rsidTr="007003D6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63DD1A8D" w14:textId="77777777" w:rsidR="007003D6" w:rsidRPr="00F33286" w:rsidRDefault="007003D6" w:rsidP="00700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34507D79" w14:textId="77777777" w:rsidR="007003D6" w:rsidRPr="00F3328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D47987" w:rsidRPr="00F332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F332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003D6" w:rsidRPr="00F33286" w14:paraId="63935ABE" w14:textId="77777777" w:rsidTr="007003D6">
        <w:tc>
          <w:tcPr>
            <w:tcW w:w="2274" w:type="pct"/>
            <w:shd w:val="clear" w:color="auto" w:fill="auto"/>
          </w:tcPr>
          <w:p w14:paraId="4EAB947E" w14:textId="77777777" w:rsidR="007003D6" w:rsidRPr="00F33286" w:rsidRDefault="007003D6" w:rsidP="007003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F33286">
              <w:rPr>
                <w:rFonts w:ascii="Angsana New" w:hAnsi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44" w:type="pct"/>
            <w:shd w:val="clear" w:color="auto" w:fill="auto"/>
          </w:tcPr>
          <w:p w14:paraId="276C7952" w14:textId="77777777" w:rsidR="007003D6" w:rsidRPr="00F33286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7770693" w14:textId="77777777" w:rsidR="007003D6" w:rsidRPr="00F33286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C43E953" w14:textId="77777777" w:rsidR="007003D6" w:rsidRPr="00F33286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45B10A2" w14:textId="77777777" w:rsidR="007003D6" w:rsidRPr="00F33286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499FDE1" w14:textId="77777777" w:rsidR="007003D6" w:rsidRPr="00F33286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2AD7136" w14:textId="77777777" w:rsidR="007003D6" w:rsidRPr="00F33286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2DD019B" w14:textId="77777777" w:rsidR="007003D6" w:rsidRPr="00F33286" w:rsidRDefault="007003D6" w:rsidP="00F9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504" w:rsidRPr="00F33286" w14:paraId="25B55D95" w14:textId="77777777" w:rsidTr="007003D6">
        <w:tc>
          <w:tcPr>
            <w:tcW w:w="2274" w:type="pct"/>
            <w:shd w:val="clear" w:color="auto" w:fill="auto"/>
          </w:tcPr>
          <w:p w14:paraId="270D1726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544" w:type="pct"/>
            <w:shd w:val="clear" w:color="auto" w:fill="auto"/>
          </w:tcPr>
          <w:p w14:paraId="3C3DC467" w14:textId="27F5D2F4" w:rsidR="00C57504" w:rsidRPr="00F33286" w:rsidRDefault="00C57504" w:rsidP="00C5750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15,763</w:t>
            </w:r>
          </w:p>
        </w:tc>
        <w:tc>
          <w:tcPr>
            <w:tcW w:w="150" w:type="pct"/>
            <w:shd w:val="clear" w:color="auto" w:fill="auto"/>
          </w:tcPr>
          <w:p w14:paraId="28A474B8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81E6D64" w14:textId="60AE73A3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2,952</w:t>
            </w:r>
          </w:p>
        </w:tc>
        <w:tc>
          <w:tcPr>
            <w:tcW w:w="150" w:type="pct"/>
            <w:shd w:val="clear" w:color="auto" w:fill="auto"/>
          </w:tcPr>
          <w:p w14:paraId="52577828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0A986C7" w14:textId="1F0B3719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2A43785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70F297C5" w14:textId="3F3FA000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57504" w:rsidRPr="00F33286" w14:paraId="0323F9A2" w14:textId="77777777" w:rsidTr="007003D6">
        <w:tc>
          <w:tcPr>
            <w:tcW w:w="2274" w:type="pct"/>
            <w:shd w:val="clear" w:color="auto" w:fill="auto"/>
          </w:tcPr>
          <w:p w14:paraId="39D3F5C5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544" w:type="pct"/>
            <w:shd w:val="clear" w:color="auto" w:fill="auto"/>
          </w:tcPr>
          <w:p w14:paraId="13885BD6" w14:textId="4E113A92" w:rsidR="00C57504" w:rsidRPr="00F33286" w:rsidRDefault="00C57504" w:rsidP="00C5750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  <w:tc>
          <w:tcPr>
            <w:tcW w:w="150" w:type="pct"/>
            <w:shd w:val="clear" w:color="auto" w:fill="auto"/>
          </w:tcPr>
          <w:p w14:paraId="7137EF57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9E5CB34" w14:textId="02F44A63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908</w:t>
            </w:r>
          </w:p>
        </w:tc>
        <w:tc>
          <w:tcPr>
            <w:tcW w:w="150" w:type="pct"/>
            <w:shd w:val="clear" w:color="auto" w:fill="auto"/>
          </w:tcPr>
          <w:p w14:paraId="4FB14143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E218A18" w14:textId="45738C62" w:rsidR="00C57504" w:rsidRPr="00F33286" w:rsidRDefault="00C57504" w:rsidP="00C57504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47BBA3FE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048F28FC" w14:textId="57175650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</w:tr>
      <w:tr w:rsidR="00C57504" w:rsidRPr="00F33286" w14:paraId="29F057CC" w14:textId="77777777" w:rsidTr="007003D6">
        <w:tc>
          <w:tcPr>
            <w:tcW w:w="2274" w:type="pct"/>
            <w:shd w:val="clear" w:color="auto" w:fill="auto"/>
          </w:tcPr>
          <w:p w14:paraId="162C642A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00B6E76" w14:textId="255E5A34" w:rsidR="00C57504" w:rsidRPr="00F33286" w:rsidRDefault="00C57504" w:rsidP="00C5750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2,392</w:t>
            </w:r>
          </w:p>
        </w:tc>
        <w:tc>
          <w:tcPr>
            <w:tcW w:w="150" w:type="pct"/>
            <w:shd w:val="clear" w:color="auto" w:fill="auto"/>
          </w:tcPr>
          <w:p w14:paraId="11996F20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4648D253" w14:textId="6F37A4F4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150" w:type="pct"/>
            <w:shd w:val="clear" w:color="auto" w:fill="auto"/>
          </w:tcPr>
          <w:p w14:paraId="72B9A0BA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657F2F5" w14:textId="7F7A52DF" w:rsidR="00C57504" w:rsidRPr="00F33286" w:rsidRDefault="00C57504" w:rsidP="00C57504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1,091</w:t>
            </w:r>
          </w:p>
        </w:tc>
        <w:tc>
          <w:tcPr>
            <w:tcW w:w="150" w:type="pct"/>
            <w:shd w:val="clear" w:color="auto" w:fill="auto"/>
          </w:tcPr>
          <w:p w14:paraId="071096B8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2272D209" w14:textId="6BE30FE5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</w:tr>
      <w:tr w:rsidR="00C57504" w:rsidRPr="00F33286" w14:paraId="22744698" w14:textId="77777777" w:rsidTr="007003D6">
        <w:tc>
          <w:tcPr>
            <w:tcW w:w="2274" w:type="pct"/>
            <w:shd w:val="clear" w:color="auto" w:fill="auto"/>
          </w:tcPr>
          <w:p w14:paraId="0464ED41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E764F" w14:textId="1B9AD1CE" w:rsidR="00C57504" w:rsidRPr="00F33286" w:rsidRDefault="00C57504" w:rsidP="00C5750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19,604</w:t>
            </w:r>
          </w:p>
        </w:tc>
        <w:tc>
          <w:tcPr>
            <w:tcW w:w="150" w:type="pct"/>
            <w:shd w:val="clear" w:color="auto" w:fill="auto"/>
          </w:tcPr>
          <w:p w14:paraId="0D3D882C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DC0CD" w14:textId="1697EF28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b/>
                <w:bCs/>
                <w:sz w:val="30"/>
                <w:szCs w:val="30"/>
              </w:rPr>
              <w:t>3,921</w:t>
            </w:r>
          </w:p>
        </w:tc>
        <w:tc>
          <w:tcPr>
            <w:tcW w:w="150" w:type="pct"/>
            <w:shd w:val="clear" w:color="auto" w:fill="auto"/>
          </w:tcPr>
          <w:p w14:paraId="1AFA3086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43310" w14:textId="3844E197" w:rsidR="00C57504" w:rsidRPr="00F33286" w:rsidRDefault="00C57504" w:rsidP="00C57504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1,096</w:t>
            </w:r>
          </w:p>
        </w:tc>
        <w:tc>
          <w:tcPr>
            <w:tcW w:w="150" w:type="pct"/>
            <w:shd w:val="clear" w:color="auto" w:fill="auto"/>
          </w:tcPr>
          <w:p w14:paraId="06C7B100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E0BB7" w14:textId="05E0942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b/>
                <w:bCs/>
                <w:sz w:val="30"/>
                <w:szCs w:val="30"/>
              </w:rPr>
              <w:t>106</w:t>
            </w:r>
          </w:p>
        </w:tc>
      </w:tr>
      <w:tr w:rsidR="00C57504" w:rsidRPr="00F33286" w14:paraId="0CF73928" w14:textId="77777777" w:rsidTr="007003D6">
        <w:tc>
          <w:tcPr>
            <w:tcW w:w="2274" w:type="pct"/>
            <w:shd w:val="clear" w:color="auto" w:fill="auto"/>
          </w:tcPr>
          <w:p w14:paraId="5FC18062" w14:textId="77777777" w:rsidR="00ED669F" w:rsidRDefault="00ED669F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3DA4FF1" w14:textId="2165F700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 ๆ</w:t>
            </w:r>
          </w:p>
        </w:tc>
        <w:tc>
          <w:tcPr>
            <w:tcW w:w="544" w:type="pct"/>
            <w:shd w:val="clear" w:color="auto" w:fill="auto"/>
          </w:tcPr>
          <w:p w14:paraId="2939B781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2641995F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3DA58C42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302830A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269DFE9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12BFE037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609470A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57504" w:rsidRPr="00F33286" w14:paraId="3E92006F" w14:textId="77777777" w:rsidTr="007003D6">
        <w:tc>
          <w:tcPr>
            <w:tcW w:w="2274" w:type="pct"/>
            <w:shd w:val="clear" w:color="auto" w:fill="auto"/>
          </w:tcPr>
          <w:p w14:paraId="035863F0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44" w:type="pct"/>
            <w:shd w:val="clear" w:color="auto" w:fill="auto"/>
          </w:tcPr>
          <w:p w14:paraId="70FEAEB3" w14:textId="0C90C2B9" w:rsidR="00C57504" w:rsidRPr="00F33286" w:rsidRDefault="00ED692D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ED692D">
              <w:rPr>
                <w:rFonts w:ascii="Angsana New" w:hAnsi="Angsana New"/>
                <w:sz w:val="30"/>
                <w:szCs w:val="30"/>
              </w:rPr>
              <w:t>19,023</w:t>
            </w:r>
          </w:p>
        </w:tc>
        <w:tc>
          <w:tcPr>
            <w:tcW w:w="150" w:type="pct"/>
            <w:shd w:val="clear" w:color="auto" w:fill="auto"/>
          </w:tcPr>
          <w:p w14:paraId="7580F1ED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6ECDF653" w14:textId="700D1A63" w:rsidR="00C57504" w:rsidRPr="00F33286" w:rsidRDefault="00C57504" w:rsidP="00C5750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12,411</w:t>
            </w:r>
          </w:p>
        </w:tc>
        <w:tc>
          <w:tcPr>
            <w:tcW w:w="150" w:type="pct"/>
            <w:shd w:val="clear" w:color="auto" w:fill="auto"/>
          </w:tcPr>
          <w:p w14:paraId="6E6FB746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ED6F2A3" w14:textId="0A78D85B" w:rsidR="00C57504" w:rsidRPr="00F33286" w:rsidRDefault="00C57504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/>
              <w:ind w:left="-108" w:right="-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50" w:type="pct"/>
            <w:shd w:val="clear" w:color="auto" w:fill="auto"/>
          </w:tcPr>
          <w:p w14:paraId="27273AF2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70D26B0" w14:textId="0ADC8A6E" w:rsidR="00C57504" w:rsidRPr="00F33286" w:rsidRDefault="00C57504" w:rsidP="00C5750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1,168</w:t>
            </w:r>
          </w:p>
        </w:tc>
      </w:tr>
      <w:tr w:rsidR="00C57504" w:rsidRPr="00F33286" w14:paraId="05A18EBD" w14:textId="77777777" w:rsidTr="007003D6">
        <w:tc>
          <w:tcPr>
            <w:tcW w:w="2274" w:type="pct"/>
            <w:shd w:val="clear" w:color="auto" w:fill="auto"/>
          </w:tcPr>
          <w:p w14:paraId="02277BA5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4" w:type="pct"/>
            <w:shd w:val="clear" w:color="auto" w:fill="auto"/>
          </w:tcPr>
          <w:p w14:paraId="3FBF09D6" w14:textId="40F89966" w:rsidR="00C57504" w:rsidRPr="00F33286" w:rsidRDefault="00C57504" w:rsidP="00C5750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45,824</w:t>
            </w:r>
          </w:p>
        </w:tc>
        <w:tc>
          <w:tcPr>
            <w:tcW w:w="150" w:type="pct"/>
            <w:shd w:val="clear" w:color="auto" w:fill="auto"/>
          </w:tcPr>
          <w:p w14:paraId="1EE9269F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17B5E00" w14:textId="231EC368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75,208</w:t>
            </w:r>
          </w:p>
        </w:tc>
        <w:tc>
          <w:tcPr>
            <w:tcW w:w="150" w:type="pct"/>
            <w:shd w:val="clear" w:color="auto" w:fill="auto"/>
          </w:tcPr>
          <w:p w14:paraId="24D227B4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D49E80D" w14:textId="0338180A" w:rsidR="00C57504" w:rsidRPr="00F33286" w:rsidRDefault="00107495" w:rsidP="00107495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150" w:type="pct"/>
            <w:shd w:val="clear" w:color="auto" w:fill="auto"/>
          </w:tcPr>
          <w:p w14:paraId="07581564" w14:textId="77777777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5939488F" w14:textId="17E3B918" w:rsidR="00C57504" w:rsidRPr="00F33286" w:rsidRDefault="00C57504" w:rsidP="00C5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835</w:t>
            </w:r>
          </w:p>
        </w:tc>
      </w:tr>
      <w:tr w:rsidR="00107495" w:rsidRPr="00F33286" w14:paraId="411B9A99" w14:textId="77777777" w:rsidTr="007003D6">
        <w:tc>
          <w:tcPr>
            <w:tcW w:w="2274" w:type="pct"/>
            <w:shd w:val="clear" w:color="auto" w:fill="auto"/>
          </w:tcPr>
          <w:p w14:paraId="21ED94A5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shd w:val="clear" w:color="auto" w:fill="auto"/>
          </w:tcPr>
          <w:p w14:paraId="326C4952" w14:textId="14657205" w:rsidR="00107495" w:rsidRPr="00F33286" w:rsidRDefault="00107495" w:rsidP="001074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1,100</w:t>
            </w:r>
          </w:p>
        </w:tc>
        <w:tc>
          <w:tcPr>
            <w:tcW w:w="150" w:type="pct"/>
            <w:shd w:val="clear" w:color="auto" w:fill="auto"/>
          </w:tcPr>
          <w:p w14:paraId="7F459E49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2CD64C02" w14:textId="6FD258CE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1,100</w:t>
            </w:r>
          </w:p>
        </w:tc>
        <w:tc>
          <w:tcPr>
            <w:tcW w:w="150" w:type="pct"/>
            <w:shd w:val="clear" w:color="auto" w:fill="auto"/>
          </w:tcPr>
          <w:p w14:paraId="342EBB60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FD712C2" w14:textId="43798E30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8F7A837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FFD3D0A" w14:textId="4583777F" w:rsidR="00107495" w:rsidRPr="00F33286" w:rsidRDefault="00107495" w:rsidP="0010749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07495" w:rsidRPr="00F33286" w14:paraId="11973860" w14:textId="77777777" w:rsidTr="007003D6">
        <w:tc>
          <w:tcPr>
            <w:tcW w:w="2274" w:type="pct"/>
            <w:shd w:val="clear" w:color="auto" w:fill="auto"/>
          </w:tcPr>
          <w:p w14:paraId="3B98E05A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44" w:type="pct"/>
            <w:shd w:val="clear" w:color="auto" w:fill="auto"/>
          </w:tcPr>
          <w:p w14:paraId="72E3A227" w14:textId="4A01E164" w:rsidR="00107495" w:rsidRPr="00F33286" w:rsidRDefault="00107495" w:rsidP="001074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300,903</w:t>
            </w:r>
          </w:p>
        </w:tc>
        <w:tc>
          <w:tcPr>
            <w:tcW w:w="150" w:type="pct"/>
            <w:shd w:val="clear" w:color="auto" w:fill="auto"/>
          </w:tcPr>
          <w:p w14:paraId="21D09A9F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5AC88154" w14:textId="3C6B2A0D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292,049</w:t>
            </w:r>
          </w:p>
        </w:tc>
        <w:tc>
          <w:tcPr>
            <w:tcW w:w="150" w:type="pct"/>
            <w:shd w:val="clear" w:color="auto" w:fill="auto"/>
          </w:tcPr>
          <w:p w14:paraId="59165CDD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9F572F6" w14:textId="2950B0A3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84817B0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0C1B05A" w14:textId="1EC48309" w:rsidR="00107495" w:rsidRPr="00F33286" w:rsidRDefault="00107495" w:rsidP="0010749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07495" w:rsidRPr="00F33286" w14:paraId="1A7BD675" w14:textId="77777777" w:rsidTr="007003D6">
        <w:tc>
          <w:tcPr>
            <w:tcW w:w="2274" w:type="pct"/>
            <w:shd w:val="clear" w:color="auto" w:fill="auto"/>
          </w:tcPr>
          <w:p w14:paraId="715A7FE2" w14:textId="27315B92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sz w:val="30"/>
                <w:szCs w:val="30"/>
                <w:cs/>
              </w:rPr>
              <w:t>สัญญาอื่น ๆ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7E8E61B" w14:textId="0FB0AD79" w:rsidR="00107495" w:rsidRPr="00F33286" w:rsidRDefault="00107495" w:rsidP="001074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2,184</w:t>
            </w:r>
          </w:p>
        </w:tc>
        <w:tc>
          <w:tcPr>
            <w:tcW w:w="150" w:type="pct"/>
            <w:shd w:val="clear" w:color="auto" w:fill="auto"/>
          </w:tcPr>
          <w:p w14:paraId="7CD06DF3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631702CE" w14:textId="074F2C36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3,896</w:t>
            </w:r>
          </w:p>
        </w:tc>
        <w:tc>
          <w:tcPr>
            <w:tcW w:w="150" w:type="pct"/>
            <w:shd w:val="clear" w:color="auto" w:fill="auto"/>
          </w:tcPr>
          <w:p w14:paraId="04D378AC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3FC91E2C" w14:textId="69706686" w:rsidR="00107495" w:rsidRPr="00F33286" w:rsidRDefault="00107495" w:rsidP="00107495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  <w:tc>
          <w:tcPr>
            <w:tcW w:w="150" w:type="pct"/>
            <w:shd w:val="clear" w:color="auto" w:fill="auto"/>
          </w:tcPr>
          <w:p w14:paraId="219766F6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4855B133" w14:textId="01D967DC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33286">
              <w:rPr>
                <w:rFonts w:ascii="Angsana New" w:hAnsi="Angsana New" w:hint="cs"/>
                <w:sz w:val="30"/>
                <w:szCs w:val="30"/>
              </w:rPr>
              <w:t>2,025</w:t>
            </w:r>
          </w:p>
        </w:tc>
      </w:tr>
      <w:tr w:rsidR="00107495" w:rsidRPr="00F33286" w14:paraId="622DACD6" w14:textId="77777777" w:rsidTr="007003D6">
        <w:tc>
          <w:tcPr>
            <w:tcW w:w="2274" w:type="pct"/>
            <w:shd w:val="clear" w:color="auto" w:fill="auto"/>
          </w:tcPr>
          <w:p w14:paraId="1BDF13AF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2D77F" w14:textId="02D80423" w:rsidR="00107495" w:rsidRPr="00F33286" w:rsidRDefault="00ED692D" w:rsidP="00107495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692D">
              <w:rPr>
                <w:rFonts w:ascii="Angsana New" w:hAnsi="Angsana New"/>
                <w:b/>
                <w:bCs/>
                <w:sz w:val="30"/>
                <w:szCs w:val="30"/>
              </w:rPr>
              <w:t>369,034</w:t>
            </w:r>
          </w:p>
        </w:tc>
        <w:tc>
          <w:tcPr>
            <w:tcW w:w="150" w:type="pct"/>
            <w:shd w:val="clear" w:color="auto" w:fill="auto"/>
          </w:tcPr>
          <w:p w14:paraId="00120273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4AB0D" w14:textId="0BB93D2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/>
              <w:ind w:left="-108" w:righ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b/>
                <w:bCs/>
                <w:sz w:val="30"/>
                <w:szCs w:val="30"/>
              </w:rPr>
              <w:t>384,664</w:t>
            </w:r>
          </w:p>
        </w:tc>
        <w:tc>
          <w:tcPr>
            <w:tcW w:w="150" w:type="pct"/>
            <w:shd w:val="clear" w:color="auto" w:fill="auto"/>
          </w:tcPr>
          <w:p w14:paraId="3E52F12F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B68ED" w14:textId="37BE4B29" w:rsidR="00107495" w:rsidRPr="00F33286" w:rsidRDefault="00107495" w:rsidP="00107495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</w:t>
            </w:r>
            <w:r w:rsidR="003711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5DF4FF32" w14:textId="77777777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F1CB9" w14:textId="113688B2" w:rsidR="00107495" w:rsidRPr="00F33286" w:rsidRDefault="00107495" w:rsidP="001074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3286">
              <w:rPr>
                <w:rFonts w:ascii="Angsana New" w:hAnsi="Angsana New" w:hint="cs"/>
                <w:b/>
                <w:bCs/>
                <w:sz w:val="30"/>
                <w:szCs w:val="30"/>
              </w:rPr>
              <w:t>4,028</w:t>
            </w:r>
          </w:p>
        </w:tc>
      </w:tr>
    </w:tbl>
    <w:p w14:paraId="6BA86B45" w14:textId="77777777" w:rsidR="00B224FE" w:rsidRPr="00F33286" w:rsidRDefault="00B224FE" w:rsidP="00E65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0F636" w14:textId="089BDC97" w:rsidR="003268A5" w:rsidRPr="00F33286" w:rsidRDefault="00030560" w:rsidP="00556E8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33286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0B6320" w:rsidRPr="00F33286">
        <w:rPr>
          <w:rFonts w:ascii="Angsana New" w:hAnsi="Angsana New" w:hint="cs"/>
          <w:spacing w:val="-4"/>
          <w:sz w:val="30"/>
          <w:szCs w:val="30"/>
          <w:cs/>
        </w:rPr>
        <w:t xml:space="preserve">ลุ่มบริษัทมีสัญญาการสนันสนุนทางการตลาดกับบริษัทในประเทศ </w:t>
      </w:r>
      <w:r w:rsidR="000B6320" w:rsidRPr="00F33286">
        <w:rPr>
          <w:rFonts w:ascii="Angsana New" w:hAnsi="Angsana New" w:hint="cs"/>
          <w:spacing w:val="-4"/>
          <w:sz w:val="30"/>
          <w:szCs w:val="30"/>
        </w:rPr>
        <w:t xml:space="preserve">2 </w:t>
      </w:r>
      <w:r w:rsidR="000B6320" w:rsidRPr="00F33286">
        <w:rPr>
          <w:rFonts w:ascii="Angsana New" w:hAnsi="Angsana New" w:hint="cs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="000B6320" w:rsidRPr="00F33286">
        <w:rPr>
          <w:rFonts w:ascii="Angsana New" w:hAnsi="Angsana New" w:hint="cs"/>
          <w:spacing w:val="-4"/>
          <w:sz w:val="30"/>
          <w:szCs w:val="30"/>
          <w:cs/>
        </w:rPr>
        <w:br/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="000B6320" w:rsidRPr="00F33286">
        <w:rPr>
          <w:rFonts w:ascii="Angsana New" w:hAnsi="Angsana New" w:hint="cs"/>
          <w:spacing w:val="-4"/>
          <w:sz w:val="30"/>
          <w:szCs w:val="30"/>
          <w:cs/>
        </w:rPr>
        <w:br/>
      </w:r>
      <w:r w:rsidR="000B6320" w:rsidRPr="00F33286">
        <w:rPr>
          <w:rFonts w:ascii="Angsana New" w:hAnsi="Angsana New" w:hint="cs"/>
          <w:spacing w:val="-4"/>
          <w:sz w:val="30"/>
          <w:szCs w:val="30"/>
        </w:rPr>
        <w:t>1</w:t>
      </w:r>
      <w:r w:rsidR="000B6320" w:rsidRPr="00F33286">
        <w:rPr>
          <w:rFonts w:ascii="Angsana New" w:hAnsi="Angsana New" w:hint="cs"/>
          <w:spacing w:val="-4"/>
          <w:sz w:val="30"/>
          <w:szCs w:val="30"/>
          <w:cs/>
        </w:rPr>
        <w:t xml:space="preserve"> กรกฎาคม </w:t>
      </w:r>
      <w:r w:rsidR="000B6320" w:rsidRPr="00F33286">
        <w:rPr>
          <w:rFonts w:ascii="Angsana New" w:hAnsi="Angsana New" w:hint="cs"/>
          <w:spacing w:val="-4"/>
          <w:sz w:val="30"/>
          <w:szCs w:val="30"/>
        </w:rPr>
        <w:t>2562</w:t>
      </w:r>
      <w:r w:rsidR="000B6320" w:rsidRPr="00F33286">
        <w:rPr>
          <w:rFonts w:ascii="Angsana New" w:hAnsi="Angsana New" w:hint="cs"/>
          <w:spacing w:val="-4"/>
          <w:sz w:val="30"/>
          <w:szCs w:val="30"/>
          <w:cs/>
        </w:rPr>
        <w:t xml:space="preserve"> ถึงวันที่ </w:t>
      </w:r>
      <w:r w:rsidR="000B6320" w:rsidRPr="00F33286">
        <w:rPr>
          <w:rFonts w:ascii="Angsana New" w:hAnsi="Angsana New" w:hint="cs"/>
          <w:spacing w:val="-4"/>
          <w:sz w:val="30"/>
          <w:szCs w:val="30"/>
        </w:rPr>
        <w:t>31</w:t>
      </w:r>
      <w:r w:rsidR="000B6320" w:rsidRPr="00F33286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0B6320" w:rsidRPr="00F33286">
        <w:rPr>
          <w:rFonts w:ascii="Angsana New" w:hAnsi="Angsana New" w:hint="cs"/>
          <w:spacing w:val="-4"/>
          <w:sz w:val="30"/>
          <w:szCs w:val="30"/>
        </w:rPr>
        <w:t>2567</w:t>
      </w:r>
      <w:r w:rsidR="000B6320" w:rsidRPr="00F33286">
        <w:rPr>
          <w:rFonts w:ascii="Angsana New" w:hAnsi="Angsana New" w:hint="cs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กลุ่มบริษัทผูกพันที่จะต้องจัดทำกิจกรรมส่งเสริมทางการตลาดและปฏิบัติตามเงื่อนไขต่าง ๆ ที่กำหนดไว้ในสัญญา</w:t>
      </w:r>
    </w:p>
    <w:p w14:paraId="65F6AD9C" w14:textId="77777777" w:rsidR="0068393C" w:rsidRPr="00F33286" w:rsidRDefault="0068393C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D6F3756" w14:textId="340C5538" w:rsidR="0068393C" w:rsidRPr="000405AA" w:rsidRDefault="0068393C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405AA">
        <w:rPr>
          <w:rFonts w:ascii="Angsana New" w:hAnsi="Angsana New" w:hint="cs"/>
          <w:i/>
          <w:iCs/>
          <w:sz w:val="30"/>
          <w:szCs w:val="30"/>
          <w:cs/>
        </w:rPr>
        <w:t>สัญญาแต่งตั้งผู้จัดจำหน่าย</w:t>
      </w:r>
    </w:p>
    <w:p w14:paraId="1EAABC81" w14:textId="77777777" w:rsidR="0068393C" w:rsidRPr="00A06237" w:rsidRDefault="0068393C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70E67AC" w14:textId="7D421970" w:rsidR="0068393C" w:rsidRPr="000405AA" w:rsidRDefault="006719E5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405A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405AA">
        <w:rPr>
          <w:rFonts w:ascii="Angsana New" w:hAnsi="Angsana New"/>
          <w:sz w:val="30"/>
          <w:szCs w:val="30"/>
        </w:rPr>
        <w:t xml:space="preserve">18 </w:t>
      </w:r>
      <w:r w:rsidRPr="000405A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0405AA">
        <w:rPr>
          <w:rFonts w:ascii="Angsana New" w:hAnsi="Angsana New"/>
          <w:sz w:val="30"/>
          <w:szCs w:val="30"/>
        </w:rPr>
        <w:t xml:space="preserve">2565 </w:t>
      </w:r>
      <w:r w:rsidR="0068393C" w:rsidRPr="000405AA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บริษัทย่อยแห่งหนึ่งได้ทำสัญญาแต่งตั้งผู้จัดจำหน่ายกับบริษัท</w:t>
      </w:r>
      <w:r w:rsidRPr="000405AA">
        <w:rPr>
          <w:rFonts w:ascii="Angsana New" w:hAnsi="Angsana New" w:hint="cs"/>
          <w:sz w:val="30"/>
          <w:szCs w:val="30"/>
          <w:cs/>
        </w:rPr>
        <w:t>ในประเทศ</w:t>
      </w:r>
      <w:r w:rsidR="0068393C" w:rsidRPr="000405AA">
        <w:rPr>
          <w:rFonts w:ascii="Angsana New" w:hAnsi="Angsana New" w:hint="cs"/>
          <w:sz w:val="30"/>
          <w:szCs w:val="30"/>
          <w:cs/>
        </w:rPr>
        <w:t>แห่งหนึ่ง ให้เป็นผู้จัดจำหน่ายและกระจายสินค้าของบริษัท เพื่อเพิ่มช่องทางการจำหน่าย</w:t>
      </w:r>
      <w:r w:rsidRPr="000405AA">
        <w:rPr>
          <w:rFonts w:ascii="Angsana New" w:hAnsi="Angsana New" w:hint="cs"/>
          <w:sz w:val="30"/>
          <w:szCs w:val="30"/>
          <w:cs/>
        </w:rPr>
        <w:t xml:space="preserve">ต่าง ๆ ภายใต้การดูแลของบริษัทดังกล่าว </w:t>
      </w:r>
      <w:r w:rsidR="0068393C" w:rsidRPr="000405AA">
        <w:rPr>
          <w:rFonts w:ascii="Angsana New" w:hAnsi="Angsana New" w:hint="cs"/>
          <w:sz w:val="30"/>
          <w:szCs w:val="30"/>
          <w:cs/>
        </w:rPr>
        <w:t>โดยมีระยะเวลาตั้งแต่</w:t>
      </w:r>
      <w:r w:rsidRPr="000405AA">
        <w:rPr>
          <w:rFonts w:ascii="Angsana New" w:hAnsi="Angsana New" w:hint="cs"/>
          <w:sz w:val="30"/>
          <w:szCs w:val="30"/>
          <w:cs/>
        </w:rPr>
        <w:t>วันที่</w:t>
      </w:r>
      <w:r w:rsidR="0068393C" w:rsidRPr="000405AA">
        <w:rPr>
          <w:rFonts w:ascii="Angsana New" w:hAnsi="Angsana New" w:hint="cs"/>
          <w:sz w:val="30"/>
          <w:szCs w:val="30"/>
          <w:cs/>
        </w:rPr>
        <w:t xml:space="preserve"> </w:t>
      </w:r>
      <w:r w:rsidR="0068393C" w:rsidRPr="000405AA">
        <w:rPr>
          <w:rFonts w:ascii="Angsana New" w:hAnsi="Angsana New"/>
          <w:sz w:val="30"/>
          <w:szCs w:val="30"/>
        </w:rPr>
        <w:t xml:space="preserve">1 </w:t>
      </w:r>
      <w:r w:rsidR="0068393C" w:rsidRPr="000405A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8393C" w:rsidRPr="000405AA">
        <w:rPr>
          <w:rFonts w:ascii="Angsana New" w:hAnsi="Angsana New"/>
          <w:sz w:val="30"/>
          <w:szCs w:val="30"/>
        </w:rPr>
        <w:t xml:space="preserve">2565 </w:t>
      </w:r>
      <w:r w:rsidR="0068393C" w:rsidRPr="000405AA">
        <w:rPr>
          <w:rFonts w:ascii="Angsana New" w:hAnsi="Angsana New" w:hint="cs"/>
          <w:sz w:val="30"/>
          <w:szCs w:val="30"/>
          <w:cs/>
        </w:rPr>
        <w:t>ถึง</w:t>
      </w:r>
      <w:r w:rsidRPr="000405AA">
        <w:rPr>
          <w:rFonts w:ascii="Angsana New" w:hAnsi="Angsana New" w:hint="cs"/>
          <w:sz w:val="30"/>
          <w:szCs w:val="30"/>
          <w:cs/>
        </w:rPr>
        <w:t>วันที่</w:t>
      </w:r>
      <w:r w:rsidR="0068393C" w:rsidRPr="000405AA">
        <w:rPr>
          <w:rFonts w:ascii="Angsana New" w:hAnsi="Angsana New" w:hint="cs"/>
          <w:sz w:val="30"/>
          <w:szCs w:val="30"/>
          <w:cs/>
        </w:rPr>
        <w:t xml:space="preserve"> </w:t>
      </w:r>
      <w:r w:rsidR="0068393C" w:rsidRPr="000405AA">
        <w:rPr>
          <w:rFonts w:ascii="Angsana New" w:hAnsi="Angsana New"/>
          <w:sz w:val="30"/>
          <w:szCs w:val="30"/>
        </w:rPr>
        <w:t xml:space="preserve">31 </w:t>
      </w:r>
      <w:r w:rsidR="0068393C" w:rsidRPr="000405A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68393C" w:rsidRPr="000405AA">
        <w:rPr>
          <w:rFonts w:ascii="Angsana New" w:hAnsi="Angsana New"/>
          <w:sz w:val="30"/>
          <w:szCs w:val="30"/>
        </w:rPr>
        <w:t>2568</w:t>
      </w:r>
    </w:p>
    <w:p w14:paraId="1EABFDEA" w14:textId="77777777" w:rsidR="0068393C" w:rsidRPr="00A06237" w:rsidRDefault="0068393C" w:rsidP="00683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1C265A2" w14:textId="56E665E8" w:rsidR="008D01D2" w:rsidRDefault="008D01D2" w:rsidP="00613C72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405AA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FE04FB8" w14:textId="77777777" w:rsidR="00B377B0" w:rsidRPr="00A06237" w:rsidRDefault="00B377B0" w:rsidP="00B3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2C4859C" w14:textId="2E6D879B" w:rsidR="00B377B0" w:rsidRPr="00B377B0" w:rsidRDefault="00B377B0" w:rsidP="00B3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B377B0">
        <w:rPr>
          <w:rFonts w:ascii="Angsana New" w:hAnsi="Angsana New" w:hint="cs"/>
          <w:i/>
          <w:iCs/>
          <w:sz w:val="30"/>
          <w:szCs w:val="30"/>
          <w:cs/>
        </w:rPr>
        <w:t xml:space="preserve">การอนุมัติจ่ายเงินปันผลประจำปี </w:t>
      </w:r>
      <w:r w:rsidRPr="00B377B0">
        <w:rPr>
          <w:rFonts w:ascii="Angsana New" w:hAnsi="Angsana New"/>
          <w:i/>
          <w:iCs/>
          <w:sz w:val="30"/>
          <w:szCs w:val="30"/>
        </w:rPr>
        <w:t>2565</w:t>
      </w:r>
      <w:r w:rsidR="00A06237">
        <w:rPr>
          <w:rFonts w:ascii="Angsana New" w:hAnsi="Angsana New" w:hint="cs"/>
          <w:i/>
          <w:iCs/>
          <w:sz w:val="30"/>
          <w:szCs w:val="30"/>
          <w:cs/>
        </w:rPr>
        <w:t xml:space="preserve"> ของบริษัท</w:t>
      </w:r>
    </w:p>
    <w:p w14:paraId="084696D4" w14:textId="77777777" w:rsidR="00B377B0" w:rsidRPr="00A06237" w:rsidRDefault="00B377B0" w:rsidP="00B377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5"/>
        <w:jc w:val="thaiDistribute"/>
        <w:rPr>
          <w:rFonts w:ascii="Angsana New" w:hAnsi="Angsana New"/>
          <w:sz w:val="24"/>
          <w:szCs w:val="24"/>
        </w:rPr>
      </w:pPr>
    </w:p>
    <w:p w14:paraId="1714FEBC" w14:textId="3E954C74" w:rsidR="00B377B0" w:rsidRPr="00B377B0" w:rsidRDefault="00B377B0" w:rsidP="00B3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377B0">
        <w:rPr>
          <w:rFonts w:ascii="Angsana New" w:hAnsi="Angsana New" w:hint="cs"/>
          <w:sz w:val="30"/>
          <w:szCs w:val="30"/>
          <w:cs/>
        </w:rPr>
        <w:t>ใน</w:t>
      </w:r>
      <w:r w:rsidR="00AF4B32">
        <w:rPr>
          <w:rFonts w:ascii="Angsana New" w:hAnsi="Angsana New" w:hint="cs"/>
          <w:sz w:val="30"/>
          <w:szCs w:val="30"/>
          <w:cs/>
        </w:rPr>
        <w:t>ที่</w:t>
      </w:r>
      <w:r w:rsidRPr="00B377B0">
        <w:rPr>
          <w:rFonts w:ascii="Angsana New" w:hAnsi="Angsana New" w:hint="cs"/>
          <w:sz w:val="30"/>
          <w:szCs w:val="30"/>
          <w:cs/>
        </w:rPr>
        <w:t xml:space="preserve">ประชุมคณะกรรมการของบริษัท เมื่อวันที่ </w:t>
      </w:r>
      <w:r w:rsidRPr="00B377B0">
        <w:rPr>
          <w:rFonts w:ascii="Angsana New" w:hAnsi="Angsana New"/>
          <w:sz w:val="30"/>
          <w:szCs w:val="30"/>
        </w:rPr>
        <w:t xml:space="preserve">27 </w:t>
      </w:r>
      <w:r w:rsidRPr="00B377B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B377B0">
        <w:rPr>
          <w:rFonts w:ascii="Angsana New" w:hAnsi="Angsana New"/>
          <w:sz w:val="30"/>
          <w:szCs w:val="30"/>
        </w:rPr>
        <w:t xml:space="preserve">2566 </w:t>
      </w:r>
      <w:r w:rsidR="00A06237">
        <w:rPr>
          <w:rFonts w:ascii="Angsana New" w:hAnsi="Angsana New" w:hint="cs"/>
          <w:sz w:val="30"/>
          <w:szCs w:val="30"/>
          <w:cs/>
        </w:rPr>
        <w:t>คณะกรรมการ</w:t>
      </w:r>
      <w:r w:rsidRPr="00B377B0">
        <w:rPr>
          <w:rFonts w:ascii="Angsana New" w:hAnsi="Angsana New" w:hint="cs"/>
          <w:sz w:val="30"/>
          <w:szCs w:val="30"/>
          <w:cs/>
        </w:rPr>
        <w:t>มีมติอนุมัติจ่ายเงินปันผลให้</w:t>
      </w:r>
      <w:r w:rsidR="00AF4B32">
        <w:rPr>
          <w:rFonts w:ascii="Angsana New" w:hAnsi="Angsana New"/>
          <w:sz w:val="30"/>
          <w:szCs w:val="30"/>
          <w:cs/>
        </w:rPr>
        <w:br/>
      </w:r>
      <w:r w:rsidRPr="00B377B0">
        <w:rPr>
          <w:rFonts w:ascii="Angsana New" w:hAnsi="Angsana New" w:hint="cs"/>
          <w:sz w:val="30"/>
          <w:szCs w:val="30"/>
          <w:cs/>
        </w:rPr>
        <w:t>ผู้ถือหุ้น ดังนี้</w:t>
      </w:r>
    </w:p>
    <w:p w14:paraId="1B7D4339" w14:textId="77777777" w:rsidR="00B377B0" w:rsidRPr="00A06237" w:rsidRDefault="00B377B0" w:rsidP="00A06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070"/>
        <w:gridCol w:w="1800"/>
        <w:gridCol w:w="270"/>
        <w:gridCol w:w="1350"/>
      </w:tblGrid>
      <w:tr w:rsidR="00B377B0" w:rsidRPr="00865A82" w14:paraId="64759548" w14:textId="77777777" w:rsidTr="00B377B0">
        <w:trPr>
          <w:tblHeader/>
        </w:trPr>
        <w:tc>
          <w:tcPr>
            <w:tcW w:w="3510" w:type="dxa"/>
            <w:vAlign w:val="bottom"/>
          </w:tcPr>
          <w:p w14:paraId="2F889BC7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6CCF25E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1F7AC828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45D6F5D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F860B8A" w14:textId="77777777" w:rsidR="00B377B0" w:rsidRPr="00865A82" w:rsidDel="00D43E7A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377B0" w:rsidRPr="00865A82" w14:paraId="58D5A3CE" w14:textId="77777777" w:rsidTr="00B377B0">
        <w:trPr>
          <w:tblHeader/>
        </w:trPr>
        <w:tc>
          <w:tcPr>
            <w:tcW w:w="3510" w:type="dxa"/>
          </w:tcPr>
          <w:p w14:paraId="0DECD76E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2115C7E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163D30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3365E77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7D2B0CE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377B0" w:rsidRPr="00865A82" w14:paraId="21523B13" w14:textId="77777777" w:rsidTr="00B377B0">
        <w:tc>
          <w:tcPr>
            <w:tcW w:w="3510" w:type="dxa"/>
          </w:tcPr>
          <w:p w14:paraId="0F097E99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14:paraId="7A4A785D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F87E40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01777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61359A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77B0" w:rsidRPr="00865A82" w14:paraId="4EFB461C" w14:textId="77777777" w:rsidTr="00B377B0">
        <w:tc>
          <w:tcPr>
            <w:tcW w:w="3510" w:type="dxa"/>
          </w:tcPr>
          <w:p w14:paraId="6AB1118E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2070" w:type="dxa"/>
            <w:shd w:val="clear" w:color="auto" w:fill="auto"/>
          </w:tcPr>
          <w:p w14:paraId="25FB63A2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865A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3829F8AC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D35A884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8E951D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865A82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62729BFC" w14:textId="39CDB826" w:rsidR="00B377B0" w:rsidRPr="000A0FB1" w:rsidRDefault="00B377B0" w:rsidP="00B37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A0FB1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การอนุมัติจ่ายเงินปันผลประจำปี </w:t>
      </w:r>
      <w:r w:rsidRPr="000A0FB1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 xml:space="preserve">5 </w:t>
      </w:r>
      <w:r>
        <w:rPr>
          <w:rFonts w:ascii="Angsana New" w:hAnsi="Angsana New" w:hint="cs"/>
          <w:i/>
          <w:iCs/>
          <w:sz w:val="30"/>
          <w:szCs w:val="30"/>
          <w:cs/>
        </w:rPr>
        <w:t>ของบริษัทย่อย</w:t>
      </w:r>
    </w:p>
    <w:p w14:paraId="61D6EEDB" w14:textId="77777777" w:rsidR="00B377B0" w:rsidRPr="00817C54" w:rsidRDefault="00B377B0" w:rsidP="00B377B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0D963F5F" w14:textId="4C131075" w:rsidR="00B377B0" w:rsidRDefault="00B377B0" w:rsidP="00B377B0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A0FB1">
        <w:rPr>
          <w:rFonts w:ascii="Angsana New" w:hAnsi="Angsana New" w:hint="cs"/>
          <w:sz w:val="30"/>
          <w:szCs w:val="30"/>
          <w:cs/>
        </w:rPr>
        <w:t>ใน</w:t>
      </w:r>
      <w:r w:rsidR="00A06237">
        <w:rPr>
          <w:rFonts w:ascii="Angsana New" w:hAnsi="Angsana New" w:hint="cs"/>
          <w:sz w:val="30"/>
          <w:szCs w:val="30"/>
          <w:cs/>
        </w:rPr>
        <w:t>ที่</w:t>
      </w:r>
      <w:r w:rsidRPr="000A0FB1">
        <w:rPr>
          <w:rFonts w:ascii="Angsana New" w:hAnsi="Angsana New" w:hint="cs"/>
          <w:sz w:val="30"/>
          <w:szCs w:val="30"/>
          <w:cs/>
        </w:rPr>
        <w:t xml:space="preserve">ประชุมคณะกรรมการของบริษัท เมื่อวันที่ </w:t>
      </w:r>
      <w:r w:rsidRPr="000A0FB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7</w:t>
      </w:r>
      <w:r w:rsidRPr="000A0FB1">
        <w:rPr>
          <w:rFonts w:ascii="Angsana New" w:hAnsi="Angsana New"/>
          <w:sz w:val="30"/>
          <w:szCs w:val="30"/>
        </w:rPr>
        <w:t xml:space="preserve"> </w:t>
      </w:r>
      <w:r w:rsidRPr="000A0F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A0FB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0A0FB1">
        <w:rPr>
          <w:rFonts w:ascii="Angsana New" w:hAnsi="Angsana New"/>
          <w:sz w:val="30"/>
          <w:szCs w:val="30"/>
        </w:rPr>
        <w:t xml:space="preserve"> </w:t>
      </w:r>
      <w:r w:rsidR="00A06237">
        <w:rPr>
          <w:rFonts w:ascii="Angsana New" w:hAnsi="Angsana New" w:hint="cs"/>
          <w:sz w:val="30"/>
          <w:szCs w:val="30"/>
          <w:cs/>
        </w:rPr>
        <w:t>คณะกรรมการ</w:t>
      </w:r>
      <w:r w:rsidRPr="000A0FB1">
        <w:rPr>
          <w:rFonts w:ascii="Angsana New" w:hAnsi="Angsana New" w:hint="cs"/>
          <w:sz w:val="30"/>
          <w:szCs w:val="30"/>
          <w:cs/>
        </w:rPr>
        <w:t>มีมติอนุมัติให้บริษัทย่อยจ่าย</w:t>
      </w:r>
      <w:r w:rsidR="00AF4B32">
        <w:rPr>
          <w:rFonts w:ascii="Angsana New" w:hAnsi="Angsana New"/>
          <w:sz w:val="30"/>
          <w:szCs w:val="30"/>
        </w:rPr>
        <w:br/>
      </w:r>
      <w:r w:rsidRPr="000A0FB1">
        <w:rPr>
          <w:rFonts w:ascii="Angsana New" w:hAnsi="Angsana New" w:hint="cs"/>
          <w:sz w:val="30"/>
          <w:szCs w:val="30"/>
          <w:cs/>
        </w:rPr>
        <w:t xml:space="preserve">เงินปันผลประจำปี </w:t>
      </w:r>
      <w:r w:rsidRPr="000A0FB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0A0FB1">
        <w:rPr>
          <w:rFonts w:ascii="Angsana New" w:hAnsi="Angsana New"/>
          <w:sz w:val="30"/>
          <w:szCs w:val="30"/>
        </w:rPr>
        <w:t xml:space="preserve"> </w:t>
      </w:r>
      <w:r w:rsidRPr="000A0FB1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0A0FB1">
        <w:rPr>
          <w:rFonts w:ascii="Angsana New" w:hAnsi="Angsana New"/>
          <w:sz w:val="30"/>
          <w:szCs w:val="30"/>
        </w:rPr>
        <w:t xml:space="preserve"> </w:t>
      </w:r>
      <w:r w:rsidR="003711AF">
        <w:rPr>
          <w:rFonts w:ascii="Angsana New" w:hAnsi="Angsana New" w:hint="cs"/>
          <w:sz w:val="30"/>
          <w:szCs w:val="30"/>
          <w:cs/>
        </w:rPr>
        <w:t>ทั้งนี้ การจ่าย</w:t>
      </w:r>
      <w:r w:rsidR="00295AF5">
        <w:rPr>
          <w:rFonts w:ascii="Angsana New" w:hAnsi="Angsana New" w:hint="cs"/>
          <w:sz w:val="30"/>
          <w:szCs w:val="30"/>
          <w:cs/>
        </w:rPr>
        <w:t>เงิน</w:t>
      </w:r>
      <w:r w:rsidR="003711AF">
        <w:rPr>
          <w:rFonts w:ascii="Angsana New" w:hAnsi="Angsana New" w:hint="cs"/>
          <w:sz w:val="30"/>
          <w:szCs w:val="30"/>
          <w:cs/>
        </w:rPr>
        <w:t xml:space="preserve">ปันผลดังกล่าวขึ้นอยู่กับการอนุมัติจากที่ประชุมคณะกรรมการและผู้ถือหุ้นของบริษัทย่อย </w:t>
      </w:r>
      <w:r w:rsidR="00FA1536">
        <w:rPr>
          <w:rFonts w:ascii="Angsana New" w:hAnsi="Angsana New" w:hint="cs"/>
          <w:sz w:val="30"/>
          <w:szCs w:val="30"/>
          <w:cs/>
        </w:rPr>
        <w:t>ซึ่งมี</w:t>
      </w:r>
      <w:r w:rsidR="00FA1536" w:rsidRPr="000A0FB1">
        <w:rPr>
          <w:rFonts w:ascii="Angsana New" w:hAnsi="Angsana New" w:hint="cs"/>
          <w:sz w:val="30"/>
          <w:szCs w:val="30"/>
          <w:cs/>
        </w:rPr>
        <w:t>รายละเอียดดังต่อไปนี้</w:t>
      </w:r>
    </w:p>
    <w:p w14:paraId="5809E3FF" w14:textId="77777777" w:rsidR="00B377B0" w:rsidRDefault="00B377B0" w:rsidP="00B377B0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070"/>
        <w:gridCol w:w="1800"/>
        <w:gridCol w:w="270"/>
        <w:gridCol w:w="1350"/>
      </w:tblGrid>
      <w:tr w:rsidR="00B377B0" w:rsidRPr="00865A82" w14:paraId="1D0D9617" w14:textId="77777777" w:rsidTr="00B21CC8">
        <w:trPr>
          <w:tblHeader/>
        </w:trPr>
        <w:tc>
          <w:tcPr>
            <w:tcW w:w="3510" w:type="dxa"/>
            <w:vAlign w:val="bottom"/>
          </w:tcPr>
          <w:p w14:paraId="0E7C883A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A82E3B3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6A662091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6AFC5302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D0968FD" w14:textId="77777777" w:rsidR="00B377B0" w:rsidRPr="00865A82" w:rsidDel="00D43E7A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377B0" w:rsidRPr="00865A82" w14:paraId="40078638" w14:textId="77777777" w:rsidTr="00B21CC8">
        <w:trPr>
          <w:tblHeader/>
        </w:trPr>
        <w:tc>
          <w:tcPr>
            <w:tcW w:w="3510" w:type="dxa"/>
          </w:tcPr>
          <w:p w14:paraId="2D43C4A7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BDBFB69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1489C39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99E0F93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C83E35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65A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65A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377B0" w:rsidRPr="00865A82" w14:paraId="6ED4B297" w14:textId="77777777" w:rsidTr="00B21CC8">
        <w:trPr>
          <w:tblHeader/>
        </w:trPr>
        <w:tc>
          <w:tcPr>
            <w:tcW w:w="3510" w:type="dxa"/>
          </w:tcPr>
          <w:p w14:paraId="303BD598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  <w:r w:rsidRPr="009D2D55">
              <w:rPr>
                <w:rFonts w:asciiTheme="majorBidi" w:hAnsiTheme="majorBidi"/>
                <w:sz w:val="30"/>
                <w:szCs w:val="30"/>
                <w:cs/>
              </w:rPr>
              <w:t>บริษัท อากะอินเตอร์ฟู้ดส์ จำกัด</w:t>
            </w:r>
          </w:p>
        </w:tc>
        <w:tc>
          <w:tcPr>
            <w:tcW w:w="2070" w:type="dxa"/>
          </w:tcPr>
          <w:p w14:paraId="027DF8FF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9D2D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D2D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5C5FAC5" w14:textId="1209EA74" w:rsidR="00B377B0" w:rsidRPr="009D2D55" w:rsidRDefault="00AF4B32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377B0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270" w:type="dxa"/>
          </w:tcPr>
          <w:p w14:paraId="073230E3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8A2C5D" w14:textId="5CD8BA6D" w:rsidR="00B377B0" w:rsidRPr="009D2D55" w:rsidRDefault="00AF4B32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9,600</w:t>
            </w:r>
          </w:p>
        </w:tc>
      </w:tr>
      <w:tr w:rsidR="00B377B0" w:rsidRPr="00865A82" w14:paraId="7001FDD7" w14:textId="77777777" w:rsidTr="00B21CC8">
        <w:trPr>
          <w:tblHeader/>
        </w:trPr>
        <w:tc>
          <w:tcPr>
            <w:tcW w:w="3510" w:type="dxa"/>
          </w:tcPr>
          <w:p w14:paraId="70D43DA5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  <w:r w:rsidRPr="009D2D55">
              <w:rPr>
                <w:rFonts w:asciiTheme="majorBidi" w:hAnsiTheme="majorBidi"/>
                <w:sz w:val="30"/>
                <w:szCs w:val="30"/>
                <w:cs/>
              </w:rPr>
              <w:t>บริษัท โตเกียว คอนเซปท์ จำกัด</w:t>
            </w:r>
          </w:p>
        </w:tc>
        <w:tc>
          <w:tcPr>
            <w:tcW w:w="2070" w:type="dxa"/>
          </w:tcPr>
          <w:p w14:paraId="194DC746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9D2D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D2D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7E2844C" w14:textId="7CE623A3" w:rsidR="00B377B0" w:rsidRPr="009D2D55" w:rsidRDefault="00AF4B32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77B0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270" w:type="dxa"/>
          </w:tcPr>
          <w:p w14:paraId="27FA3678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0871C9" w14:textId="22BFA6F5" w:rsidR="00B377B0" w:rsidRPr="009D2D55" w:rsidRDefault="00AF4B32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</w:tr>
      <w:tr w:rsidR="00B377B0" w:rsidRPr="00865A82" w14:paraId="3108E193" w14:textId="77777777" w:rsidTr="00B21CC8">
        <w:tc>
          <w:tcPr>
            <w:tcW w:w="3510" w:type="dxa"/>
          </w:tcPr>
          <w:p w14:paraId="1774086F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D2D55">
              <w:rPr>
                <w:rFonts w:asciiTheme="majorBidi" w:hAnsiTheme="majorBidi"/>
                <w:sz w:val="30"/>
                <w:szCs w:val="30"/>
                <w:cs/>
              </w:rPr>
              <w:t>บริษัท สไปซ์ ซินเนอจี้ จำกัด</w:t>
            </w:r>
          </w:p>
        </w:tc>
        <w:tc>
          <w:tcPr>
            <w:tcW w:w="2070" w:type="dxa"/>
            <w:shd w:val="clear" w:color="auto" w:fill="auto"/>
          </w:tcPr>
          <w:p w14:paraId="59745062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9D2D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D2D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E3C9312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0.70</w:t>
            </w:r>
          </w:p>
        </w:tc>
        <w:tc>
          <w:tcPr>
            <w:tcW w:w="270" w:type="dxa"/>
          </w:tcPr>
          <w:p w14:paraId="54E300B7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9F4AE4" w14:textId="34E5C6F2" w:rsidR="00B377B0" w:rsidRPr="009D2D55" w:rsidRDefault="00AF4B32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B377B0" w:rsidRPr="00865A82" w14:paraId="1A708B73" w14:textId="77777777" w:rsidTr="00B21CC8">
        <w:tc>
          <w:tcPr>
            <w:tcW w:w="3510" w:type="dxa"/>
          </w:tcPr>
          <w:p w14:paraId="3CC28896" w14:textId="77777777" w:rsidR="00B377B0" w:rsidRPr="009D2D55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2D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0DFEC793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23B0728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E3837" w14:textId="77777777" w:rsidR="00B377B0" w:rsidRPr="00865A82" w:rsidRDefault="00B377B0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0F4FAD" w14:textId="042328D1" w:rsidR="00B377B0" w:rsidRPr="00F3044A" w:rsidRDefault="006B568A" w:rsidP="00B21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17,450</w:t>
            </w:r>
          </w:p>
        </w:tc>
      </w:tr>
    </w:tbl>
    <w:p w14:paraId="3DEF20F5" w14:textId="53E1804A" w:rsidR="003A589B" w:rsidRDefault="003A589B" w:rsidP="00E7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D0370BA" w14:textId="3E790590" w:rsidR="006B568A" w:rsidRDefault="006B568A" w:rsidP="00E7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ทั้งนี้ บริษัทย่อยดังกล่าวได้จ่ายเงินปันผลระหว่างกาลประจำปี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แล้วในเดือนธันวาคม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ตามรายละเอียดในหมายเหตุข้อ </w:t>
      </w:r>
      <w:r>
        <w:rPr>
          <w:rFonts w:ascii="Angsana New" w:hAnsi="Angsana New"/>
          <w:sz w:val="30"/>
          <w:szCs w:val="30"/>
        </w:rPr>
        <w:t>10</w:t>
      </w:r>
    </w:p>
    <w:p w14:paraId="4EC7A321" w14:textId="77777777" w:rsidR="006B568A" w:rsidRDefault="006B568A" w:rsidP="00E7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0069FD2" w14:textId="43D72AEC" w:rsidR="00B377B0" w:rsidRDefault="00B377B0" w:rsidP="00E7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7B0">
        <w:rPr>
          <w:rFonts w:ascii="Angsana New" w:hAnsi="Angsana New"/>
          <w:i/>
          <w:iCs/>
          <w:sz w:val="30"/>
          <w:szCs w:val="30"/>
          <w:cs/>
        </w:rPr>
        <w:t>การเลิกกิจการ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ของบริษัทร่วม</w:t>
      </w:r>
    </w:p>
    <w:p w14:paraId="758CBE03" w14:textId="77777777" w:rsidR="00B377B0" w:rsidRPr="000405AA" w:rsidRDefault="00B377B0" w:rsidP="00E72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724E2E7" w14:textId="1E924133" w:rsidR="00315CD8" w:rsidRPr="008D01D2" w:rsidRDefault="006B568A" w:rsidP="00230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0A0FB1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0A0FB1">
        <w:rPr>
          <w:rFonts w:ascii="Angsana New" w:hAnsi="Angsana New" w:hint="cs"/>
          <w:sz w:val="30"/>
          <w:szCs w:val="30"/>
          <w:cs/>
        </w:rPr>
        <w:t xml:space="preserve">ประชุมคณะกรรมการของบริษัท เมื่อวันที่ </w:t>
      </w:r>
      <w:r w:rsidRPr="000A0FB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7</w:t>
      </w:r>
      <w:r w:rsidRPr="000A0FB1">
        <w:rPr>
          <w:rFonts w:ascii="Angsana New" w:hAnsi="Angsana New"/>
          <w:sz w:val="30"/>
          <w:szCs w:val="30"/>
        </w:rPr>
        <w:t xml:space="preserve"> </w:t>
      </w:r>
      <w:r w:rsidRPr="000A0FB1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0A0FB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0A0FB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="00B377B0" w:rsidRPr="00B377B0">
        <w:rPr>
          <w:rFonts w:ascii="Angsana New" w:hAnsi="Angsana New"/>
          <w:sz w:val="30"/>
          <w:szCs w:val="30"/>
          <w:cs/>
        </w:rPr>
        <w:t>มีมติอนุมัติการเลิกกิจการ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="00B377B0" w:rsidRPr="00B377B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="00B377B0" w:rsidRPr="00B377B0">
        <w:rPr>
          <w:rFonts w:ascii="Angsana New" w:hAnsi="Angsana New"/>
          <w:sz w:val="30"/>
          <w:szCs w:val="30"/>
          <w:cs/>
        </w:rPr>
        <w:t xml:space="preserve">กินดีอยู่ดี </w:t>
      </w:r>
      <w:r w:rsidR="00B377B0" w:rsidRPr="00B377B0">
        <w:rPr>
          <w:rFonts w:ascii="Angsana New" w:hAnsi="Angsana New"/>
          <w:sz w:val="30"/>
          <w:szCs w:val="30"/>
        </w:rPr>
        <w:t xml:space="preserve">2020 </w:t>
      </w:r>
      <w:r w:rsidR="00B377B0" w:rsidRPr="00B377B0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377B0">
        <w:rPr>
          <w:rFonts w:ascii="Angsana New" w:hAnsi="Angsana New"/>
          <w:sz w:val="30"/>
          <w:szCs w:val="30"/>
          <w:cs/>
        </w:rPr>
        <w:t>ซึ่งเป็นบริษัท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B377B0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377B0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ถือหุ้นโดย</w:t>
      </w:r>
      <w:r w:rsidR="00B377B0" w:rsidRPr="00B377B0">
        <w:rPr>
          <w:rFonts w:ascii="Angsana New" w:hAnsi="Angsana New"/>
          <w:sz w:val="30"/>
          <w:szCs w:val="30"/>
          <w:cs/>
        </w:rPr>
        <w:t xml:space="preserve">บริษัท เซ็น แอนด์ สไปซี่ จำกัด </w:t>
      </w:r>
      <w:r>
        <w:rPr>
          <w:rFonts w:ascii="Angsana New" w:hAnsi="Angsana New" w:hint="cs"/>
          <w:sz w:val="30"/>
          <w:szCs w:val="30"/>
          <w:cs/>
        </w:rPr>
        <w:t>(</w:t>
      </w:r>
      <w:r w:rsidR="00B377B0" w:rsidRPr="00B377B0">
        <w:rPr>
          <w:rFonts w:ascii="Angsana New" w:hAnsi="Angsana New"/>
          <w:sz w:val="30"/>
          <w:szCs w:val="30"/>
          <w:cs/>
        </w:rPr>
        <w:t>ถือหุ้น</w:t>
      </w:r>
      <w:r>
        <w:rPr>
          <w:rFonts w:ascii="Angsana New" w:hAnsi="Angsana New"/>
          <w:sz w:val="30"/>
          <w:szCs w:val="30"/>
          <w:cs/>
        </w:rPr>
        <w:br/>
      </w:r>
      <w:r w:rsidR="00B377B0" w:rsidRPr="00B377B0">
        <w:rPr>
          <w:rFonts w:ascii="Angsana New" w:hAnsi="Angsana New"/>
          <w:sz w:val="30"/>
          <w:szCs w:val="30"/>
          <w:cs/>
        </w:rPr>
        <w:t xml:space="preserve">ร้อยละ </w:t>
      </w:r>
      <w:r w:rsidR="00B377B0" w:rsidRPr="00B377B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>)</w:t>
      </w:r>
      <w:r w:rsidR="00B377B0" w:rsidRPr="00B377B0">
        <w:rPr>
          <w:rFonts w:ascii="Angsana New" w:hAnsi="Angsana New"/>
          <w:sz w:val="30"/>
          <w:szCs w:val="30"/>
        </w:rPr>
        <w:t xml:space="preserve"> </w:t>
      </w:r>
      <w:r w:rsidR="00B377B0" w:rsidRPr="00B377B0">
        <w:rPr>
          <w:rFonts w:ascii="Angsana New" w:hAnsi="Angsana New"/>
          <w:sz w:val="30"/>
          <w:szCs w:val="30"/>
          <w:cs/>
        </w:rPr>
        <w:t>ทั้งนี้การเลิกกิจการของบริษัทร่วมดังกล่าวไม่มีผลกระทบต่อการดำเนินงานหรือฐานะการเงินของ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B377B0" w:rsidRPr="00B377B0">
        <w:rPr>
          <w:rFonts w:ascii="Angsana New" w:hAnsi="Angsana New"/>
          <w:sz w:val="30"/>
          <w:szCs w:val="30"/>
          <w:cs/>
        </w:rPr>
        <w:t xml:space="preserve">บริษัท </w:t>
      </w:r>
      <w:r w:rsidR="00230E4A">
        <w:rPr>
          <w:rFonts w:ascii="Angsana New" w:hAnsi="Angsana New" w:hint="cs"/>
          <w:sz w:val="30"/>
          <w:szCs w:val="30"/>
          <w:cs/>
        </w:rPr>
        <w:t>อย่างไรก็ตามบริษัทร่วมอยู่ในระหว่างดำเนินการเลิกกิจการ</w:t>
      </w:r>
    </w:p>
    <w:sectPr w:rsidR="00315CD8" w:rsidRPr="008D01D2" w:rsidSect="002E0336"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6A05" w14:textId="77777777" w:rsidR="0028034B" w:rsidRDefault="0028034B" w:rsidP="004956B4">
      <w:r>
        <w:separator/>
      </w:r>
    </w:p>
  </w:endnote>
  <w:endnote w:type="continuationSeparator" w:id="0">
    <w:p w14:paraId="2675C56E" w14:textId="77777777" w:rsidR="0028034B" w:rsidRDefault="0028034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49E24" w14:textId="7B828E89" w:rsidR="0028034B" w:rsidRPr="00C85298" w:rsidRDefault="0028034B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649AF" w14:textId="77777777" w:rsidR="0028034B" w:rsidRDefault="0028034B" w:rsidP="004956B4">
      <w:r>
        <w:separator/>
      </w:r>
    </w:p>
  </w:footnote>
  <w:footnote w:type="continuationSeparator" w:id="0">
    <w:p w14:paraId="5F21A6A2" w14:textId="77777777" w:rsidR="0028034B" w:rsidRDefault="0028034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5B45B" w14:textId="77777777" w:rsidR="0028034B" w:rsidRDefault="0028034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19C4D0B7" w14:textId="77777777" w:rsidR="0028034B" w:rsidRPr="00401060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2E87C52A" w14:textId="33AAE9BD" w:rsidR="0028034B" w:rsidRPr="0064776F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D8036C">
      <w:rPr>
        <w:rFonts w:ascii="Angsana New" w:hAnsi="Angsana New"/>
        <w:bCs/>
        <w:iCs/>
        <w:sz w:val="32"/>
        <w:szCs w:val="32"/>
        <w:lang w:bidi="th-TH"/>
      </w:rPr>
      <w:t>5</w:t>
    </w:r>
  </w:p>
  <w:p w14:paraId="29A39714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4C475" w14:textId="77777777" w:rsidR="0028034B" w:rsidRDefault="0028034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firstLine="9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7831AA58" w14:textId="77777777" w:rsidR="0028034B" w:rsidRPr="00401060" w:rsidRDefault="0028034B" w:rsidP="009B062F">
    <w:pPr>
      <w:pStyle w:val="acctmainheading"/>
      <w:tabs>
        <w:tab w:val="left" w:pos="450"/>
      </w:tabs>
      <w:spacing w:after="0" w:line="240" w:lineRule="auto"/>
      <w:ind w:left="450" w:firstLine="9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2460FD1D" w14:textId="3D426934" w:rsidR="0028034B" w:rsidRPr="0064776F" w:rsidRDefault="0028034B" w:rsidP="009B062F">
    <w:pPr>
      <w:pStyle w:val="acctmainheading"/>
      <w:tabs>
        <w:tab w:val="left" w:pos="450"/>
      </w:tabs>
      <w:spacing w:after="0" w:line="240" w:lineRule="auto"/>
      <w:ind w:left="450" w:firstLine="9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E91C8C">
      <w:rPr>
        <w:rFonts w:ascii="Angsana New" w:hAnsi="Angsana New"/>
        <w:bCs/>
        <w:iCs/>
        <w:sz w:val="32"/>
        <w:szCs w:val="32"/>
        <w:lang w:bidi="th-TH"/>
      </w:rPr>
      <w:t>5</w:t>
    </w:r>
  </w:p>
  <w:p w14:paraId="37DB00DA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5817D" w14:textId="77777777" w:rsidR="0028034B" w:rsidRDefault="0028034B" w:rsidP="009B062F">
    <w:pPr>
      <w:pStyle w:val="acctmainheading"/>
      <w:tabs>
        <w:tab w:val="left" w:pos="90"/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63E56D01" w14:textId="77777777" w:rsidR="0028034B" w:rsidRPr="00401060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</w:t>
    </w:r>
  </w:p>
  <w:p w14:paraId="73939BF9" w14:textId="18BDFE34" w:rsidR="0028034B" w:rsidRPr="0064776F" w:rsidRDefault="0028034B" w:rsidP="009B062F">
    <w:pPr>
      <w:pStyle w:val="acctmainheading"/>
      <w:tabs>
        <w:tab w:val="left" w:pos="450"/>
      </w:tabs>
      <w:spacing w:after="0" w:line="240" w:lineRule="auto"/>
      <w:ind w:left="450" w:hanging="450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ปี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val="en-US" w:bidi="th-TH"/>
      </w:rPr>
      <w:t>1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ธันวาคม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</w:t>
    </w:r>
    <w:r w:rsidR="00E91C8C">
      <w:rPr>
        <w:rFonts w:ascii="Angsana New" w:hAnsi="Angsana New"/>
        <w:bCs/>
        <w:iCs/>
        <w:sz w:val="32"/>
        <w:szCs w:val="32"/>
        <w:lang w:bidi="th-TH"/>
      </w:rPr>
      <w:t>5</w:t>
    </w:r>
  </w:p>
  <w:p w14:paraId="00D38CC8" w14:textId="77777777" w:rsidR="0028034B" w:rsidRPr="00133A03" w:rsidRDefault="0028034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FF062D78"/>
    <w:lvl w:ilvl="0" w:tplc="A5040A08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0A31C5"/>
    <w:multiLevelType w:val="hybridMultilevel"/>
    <w:tmpl w:val="374A9C02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93C84D2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45029BF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7"/>
  </w:num>
  <w:num w:numId="10">
    <w:abstractNumId w:val="12"/>
  </w:num>
  <w:num w:numId="11">
    <w:abstractNumId w:val="20"/>
  </w:num>
  <w:num w:numId="12">
    <w:abstractNumId w:val="18"/>
  </w:num>
  <w:num w:numId="13">
    <w:abstractNumId w:val="21"/>
  </w:num>
  <w:num w:numId="14">
    <w:abstractNumId w:val="9"/>
  </w:num>
  <w:num w:numId="15">
    <w:abstractNumId w:val="19"/>
  </w:num>
  <w:num w:numId="16">
    <w:abstractNumId w:val="8"/>
  </w:num>
  <w:num w:numId="17">
    <w:abstractNumId w:val="11"/>
  </w:num>
  <w:num w:numId="18">
    <w:abstractNumId w:val="22"/>
  </w:num>
  <w:num w:numId="19">
    <w:abstractNumId w:val="16"/>
  </w:num>
  <w:num w:numId="20">
    <w:abstractNumId w:val="15"/>
  </w:num>
  <w:num w:numId="21">
    <w:abstractNumId w:val="10"/>
  </w:num>
  <w:num w:numId="22">
    <w:abstractNumId w:val="14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153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84C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426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0F2"/>
    <w:rsid w:val="00010129"/>
    <w:rsid w:val="00010447"/>
    <w:rsid w:val="000105D0"/>
    <w:rsid w:val="000105EE"/>
    <w:rsid w:val="000106EF"/>
    <w:rsid w:val="00010EB4"/>
    <w:rsid w:val="00010EF7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B82"/>
    <w:rsid w:val="00020D82"/>
    <w:rsid w:val="00020EFA"/>
    <w:rsid w:val="00020FC5"/>
    <w:rsid w:val="000216F4"/>
    <w:rsid w:val="00021A27"/>
    <w:rsid w:val="00021DE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91"/>
    <w:rsid w:val="00023DC4"/>
    <w:rsid w:val="00023E11"/>
    <w:rsid w:val="00024246"/>
    <w:rsid w:val="000243E7"/>
    <w:rsid w:val="0002445A"/>
    <w:rsid w:val="0002466E"/>
    <w:rsid w:val="00024846"/>
    <w:rsid w:val="000248DE"/>
    <w:rsid w:val="00024CCA"/>
    <w:rsid w:val="00024DA5"/>
    <w:rsid w:val="00024FE7"/>
    <w:rsid w:val="000250A9"/>
    <w:rsid w:val="00025594"/>
    <w:rsid w:val="000256D4"/>
    <w:rsid w:val="00025798"/>
    <w:rsid w:val="0002589B"/>
    <w:rsid w:val="00025CDE"/>
    <w:rsid w:val="00025EF4"/>
    <w:rsid w:val="0002671B"/>
    <w:rsid w:val="00027000"/>
    <w:rsid w:val="000275FA"/>
    <w:rsid w:val="00027F26"/>
    <w:rsid w:val="00027FA7"/>
    <w:rsid w:val="000303E1"/>
    <w:rsid w:val="00030496"/>
    <w:rsid w:val="00030560"/>
    <w:rsid w:val="000305C9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677"/>
    <w:rsid w:val="00033753"/>
    <w:rsid w:val="00033863"/>
    <w:rsid w:val="000339B8"/>
    <w:rsid w:val="00033A24"/>
    <w:rsid w:val="00033A26"/>
    <w:rsid w:val="00033DE5"/>
    <w:rsid w:val="00034174"/>
    <w:rsid w:val="0003434C"/>
    <w:rsid w:val="000344CE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EF9"/>
    <w:rsid w:val="00037047"/>
    <w:rsid w:val="00037564"/>
    <w:rsid w:val="00037B04"/>
    <w:rsid w:val="00037BD9"/>
    <w:rsid w:val="00040081"/>
    <w:rsid w:val="00040571"/>
    <w:rsid w:val="000405AA"/>
    <w:rsid w:val="00040649"/>
    <w:rsid w:val="00040C3B"/>
    <w:rsid w:val="00041055"/>
    <w:rsid w:val="000410F1"/>
    <w:rsid w:val="00041371"/>
    <w:rsid w:val="000417A1"/>
    <w:rsid w:val="000419C0"/>
    <w:rsid w:val="00041AE0"/>
    <w:rsid w:val="000422B0"/>
    <w:rsid w:val="00042427"/>
    <w:rsid w:val="00042454"/>
    <w:rsid w:val="0004266D"/>
    <w:rsid w:val="00042B24"/>
    <w:rsid w:val="00042B76"/>
    <w:rsid w:val="00042CA8"/>
    <w:rsid w:val="00042CEB"/>
    <w:rsid w:val="00043415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BE4"/>
    <w:rsid w:val="00046DFE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1D12"/>
    <w:rsid w:val="0005210B"/>
    <w:rsid w:val="000527C7"/>
    <w:rsid w:val="00052B57"/>
    <w:rsid w:val="00052CAB"/>
    <w:rsid w:val="00052DEF"/>
    <w:rsid w:val="00052E8F"/>
    <w:rsid w:val="000535E3"/>
    <w:rsid w:val="00053B2B"/>
    <w:rsid w:val="00053DBC"/>
    <w:rsid w:val="00053DF9"/>
    <w:rsid w:val="0005469B"/>
    <w:rsid w:val="00054B89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05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6D3"/>
    <w:rsid w:val="00063730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5F0A"/>
    <w:rsid w:val="00066111"/>
    <w:rsid w:val="00066342"/>
    <w:rsid w:val="00066700"/>
    <w:rsid w:val="00066854"/>
    <w:rsid w:val="000668A7"/>
    <w:rsid w:val="00066DB1"/>
    <w:rsid w:val="00066E95"/>
    <w:rsid w:val="00067887"/>
    <w:rsid w:val="00067CD0"/>
    <w:rsid w:val="00067D22"/>
    <w:rsid w:val="00067F3B"/>
    <w:rsid w:val="000700F1"/>
    <w:rsid w:val="000702F6"/>
    <w:rsid w:val="00070BDA"/>
    <w:rsid w:val="00070D7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5BE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59C"/>
    <w:rsid w:val="00076B0B"/>
    <w:rsid w:val="00077652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065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D4"/>
    <w:rsid w:val="00085AFA"/>
    <w:rsid w:val="00085D26"/>
    <w:rsid w:val="00085EE5"/>
    <w:rsid w:val="000862E7"/>
    <w:rsid w:val="00086413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7E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7F7"/>
    <w:rsid w:val="000928B2"/>
    <w:rsid w:val="00092977"/>
    <w:rsid w:val="00092B62"/>
    <w:rsid w:val="00092CC7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7E1"/>
    <w:rsid w:val="00094B4C"/>
    <w:rsid w:val="00094BB9"/>
    <w:rsid w:val="00094C94"/>
    <w:rsid w:val="00094D6E"/>
    <w:rsid w:val="00094DE2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F01"/>
    <w:rsid w:val="000A0FB1"/>
    <w:rsid w:val="000A1017"/>
    <w:rsid w:val="000A10B0"/>
    <w:rsid w:val="000A149B"/>
    <w:rsid w:val="000A16E2"/>
    <w:rsid w:val="000A1725"/>
    <w:rsid w:val="000A1762"/>
    <w:rsid w:val="000A17D2"/>
    <w:rsid w:val="000A1D5D"/>
    <w:rsid w:val="000A23C1"/>
    <w:rsid w:val="000A24DF"/>
    <w:rsid w:val="000A2877"/>
    <w:rsid w:val="000A29B0"/>
    <w:rsid w:val="000A2D1A"/>
    <w:rsid w:val="000A2DD1"/>
    <w:rsid w:val="000A304A"/>
    <w:rsid w:val="000A30B4"/>
    <w:rsid w:val="000A3282"/>
    <w:rsid w:val="000A343F"/>
    <w:rsid w:val="000A3536"/>
    <w:rsid w:val="000A3543"/>
    <w:rsid w:val="000A3557"/>
    <w:rsid w:val="000A3838"/>
    <w:rsid w:val="000A38D8"/>
    <w:rsid w:val="000A3A47"/>
    <w:rsid w:val="000A3C1A"/>
    <w:rsid w:val="000A3EE9"/>
    <w:rsid w:val="000A4212"/>
    <w:rsid w:val="000A464F"/>
    <w:rsid w:val="000A4B14"/>
    <w:rsid w:val="000A4B9B"/>
    <w:rsid w:val="000A50DB"/>
    <w:rsid w:val="000A55AA"/>
    <w:rsid w:val="000A5694"/>
    <w:rsid w:val="000A58A5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6E"/>
    <w:rsid w:val="000B4185"/>
    <w:rsid w:val="000B4884"/>
    <w:rsid w:val="000B4B5B"/>
    <w:rsid w:val="000B524C"/>
    <w:rsid w:val="000B5467"/>
    <w:rsid w:val="000B54C9"/>
    <w:rsid w:val="000B5728"/>
    <w:rsid w:val="000B5A34"/>
    <w:rsid w:val="000B5A73"/>
    <w:rsid w:val="000B5AEF"/>
    <w:rsid w:val="000B5B7F"/>
    <w:rsid w:val="000B5E7F"/>
    <w:rsid w:val="000B5E87"/>
    <w:rsid w:val="000B6320"/>
    <w:rsid w:val="000B64A9"/>
    <w:rsid w:val="000B6806"/>
    <w:rsid w:val="000B6951"/>
    <w:rsid w:val="000B6979"/>
    <w:rsid w:val="000B6AC4"/>
    <w:rsid w:val="000B6F51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6F4"/>
    <w:rsid w:val="000C18A5"/>
    <w:rsid w:val="000C197C"/>
    <w:rsid w:val="000C1A58"/>
    <w:rsid w:val="000C1CA6"/>
    <w:rsid w:val="000C1F03"/>
    <w:rsid w:val="000C2301"/>
    <w:rsid w:val="000C24A2"/>
    <w:rsid w:val="000C24A6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6DD7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CB2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906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11B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784"/>
    <w:rsid w:val="000F0926"/>
    <w:rsid w:val="000F0A2E"/>
    <w:rsid w:val="000F0A39"/>
    <w:rsid w:val="000F0C0E"/>
    <w:rsid w:val="000F0D9B"/>
    <w:rsid w:val="000F1525"/>
    <w:rsid w:val="000F1B02"/>
    <w:rsid w:val="000F1BE3"/>
    <w:rsid w:val="000F1CDF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A89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68E"/>
    <w:rsid w:val="00106D74"/>
    <w:rsid w:val="00106DAA"/>
    <w:rsid w:val="001070BD"/>
    <w:rsid w:val="0010714A"/>
    <w:rsid w:val="00107495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4A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1C9C"/>
    <w:rsid w:val="00112760"/>
    <w:rsid w:val="00112B36"/>
    <w:rsid w:val="00112B5A"/>
    <w:rsid w:val="00112B8A"/>
    <w:rsid w:val="00112FAA"/>
    <w:rsid w:val="001130F6"/>
    <w:rsid w:val="001132AD"/>
    <w:rsid w:val="0011336B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79D"/>
    <w:rsid w:val="00120E1B"/>
    <w:rsid w:val="00121271"/>
    <w:rsid w:val="001214BA"/>
    <w:rsid w:val="001215B1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40D"/>
    <w:rsid w:val="001236CE"/>
    <w:rsid w:val="001238B6"/>
    <w:rsid w:val="001238D2"/>
    <w:rsid w:val="001238EB"/>
    <w:rsid w:val="00123BEB"/>
    <w:rsid w:val="00124623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BA"/>
    <w:rsid w:val="00126EF0"/>
    <w:rsid w:val="00127127"/>
    <w:rsid w:val="00127299"/>
    <w:rsid w:val="001272C6"/>
    <w:rsid w:val="00127763"/>
    <w:rsid w:val="00127BF8"/>
    <w:rsid w:val="00130215"/>
    <w:rsid w:val="00130948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B82"/>
    <w:rsid w:val="00135ECD"/>
    <w:rsid w:val="0013636A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25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51F"/>
    <w:rsid w:val="00151987"/>
    <w:rsid w:val="00151B93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D72"/>
    <w:rsid w:val="0015430C"/>
    <w:rsid w:val="0015435C"/>
    <w:rsid w:val="001549C5"/>
    <w:rsid w:val="00154BC5"/>
    <w:rsid w:val="00154CC4"/>
    <w:rsid w:val="00154ECD"/>
    <w:rsid w:val="00154EDF"/>
    <w:rsid w:val="0015520F"/>
    <w:rsid w:val="0015525D"/>
    <w:rsid w:val="001552F7"/>
    <w:rsid w:val="00155411"/>
    <w:rsid w:val="00156022"/>
    <w:rsid w:val="001564DB"/>
    <w:rsid w:val="00156544"/>
    <w:rsid w:val="00156735"/>
    <w:rsid w:val="001567FB"/>
    <w:rsid w:val="00156CA4"/>
    <w:rsid w:val="00157052"/>
    <w:rsid w:val="0015712D"/>
    <w:rsid w:val="001577ED"/>
    <w:rsid w:val="0015793D"/>
    <w:rsid w:val="00157D7E"/>
    <w:rsid w:val="00157F8B"/>
    <w:rsid w:val="001604BB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208F"/>
    <w:rsid w:val="001620C9"/>
    <w:rsid w:val="00162181"/>
    <w:rsid w:val="001628CC"/>
    <w:rsid w:val="00162A36"/>
    <w:rsid w:val="00162B4A"/>
    <w:rsid w:val="00162E76"/>
    <w:rsid w:val="0016317E"/>
    <w:rsid w:val="0016327D"/>
    <w:rsid w:val="0016333F"/>
    <w:rsid w:val="00163556"/>
    <w:rsid w:val="0016367F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3A"/>
    <w:rsid w:val="00165B75"/>
    <w:rsid w:val="00165EDF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6765F"/>
    <w:rsid w:val="00170243"/>
    <w:rsid w:val="00170430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C57"/>
    <w:rsid w:val="00173CC6"/>
    <w:rsid w:val="00174035"/>
    <w:rsid w:val="0017408E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27D"/>
    <w:rsid w:val="0018232A"/>
    <w:rsid w:val="00182542"/>
    <w:rsid w:val="001825B6"/>
    <w:rsid w:val="001829C5"/>
    <w:rsid w:val="00182D0C"/>
    <w:rsid w:val="00183031"/>
    <w:rsid w:val="0018304C"/>
    <w:rsid w:val="001833FE"/>
    <w:rsid w:val="001834B8"/>
    <w:rsid w:val="0018353C"/>
    <w:rsid w:val="001838EE"/>
    <w:rsid w:val="001838F4"/>
    <w:rsid w:val="00183C26"/>
    <w:rsid w:val="001840D8"/>
    <w:rsid w:val="001844A6"/>
    <w:rsid w:val="00184614"/>
    <w:rsid w:val="0018465B"/>
    <w:rsid w:val="00184834"/>
    <w:rsid w:val="0018486C"/>
    <w:rsid w:val="00184878"/>
    <w:rsid w:val="00184BD9"/>
    <w:rsid w:val="00185151"/>
    <w:rsid w:val="001853F3"/>
    <w:rsid w:val="001857A4"/>
    <w:rsid w:val="001858A5"/>
    <w:rsid w:val="00185BF1"/>
    <w:rsid w:val="00185FFA"/>
    <w:rsid w:val="001861E7"/>
    <w:rsid w:val="0018670A"/>
    <w:rsid w:val="00186ABE"/>
    <w:rsid w:val="00186BD3"/>
    <w:rsid w:val="00186E60"/>
    <w:rsid w:val="0018724F"/>
    <w:rsid w:val="001873BC"/>
    <w:rsid w:val="00187644"/>
    <w:rsid w:val="001879C2"/>
    <w:rsid w:val="001879C7"/>
    <w:rsid w:val="00187CB1"/>
    <w:rsid w:val="00187E8A"/>
    <w:rsid w:val="00187EED"/>
    <w:rsid w:val="00187F89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5FB6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45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2216"/>
    <w:rsid w:val="001A243B"/>
    <w:rsid w:val="001A2744"/>
    <w:rsid w:val="001A2A76"/>
    <w:rsid w:val="001A2E3B"/>
    <w:rsid w:val="001A2E9D"/>
    <w:rsid w:val="001A3142"/>
    <w:rsid w:val="001A31E3"/>
    <w:rsid w:val="001A3207"/>
    <w:rsid w:val="001A3234"/>
    <w:rsid w:val="001A3320"/>
    <w:rsid w:val="001A3808"/>
    <w:rsid w:val="001A395B"/>
    <w:rsid w:val="001A39BA"/>
    <w:rsid w:val="001A3D74"/>
    <w:rsid w:val="001A40B4"/>
    <w:rsid w:val="001A432C"/>
    <w:rsid w:val="001A480E"/>
    <w:rsid w:val="001A4A85"/>
    <w:rsid w:val="001A4F02"/>
    <w:rsid w:val="001A54B4"/>
    <w:rsid w:val="001A5590"/>
    <w:rsid w:val="001A5762"/>
    <w:rsid w:val="001A57BF"/>
    <w:rsid w:val="001A598A"/>
    <w:rsid w:val="001A5E47"/>
    <w:rsid w:val="001A60EA"/>
    <w:rsid w:val="001A6195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C4B"/>
    <w:rsid w:val="001B0C57"/>
    <w:rsid w:val="001B0DFB"/>
    <w:rsid w:val="001B0F39"/>
    <w:rsid w:val="001B1997"/>
    <w:rsid w:val="001B1A6E"/>
    <w:rsid w:val="001B1C98"/>
    <w:rsid w:val="001B1FD4"/>
    <w:rsid w:val="001B25A3"/>
    <w:rsid w:val="001B28B7"/>
    <w:rsid w:val="001B2A22"/>
    <w:rsid w:val="001B2A5E"/>
    <w:rsid w:val="001B2AEC"/>
    <w:rsid w:val="001B2DB4"/>
    <w:rsid w:val="001B301B"/>
    <w:rsid w:val="001B3ADC"/>
    <w:rsid w:val="001B3B3A"/>
    <w:rsid w:val="001B4117"/>
    <w:rsid w:val="001B41B5"/>
    <w:rsid w:val="001B44EA"/>
    <w:rsid w:val="001B4A59"/>
    <w:rsid w:val="001B4ADD"/>
    <w:rsid w:val="001B4C12"/>
    <w:rsid w:val="001B4C5E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700"/>
    <w:rsid w:val="001C090A"/>
    <w:rsid w:val="001C093C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7C"/>
    <w:rsid w:val="001C1A88"/>
    <w:rsid w:val="001C1C30"/>
    <w:rsid w:val="001C1CEC"/>
    <w:rsid w:val="001C22EC"/>
    <w:rsid w:val="001C29B9"/>
    <w:rsid w:val="001C29C5"/>
    <w:rsid w:val="001C2D2F"/>
    <w:rsid w:val="001C2DDA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53F4"/>
    <w:rsid w:val="001C56F6"/>
    <w:rsid w:val="001C57C5"/>
    <w:rsid w:val="001C59EE"/>
    <w:rsid w:val="001C5A39"/>
    <w:rsid w:val="001C5D9D"/>
    <w:rsid w:val="001C5E22"/>
    <w:rsid w:val="001C5E7E"/>
    <w:rsid w:val="001C605D"/>
    <w:rsid w:val="001C628B"/>
    <w:rsid w:val="001C674F"/>
    <w:rsid w:val="001C6992"/>
    <w:rsid w:val="001C6D91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A7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6A7"/>
    <w:rsid w:val="001E27A9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14"/>
    <w:rsid w:val="001E413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E7E8B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EC3"/>
    <w:rsid w:val="001F5100"/>
    <w:rsid w:val="001F5127"/>
    <w:rsid w:val="001F524E"/>
    <w:rsid w:val="001F52ED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4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CCA"/>
    <w:rsid w:val="00200DBC"/>
    <w:rsid w:val="00201364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5CD1"/>
    <w:rsid w:val="00205F3D"/>
    <w:rsid w:val="002060B3"/>
    <w:rsid w:val="002061D5"/>
    <w:rsid w:val="002062DC"/>
    <w:rsid w:val="00206488"/>
    <w:rsid w:val="00206555"/>
    <w:rsid w:val="00206630"/>
    <w:rsid w:val="002066C2"/>
    <w:rsid w:val="00206855"/>
    <w:rsid w:val="002068B3"/>
    <w:rsid w:val="0020692E"/>
    <w:rsid w:val="00206A4F"/>
    <w:rsid w:val="00206B2A"/>
    <w:rsid w:val="00206BEC"/>
    <w:rsid w:val="00206ECC"/>
    <w:rsid w:val="0020702A"/>
    <w:rsid w:val="00207261"/>
    <w:rsid w:val="002072F0"/>
    <w:rsid w:val="00207E99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63E"/>
    <w:rsid w:val="0021377A"/>
    <w:rsid w:val="00213B5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0C"/>
    <w:rsid w:val="0021611C"/>
    <w:rsid w:val="00216213"/>
    <w:rsid w:val="002163CD"/>
    <w:rsid w:val="00216780"/>
    <w:rsid w:val="00216794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A0D"/>
    <w:rsid w:val="00217B32"/>
    <w:rsid w:val="00217D20"/>
    <w:rsid w:val="00220118"/>
    <w:rsid w:val="002205D3"/>
    <w:rsid w:val="00220691"/>
    <w:rsid w:val="00220800"/>
    <w:rsid w:val="00220CF7"/>
    <w:rsid w:val="00220D0E"/>
    <w:rsid w:val="00220E0A"/>
    <w:rsid w:val="00220E9B"/>
    <w:rsid w:val="002212D7"/>
    <w:rsid w:val="002214CD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0A4"/>
    <w:rsid w:val="0022312B"/>
    <w:rsid w:val="0022329B"/>
    <w:rsid w:val="0022381A"/>
    <w:rsid w:val="00224264"/>
    <w:rsid w:val="002246A4"/>
    <w:rsid w:val="0022474E"/>
    <w:rsid w:val="00224799"/>
    <w:rsid w:val="002247A9"/>
    <w:rsid w:val="00224CD0"/>
    <w:rsid w:val="00224E45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621"/>
    <w:rsid w:val="00230697"/>
    <w:rsid w:val="002308D7"/>
    <w:rsid w:val="00230913"/>
    <w:rsid w:val="00230953"/>
    <w:rsid w:val="00230971"/>
    <w:rsid w:val="00230E4A"/>
    <w:rsid w:val="00231142"/>
    <w:rsid w:val="00231242"/>
    <w:rsid w:val="00231367"/>
    <w:rsid w:val="00231939"/>
    <w:rsid w:val="0023196B"/>
    <w:rsid w:val="00231B30"/>
    <w:rsid w:val="00231BCC"/>
    <w:rsid w:val="00231C55"/>
    <w:rsid w:val="00232072"/>
    <w:rsid w:val="002320E2"/>
    <w:rsid w:val="002323A5"/>
    <w:rsid w:val="00232440"/>
    <w:rsid w:val="0023248D"/>
    <w:rsid w:val="002324AE"/>
    <w:rsid w:val="00232585"/>
    <w:rsid w:val="0023289D"/>
    <w:rsid w:val="00232B3F"/>
    <w:rsid w:val="00232B43"/>
    <w:rsid w:val="00232F1D"/>
    <w:rsid w:val="00233213"/>
    <w:rsid w:val="00233223"/>
    <w:rsid w:val="002333EA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9D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EBF"/>
    <w:rsid w:val="00243EE2"/>
    <w:rsid w:val="00244302"/>
    <w:rsid w:val="0024432C"/>
    <w:rsid w:val="00244334"/>
    <w:rsid w:val="002446FD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63"/>
    <w:rsid w:val="0024687C"/>
    <w:rsid w:val="002468E1"/>
    <w:rsid w:val="002469F5"/>
    <w:rsid w:val="00246B6B"/>
    <w:rsid w:val="00246BBF"/>
    <w:rsid w:val="00246E15"/>
    <w:rsid w:val="00246F65"/>
    <w:rsid w:val="00247136"/>
    <w:rsid w:val="0024713D"/>
    <w:rsid w:val="00247205"/>
    <w:rsid w:val="00247278"/>
    <w:rsid w:val="0024746D"/>
    <w:rsid w:val="002474B6"/>
    <w:rsid w:val="002479E9"/>
    <w:rsid w:val="00247CD8"/>
    <w:rsid w:val="00247D8C"/>
    <w:rsid w:val="00247E0C"/>
    <w:rsid w:val="00247ED8"/>
    <w:rsid w:val="00247FE7"/>
    <w:rsid w:val="002502EB"/>
    <w:rsid w:val="002506C4"/>
    <w:rsid w:val="002507D8"/>
    <w:rsid w:val="002509AB"/>
    <w:rsid w:val="00250B5D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3D3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CF4"/>
    <w:rsid w:val="00253D22"/>
    <w:rsid w:val="0025446E"/>
    <w:rsid w:val="00254648"/>
    <w:rsid w:val="0025470B"/>
    <w:rsid w:val="00254772"/>
    <w:rsid w:val="00254B6C"/>
    <w:rsid w:val="00254E1B"/>
    <w:rsid w:val="00254FD7"/>
    <w:rsid w:val="002551FD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020"/>
    <w:rsid w:val="00257601"/>
    <w:rsid w:val="0025777F"/>
    <w:rsid w:val="00257793"/>
    <w:rsid w:val="00257804"/>
    <w:rsid w:val="00257C61"/>
    <w:rsid w:val="00257D9A"/>
    <w:rsid w:val="00257E26"/>
    <w:rsid w:val="00257E2F"/>
    <w:rsid w:val="002600BE"/>
    <w:rsid w:val="00260536"/>
    <w:rsid w:val="00260555"/>
    <w:rsid w:val="00260B87"/>
    <w:rsid w:val="00260CAC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648"/>
    <w:rsid w:val="002648C3"/>
    <w:rsid w:val="00264E68"/>
    <w:rsid w:val="00265049"/>
    <w:rsid w:val="002651BE"/>
    <w:rsid w:val="002655F4"/>
    <w:rsid w:val="00265837"/>
    <w:rsid w:val="00265A2C"/>
    <w:rsid w:val="00265A63"/>
    <w:rsid w:val="00265FB5"/>
    <w:rsid w:val="00266469"/>
    <w:rsid w:val="00266536"/>
    <w:rsid w:val="00266594"/>
    <w:rsid w:val="00266689"/>
    <w:rsid w:val="002666B8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7F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471"/>
    <w:rsid w:val="0027552A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34B"/>
    <w:rsid w:val="00280507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53"/>
    <w:rsid w:val="00281BE0"/>
    <w:rsid w:val="00282860"/>
    <w:rsid w:val="00282E7A"/>
    <w:rsid w:val="002831F6"/>
    <w:rsid w:val="00283B19"/>
    <w:rsid w:val="00283BEB"/>
    <w:rsid w:val="00283CBC"/>
    <w:rsid w:val="00283D52"/>
    <w:rsid w:val="002840C0"/>
    <w:rsid w:val="002842DD"/>
    <w:rsid w:val="0028452C"/>
    <w:rsid w:val="002845EE"/>
    <w:rsid w:val="00284BA2"/>
    <w:rsid w:val="00285232"/>
    <w:rsid w:val="002857BE"/>
    <w:rsid w:val="002864D7"/>
    <w:rsid w:val="002865E9"/>
    <w:rsid w:val="00286939"/>
    <w:rsid w:val="0028699F"/>
    <w:rsid w:val="002869B5"/>
    <w:rsid w:val="00286DD0"/>
    <w:rsid w:val="00286FFA"/>
    <w:rsid w:val="002870B9"/>
    <w:rsid w:val="00287254"/>
    <w:rsid w:val="0028733C"/>
    <w:rsid w:val="00287462"/>
    <w:rsid w:val="002877A0"/>
    <w:rsid w:val="00287EAD"/>
    <w:rsid w:val="00287EB1"/>
    <w:rsid w:val="00287EC9"/>
    <w:rsid w:val="00290044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1E7B"/>
    <w:rsid w:val="00291F4C"/>
    <w:rsid w:val="00292060"/>
    <w:rsid w:val="002920E8"/>
    <w:rsid w:val="002920FB"/>
    <w:rsid w:val="002927E8"/>
    <w:rsid w:val="00292871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2C"/>
    <w:rsid w:val="00293EF8"/>
    <w:rsid w:val="0029400B"/>
    <w:rsid w:val="0029448A"/>
    <w:rsid w:val="00294BAE"/>
    <w:rsid w:val="00294BB1"/>
    <w:rsid w:val="00294BE2"/>
    <w:rsid w:val="00294C81"/>
    <w:rsid w:val="00294CBC"/>
    <w:rsid w:val="002950B6"/>
    <w:rsid w:val="002951AF"/>
    <w:rsid w:val="00295234"/>
    <w:rsid w:val="0029527F"/>
    <w:rsid w:val="0029534C"/>
    <w:rsid w:val="002953CE"/>
    <w:rsid w:val="00295408"/>
    <w:rsid w:val="002955AC"/>
    <w:rsid w:val="00295840"/>
    <w:rsid w:val="00295AF5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CD8"/>
    <w:rsid w:val="002A0E2D"/>
    <w:rsid w:val="002A10A7"/>
    <w:rsid w:val="002A12B7"/>
    <w:rsid w:val="002A13F6"/>
    <w:rsid w:val="002A155F"/>
    <w:rsid w:val="002A1EB7"/>
    <w:rsid w:val="002A1FFF"/>
    <w:rsid w:val="002A2203"/>
    <w:rsid w:val="002A240F"/>
    <w:rsid w:val="002A27FB"/>
    <w:rsid w:val="002A2DB6"/>
    <w:rsid w:val="002A2FFD"/>
    <w:rsid w:val="002A3008"/>
    <w:rsid w:val="002A3206"/>
    <w:rsid w:val="002A35DC"/>
    <w:rsid w:val="002A39BD"/>
    <w:rsid w:val="002A39DE"/>
    <w:rsid w:val="002A39EB"/>
    <w:rsid w:val="002A47E9"/>
    <w:rsid w:val="002A47F1"/>
    <w:rsid w:val="002A47F6"/>
    <w:rsid w:val="002A4A2F"/>
    <w:rsid w:val="002A4D18"/>
    <w:rsid w:val="002A4D7A"/>
    <w:rsid w:val="002A4E29"/>
    <w:rsid w:val="002A511E"/>
    <w:rsid w:val="002A5DB8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92"/>
    <w:rsid w:val="002B081E"/>
    <w:rsid w:val="002B0902"/>
    <w:rsid w:val="002B0C58"/>
    <w:rsid w:val="002B0E1A"/>
    <w:rsid w:val="002B121C"/>
    <w:rsid w:val="002B121E"/>
    <w:rsid w:val="002B14FE"/>
    <w:rsid w:val="002B16A7"/>
    <w:rsid w:val="002B1E07"/>
    <w:rsid w:val="002B1E27"/>
    <w:rsid w:val="002B1EBB"/>
    <w:rsid w:val="002B1ECB"/>
    <w:rsid w:val="002B2035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9A3"/>
    <w:rsid w:val="002B3B3D"/>
    <w:rsid w:val="002B3BA7"/>
    <w:rsid w:val="002B3E44"/>
    <w:rsid w:val="002B3F55"/>
    <w:rsid w:val="002B4092"/>
    <w:rsid w:val="002B45B1"/>
    <w:rsid w:val="002B471E"/>
    <w:rsid w:val="002B48DD"/>
    <w:rsid w:val="002B49E5"/>
    <w:rsid w:val="002B4A0A"/>
    <w:rsid w:val="002B4BDD"/>
    <w:rsid w:val="002B4C61"/>
    <w:rsid w:val="002B4CF1"/>
    <w:rsid w:val="002B51FD"/>
    <w:rsid w:val="002B5767"/>
    <w:rsid w:val="002B5796"/>
    <w:rsid w:val="002B579E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5A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C16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358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1C"/>
    <w:rsid w:val="002D572C"/>
    <w:rsid w:val="002D5BFA"/>
    <w:rsid w:val="002D5DBA"/>
    <w:rsid w:val="002D6051"/>
    <w:rsid w:val="002D639B"/>
    <w:rsid w:val="002D642B"/>
    <w:rsid w:val="002D64DF"/>
    <w:rsid w:val="002D665F"/>
    <w:rsid w:val="002D66DC"/>
    <w:rsid w:val="002D6974"/>
    <w:rsid w:val="002D6CC8"/>
    <w:rsid w:val="002D6F99"/>
    <w:rsid w:val="002D7180"/>
    <w:rsid w:val="002D73CD"/>
    <w:rsid w:val="002D75D8"/>
    <w:rsid w:val="002D7602"/>
    <w:rsid w:val="002D7942"/>
    <w:rsid w:val="002D7B6B"/>
    <w:rsid w:val="002E0336"/>
    <w:rsid w:val="002E03A8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6C4"/>
    <w:rsid w:val="002E3824"/>
    <w:rsid w:val="002E3943"/>
    <w:rsid w:val="002E3999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7D"/>
    <w:rsid w:val="002E5315"/>
    <w:rsid w:val="002E574C"/>
    <w:rsid w:val="002E595B"/>
    <w:rsid w:val="002E59ED"/>
    <w:rsid w:val="002E5ACB"/>
    <w:rsid w:val="002E604E"/>
    <w:rsid w:val="002E642B"/>
    <w:rsid w:val="002E64B0"/>
    <w:rsid w:val="002E67CF"/>
    <w:rsid w:val="002E6C02"/>
    <w:rsid w:val="002E729A"/>
    <w:rsid w:val="002E74F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2F32"/>
    <w:rsid w:val="002F30C1"/>
    <w:rsid w:val="002F31A4"/>
    <w:rsid w:val="002F3675"/>
    <w:rsid w:val="002F388C"/>
    <w:rsid w:val="002F39AA"/>
    <w:rsid w:val="002F3B1E"/>
    <w:rsid w:val="002F3CAB"/>
    <w:rsid w:val="002F3F98"/>
    <w:rsid w:val="002F4304"/>
    <w:rsid w:val="002F4587"/>
    <w:rsid w:val="002F45FC"/>
    <w:rsid w:val="002F467C"/>
    <w:rsid w:val="002F4792"/>
    <w:rsid w:val="002F4845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F1B"/>
    <w:rsid w:val="00301117"/>
    <w:rsid w:val="00301214"/>
    <w:rsid w:val="003012B3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689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0A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3D1"/>
    <w:rsid w:val="00312423"/>
    <w:rsid w:val="00312694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55D"/>
    <w:rsid w:val="0031360B"/>
    <w:rsid w:val="003138B1"/>
    <w:rsid w:val="00313B4A"/>
    <w:rsid w:val="003140CE"/>
    <w:rsid w:val="003143F1"/>
    <w:rsid w:val="003153AC"/>
    <w:rsid w:val="00315998"/>
    <w:rsid w:val="00315A42"/>
    <w:rsid w:val="00315CD8"/>
    <w:rsid w:val="00315DB8"/>
    <w:rsid w:val="00315F84"/>
    <w:rsid w:val="00316146"/>
    <w:rsid w:val="0031614D"/>
    <w:rsid w:val="003161C2"/>
    <w:rsid w:val="0031664C"/>
    <w:rsid w:val="003166C5"/>
    <w:rsid w:val="00316E96"/>
    <w:rsid w:val="003171D4"/>
    <w:rsid w:val="003173A5"/>
    <w:rsid w:val="0031752D"/>
    <w:rsid w:val="00317552"/>
    <w:rsid w:val="003175B2"/>
    <w:rsid w:val="00317668"/>
    <w:rsid w:val="00317B13"/>
    <w:rsid w:val="00317B7B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326"/>
    <w:rsid w:val="00324764"/>
    <w:rsid w:val="003248EE"/>
    <w:rsid w:val="00324D64"/>
    <w:rsid w:val="00324FE1"/>
    <w:rsid w:val="003250AE"/>
    <w:rsid w:val="003258CF"/>
    <w:rsid w:val="003258E5"/>
    <w:rsid w:val="00325A5D"/>
    <w:rsid w:val="00325B40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CC4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31A"/>
    <w:rsid w:val="00335756"/>
    <w:rsid w:val="00335777"/>
    <w:rsid w:val="00336919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97C"/>
    <w:rsid w:val="00340B37"/>
    <w:rsid w:val="00340FAC"/>
    <w:rsid w:val="00341199"/>
    <w:rsid w:val="003411C5"/>
    <w:rsid w:val="003413C9"/>
    <w:rsid w:val="00341E6C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5C7"/>
    <w:rsid w:val="003446BA"/>
    <w:rsid w:val="00344735"/>
    <w:rsid w:val="0034574A"/>
    <w:rsid w:val="003461CE"/>
    <w:rsid w:val="003463E7"/>
    <w:rsid w:val="0034668A"/>
    <w:rsid w:val="003469DF"/>
    <w:rsid w:val="00346DB0"/>
    <w:rsid w:val="00346FC1"/>
    <w:rsid w:val="0034724B"/>
    <w:rsid w:val="0034740D"/>
    <w:rsid w:val="003474E8"/>
    <w:rsid w:val="0034796C"/>
    <w:rsid w:val="00347ADA"/>
    <w:rsid w:val="00347D8F"/>
    <w:rsid w:val="00347F4F"/>
    <w:rsid w:val="00350021"/>
    <w:rsid w:val="00350141"/>
    <w:rsid w:val="00350424"/>
    <w:rsid w:val="00350425"/>
    <w:rsid w:val="003506E8"/>
    <w:rsid w:val="00350942"/>
    <w:rsid w:val="00350A74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88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65E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67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58A"/>
    <w:rsid w:val="003606A6"/>
    <w:rsid w:val="00360C3B"/>
    <w:rsid w:val="003613F2"/>
    <w:rsid w:val="00361CD7"/>
    <w:rsid w:val="0036210D"/>
    <w:rsid w:val="00362393"/>
    <w:rsid w:val="003625E0"/>
    <w:rsid w:val="00362765"/>
    <w:rsid w:val="00362996"/>
    <w:rsid w:val="00362E0F"/>
    <w:rsid w:val="00362F0C"/>
    <w:rsid w:val="00363559"/>
    <w:rsid w:val="00363D0A"/>
    <w:rsid w:val="00363F84"/>
    <w:rsid w:val="00363F87"/>
    <w:rsid w:val="00364127"/>
    <w:rsid w:val="00364367"/>
    <w:rsid w:val="0036479C"/>
    <w:rsid w:val="00364959"/>
    <w:rsid w:val="00364ED8"/>
    <w:rsid w:val="00364FEB"/>
    <w:rsid w:val="00365292"/>
    <w:rsid w:val="003652C7"/>
    <w:rsid w:val="003658AB"/>
    <w:rsid w:val="00365A5D"/>
    <w:rsid w:val="00365DCC"/>
    <w:rsid w:val="00366028"/>
    <w:rsid w:val="00366035"/>
    <w:rsid w:val="003664B1"/>
    <w:rsid w:val="00366C6A"/>
    <w:rsid w:val="0036702D"/>
    <w:rsid w:val="003671A2"/>
    <w:rsid w:val="00367A55"/>
    <w:rsid w:val="00367DFD"/>
    <w:rsid w:val="0037057D"/>
    <w:rsid w:val="0037098E"/>
    <w:rsid w:val="00370B27"/>
    <w:rsid w:val="00370FC2"/>
    <w:rsid w:val="003710C2"/>
    <w:rsid w:val="00371132"/>
    <w:rsid w:val="0037117F"/>
    <w:rsid w:val="003711AF"/>
    <w:rsid w:val="003717EC"/>
    <w:rsid w:val="0037183B"/>
    <w:rsid w:val="00371CFA"/>
    <w:rsid w:val="00371F59"/>
    <w:rsid w:val="0037248D"/>
    <w:rsid w:val="00372683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2F5"/>
    <w:rsid w:val="00375364"/>
    <w:rsid w:val="003753E1"/>
    <w:rsid w:val="00375CD1"/>
    <w:rsid w:val="00375D7B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8020B"/>
    <w:rsid w:val="00380288"/>
    <w:rsid w:val="0038030A"/>
    <w:rsid w:val="0038032B"/>
    <w:rsid w:val="00380575"/>
    <w:rsid w:val="0038079D"/>
    <w:rsid w:val="003808A0"/>
    <w:rsid w:val="00380952"/>
    <w:rsid w:val="003809D5"/>
    <w:rsid w:val="00380A41"/>
    <w:rsid w:val="00380B87"/>
    <w:rsid w:val="00380D4C"/>
    <w:rsid w:val="00380E62"/>
    <w:rsid w:val="00381064"/>
    <w:rsid w:val="003811DD"/>
    <w:rsid w:val="00381430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3FD2"/>
    <w:rsid w:val="003844A7"/>
    <w:rsid w:val="0038452A"/>
    <w:rsid w:val="00384679"/>
    <w:rsid w:val="00384832"/>
    <w:rsid w:val="00384C76"/>
    <w:rsid w:val="00384FE2"/>
    <w:rsid w:val="0038519C"/>
    <w:rsid w:val="00385A99"/>
    <w:rsid w:val="00385F92"/>
    <w:rsid w:val="00385FA0"/>
    <w:rsid w:val="00386065"/>
    <w:rsid w:val="00386581"/>
    <w:rsid w:val="003868EA"/>
    <w:rsid w:val="003869BF"/>
    <w:rsid w:val="00386B3A"/>
    <w:rsid w:val="00386BAF"/>
    <w:rsid w:val="00386CC9"/>
    <w:rsid w:val="00387A0C"/>
    <w:rsid w:val="00387A2E"/>
    <w:rsid w:val="00387A33"/>
    <w:rsid w:val="00387DF9"/>
    <w:rsid w:val="00387E06"/>
    <w:rsid w:val="00387E2C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80E"/>
    <w:rsid w:val="0039194F"/>
    <w:rsid w:val="00391B84"/>
    <w:rsid w:val="00391BAA"/>
    <w:rsid w:val="00391D06"/>
    <w:rsid w:val="00391D76"/>
    <w:rsid w:val="00391E28"/>
    <w:rsid w:val="00391E6A"/>
    <w:rsid w:val="00391FA3"/>
    <w:rsid w:val="00392259"/>
    <w:rsid w:val="003922C9"/>
    <w:rsid w:val="00392636"/>
    <w:rsid w:val="00392822"/>
    <w:rsid w:val="003928A4"/>
    <w:rsid w:val="00392938"/>
    <w:rsid w:val="00392983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4EB"/>
    <w:rsid w:val="0039652F"/>
    <w:rsid w:val="003967D1"/>
    <w:rsid w:val="003968DA"/>
    <w:rsid w:val="003974D1"/>
    <w:rsid w:val="00397720"/>
    <w:rsid w:val="003979F8"/>
    <w:rsid w:val="00397F91"/>
    <w:rsid w:val="00397FDB"/>
    <w:rsid w:val="003A00CA"/>
    <w:rsid w:val="003A0260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1B9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CEF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89B"/>
    <w:rsid w:val="003A5A1B"/>
    <w:rsid w:val="003A62F6"/>
    <w:rsid w:val="003A63D8"/>
    <w:rsid w:val="003A64EC"/>
    <w:rsid w:val="003A662C"/>
    <w:rsid w:val="003A66EF"/>
    <w:rsid w:val="003A67EF"/>
    <w:rsid w:val="003A6B51"/>
    <w:rsid w:val="003A7034"/>
    <w:rsid w:val="003A7084"/>
    <w:rsid w:val="003A7213"/>
    <w:rsid w:val="003A76E1"/>
    <w:rsid w:val="003A78B6"/>
    <w:rsid w:val="003A7E7C"/>
    <w:rsid w:val="003A7FAA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1E10"/>
    <w:rsid w:val="003B20ED"/>
    <w:rsid w:val="003B222D"/>
    <w:rsid w:val="003B2273"/>
    <w:rsid w:val="003B22FF"/>
    <w:rsid w:val="003B261C"/>
    <w:rsid w:val="003B26B1"/>
    <w:rsid w:val="003B29AD"/>
    <w:rsid w:val="003B2A41"/>
    <w:rsid w:val="003B2EB6"/>
    <w:rsid w:val="003B2F0E"/>
    <w:rsid w:val="003B2F69"/>
    <w:rsid w:val="003B3001"/>
    <w:rsid w:val="003B34E7"/>
    <w:rsid w:val="003B37FE"/>
    <w:rsid w:val="003B3866"/>
    <w:rsid w:val="003B3938"/>
    <w:rsid w:val="003B3D67"/>
    <w:rsid w:val="003B3EA0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53AE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411"/>
    <w:rsid w:val="003B7520"/>
    <w:rsid w:val="003B7860"/>
    <w:rsid w:val="003B7900"/>
    <w:rsid w:val="003C0096"/>
    <w:rsid w:val="003C01D5"/>
    <w:rsid w:val="003C0A4F"/>
    <w:rsid w:val="003C0A93"/>
    <w:rsid w:val="003C0B9F"/>
    <w:rsid w:val="003C0CC3"/>
    <w:rsid w:val="003C0E78"/>
    <w:rsid w:val="003C10C2"/>
    <w:rsid w:val="003C15D2"/>
    <w:rsid w:val="003C161C"/>
    <w:rsid w:val="003C1B51"/>
    <w:rsid w:val="003C1B71"/>
    <w:rsid w:val="003C1EF5"/>
    <w:rsid w:val="003C1EFF"/>
    <w:rsid w:val="003C20AF"/>
    <w:rsid w:val="003C20C6"/>
    <w:rsid w:val="003C2161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A4B"/>
    <w:rsid w:val="003D0CBB"/>
    <w:rsid w:val="003D0D71"/>
    <w:rsid w:val="003D0F25"/>
    <w:rsid w:val="003D0F67"/>
    <w:rsid w:val="003D0F78"/>
    <w:rsid w:val="003D0F93"/>
    <w:rsid w:val="003D107F"/>
    <w:rsid w:val="003D10B7"/>
    <w:rsid w:val="003D1465"/>
    <w:rsid w:val="003D156F"/>
    <w:rsid w:val="003D1570"/>
    <w:rsid w:val="003D1BFC"/>
    <w:rsid w:val="003D1C64"/>
    <w:rsid w:val="003D20C1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5FD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52"/>
    <w:rsid w:val="003D51D2"/>
    <w:rsid w:val="003D52E1"/>
    <w:rsid w:val="003D5451"/>
    <w:rsid w:val="003D548F"/>
    <w:rsid w:val="003D55D5"/>
    <w:rsid w:val="003D59EB"/>
    <w:rsid w:val="003D65AC"/>
    <w:rsid w:val="003D6A1A"/>
    <w:rsid w:val="003D6F02"/>
    <w:rsid w:val="003D756B"/>
    <w:rsid w:val="003D7653"/>
    <w:rsid w:val="003D76F2"/>
    <w:rsid w:val="003D7A5C"/>
    <w:rsid w:val="003D7D2C"/>
    <w:rsid w:val="003D7D4A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9F6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194"/>
    <w:rsid w:val="003F32E3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0EBF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AF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43E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5F"/>
    <w:rsid w:val="004119EE"/>
    <w:rsid w:val="004120C4"/>
    <w:rsid w:val="00412378"/>
    <w:rsid w:val="004123C7"/>
    <w:rsid w:val="00412645"/>
    <w:rsid w:val="0041273A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67F"/>
    <w:rsid w:val="00416DAE"/>
    <w:rsid w:val="00416E00"/>
    <w:rsid w:val="0041704B"/>
    <w:rsid w:val="00417265"/>
    <w:rsid w:val="00417562"/>
    <w:rsid w:val="004176BD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0E8B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96B"/>
    <w:rsid w:val="00432B48"/>
    <w:rsid w:val="00432D55"/>
    <w:rsid w:val="00432D6A"/>
    <w:rsid w:val="00432E12"/>
    <w:rsid w:val="00432F33"/>
    <w:rsid w:val="004330D4"/>
    <w:rsid w:val="00433282"/>
    <w:rsid w:val="00433450"/>
    <w:rsid w:val="00433574"/>
    <w:rsid w:val="00433D03"/>
    <w:rsid w:val="00433DB4"/>
    <w:rsid w:val="00433F4E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DD9"/>
    <w:rsid w:val="00436E57"/>
    <w:rsid w:val="004370DC"/>
    <w:rsid w:val="004373A0"/>
    <w:rsid w:val="00437864"/>
    <w:rsid w:val="0043794F"/>
    <w:rsid w:val="004379D5"/>
    <w:rsid w:val="00437B01"/>
    <w:rsid w:val="00437B65"/>
    <w:rsid w:val="00437C27"/>
    <w:rsid w:val="00437D88"/>
    <w:rsid w:val="00437E83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7BA"/>
    <w:rsid w:val="00450AA0"/>
    <w:rsid w:val="00450B61"/>
    <w:rsid w:val="00450CA5"/>
    <w:rsid w:val="00450FA6"/>
    <w:rsid w:val="00450FE0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90B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39D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6F3F"/>
    <w:rsid w:val="0045711C"/>
    <w:rsid w:val="0045713C"/>
    <w:rsid w:val="004571C9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70E"/>
    <w:rsid w:val="00465883"/>
    <w:rsid w:val="00465CBB"/>
    <w:rsid w:val="00465DB2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524"/>
    <w:rsid w:val="00472B80"/>
    <w:rsid w:val="00472BF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DCA"/>
    <w:rsid w:val="00476DE0"/>
    <w:rsid w:val="00476E2C"/>
    <w:rsid w:val="00476E34"/>
    <w:rsid w:val="00477363"/>
    <w:rsid w:val="004773A2"/>
    <w:rsid w:val="004775ED"/>
    <w:rsid w:val="00477812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C39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92F"/>
    <w:rsid w:val="00491A59"/>
    <w:rsid w:val="00491C7E"/>
    <w:rsid w:val="00491CC2"/>
    <w:rsid w:val="00491D97"/>
    <w:rsid w:val="00491DC5"/>
    <w:rsid w:val="0049295D"/>
    <w:rsid w:val="00492BF1"/>
    <w:rsid w:val="00492FAB"/>
    <w:rsid w:val="004939E8"/>
    <w:rsid w:val="00493AE6"/>
    <w:rsid w:val="00493B81"/>
    <w:rsid w:val="00493D10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37"/>
    <w:rsid w:val="004A45D0"/>
    <w:rsid w:val="004A4701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A7FD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1F3"/>
    <w:rsid w:val="004B64CF"/>
    <w:rsid w:val="004B67CD"/>
    <w:rsid w:val="004B6861"/>
    <w:rsid w:val="004B6965"/>
    <w:rsid w:val="004B6A45"/>
    <w:rsid w:val="004B6C30"/>
    <w:rsid w:val="004B6D83"/>
    <w:rsid w:val="004B6EFD"/>
    <w:rsid w:val="004B7395"/>
    <w:rsid w:val="004B741F"/>
    <w:rsid w:val="004B7526"/>
    <w:rsid w:val="004B7568"/>
    <w:rsid w:val="004B79AF"/>
    <w:rsid w:val="004B7CF6"/>
    <w:rsid w:val="004C0261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4A9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085"/>
    <w:rsid w:val="004C57BC"/>
    <w:rsid w:val="004C5B5E"/>
    <w:rsid w:val="004C5E6F"/>
    <w:rsid w:val="004C6003"/>
    <w:rsid w:val="004C62D2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8BE"/>
    <w:rsid w:val="004D0E3F"/>
    <w:rsid w:val="004D0F77"/>
    <w:rsid w:val="004D13F8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893"/>
    <w:rsid w:val="004D694F"/>
    <w:rsid w:val="004D6AA8"/>
    <w:rsid w:val="004D6BA7"/>
    <w:rsid w:val="004D6BC9"/>
    <w:rsid w:val="004D6C35"/>
    <w:rsid w:val="004D6F6B"/>
    <w:rsid w:val="004D6F95"/>
    <w:rsid w:val="004D75CC"/>
    <w:rsid w:val="004D77EE"/>
    <w:rsid w:val="004D7FDE"/>
    <w:rsid w:val="004E0168"/>
    <w:rsid w:val="004E01D7"/>
    <w:rsid w:val="004E03B2"/>
    <w:rsid w:val="004E03DC"/>
    <w:rsid w:val="004E0544"/>
    <w:rsid w:val="004E0A2B"/>
    <w:rsid w:val="004E1015"/>
    <w:rsid w:val="004E1381"/>
    <w:rsid w:val="004E1463"/>
    <w:rsid w:val="004E148A"/>
    <w:rsid w:val="004E15DB"/>
    <w:rsid w:val="004E16B7"/>
    <w:rsid w:val="004E180D"/>
    <w:rsid w:val="004E1D86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14A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2EAD"/>
    <w:rsid w:val="004F31A7"/>
    <w:rsid w:val="004F3504"/>
    <w:rsid w:val="004F3A98"/>
    <w:rsid w:val="004F3F02"/>
    <w:rsid w:val="004F43D0"/>
    <w:rsid w:val="004F4656"/>
    <w:rsid w:val="004F4708"/>
    <w:rsid w:val="004F4A33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B2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4DE"/>
    <w:rsid w:val="004F75E4"/>
    <w:rsid w:val="004F7928"/>
    <w:rsid w:val="0050007C"/>
    <w:rsid w:val="0050019D"/>
    <w:rsid w:val="00501105"/>
    <w:rsid w:val="005018EE"/>
    <w:rsid w:val="00501CD2"/>
    <w:rsid w:val="00501D2F"/>
    <w:rsid w:val="00501DA7"/>
    <w:rsid w:val="00501DE0"/>
    <w:rsid w:val="00501E47"/>
    <w:rsid w:val="00502B73"/>
    <w:rsid w:val="00502D4D"/>
    <w:rsid w:val="00502E2C"/>
    <w:rsid w:val="00502E53"/>
    <w:rsid w:val="00502EAA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0C2"/>
    <w:rsid w:val="00504286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86"/>
    <w:rsid w:val="0050525E"/>
    <w:rsid w:val="0050539E"/>
    <w:rsid w:val="00505593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0B7"/>
    <w:rsid w:val="00510A40"/>
    <w:rsid w:val="00510DC3"/>
    <w:rsid w:val="00510E4E"/>
    <w:rsid w:val="005110C0"/>
    <w:rsid w:val="00511270"/>
    <w:rsid w:val="005116F8"/>
    <w:rsid w:val="005117FE"/>
    <w:rsid w:val="00511ABA"/>
    <w:rsid w:val="00512020"/>
    <w:rsid w:val="00512355"/>
    <w:rsid w:val="005124EF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50A0"/>
    <w:rsid w:val="0051518D"/>
    <w:rsid w:val="00515570"/>
    <w:rsid w:val="00515577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0E93"/>
    <w:rsid w:val="0052127C"/>
    <w:rsid w:val="005215FD"/>
    <w:rsid w:val="00521A74"/>
    <w:rsid w:val="00521A9C"/>
    <w:rsid w:val="00521C0A"/>
    <w:rsid w:val="00521E56"/>
    <w:rsid w:val="00521FC7"/>
    <w:rsid w:val="00522139"/>
    <w:rsid w:val="0052220A"/>
    <w:rsid w:val="0052226B"/>
    <w:rsid w:val="0052241E"/>
    <w:rsid w:val="00522A80"/>
    <w:rsid w:val="00522FA9"/>
    <w:rsid w:val="005230D3"/>
    <w:rsid w:val="00523259"/>
    <w:rsid w:val="005232F4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DE8"/>
    <w:rsid w:val="00530E82"/>
    <w:rsid w:val="00530F49"/>
    <w:rsid w:val="00530FD1"/>
    <w:rsid w:val="00530FE2"/>
    <w:rsid w:val="0053111E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35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40B"/>
    <w:rsid w:val="00536668"/>
    <w:rsid w:val="00536E9A"/>
    <w:rsid w:val="005372D7"/>
    <w:rsid w:val="00537542"/>
    <w:rsid w:val="00537618"/>
    <w:rsid w:val="00537D84"/>
    <w:rsid w:val="00537DD6"/>
    <w:rsid w:val="00537EDE"/>
    <w:rsid w:val="00537F5F"/>
    <w:rsid w:val="00537F78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2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D7"/>
    <w:rsid w:val="00544C68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389"/>
    <w:rsid w:val="00550460"/>
    <w:rsid w:val="0055047A"/>
    <w:rsid w:val="0055051E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156"/>
    <w:rsid w:val="005554F1"/>
    <w:rsid w:val="0055569B"/>
    <w:rsid w:val="0055596E"/>
    <w:rsid w:val="00555A33"/>
    <w:rsid w:val="00555C4B"/>
    <w:rsid w:val="00555CA9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6E85"/>
    <w:rsid w:val="00557F04"/>
    <w:rsid w:val="00557F7E"/>
    <w:rsid w:val="005602CD"/>
    <w:rsid w:val="00560767"/>
    <w:rsid w:val="00560979"/>
    <w:rsid w:val="0056133E"/>
    <w:rsid w:val="00561702"/>
    <w:rsid w:val="00561704"/>
    <w:rsid w:val="0056195C"/>
    <w:rsid w:val="005619FE"/>
    <w:rsid w:val="00561EFA"/>
    <w:rsid w:val="0056209B"/>
    <w:rsid w:val="005625AD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280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9FB"/>
    <w:rsid w:val="00567DC4"/>
    <w:rsid w:val="0057003E"/>
    <w:rsid w:val="00570304"/>
    <w:rsid w:val="00570E53"/>
    <w:rsid w:val="005710F5"/>
    <w:rsid w:val="00571185"/>
    <w:rsid w:val="005712AE"/>
    <w:rsid w:val="0057162B"/>
    <w:rsid w:val="00571B4A"/>
    <w:rsid w:val="00571FD2"/>
    <w:rsid w:val="0057208C"/>
    <w:rsid w:val="00572109"/>
    <w:rsid w:val="005727B3"/>
    <w:rsid w:val="0057281E"/>
    <w:rsid w:val="00572C28"/>
    <w:rsid w:val="0057345C"/>
    <w:rsid w:val="005735AF"/>
    <w:rsid w:val="005736E3"/>
    <w:rsid w:val="0057374D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88"/>
    <w:rsid w:val="005822D2"/>
    <w:rsid w:val="005824E7"/>
    <w:rsid w:val="0058255D"/>
    <w:rsid w:val="0058265F"/>
    <w:rsid w:val="00582A25"/>
    <w:rsid w:val="005832A5"/>
    <w:rsid w:val="00583323"/>
    <w:rsid w:val="00583622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756"/>
    <w:rsid w:val="00584918"/>
    <w:rsid w:val="00584B84"/>
    <w:rsid w:val="0058545F"/>
    <w:rsid w:val="005854F7"/>
    <w:rsid w:val="005855B2"/>
    <w:rsid w:val="00585976"/>
    <w:rsid w:val="00585BE7"/>
    <w:rsid w:val="00585CAC"/>
    <w:rsid w:val="00585E6F"/>
    <w:rsid w:val="00585F32"/>
    <w:rsid w:val="0058603D"/>
    <w:rsid w:val="005862F0"/>
    <w:rsid w:val="00586653"/>
    <w:rsid w:val="00586752"/>
    <w:rsid w:val="005869A5"/>
    <w:rsid w:val="00586A94"/>
    <w:rsid w:val="00586DC8"/>
    <w:rsid w:val="005870FC"/>
    <w:rsid w:val="005872DD"/>
    <w:rsid w:val="005875C3"/>
    <w:rsid w:val="005876D9"/>
    <w:rsid w:val="005876DD"/>
    <w:rsid w:val="00587BB8"/>
    <w:rsid w:val="00587E38"/>
    <w:rsid w:val="00587FD3"/>
    <w:rsid w:val="0059024A"/>
    <w:rsid w:val="00590644"/>
    <w:rsid w:val="005906C4"/>
    <w:rsid w:val="005907F3"/>
    <w:rsid w:val="00590B63"/>
    <w:rsid w:val="00590BD7"/>
    <w:rsid w:val="00590BDC"/>
    <w:rsid w:val="00590CCA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3E3B"/>
    <w:rsid w:val="005940FE"/>
    <w:rsid w:val="00594186"/>
    <w:rsid w:val="00594357"/>
    <w:rsid w:val="00594787"/>
    <w:rsid w:val="00594968"/>
    <w:rsid w:val="00594BC7"/>
    <w:rsid w:val="00594FFE"/>
    <w:rsid w:val="00595219"/>
    <w:rsid w:val="005953CE"/>
    <w:rsid w:val="00595576"/>
    <w:rsid w:val="00595637"/>
    <w:rsid w:val="00595704"/>
    <w:rsid w:val="00595726"/>
    <w:rsid w:val="00595AC4"/>
    <w:rsid w:val="00595B6F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9E4"/>
    <w:rsid w:val="005A0CE1"/>
    <w:rsid w:val="005A0E85"/>
    <w:rsid w:val="005A0F3C"/>
    <w:rsid w:val="005A0F5D"/>
    <w:rsid w:val="005A11CB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BC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2EC"/>
    <w:rsid w:val="005A5340"/>
    <w:rsid w:val="005A5370"/>
    <w:rsid w:val="005A560E"/>
    <w:rsid w:val="005A58EA"/>
    <w:rsid w:val="005A5902"/>
    <w:rsid w:val="005A5E5A"/>
    <w:rsid w:val="005A6269"/>
    <w:rsid w:val="005A6396"/>
    <w:rsid w:val="005A678A"/>
    <w:rsid w:val="005A67E3"/>
    <w:rsid w:val="005A691E"/>
    <w:rsid w:val="005A6C93"/>
    <w:rsid w:val="005A6DFD"/>
    <w:rsid w:val="005A708F"/>
    <w:rsid w:val="005A71BD"/>
    <w:rsid w:val="005A71C2"/>
    <w:rsid w:val="005A7AC1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1F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94"/>
    <w:rsid w:val="005B69B4"/>
    <w:rsid w:val="005B6B2D"/>
    <w:rsid w:val="005B6B7B"/>
    <w:rsid w:val="005B6BBC"/>
    <w:rsid w:val="005B71C5"/>
    <w:rsid w:val="005B728C"/>
    <w:rsid w:val="005B72D9"/>
    <w:rsid w:val="005B736A"/>
    <w:rsid w:val="005B73A9"/>
    <w:rsid w:val="005B78B3"/>
    <w:rsid w:val="005C04D0"/>
    <w:rsid w:val="005C0CD0"/>
    <w:rsid w:val="005C104E"/>
    <w:rsid w:val="005C15AB"/>
    <w:rsid w:val="005C19CD"/>
    <w:rsid w:val="005C1C8A"/>
    <w:rsid w:val="005C1D23"/>
    <w:rsid w:val="005C1D4F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E87"/>
    <w:rsid w:val="005C43B8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5E6"/>
    <w:rsid w:val="005C5BF2"/>
    <w:rsid w:val="005C5E3B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6F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0E8B"/>
    <w:rsid w:val="005D121E"/>
    <w:rsid w:val="005D14F1"/>
    <w:rsid w:val="005D1511"/>
    <w:rsid w:val="005D154E"/>
    <w:rsid w:val="005D195B"/>
    <w:rsid w:val="005D199A"/>
    <w:rsid w:val="005D1A02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6EAA"/>
    <w:rsid w:val="005D75DB"/>
    <w:rsid w:val="005D7CD9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305"/>
    <w:rsid w:val="005E281D"/>
    <w:rsid w:val="005E2854"/>
    <w:rsid w:val="005E2B64"/>
    <w:rsid w:val="005E2E80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E7F83"/>
    <w:rsid w:val="005F014A"/>
    <w:rsid w:val="005F025E"/>
    <w:rsid w:val="005F0EBD"/>
    <w:rsid w:val="005F13EE"/>
    <w:rsid w:val="005F1452"/>
    <w:rsid w:val="005F1669"/>
    <w:rsid w:val="005F19A4"/>
    <w:rsid w:val="005F1C3E"/>
    <w:rsid w:val="005F1D1B"/>
    <w:rsid w:val="005F1EA6"/>
    <w:rsid w:val="005F22F2"/>
    <w:rsid w:val="005F287D"/>
    <w:rsid w:val="005F2AAE"/>
    <w:rsid w:val="005F32FA"/>
    <w:rsid w:val="005F3918"/>
    <w:rsid w:val="005F3924"/>
    <w:rsid w:val="005F3A6A"/>
    <w:rsid w:val="005F3AFE"/>
    <w:rsid w:val="005F4024"/>
    <w:rsid w:val="005F4210"/>
    <w:rsid w:val="005F42ED"/>
    <w:rsid w:val="005F433C"/>
    <w:rsid w:val="005F46F8"/>
    <w:rsid w:val="005F4E8D"/>
    <w:rsid w:val="005F4EF5"/>
    <w:rsid w:val="005F51EB"/>
    <w:rsid w:val="005F54F4"/>
    <w:rsid w:val="005F573A"/>
    <w:rsid w:val="005F5906"/>
    <w:rsid w:val="005F5939"/>
    <w:rsid w:val="005F5BC4"/>
    <w:rsid w:val="005F5E60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AD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B49"/>
    <w:rsid w:val="00612E89"/>
    <w:rsid w:val="00612F1C"/>
    <w:rsid w:val="00612F38"/>
    <w:rsid w:val="006130B5"/>
    <w:rsid w:val="006134D9"/>
    <w:rsid w:val="00613699"/>
    <w:rsid w:val="006136E2"/>
    <w:rsid w:val="0061371A"/>
    <w:rsid w:val="00613A2C"/>
    <w:rsid w:val="00613AA2"/>
    <w:rsid w:val="00613B7E"/>
    <w:rsid w:val="00613C0D"/>
    <w:rsid w:val="00613C72"/>
    <w:rsid w:val="00614022"/>
    <w:rsid w:val="006140A1"/>
    <w:rsid w:val="006145EE"/>
    <w:rsid w:val="00614908"/>
    <w:rsid w:val="00614C46"/>
    <w:rsid w:val="00614CDF"/>
    <w:rsid w:val="00614D27"/>
    <w:rsid w:val="00614EA1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02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A66"/>
    <w:rsid w:val="00624BF2"/>
    <w:rsid w:val="00624EA0"/>
    <w:rsid w:val="0062561E"/>
    <w:rsid w:val="0062577B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B1B"/>
    <w:rsid w:val="0063103C"/>
    <w:rsid w:val="006310B8"/>
    <w:rsid w:val="006311D5"/>
    <w:rsid w:val="00631733"/>
    <w:rsid w:val="00631A2F"/>
    <w:rsid w:val="00631B3C"/>
    <w:rsid w:val="00631B65"/>
    <w:rsid w:val="00631B71"/>
    <w:rsid w:val="00631B76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1EA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B3"/>
    <w:rsid w:val="006376FA"/>
    <w:rsid w:val="006378EB"/>
    <w:rsid w:val="00637A4C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4A2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B77"/>
    <w:rsid w:val="00654C13"/>
    <w:rsid w:val="00654C6E"/>
    <w:rsid w:val="00654CAF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D91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C76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926"/>
    <w:rsid w:val="00662DF3"/>
    <w:rsid w:val="006631D6"/>
    <w:rsid w:val="00663518"/>
    <w:rsid w:val="006635E5"/>
    <w:rsid w:val="006637D3"/>
    <w:rsid w:val="0066380E"/>
    <w:rsid w:val="00663F23"/>
    <w:rsid w:val="006640CD"/>
    <w:rsid w:val="0066425B"/>
    <w:rsid w:val="006643E8"/>
    <w:rsid w:val="0066487C"/>
    <w:rsid w:val="00664915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AC6"/>
    <w:rsid w:val="00666AF9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2E"/>
    <w:rsid w:val="006703EF"/>
    <w:rsid w:val="006704E3"/>
    <w:rsid w:val="006707F8"/>
    <w:rsid w:val="006708EA"/>
    <w:rsid w:val="00670910"/>
    <w:rsid w:val="006709EF"/>
    <w:rsid w:val="00670CC0"/>
    <w:rsid w:val="00670DA7"/>
    <w:rsid w:val="00670FA7"/>
    <w:rsid w:val="00671048"/>
    <w:rsid w:val="00671066"/>
    <w:rsid w:val="00671238"/>
    <w:rsid w:val="006716B8"/>
    <w:rsid w:val="006716DD"/>
    <w:rsid w:val="006717AC"/>
    <w:rsid w:val="0067181F"/>
    <w:rsid w:val="006719C0"/>
    <w:rsid w:val="006719E5"/>
    <w:rsid w:val="00671A36"/>
    <w:rsid w:val="00672623"/>
    <w:rsid w:val="00672A9E"/>
    <w:rsid w:val="00672BDD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5B1E"/>
    <w:rsid w:val="00676255"/>
    <w:rsid w:val="00676319"/>
    <w:rsid w:val="006764C2"/>
    <w:rsid w:val="006769AE"/>
    <w:rsid w:val="0067732B"/>
    <w:rsid w:val="00677421"/>
    <w:rsid w:val="0067746B"/>
    <w:rsid w:val="0067748D"/>
    <w:rsid w:val="006775ED"/>
    <w:rsid w:val="00677796"/>
    <w:rsid w:val="00677AEC"/>
    <w:rsid w:val="00677C04"/>
    <w:rsid w:val="00677C77"/>
    <w:rsid w:val="00677CEF"/>
    <w:rsid w:val="00677FF7"/>
    <w:rsid w:val="00680140"/>
    <w:rsid w:val="006802ED"/>
    <w:rsid w:val="006803CF"/>
    <w:rsid w:val="00680609"/>
    <w:rsid w:val="00680C40"/>
    <w:rsid w:val="00681117"/>
    <w:rsid w:val="0068115B"/>
    <w:rsid w:val="00681330"/>
    <w:rsid w:val="006816AE"/>
    <w:rsid w:val="00681A91"/>
    <w:rsid w:val="00681ACB"/>
    <w:rsid w:val="00681D1C"/>
    <w:rsid w:val="00681D85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93C"/>
    <w:rsid w:val="00683C12"/>
    <w:rsid w:val="00683C1C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9B0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2FB6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A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CFE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68A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10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981"/>
    <w:rsid w:val="006C2A53"/>
    <w:rsid w:val="006C2E72"/>
    <w:rsid w:val="006C3212"/>
    <w:rsid w:val="006C33F2"/>
    <w:rsid w:val="006C34D2"/>
    <w:rsid w:val="006C38B0"/>
    <w:rsid w:val="006C3939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5E02"/>
    <w:rsid w:val="006C640D"/>
    <w:rsid w:val="006C6664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FB"/>
    <w:rsid w:val="006D03DD"/>
    <w:rsid w:val="006D0734"/>
    <w:rsid w:val="006D08D3"/>
    <w:rsid w:val="006D0AA2"/>
    <w:rsid w:val="006D0E74"/>
    <w:rsid w:val="006D0F88"/>
    <w:rsid w:val="006D10CE"/>
    <w:rsid w:val="006D1210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2D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3D4B"/>
    <w:rsid w:val="006D4292"/>
    <w:rsid w:val="006D4465"/>
    <w:rsid w:val="006D44F9"/>
    <w:rsid w:val="006D454E"/>
    <w:rsid w:val="006D4A92"/>
    <w:rsid w:val="006D4D6D"/>
    <w:rsid w:val="006D51AC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67C"/>
    <w:rsid w:val="006D782B"/>
    <w:rsid w:val="006D7D6D"/>
    <w:rsid w:val="006D7DBF"/>
    <w:rsid w:val="006E02D3"/>
    <w:rsid w:val="006E0360"/>
    <w:rsid w:val="006E045F"/>
    <w:rsid w:val="006E05F3"/>
    <w:rsid w:val="006E0724"/>
    <w:rsid w:val="006E18D9"/>
    <w:rsid w:val="006E18EE"/>
    <w:rsid w:val="006E1C0B"/>
    <w:rsid w:val="006E1D23"/>
    <w:rsid w:val="006E256B"/>
    <w:rsid w:val="006E3201"/>
    <w:rsid w:val="006E3367"/>
    <w:rsid w:val="006E3900"/>
    <w:rsid w:val="006E3948"/>
    <w:rsid w:val="006E3F86"/>
    <w:rsid w:val="006E40B3"/>
    <w:rsid w:val="006E438E"/>
    <w:rsid w:val="006E45A6"/>
    <w:rsid w:val="006E47E2"/>
    <w:rsid w:val="006E4EB1"/>
    <w:rsid w:val="006E5346"/>
    <w:rsid w:val="006E54DE"/>
    <w:rsid w:val="006E55A5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D4F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C01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5FA1"/>
    <w:rsid w:val="006F5FCB"/>
    <w:rsid w:val="006F645C"/>
    <w:rsid w:val="006F65EC"/>
    <w:rsid w:val="006F66F2"/>
    <w:rsid w:val="006F6885"/>
    <w:rsid w:val="006F6915"/>
    <w:rsid w:val="006F6958"/>
    <w:rsid w:val="006F6B43"/>
    <w:rsid w:val="006F6E14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54A"/>
    <w:rsid w:val="007029DE"/>
    <w:rsid w:val="00702D9C"/>
    <w:rsid w:val="00702E98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28E"/>
    <w:rsid w:val="00704587"/>
    <w:rsid w:val="00704766"/>
    <w:rsid w:val="007047B8"/>
    <w:rsid w:val="00704924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7E6"/>
    <w:rsid w:val="007079B7"/>
    <w:rsid w:val="00707C5C"/>
    <w:rsid w:val="00707D66"/>
    <w:rsid w:val="00707D73"/>
    <w:rsid w:val="00707DD0"/>
    <w:rsid w:val="00710065"/>
    <w:rsid w:val="00710604"/>
    <w:rsid w:val="00710921"/>
    <w:rsid w:val="00710A1E"/>
    <w:rsid w:val="00710B0A"/>
    <w:rsid w:val="00710E03"/>
    <w:rsid w:val="00710EAC"/>
    <w:rsid w:val="00711700"/>
    <w:rsid w:val="00711724"/>
    <w:rsid w:val="007118AD"/>
    <w:rsid w:val="00711BB6"/>
    <w:rsid w:val="00711BEA"/>
    <w:rsid w:val="00711CC5"/>
    <w:rsid w:val="00711D40"/>
    <w:rsid w:val="00711DEF"/>
    <w:rsid w:val="00711E3B"/>
    <w:rsid w:val="007120B7"/>
    <w:rsid w:val="007120EF"/>
    <w:rsid w:val="00712166"/>
    <w:rsid w:val="00712387"/>
    <w:rsid w:val="00712407"/>
    <w:rsid w:val="007124F1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5F9C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A1"/>
    <w:rsid w:val="00717B5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6D6"/>
    <w:rsid w:val="0072190D"/>
    <w:rsid w:val="00721AC5"/>
    <w:rsid w:val="00721BCE"/>
    <w:rsid w:val="00721DE5"/>
    <w:rsid w:val="00721FAE"/>
    <w:rsid w:val="0072200A"/>
    <w:rsid w:val="00722268"/>
    <w:rsid w:val="00722CD7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27F88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2C79"/>
    <w:rsid w:val="00733326"/>
    <w:rsid w:val="00733594"/>
    <w:rsid w:val="00733A4E"/>
    <w:rsid w:val="00733AF1"/>
    <w:rsid w:val="00733C5E"/>
    <w:rsid w:val="00734920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CBA"/>
    <w:rsid w:val="00737E1B"/>
    <w:rsid w:val="007400C5"/>
    <w:rsid w:val="007400D7"/>
    <w:rsid w:val="007400E6"/>
    <w:rsid w:val="0074040B"/>
    <w:rsid w:val="0074044F"/>
    <w:rsid w:val="00740477"/>
    <w:rsid w:val="007404D3"/>
    <w:rsid w:val="0074050E"/>
    <w:rsid w:val="007406CC"/>
    <w:rsid w:val="00740881"/>
    <w:rsid w:val="007409A1"/>
    <w:rsid w:val="00740CD6"/>
    <w:rsid w:val="00740E72"/>
    <w:rsid w:val="00741008"/>
    <w:rsid w:val="007410AB"/>
    <w:rsid w:val="00741507"/>
    <w:rsid w:val="0074181B"/>
    <w:rsid w:val="007418C5"/>
    <w:rsid w:val="007419E2"/>
    <w:rsid w:val="00741D39"/>
    <w:rsid w:val="00741D8C"/>
    <w:rsid w:val="00742078"/>
    <w:rsid w:val="007422E0"/>
    <w:rsid w:val="007425FD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B1D"/>
    <w:rsid w:val="00744B3F"/>
    <w:rsid w:val="00744B82"/>
    <w:rsid w:val="007450B6"/>
    <w:rsid w:val="007455FA"/>
    <w:rsid w:val="0074562B"/>
    <w:rsid w:val="00745C8A"/>
    <w:rsid w:val="00745CCC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B61"/>
    <w:rsid w:val="00746FA9"/>
    <w:rsid w:val="00747298"/>
    <w:rsid w:val="007479F6"/>
    <w:rsid w:val="00747C52"/>
    <w:rsid w:val="00747F84"/>
    <w:rsid w:val="0075008F"/>
    <w:rsid w:val="0075042E"/>
    <w:rsid w:val="007508F2"/>
    <w:rsid w:val="00750990"/>
    <w:rsid w:val="00750B89"/>
    <w:rsid w:val="00750F5A"/>
    <w:rsid w:val="0075101F"/>
    <w:rsid w:val="007519C0"/>
    <w:rsid w:val="00751D27"/>
    <w:rsid w:val="007520A0"/>
    <w:rsid w:val="007521C9"/>
    <w:rsid w:val="007521EB"/>
    <w:rsid w:val="00752213"/>
    <w:rsid w:val="007523FF"/>
    <w:rsid w:val="007526B1"/>
    <w:rsid w:val="007528E7"/>
    <w:rsid w:val="00752B53"/>
    <w:rsid w:val="00752E4D"/>
    <w:rsid w:val="00752E70"/>
    <w:rsid w:val="00752FC5"/>
    <w:rsid w:val="00752FFB"/>
    <w:rsid w:val="007534F0"/>
    <w:rsid w:val="007537D0"/>
    <w:rsid w:val="007538F5"/>
    <w:rsid w:val="00753A7B"/>
    <w:rsid w:val="00753F47"/>
    <w:rsid w:val="00754050"/>
    <w:rsid w:val="007542D6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849"/>
    <w:rsid w:val="00760AFF"/>
    <w:rsid w:val="00760BB5"/>
    <w:rsid w:val="00760E28"/>
    <w:rsid w:val="00760EA5"/>
    <w:rsid w:val="0076119E"/>
    <w:rsid w:val="007611F6"/>
    <w:rsid w:val="007612E6"/>
    <w:rsid w:val="00761389"/>
    <w:rsid w:val="00761418"/>
    <w:rsid w:val="007616BC"/>
    <w:rsid w:val="00761767"/>
    <w:rsid w:val="00761A34"/>
    <w:rsid w:val="00761C02"/>
    <w:rsid w:val="00761C7B"/>
    <w:rsid w:val="00761E10"/>
    <w:rsid w:val="00762AED"/>
    <w:rsid w:val="00762B3F"/>
    <w:rsid w:val="00762BBA"/>
    <w:rsid w:val="00762D16"/>
    <w:rsid w:val="00762D74"/>
    <w:rsid w:val="00763000"/>
    <w:rsid w:val="00763093"/>
    <w:rsid w:val="0076309F"/>
    <w:rsid w:val="0076350A"/>
    <w:rsid w:val="0076376E"/>
    <w:rsid w:val="00763935"/>
    <w:rsid w:val="00763976"/>
    <w:rsid w:val="0076399F"/>
    <w:rsid w:val="00763A54"/>
    <w:rsid w:val="007642A3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0D32"/>
    <w:rsid w:val="00770FDA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1A"/>
    <w:rsid w:val="007735A6"/>
    <w:rsid w:val="007737B4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6E79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87D35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A6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ED2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1F5"/>
    <w:rsid w:val="007A33DD"/>
    <w:rsid w:val="007A36BD"/>
    <w:rsid w:val="007A3757"/>
    <w:rsid w:val="007A39DE"/>
    <w:rsid w:val="007A3BD8"/>
    <w:rsid w:val="007A3BF4"/>
    <w:rsid w:val="007A3EAF"/>
    <w:rsid w:val="007A4086"/>
    <w:rsid w:val="007A464A"/>
    <w:rsid w:val="007A4704"/>
    <w:rsid w:val="007A4765"/>
    <w:rsid w:val="007A4882"/>
    <w:rsid w:val="007A48D3"/>
    <w:rsid w:val="007A4937"/>
    <w:rsid w:val="007A4A90"/>
    <w:rsid w:val="007A4B77"/>
    <w:rsid w:val="007A4CC6"/>
    <w:rsid w:val="007A4D27"/>
    <w:rsid w:val="007A4EFD"/>
    <w:rsid w:val="007A4FB7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710A"/>
    <w:rsid w:val="007A7363"/>
    <w:rsid w:val="007A73AC"/>
    <w:rsid w:val="007A7556"/>
    <w:rsid w:val="007A7610"/>
    <w:rsid w:val="007A7633"/>
    <w:rsid w:val="007A7AFE"/>
    <w:rsid w:val="007A7B3B"/>
    <w:rsid w:val="007A7B43"/>
    <w:rsid w:val="007A7B4F"/>
    <w:rsid w:val="007B00DA"/>
    <w:rsid w:val="007B06F2"/>
    <w:rsid w:val="007B09EE"/>
    <w:rsid w:val="007B0A9E"/>
    <w:rsid w:val="007B0B96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840"/>
    <w:rsid w:val="007B5BAF"/>
    <w:rsid w:val="007B5D11"/>
    <w:rsid w:val="007B5EE2"/>
    <w:rsid w:val="007B6258"/>
    <w:rsid w:val="007B64EC"/>
    <w:rsid w:val="007B667B"/>
    <w:rsid w:val="007B6696"/>
    <w:rsid w:val="007B6B83"/>
    <w:rsid w:val="007B6FEA"/>
    <w:rsid w:val="007B724C"/>
    <w:rsid w:val="007B7291"/>
    <w:rsid w:val="007B773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288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838"/>
    <w:rsid w:val="007C3A69"/>
    <w:rsid w:val="007C3EEB"/>
    <w:rsid w:val="007C4038"/>
    <w:rsid w:val="007C44D1"/>
    <w:rsid w:val="007C4932"/>
    <w:rsid w:val="007C4C62"/>
    <w:rsid w:val="007C4DBC"/>
    <w:rsid w:val="007C4DC6"/>
    <w:rsid w:val="007C4E62"/>
    <w:rsid w:val="007C536A"/>
    <w:rsid w:val="007C54C5"/>
    <w:rsid w:val="007C57C2"/>
    <w:rsid w:val="007C5C3F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4D41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6C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C97"/>
    <w:rsid w:val="007E2DFB"/>
    <w:rsid w:val="007E2E62"/>
    <w:rsid w:val="007E2EA8"/>
    <w:rsid w:val="007E2FD1"/>
    <w:rsid w:val="007E32F2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C42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DF"/>
    <w:rsid w:val="007E7D98"/>
    <w:rsid w:val="007E7F40"/>
    <w:rsid w:val="007F004E"/>
    <w:rsid w:val="007F02BC"/>
    <w:rsid w:val="007F0390"/>
    <w:rsid w:val="007F042D"/>
    <w:rsid w:val="007F0536"/>
    <w:rsid w:val="007F0814"/>
    <w:rsid w:val="007F087E"/>
    <w:rsid w:val="007F09FF"/>
    <w:rsid w:val="007F0C0C"/>
    <w:rsid w:val="007F0FE9"/>
    <w:rsid w:val="007F0FEA"/>
    <w:rsid w:val="007F10B8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EEF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41"/>
    <w:rsid w:val="007F6D62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1EC"/>
    <w:rsid w:val="008012EA"/>
    <w:rsid w:val="00801C34"/>
    <w:rsid w:val="00801E90"/>
    <w:rsid w:val="0080219D"/>
    <w:rsid w:val="008021A8"/>
    <w:rsid w:val="00802279"/>
    <w:rsid w:val="00802290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D98"/>
    <w:rsid w:val="00805012"/>
    <w:rsid w:val="00805067"/>
    <w:rsid w:val="0080522B"/>
    <w:rsid w:val="00805302"/>
    <w:rsid w:val="008053F2"/>
    <w:rsid w:val="008055BB"/>
    <w:rsid w:val="0080575B"/>
    <w:rsid w:val="00805791"/>
    <w:rsid w:val="00805EBF"/>
    <w:rsid w:val="008060D7"/>
    <w:rsid w:val="00806467"/>
    <w:rsid w:val="0080678C"/>
    <w:rsid w:val="008069FB"/>
    <w:rsid w:val="00807345"/>
    <w:rsid w:val="0080739F"/>
    <w:rsid w:val="008075DC"/>
    <w:rsid w:val="008077ED"/>
    <w:rsid w:val="00807982"/>
    <w:rsid w:val="00807A9A"/>
    <w:rsid w:val="00807B59"/>
    <w:rsid w:val="00807C38"/>
    <w:rsid w:val="00807D0C"/>
    <w:rsid w:val="00807DB0"/>
    <w:rsid w:val="008102DF"/>
    <w:rsid w:val="008105B9"/>
    <w:rsid w:val="0081078C"/>
    <w:rsid w:val="00810A38"/>
    <w:rsid w:val="00810CBB"/>
    <w:rsid w:val="00810D9B"/>
    <w:rsid w:val="00810FD6"/>
    <w:rsid w:val="00811048"/>
    <w:rsid w:val="0081197D"/>
    <w:rsid w:val="008120D5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3FF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08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0E6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C08"/>
    <w:rsid w:val="00825CD2"/>
    <w:rsid w:val="00825D67"/>
    <w:rsid w:val="00826244"/>
    <w:rsid w:val="00826428"/>
    <w:rsid w:val="00826455"/>
    <w:rsid w:val="00826459"/>
    <w:rsid w:val="00826A16"/>
    <w:rsid w:val="00826B90"/>
    <w:rsid w:val="008270F3"/>
    <w:rsid w:val="008271B6"/>
    <w:rsid w:val="00827B1D"/>
    <w:rsid w:val="00827DBF"/>
    <w:rsid w:val="008300A4"/>
    <w:rsid w:val="008301BD"/>
    <w:rsid w:val="00830394"/>
    <w:rsid w:val="008303A2"/>
    <w:rsid w:val="0083042C"/>
    <w:rsid w:val="008305B1"/>
    <w:rsid w:val="00830668"/>
    <w:rsid w:val="008306C1"/>
    <w:rsid w:val="008307CB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BA"/>
    <w:rsid w:val="00834CF3"/>
    <w:rsid w:val="0083515B"/>
    <w:rsid w:val="0083515F"/>
    <w:rsid w:val="008352DE"/>
    <w:rsid w:val="0083561C"/>
    <w:rsid w:val="0083583B"/>
    <w:rsid w:val="00835ACB"/>
    <w:rsid w:val="00835D3D"/>
    <w:rsid w:val="00835E93"/>
    <w:rsid w:val="0083608B"/>
    <w:rsid w:val="0083614A"/>
    <w:rsid w:val="00836164"/>
    <w:rsid w:val="008361F8"/>
    <w:rsid w:val="008362EA"/>
    <w:rsid w:val="0083647A"/>
    <w:rsid w:val="00836C21"/>
    <w:rsid w:val="008372E4"/>
    <w:rsid w:val="008372F4"/>
    <w:rsid w:val="00837353"/>
    <w:rsid w:val="00837595"/>
    <w:rsid w:val="008375D2"/>
    <w:rsid w:val="00837968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DD9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6F2"/>
    <w:rsid w:val="00847867"/>
    <w:rsid w:val="0084787C"/>
    <w:rsid w:val="0084795A"/>
    <w:rsid w:val="00847B4D"/>
    <w:rsid w:val="00850565"/>
    <w:rsid w:val="0085089F"/>
    <w:rsid w:val="008508BF"/>
    <w:rsid w:val="008509E7"/>
    <w:rsid w:val="00850A09"/>
    <w:rsid w:val="00850B3E"/>
    <w:rsid w:val="00850DE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8C2"/>
    <w:rsid w:val="00852B5D"/>
    <w:rsid w:val="00852F10"/>
    <w:rsid w:val="00853184"/>
    <w:rsid w:val="008532CC"/>
    <w:rsid w:val="0085366C"/>
    <w:rsid w:val="008536B1"/>
    <w:rsid w:val="00853B0A"/>
    <w:rsid w:val="00853D5F"/>
    <w:rsid w:val="00854543"/>
    <w:rsid w:val="0085460D"/>
    <w:rsid w:val="00854925"/>
    <w:rsid w:val="008549DB"/>
    <w:rsid w:val="00854BD1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5D90"/>
    <w:rsid w:val="00856196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75"/>
    <w:rsid w:val="00857DFB"/>
    <w:rsid w:val="0086092C"/>
    <w:rsid w:val="00860E45"/>
    <w:rsid w:val="00860F63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514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816"/>
    <w:rsid w:val="00865A82"/>
    <w:rsid w:val="00865B92"/>
    <w:rsid w:val="00865CE6"/>
    <w:rsid w:val="00865D1D"/>
    <w:rsid w:val="00865DF8"/>
    <w:rsid w:val="00866283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1C5B"/>
    <w:rsid w:val="00872180"/>
    <w:rsid w:val="008721B0"/>
    <w:rsid w:val="008723B0"/>
    <w:rsid w:val="00872570"/>
    <w:rsid w:val="008726E0"/>
    <w:rsid w:val="008729BF"/>
    <w:rsid w:val="00872C89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08"/>
    <w:rsid w:val="00877A6F"/>
    <w:rsid w:val="00877ED3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66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0"/>
    <w:rsid w:val="008839C6"/>
    <w:rsid w:val="00883A62"/>
    <w:rsid w:val="00883FA0"/>
    <w:rsid w:val="00884072"/>
    <w:rsid w:val="00884077"/>
    <w:rsid w:val="008840CF"/>
    <w:rsid w:val="008841AC"/>
    <w:rsid w:val="008846E3"/>
    <w:rsid w:val="008847B4"/>
    <w:rsid w:val="008849FE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9EA"/>
    <w:rsid w:val="00887B1A"/>
    <w:rsid w:val="00887C0F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E5"/>
    <w:rsid w:val="008955C7"/>
    <w:rsid w:val="008957F9"/>
    <w:rsid w:val="00895B5B"/>
    <w:rsid w:val="00895BDE"/>
    <w:rsid w:val="00895DBA"/>
    <w:rsid w:val="00896184"/>
    <w:rsid w:val="00896379"/>
    <w:rsid w:val="00897473"/>
    <w:rsid w:val="00897561"/>
    <w:rsid w:val="00897777"/>
    <w:rsid w:val="00897921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8F2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5BA"/>
    <w:rsid w:val="008B17B1"/>
    <w:rsid w:val="008B17E3"/>
    <w:rsid w:val="008B1B01"/>
    <w:rsid w:val="008B2010"/>
    <w:rsid w:val="008B20E3"/>
    <w:rsid w:val="008B2134"/>
    <w:rsid w:val="008B224A"/>
    <w:rsid w:val="008B25FA"/>
    <w:rsid w:val="008B292E"/>
    <w:rsid w:val="008B2971"/>
    <w:rsid w:val="008B2D2B"/>
    <w:rsid w:val="008B3110"/>
    <w:rsid w:val="008B3189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8EE"/>
    <w:rsid w:val="008B4944"/>
    <w:rsid w:val="008B4CAE"/>
    <w:rsid w:val="008B4E65"/>
    <w:rsid w:val="008B5301"/>
    <w:rsid w:val="008B545E"/>
    <w:rsid w:val="008B563F"/>
    <w:rsid w:val="008B568C"/>
    <w:rsid w:val="008B56E1"/>
    <w:rsid w:val="008B5984"/>
    <w:rsid w:val="008B59AC"/>
    <w:rsid w:val="008B5A50"/>
    <w:rsid w:val="008B5DD0"/>
    <w:rsid w:val="008B5FD5"/>
    <w:rsid w:val="008B6489"/>
    <w:rsid w:val="008B65E0"/>
    <w:rsid w:val="008B67AD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7E"/>
    <w:rsid w:val="008B7851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F0A"/>
    <w:rsid w:val="008C2350"/>
    <w:rsid w:val="008C290C"/>
    <w:rsid w:val="008C294E"/>
    <w:rsid w:val="008C2E65"/>
    <w:rsid w:val="008C2F02"/>
    <w:rsid w:val="008C3ACE"/>
    <w:rsid w:val="008C4986"/>
    <w:rsid w:val="008C4BC9"/>
    <w:rsid w:val="008C4D78"/>
    <w:rsid w:val="008C4FD4"/>
    <w:rsid w:val="008C52A8"/>
    <w:rsid w:val="008C53D8"/>
    <w:rsid w:val="008C5598"/>
    <w:rsid w:val="008C5A16"/>
    <w:rsid w:val="008C6234"/>
    <w:rsid w:val="008C67D5"/>
    <w:rsid w:val="008C6880"/>
    <w:rsid w:val="008C6964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C9C"/>
    <w:rsid w:val="008D102A"/>
    <w:rsid w:val="008D12E9"/>
    <w:rsid w:val="008D145F"/>
    <w:rsid w:val="008D1659"/>
    <w:rsid w:val="008D166F"/>
    <w:rsid w:val="008D1778"/>
    <w:rsid w:val="008D17A5"/>
    <w:rsid w:val="008D1CA9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2A0"/>
    <w:rsid w:val="008D5453"/>
    <w:rsid w:val="008D54C3"/>
    <w:rsid w:val="008D5643"/>
    <w:rsid w:val="008D58EC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C9D"/>
    <w:rsid w:val="008E005A"/>
    <w:rsid w:val="008E0433"/>
    <w:rsid w:val="008E0974"/>
    <w:rsid w:val="008E0A48"/>
    <w:rsid w:val="008E0AAD"/>
    <w:rsid w:val="008E0DD0"/>
    <w:rsid w:val="008E0E39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6B5F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909"/>
    <w:rsid w:val="00900AE8"/>
    <w:rsid w:val="00900BFA"/>
    <w:rsid w:val="00900D41"/>
    <w:rsid w:val="00900F8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47F"/>
    <w:rsid w:val="009046AC"/>
    <w:rsid w:val="0090470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09B"/>
    <w:rsid w:val="009101B0"/>
    <w:rsid w:val="009102DC"/>
    <w:rsid w:val="00910566"/>
    <w:rsid w:val="009109FF"/>
    <w:rsid w:val="00910C02"/>
    <w:rsid w:val="00911008"/>
    <w:rsid w:val="00911292"/>
    <w:rsid w:val="00911313"/>
    <w:rsid w:val="009118A2"/>
    <w:rsid w:val="00911950"/>
    <w:rsid w:val="00911AB3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BDF"/>
    <w:rsid w:val="00914C4A"/>
    <w:rsid w:val="009151A2"/>
    <w:rsid w:val="009154C5"/>
    <w:rsid w:val="00915589"/>
    <w:rsid w:val="0091565F"/>
    <w:rsid w:val="00915770"/>
    <w:rsid w:val="00915A83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5"/>
    <w:rsid w:val="00916EB8"/>
    <w:rsid w:val="00917004"/>
    <w:rsid w:val="00917527"/>
    <w:rsid w:val="0091775B"/>
    <w:rsid w:val="0091796A"/>
    <w:rsid w:val="00917E12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230"/>
    <w:rsid w:val="009242EF"/>
    <w:rsid w:val="00924518"/>
    <w:rsid w:val="009249B7"/>
    <w:rsid w:val="00924B33"/>
    <w:rsid w:val="00924B51"/>
    <w:rsid w:val="00924F83"/>
    <w:rsid w:val="009250A7"/>
    <w:rsid w:val="00925233"/>
    <w:rsid w:val="0092559F"/>
    <w:rsid w:val="00925747"/>
    <w:rsid w:val="0092579C"/>
    <w:rsid w:val="0092588E"/>
    <w:rsid w:val="00925B74"/>
    <w:rsid w:val="00925C29"/>
    <w:rsid w:val="00925DE6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27DAF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CD"/>
    <w:rsid w:val="009312EE"/>
    <w:rsid w:val="009314D1"/>
    <w:rsid w:val="00931A15"/>
    <w:rsid w:val="00931A72"/>
    <w:rsid w:val="00931AF3"/>
    <w:rsid w:val="00931E9D"/>
    <w:rsid w:val="009320D9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DE"/>
    <w:rsid w:val="009336E3"/>
    <w:rsid w:val="00933F1A"/>
    <w:rsid w:val="00934201"/>
    <w:rsid w:val="00934355"/>
    <w:rsid w:val="0093436C"/>
    <w:rsid w:val="009347FA"/>
    <w:rsid w:val="00934FF6"/>
    <w:rsid w:val="00935073"/>
    <w:rsid w:val="00935104"/>
    <w:rsid w:val="0093519D"/>
    <w:rsid w:val="00935278"/>
    <w:rsid w:val="00935378"/>
    <w:rsid w:val="0093573D"/>
    <w:rsid w:val="009357E0"/>
    <w:rsid w:val="00935A2B"/>
    <w:rsid w:val="00935DE0"/>
    <w:rsid w:val="00935E1A"/>
    <w:rsid w:val="00936887"/>
    <w:rsid w:val="00936962"/>
    <w:rsid w:val="00936ECC"/>
    <w:rsid w:val="0093713F"/>
    <w:rsid w:val="0093745A"/>
    <w:rsid w:val="00937DF5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6CA"/>
    <w:rsid w:val="00941943"/>
    <w:rsid w:val="00941D7D"/>
    <w:rsid w:val="0094240B"/>
    <w:rsid w:val="0094251E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3BEA"/>
    <w:rsid w:val="0094404E"/>
    <w:rsid w:val="009442C0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1A7"/>
    <w:rsid w:val="009522CD"/>
    <w:rsid w:val="009522E1"/>
    <w:rsid w:val="00952303"/>
    <w:rsid w:val="009523A2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AB5"/>
    <w:rsid w:val="00954ED6"/>
    <w:rsid w:val="009554AC"/>
    <w:rsid w:val="009556EC"/>
    <w:rsid w:val="00955A62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1DD"/>
    <w:rsid w:val="009572C0"/>
    <w:rsid w:val="009573F4"/>
    <w:rsid w:val="009574B4"/>
    <w:rsid w:val="00957717"/>
    <w:rsid w:val="009579DB"/>
    <w:rsid w:val="00957BBA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7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E8A"/>
    <w:rsid w:val="00963F7E"/>
    <w:rsid w:val="009640F8"/>
    <w:rsid w:val="0096451C"/>
    <w:rsid w:val="00964580"/>
    <w:rsid w:val="00964860"/>
    <w:rsid w:val="00965562"/>
    <w:rsid w:val="009656EA"/>
    <w:rsid w:val="00965C8C"/>
    <w:rsid w:val="00965CC7"/>
    <w:rsid w:val="0096616D"/>
    <w:rsid w:val="009663E1"/>
    <w:rsid w:val="009666D4"/>
    <w:rsid w:val="00966B07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701"/>
    <w:rsid w:val="009679E2"/>
    <w:rsid w:val="00967B6A"/>
    <w:rsid w:val="00967DF3"/>
    <w:rsid w:val="00970635"/>
    <w:rsid w:val="009707EE"/>
    <w:rsid w:val="009708A6"/>
    <w:rsid w:val="00970A6E"/>
    <w:rsid w:val="00970BAE"/>
    <w:rsid w:val="00970D36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C2B"/>
    <w:rsid w:val="00974DAA"/>
    <w:rsid w:val="00974E6A"/>
    <w:rsid w:val="00974FC5"/>
    <w:rsid w:val="00975143"/>
    <w:rsid w:val="00975481"/>
    <w:rsid w:val="009754AB"/>
    <w:rsid w:val="0097563A"/>
    <w:rsid w:val="009757B2"/>
    <w:rsid w:val="00975F3F"/>
    <w:rsid w:val="009764E1"/>
    <w:rsid w:val="009764EA"/>
    <w:rsid w:val="0097662E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84D"/>
    <w:rsid w:val="0098094B"/>
    <w:rsid w:val="00980CAB"/>
    <w:rsid w:val="0098109C"/>
    <w:rsid w:val="009814A1"/>
    <w:rsid w:val="00981755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46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A2D"/>
    <w:rsid w:val="00984B74"/>
    <w:rsid w:val="0098508C"/>
    <w:rsid w:val="00985221"/>
    <w:rsid w:val="0098540E"/>
    <w:rsid w:val="009858FC"/>
    <w:rsid w:val="009859F5"/>
    <w:rsid w:val="00985C25"/>
    <w:rsid w:val="00985C9B"/>
    <w:rsid w:val="00985DBA"/>
    <w:rsid w:val="00986B26"/>
    <w:rsid w:val="00986EC0"/>
    <w:rsid w:val="009870F3"/>
    <w:rsid w:val="009872E6"/>
    <w:rsid w:val="0098739F"/>
    <w:rsid w:val="009874C0"/>
    <w:rsid w:val="00987C51"/>
    <w:rsid w:val="0099012F"/>
    <w:rsid w:val="009901D9"/>
    <w:rsid w:val="009903A1"/>
    <w:rsid w:val="009904C9"/>
    <w:rsid w:val="009906E9"/>
    <w:rsid w:val="0099070E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27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504D"/>
    <w:rsid w:val="00995373"/>
    <w:rsid w:val="00995615"/>
    <w:rsid w:val="0099583A"/>
    <w:rsid w:val="009958C8"/>
    <w:rsid w:val="0099594C"/>
    <w:rsid w:val="00995A53"/>
    <w:rsid w:val="00996006"/>
    <w:rsid w:val="0099608F"/>
    <w:rsid w:val="00996343"/>
    <w:rsid w:val="0099636C"/>
    <w:rsid w:val="0099648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2AF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4A7"/>
    <w:rsid w:val="009A2622"/>
    <w:rsid w:val="009A27CC"/>
    <w:rsid w:val="009A2C89"/>
    <w:rsid w:val="009A3048"/>
    <w:rsid w:val="009A3543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2B0"/>
    <w:rsid w:val="009A7926"/>
    <w:rsid w:val="009A7BE0"/>
    <w:rsid w:val="009A7F91"/>
    <w:rsid w:val="009B054B"/>
    <w:rsid w:val="009B062F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D7"/>
    <w:rsid w:val="009B3821"/>
    <w:rsid w:val="009B4228"/>
    <w:rsid w:val="009B43C9"/>
    <w:rsid w:val="009B471B"/>
    <w:rsid w:val="009B4940"/>
    <w:rsid w:val="009B4F5C"/>
    <w:rsid w:val="009B506D"/>
    <w:rsid w:val="009B506E"/>
    <w:rsid w:val="009B5303"/>
    <w:rsid w:val="009B5386"/>
    <w:rsid w:val="009B53A7"/>
    <w:rsid w:val="009B55C0"/>
    <w:rsid w:val="009B55C7"/>
    <w:rsid w:val="009B55FE"/>
    <w:rsid w:val="009B587D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261"/>
    <w:rsid w:val="009C02E7"/>
    <w:rsid w:val="009C0419"/>
    <w:rsid w:val="009C08F7"/>
    <w:rsid w:val="009C0AFA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2F5"/>
    <w:rsid w:val="009C45D6"/>
    <w:rsid w:val="009C45DC"/>
    <w:rsid w:val="009C48D0"/>
    <w:rsid w:val="009C49A6"/>
    <w:rsid w:val="009C4ADF"/>
    <w:rsid w:val="009C4D91"/>
    <w:rsid w:val="009C500B"/>
    <w:rsid w:val="009C5031"/>
    <w:rsid w:val="009C5510"/>
    <w:rsid w:val="009C574C"/>
    <w:rsid w:val="009C665E"/>
    <w:rsid w:val="009C6874"/>
    <w:rsid w:val="009C68C7"/>
    <w:rsid w:val="009C6C19"/>
    <w:rsid w:val="009C6C73"/>
    <w:rsid w:val="009C707E"/>
    <w:rsid w:val="009C728F"/>
    <w:rsid w:val="009C7674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B57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5CE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33"/>
    <w:rsid w:val="009D765C"/>
    <w:rsid w:val="009D779C"/>
    <w:rsid w:val="009D7C11"/>
    <w:rsid w:val="009D7EA9"/>
    <w:rsid w:val="009E008F"/>
    <w:rsid w:val="009E06CB"/>
    <w:rsid w:val="009E06D6"/>
    <w:rsid w:val="009E0780"/>
    <w:rsid w:val="009E08E5"/>
    <w:rsid w:val="009E0C76"/>
    <w:rsid w:val="009E114B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BCC"/>
    <w:rsid w:val="009E2C5A"/>
    <w:rsid w:val="009E2D98"/>
    <w:rsid w:val="009E3462"/>
    <w:rsid w:val="009E372F"/>
    <w:rsid w:val="009E3B79"/>
    <w:rsid w:val="009E3FA8"/>
    <w:rsid w:val="009E413B"/>
    <w:rsid w:val="009E4400"/>
    <w:rsid w:val="009E4BFC"/>
    <w:rsid w:val="009E4DC1"/>
    <w:rsid w:val="009E572B"/>
    <w:rsid w:val="009E5F31"/>
    <w:rsid w:val="009E69F4"/>
    <w:rsid w:val="009E6D9D"/>
    <w:rsid w:val="009E704C"/>
    <w:rsid w:val="009E73CD"/>
    <w:rsid w:val="009E7490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739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DF2"/>
    <w:rsid w:val="00A00E0F"/>
    <w:rsid w:val="00A00EAF"/>
    <w:rsid w:val="00A00ED8"/>
    <w:rsid w:val="00A010FD"/>
    <w:rsid w:val="00A011B0"/>
    <w:rsid w:val="00A01218"/>
    <w:rsid w:val="00A0157B"/>
    <w:rsid w:val="00A015A1"/>
    <w:rsid w:val="00A0166D"/>
    <w:rsid w:val="00A016F8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4B4"/>
    <w:rsid w:val="00A03576"/>
    <w:rsid w:val="00A03F58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237"/>
    <w:rsid w:val="00A06626"/>
    <w:rsid w:val="00A0662C"/>
    <w:rsid w:val="00A06711"/>
    <w:rsid w:val="00A067DE"/>
    <w:rsid w:val="00A068E2"/>
    <w:rsid w:val="00A06A6A"/>
    <w:rsid w:val="00A06DCE"/>
    <w:rsid w:val="00A0723E"/>
    <w:rsid w:val="00A07469"/>
    <w:rsid w:val="00A074BB"/>
    <w:rsid w:val="00A076C6"/>
    <w:rsid w:val="00A076CD"/>
    <w:rsid w:val="00A0791A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1C21"/>
    <w:rsid w:val="00A12068"/>
    <w:rsid w:val="00A120BA"/>
    <w:rsid w:val="00A12133"/>
    <w:rsid w:val="00A1227F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6E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82A"/>
    <w:rsid w:val="00A2382E"/>
    <w:rsid w:val="00A23DAB"/>
    <w:rsid w:val="00A23DF0"/>
    <w:rsid w:val="00A23E76"/>
    <w:rsid w:val="00A242BC"/>
    <w:rsid w:val="00A24319"/>
    <w:rsid w:val="00A2445C"/>
    <w:rsid w:val="00A24560"/>
    <w:rsid w:val="00A24634"/>
    <w:rsid w:val="00A2477D"/>
    <w:rsid w:val="00A24A90"/>
    <w:rsid w:val="00A24A9C"/>
    <w:rsid w:val="00A24B6B"/>
    <w:rsid w:val="00A25041"/>
    <w:rsid w:val="00A253F0"/>
    <w:rsid w:val="00A254AC"/>
    <w:rsid w:val="00A25D54"/>
    <w:rsid w:val="00A25E6D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DCA"/>
    <w:rsid w:val="00A27F15"/>
    <w:rsid w:val="00A27F63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3F5"/>
    <w:rsid w:val="00A3263E"/>
    <w:rsid w:val="00A326FB"/>
    <w:rsid w:val="00A32708"/>
    <w:rsid w:val="00A327C6"/>
    <w:rsid w:val="00A32822"/>
    <w:rsid w:val="00A32828"/>
    <w:rsid w:val="00A32CF3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2B7F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82"/>
    <w:rsid w:val="00A445B8"/>
    <w:rsid w:val="00A44A5D"/>
    <w:rsid w:val="00A44C30"/>
    <w:rsid w:val="00A44CB5"/>
    <w:rsid w:val="00A44F0B"/>
    <w:rsid w:val="00A452E5"/>
    <w:rsid w:val="00A452EF"/>
    <w:rsid w:val="00A454C9"/>
    <w:rsid w:val="00A454D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8CB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02"/>
    <w:rsid w:val="00A54BB9"/>
    <w:rsid w:val="00A55301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8A"/>
    <w:rsid w:val="00A56759"/>
    <w:rsid w:val="00A56CC8"/>
    <w:rsid w:val="00A56ED9"/>
    <w:rsid w:val="00A57050"/>
    <w:rsid w:val="00A5707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94A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9E"/>
    <w:rsid w:val="00A678F6"/>
    <w:rsid w:val="00A67908"/>
    <w:rsid w:val="00A67A20"/>
    <w:rsid w:val="00A67CAB"/>
    <w:rsid w:val="00A67D20"/>
    <w:rsid w:val="00A67D5F"/>
    <w:rsid w:val="00A67E60"/>
    <w:rsid w:val="00A67E98"/>
    <w:rsid w:val="00A7067F"/>
    <w:rsid w:val="00A70AF6"/>
    <w:rsid w:val="00A70C87"/>
    <w:rsid w:val="00A70F9D"/>
    <w:rsid w:val="00A71126"/>
    <w:rsid w:val="00A713DB"/>
    <w:rsid w:val="00A71498"/>
    <w:rsid w:val="00A7170F"/>
    <w:rsid w:val="00A71A4A"/>
    <w:rsid w:val="00A72288"/>
    <w:rsid w:val="00A724FC"/>
    <w:rsid w:val="00A72795"/>
    <w:rsid w:val="00A72821"/>
    <w:rsid w:val="00A72BA3"/>
    <w:rsid w:val="00A73145"/>
    <w:rsid w:val="00A734C7"/>
    <w:rsid w:val="00A7362D"/>
    <w:rsid w:val="00A73C4A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520C"/>
    <w:rsid w:val="00A75239"/>
    <w:rsid w:val="00A75393"/>
    <w:rsid w:val="00A75445"/>
    <w:rsid w:val="00A755E3"/>
    <w:rsid w:val="00A756BA"/>
    <w:rsid w:val="00A75714"/>
    <w:rsid w:val="00A762CC"/>
    <w:rsid w:val="00A769D7"/>
    <w:rsid w:val="00A76BE7"/>
    <w:rsid w:val="00A77225"/>
    <w:rsid w:val="00A774CC"/>
    <w:rsid w:val="00A8001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D7C"/>
    <w:rsid w:val="00A87E48"/>
    <w:rsid w:val="00A87F50"/>
    <w:rsid w:val="00A90145"/>
    <w:rsid w:val="00A90E52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84E"/>
    <w:rsid w:val="00A97EBA"/>
    <w:rsid w:val="00A97F1B"/>
    <w:rsid w:val="00AA04B5"/>
    <w:rsid w:val="00AA0A1D"/>
    <w:rsid w:val="00AA0B27"/>
    <w:rsid w:val="00AA0CA5"/>
    <w:rsid w:val="00AA0DC1"/>
    <w:rsid w:val="00AA148F"/>
    <w:rsid w:val="00AA1799"/>
    <w:rsid w:val="00AA1AAF"/>
    <w:rsid w:val="00AA1AC1"/>
    <w:rsid w:val="00AA1B1A"/>
    <w:rsid w:val="00AA1B67"/>
    <w:rsid w:val="00AA1B7F"/>
    <w:rsid w:val="00AA1B87"/>
    <w:rsid w:val="00AA1C55"/>
    <w:rsid w:val="00AA1FE9"/>
    <w:rsid w:val="00AA2175"/>
    <w:rsid w:val="00AA2548"/>
    <w:rsid w:val="00AA29B9"/>
    <w:rsid w:val="00AA2F7E"/>
    <w:rsid w:val="00AA3081"/>
    <w:rsid w:val="00AA32BD"/>
    <w:rsid w:val="00AA338B"/>
    <w:rsid w:val="00AA391B"/>
    <w:rsid w:val="00AA3924"/>
    <w:rsid w:val="00AA3F2F"/>
    <w:rsid w:val="00AA42CC"/>
    <w:rsid w:val="00AA4741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7F4"/>
    <w:rsid w:val="00AA7B42"/>
    <w:rsid w:val="00AA7C82"/>
    <w:rsid w:val="00AA7F02"/>
    <w:rsid w:val="00AA7FDB"/>
    <w:rsid w:val="00AB03B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2E45"/>
    <w:rsid w:val="00AC3006"/>
    <w:rsid w:val="00AC30D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1F"/>
    <w:rsid w:val="00AC5A7F"/>
    <w:rsid w:val="00AC5B51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8D5"/>
    <w:rsid w:val="00AC7933"/>
    <w:rsid w:val="00AC7A27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4F4"/>
    <w:rsid w:val="00AD2665"/>
    <w:rsid w:val="00AD28D1"/>
    <w:rsid w:val="00AD2966"/>
    <w:rsid w:val="00AD2AE2"/>
    <w:rsid w:val="00AD2EA6"/>
    <w:rsid w:val="00AD2EFD"/>
    <w:rsid w:val="00AD3324"/>
    <w:rsid w:val="00AD3402"/>
    <w:rsid w:val="00AD376E"/>
    <w:rsid w:val="00AD3BC7"/>
    <w:rsid w:val="00AD3E77"/>
    <w:rsid w:val="00AD4091"/>
    <w:rsid w:val="00AD409C"/>
    <w:rsid w:val="00AD41E9"/>
    <w:rsid w:val="00AD4295"/>
    <w:rsid w:val="00AD46BB"/>
    <w:rsid w:val="00AD46D7"/>
    <w:rsid w:val="00AD48AD"/>
    <w:rsid w:val="00AD4C2A"/>
    <w:rsid w:val="00AD4DA0"/>
    <w:rsid w:val="00AD502F"/>
    <w:rsid w:val="00AD5064"/>
    <w:rsid w:val="00AD51F5"/>
    <w:rsid w:val="00AD526B"/>
    <w:rsid w:val="00AD55D3"/>
    <w:rsid w:val="00AD55F4"/>
    <w:rsid w:val="00AD5C0F"/>
    <w:rsid w:val="00AD5C99"/>
    <w:rsid w:val="00AD5DAF"/>
    <w:rsid w:val="00AD5F36"/>
    <w:rsid w:val="00AD634B"/>
    <w:rsid w:val="00AD6680"/>
    <w:rsid w:val="00AD6732"/>
    <w:rsid w:val="00AD6780"/>
    <w:rsid w:val="00AD6791"/>
    <w:rsid w:val="00AD6A8F"/>
    <w:rsid w:val="00AD6E61"/>
    <w:rsid w:val="00AD719E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19D"/>
    <w:rsid w:val="00AE1758"/>
    <w:rsid w:val="00AE1822"/>
    <w:rsid w:val="00AE199A"/>
    <w:rsid w:val="00AE19D4"/>
    <w:rsid w:val="00AE19FD"/>
    <w:rsid w:val="00AE1C91"/>
    <w:rsid w:val="00AE1E5B"/>
    <w:rsid w:val="00AE2133"/>
    <w:rsid w:val="00AE2262"/>
    <w:rsid w:val="00AE2650"/>
    <w:rsid w:val="00AE26F9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FB7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053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675"/>
    <w:rsid w:val="00AF4749"/>
    <w:rsid w:val="00AF4832"/>
    <w:rsid w:val="00AF4B12"/>
    <w:rsid w:val="00AF4B32"/>
    <w:rsid w:val="00AF4C46"/>
    <w:rsid w:val="00AF539E"/>
    <w:rsid w:val="00AF54E0"/>
    <w:rsid w:val="00AF595D"/>
    <w:rsid w:val="00AF5D75"/>
    <w:rsid w:val="00AF62D9"/>
    <w:rsid w:val="00AF6748"/>
    <w:rsid w:val="00AF6ABA"/>
    <w:rsid w:val="00AF6AE0"/>
    <w:rsid w:val="00AF6DE6"/>
    <w:rsid w:val="00AF6E44"/>
    <w:rsid w:val="00AF6EEE"/>
    <w:rsid w:val="00AF743D"/>
    <w:rsid w:val="00AF75F6"/>
    <w:rsid w:val="00AF767F"/>
    <w:rsid w:val="00B00637"/>
    <w:rsid w:val="00B00889"/>
    <w:rsid w:val="00B00969"/>
    <w:rsid w:val="00B00AB5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193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59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BA"/>
    <w:rsid w:val="00B051FF"/>
    <w:rsid w:val="00B0523C"/>
    <w:rsid w:val="00B055EB"/>
    <w:rsid w:val="00B05A29"/>
    <w:rsid w:val="00B05BFA"/>
    <w:rsid w:val="00B06152"/>
    <w:rsid w:val="00B062C2"/>
    <w:rsid w:val="00B06463"/>
    <w:rsid w:val="00B0649C"/>
    <w:rsid w:val="00B064CD"/>
    <w:rsid w:val="00B0684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CA8"/>
    <w:rsid w:val="00B1240D"/>
    <w:rsid w:val="00B12EC2"/>
    <w:rsid w:val="00B12FA3"/>
    <w:rsid w:val="00B131F9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869"/>
    <w:rsid w:val="00B15C49"/>
    <w:rsid w:val="00B15E55"/>
    <w:rsid w:val="00B16477"/>
    <w:rsid w:val="00B1700E"/>
    <w:rsid w:val="00B17182"/>
    <w:rsid w:val="00B1741D"/>
    <w:rsid w:val="00B17AB4"/>
    <w:rsid w:val="00B17F48"/>
    <w:rsid w:val="00B17F72"/>
    <w:rsid w:val="00B20163"/>
    <w:rsid w:val="00B201FC"/>
    <w:rsid w:val="00B202B9"/>
    <w:rsid w:val="00B2052D"/>
    <w:rsid w:val="00B205B2"/>
    <w:rsid w:val="00B20658"/>
    <w:rsid w:val="00B206C0"/>
    <w:rsid w:val="00B206D8"/>
    <w:rsid w:val="00B2093C"/>
    <w:rsid w:val="00B20A1D"/>
    <w:rsid w:val="00B20BDE"/>
    <w:rsid w:val="00B20C1F"/>
    <w:rsid w:val="00B20EBC"/>
    <w:rsid w:val="00B20FAA"/>
    <w:rsid w:val="00B2102D"/>
    <w:rsid w:val="00B21220"/>
    <w:rsid w:val="00B212B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20DE"/>
    <w:rsid w:val="00B22178"/>
    <w:rsid w:val="00B22248"/>
    <w:rsid w:val="00B222F4"/>
    <w:rsid w:val="00B2249F"/>
    <w:rsid w:val="00B224FE"/>
    <w:rsid w:val="00B229C5"/>
    <w:rsid w:val="00B22AA3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DAE"/>
    <w:rsid w:val="00B25F18"/>
    <w:rsid w:val="00B260E0"/>
    <w:rsid w:val="00B26203"/>
    <w:rsid w:val="00B26525"/>
    <w:rsid w:val="00B26A60"/>
    <w:rsid w:val="00B26B4F"/>
    <w:rsid w:val="00B26CAC"/>
    <w:rsid w:val="00B26CCC"/>
    <w:rsid w:val="00B26E14"/>
    <w:rsid w:val="00B26E85"/>
    <w:rsid w:val="00B27062"/>
    <w:rsid w:val="00B275CD"/>
    <w:rsid w:val="00B27A5B"/>
    <w:rsid w:val="00B27DA5"/>
    <w:rsid w:val="00B27FFA"/>
    <w:rsid w:val="00B3009E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406"/>
    <w:rsid w:val="00B31996"/>
    <w:rsid w:val="00B31BAA"/>
    <w:rsid w:val="00B31E71"/>
    <w:rsid w:val="00B31E9F"/>
    <w:rsid w:val="00B31FDA"/>
    <w:rsid w:val="00B3210E"/>
    <w:rsid w:val="00B322AA"/>
    <w:rsid w:val="00B3284F"/>
    <w:rsid w:val="00B32B68"/>
    <w:rsid w:val="00B32D72"/>
    <w:rsid w:val="00B32E48"/>
    <w:rsid w:val="00B32F2F"/>
    <w:rsid w:val="00B334DC"/>
    <w:rsid w:val="00B339D8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7B0"/>
    <w:rsid w:val="00B37A64"/>
    <w:rsid w:val="00B37EF2"/>
    <w:rsid w:val="00B37F48"/>
    <w:rsid w:val="00B400F6"/>
    <w:rsid w:val="00B40450"/>
    <w:rsid w:val="00B40645"/>
    <w:rsid w:val="00B40766"/>
    <w:rsid w:val="00B40A11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7C5"/>
    <w:rsid w:val="00B43A22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727"/>
    <w:rsid w:val="00B45C5D"/>
    <w:rsid w:val="00B46433"/>
    <w:rsid w:val="00B4668D"/>
    <w:rsid w:val="00B46740"/>
    <w:rsid w:val="00B46B98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27F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0C0"/>
    <w:rsid w:val="00B543CF"/>
    <w:rsid w:val="00B54D3A"/>
    <w:rsid w:val="00B55185"/>
    <w:rsid w:val="00B551AC"/>
    <w:rsid w:val="00B5548E"/>
    <w:rsid w:val="00B5557C"/>
    <w:rsid w:val="00B5573E"/>
    <w:rsid w:val="00B5593C"/>
    <w:rsid w:val="00B55B7D"/>
    <w:rsid w:val="00B55CC0"/>
    <w:rsid w:val="00B55D33"/>
    <w:rsid w:val="00B55D48"/>
    <w:rsid w:val="00B56353"/>
    <w:rsid w:val="00B563C2"/>
    <w:rsid w:val="00B566BD"/>
    <w:rsid w:val="00B56BAF"/>
    <w:rsid w:val="00B56F3C"/>
    <w:rsid w:val="00B56F79"/>
    <w:rsid w:val="00B571AF"/>
    <w:rsid w:val="00B571F9"/>
    <w:rsid w:val="00B57555"/>
    <w:rsid w:val="00B579B8"/>
    <w:rsid w:val="00B57F9F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44A"/>
    <w:rsid w:val="00B67812"/>
    <w:rsid w:val="00B67932"/>
    <w:rsid w:val="00B679E9"/>
    <w:rsid w:val="00B67A66"/>
    <w:rsid w:val="00B67B4E"/>
    <w:rsid w:val="00B67D8D"/>
    <w:rsid w:val="00B67DE8"/>
    <w:rsid w:val="00B70190"/>
    <w:rsid w:val="00B7019F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2F26"/>
    <w:rsid w:val="00B73026"/>
    <w:rsid w:val="00B73312"/>
    <w:rsid w:val="00B738AF"/>
    <w:rsid w:val="00B7395D"/>
    <w:rsid w:val="00B73D0F"/>
    <w:rsid w:val="00B73E86"/>
    <w:rsid w:val="00B7402B"/>
    <w:rsid w:val="00B7403B"/>
    <w:rsid w:val="00B74361"/>
    <w:rsid w:val="00B743D5"/>
    <w:rsid w:val="00B7441E"/>
    <w:rsid w:val="00B7448E"/>
    <w:rsid w:val="00B744FD"/>
    <w:rsid w:val="00B74A2C"/>
    <w:rsid w:val="00B74ABA"/>
    <w:rsid w:val="00B74D72"/>
    <w:rsid w:val="00B74E16"/>
    <w:rsid w:val="00B74E9A"/>
    <w:rsid w:val="00B74FF9"/>
    <w:rsid w:val="00B751F9"/>
    <w:rsid w:val="00B7536C"/>
    <w:rsid w:val="00B753BC"/>
    <w:rsid w:val="00B7541F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70F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D58"/>
    <w:rsid w:val="00B821C1"/>
    <w:rsid w:val="00B8228F"/>
    <w:rsid w:val="00B822DE"/>
    <w:rsid w:val="00B822E0"/>
    <w:rsid w:val="00B8268D"/>
    <w:rsid w:val="00B82763"/>
    <w:rsid w:val="00B82990"/>
    <w:rsid w:val="00B82CC6"/>
    <w:rsid w:val="00B833CE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2BC"/>
    <w:rsid w:val="00B904B7"/>
    <w:rsid w:val="00B905CA"/>
    <w:rsid w:val="00B90771"/>
    <w:rsid w:val="00B90B60"/>
    <w:rsid w:val="00B90C49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89"/>
    <w:rsid w:val="00B95F99"/>
    <w:rsid w:val="00B9632A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438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2F5D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2BF"/>
    <w:rsid w:val="00BA62F6"/>
    <w:rsid w:val="00BA6F6E"/>
    <w:rsid w:val="00BA7813"/>
    <w:rsid w:val="00BA7829"/>
    <w:rsid w:val="00BA7886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BEC"/>
    <w:rsid w:val="00BB0C73"/>
    <w:rsid w:val="00BB0CED"/>
    <w:rsid w:val="00BB0D48"/>
    <w:rsid w:val="00BB100E"/>
    <w:rsid w:val="00BB19BB"/>
    <w:rsid w:val="00BB1BA5"/>
    <w:rsid w:val="00BB1CA4"/>
    <w:rsid w:val="00BB1DAF"/>
    <w:rsid w:val="00BB1DF0"/>
    <w:rsid w:val="00BB1E3E"/>
    <w:rsid w:val="00BB1E77"/>
    <w:rsid w:val="00BB20D6"/>
    <w:rsid w:val="00BB2979"/>
    <w:rsid w:val="00BB2A53"/>
    <w:rsid w:val="00BB2C7E"/>
    <w:rsid w:val="00BB3107"/>
    <w:rsid w:val="00BB3172"/>
    <w:rsid w:val="00BB343F"/>
    <w:rsid w:val="00BB34AC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571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B7AC9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CD8"/>
    <w:rsid w:val="00BC2DCD"/>
    <w:rsid w:val="00BC2E45"/>
    <w:rsid w:val="00BC2F16"/>
    <w:rsid w:val="00BC35B1"/>
    <w:rsid w:val="00BC37B7"/>
    <w:rsid w:val="00BC3AE6"/>
    <w:rsid w:val="00BC3B42"/>
    <w:rsid w:val="00BC3BE7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0BF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80D"/>
    <w:rsid w:val="00BD29DE"/>
    <w:rsid w:val="00BD2D54"/>
    <w:rsid w:val="00BD32EF"/>
    <w:rsid w:val="00BD330B"/>
    <w:rsid w:val="00BD346E"/>
    <w:rsid w:val="00BD3A10"/>
    <w:rsid w:val="00BD3BA1"/>
    <w:rsid w:val="00BD3BBE"/>
    <w:rsid w:val="00BD3C39"/>
    <w:rsid w:val="00BD43D6"/>
    <w:rsid w:val="00BD44E4"/>
    <w:rsid w:val="00BD456A"/>
    <w:rsid w:val="00BD4845"/>
    <w:rsid w:val="00BD4CB4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23F"/>
    <w:rsid w:val="00BD6670"/>
    <w:rsid w:val="00BD69AA"/>
    <w:rsid w:val="00BD6C53"/>
    <w:rsid w:val="00BD6E5E"/>
    <w:rsid w:val="00BD71C7"/>
    <w:rsid w:val="00BD746C"/>
    <w:rsid w:val="00BD7563"/>
    <w:rsid w:val="00BD765D"/>
    <w:rsid w:val="00BD7DC1"/>
    <w:rsid w:val="00BE05A6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B00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A6C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10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7B1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EF3"/>
    <w:rsid w:val="00C00F68"/>
    <w:rsid w:val="00C00F72"/>
    <w:rsid w:val="00C01231"/>
    <w:rsid w:val="00C01B26"/>
    <w:rsid w:val="00C01D17"/>
    <w:rsid w:val="00C01D24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340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166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6E4"/>
    <w:rsid w:val="00C14B61"/>
    <w:rsid w:val="00C14D61"/>
    <w:rsid w:val="00C1507E"/>
    <w:rsid w:val="00C1551B"/>
    <w:rsid w:val="00C15959"/>
    <w:rsid w:val="00C1620D"/>
    <w:rsid w:val="00C162DE"/>
    <w:rsid w:val="00C1679C"/>
    <w:rsid w:val="00C168B8"/>
    <w:rsid w:val="00C168F0"/>
    <w:rsid w:val="00C16BDD"/>
    <w:rsid w:val="00C16E53"/>
    <w:rsid w:val="00C17118"/>
    <w:rsid w:val="00C17188"/>
    <w:rsid w:val="00C1725D"/>
    <w:rsid w:val="00C173F3"/>
    <w:rsid w:val="00C1759E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B4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4"/>
    <w:rsid w:val="00C24E16"/>
    <w:rsid w:val="00C24E50"/>
    <w:rsid w:val="00C2506A"/>
    <w:rsid w:val="00C25338"/>
    <w:rsid w:val="00C253DA"/>
    <w:rsid w:val="00C25AA1"/>
    <w:rsid w:val="00C25DCD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35F"/>
    <w:rsid w:val="00C31453"/>
    <w:rsid w:val="00C3174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3FF9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9A1"/>
    <w:rsid w:val="00C37CE7"/>
    <w:rsid w:val="00C40486"/>
    <w:rsid w:val="00C40520"/>
    <w:rsid w:val="00C40B4F"/>
    <w:rsid w:val="00C40C3C"/>
    <w:rsid w:val="00C40FF0"/>
    <w:rsid w:val="00C4106E"/>
    <w:rsid w:val="00C41774"/>
    <w:rsid w:val="00C418EF"/>
    <w:rsid w:val="00C421F3"/>
    <w:rsid w:val="00C4248C"/>
    <w:rsid w:val="00C425C2"/>
    <w:rsid w:val="00C42620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2A"/>
    <w:rsid w:val="00C43E8D"/>
    <w:rsid w:val="00C44013"/>
    <w:rsid w:val="00C441EC"/>
    <w:rsid w:val="00C44349"/>
    <w:rsid w:val="00C4439E"/>
    <w:rsid w:val="00C443B2"/>
    <w:rsid w:val="00C445E6"/>
    <w:rsid w:val="00C4474E"/>
    <w:rsid w:val="00C45006"/>
    <w:rsid w:val="00C45021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E0"/>
    <w:rsid w:val="00C4661A"/>
    <w:rsid w:val="00C46ADE"/>
    <w:rsid w:val="00C46AEB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B25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142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04"/>
    <w:rsid w:val="00C57575"/>
    <w:rsid w:val="00C578C6"/>
    <w:rsid w:val="00C5791F"/>
    <w:rsid w:val="00C57A51"/>
    <w:rsid w:val="00C57F77"/>
    <w:rsid w:val="00C6030A"/>
    <w:rsid w:val="00C60421"/>
    <w:rsid w:val="00C604E9"/>
    <w:rsid w:val="00C605E2"/>
    <w:rsid w:val="00C605E4"/>
    <w:rsid w:val="00C60791"/>
    <w:rsid w:val="00C60974"/>
    <w:rsid w:val="00C60D9A"/>
    <w:rsid w:val="00C610A0"/>
    <w:rsid w:val="00C61661"/>
    <w:rsid w:val="00C61680"/>
    <w:rsid w:val="00C61B84"/>
    <w:rsid w:val="00C61C89"/>
    <w:rsid w:val="00C61C9F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9E1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B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D5B"/>
    <w:rsid w:val="00C67E11"/>
    <w:rsid w:val="00C67E9C"/>
    <w:rsid w:val="00C67ED2"/>
    <w:rsid w:val="00C7030D"/>
    <w:rsid w:val="00C70488"/>
    <w:rsid w:val="00C706AB"/>
    <w:rsid w:val="00C70BBE"/>
    <w:rsid w:val="00C70C8F"/>
    <w:rsid w:val="00C70CA5"/>
    <w:rsid w:val="00C70F73"/>
    <w:rsid w:val="00C714BF"/>
    <w:rsid w:val="00C71659"/>
    <w:rsid w:val="00C718C5"/>
    <w:rsid w:val="00C71A33"/>
    <w:rsid w:val="00C720CE"/>
    <w:rsid w:val="00C72125"/>
    <w:rsid w:val="00C7245A"/>
    <w:rsid w:val="00C727D5"/>
    <w:rsid w:val="00C72EE5"/>
    <w:rsid w:val="00C73058"/>
    <w:rsid w:val="00C7336C"/>
    <w:rsid w:val="00C73A77"/>
    <w:rsid w:val="00C73E75"/>
    <w:rsid w:val="00C73E8F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2E5"/>
    <w:rsid w:val="00C806A0"/>
    <w:rsid w:val="00C80729"/>
    <w:rsid w:val="00C80946"/>
    <w:rsid w:val="00C80B0A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298"/>
    <w:rsid w:val="00C85572"/>
    <w:rsid w:val="00C856C9"/>
    <w:rsid w:val="00C85B18"/>
    <w:rsid w:val="00C85B70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BC8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0F6D"/>
    <w:rsid w:val="00C91395"/>
    <w:rsid w:val="00C91676"/>
    <w:rsid w:val="00C9199E"/>
    <w:rsid w:val="00C91AA8"/>
    <w:rsid w:val="00C91D65"/>
    <w:rsid w:val="00C91F15"/>
    <w:rsid w:val="00C91F72"/>
    <w:rsid w:val="00C91FA2"/>
    <w:rsid w:val="00C921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3FF3"/>
    <w:rsid w:val="00C9402D"/>
    <w:rsid w:val="00C94645"/>
    <w:rsid w:val="00C9484D"/>
    <w:rsid w:val="00C94A0C"/>
    <w:rsid w:val="00C94ACE"/>
    <w:rsid w:val="00C94C4C"/>
    <w:rsid w:val="00C94D1A"/>
    <w:rsid w:val="00C94E55"/>
    <w:rsid w:val="00C95615"/>
    <w:rsid w:val="00C95B33"/>
    <w:rsid w:val="00C95CE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1315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758"/>
    <w:rsid w:val="00CA3845"/>
    <w:rsid w:val="00CA3910"/>
    <w:rsid w:val="00CA39C7"/>
    <w:rsid w:val="00CA3AD9"/>
    <w:rsid w:val="00CA3DBB"/>
    <w:rsid w:val="00CA3F94"/>
    <w:rsid w:val="00CA45A1"/>
    <w:rsid w:val="00CA4AE8"/>
    <w:rsid w:val="00CA4D37"/>
    <w:rsid w:val="00CA4D4E"/>
    <w:rsid w:val="00CA518D"/>
    <w:rsid w:val="00CA535A"/>
    <w:rsid w:val="00CA537F"/>
    <w:rsid w:val="00CA5489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079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1AE"/>
    <w:rsid w:val="00CC1602"/>
    <w:rsid w:val="00CC193D"/>
    <w:rsid w:val="00CC1B13"/>
    <w:rsid w:val="00CC1BFE"/>
    <w:rsid w:val="00CC1D40"/>
    <w:rsid w:val="00CC1E75"/>
    <w:rsid w:val="00CC1F9C"/>
    <w:rsid w:val="00CC1FD8"/>
    <w:rsid w:val="00CC24C4"/>
    <w:rsid w:val="00CC2539"/>
    <w:rsid w:val="00CC2B4C"/>
    <w:rsid w:val="00CC2F08"/>
    <w:rsid w:val="00CC319F"/>
    <w:rsid w:val="00CC31F0"/>
    <w:rsid w:val="00CC37F1"/>
    <w:rsid w:val="00CC3972"/>
    <w:rsid w:val="00CC397D"/>
    <w:rsid w:val="00CC3C31"/>
    <w:rsid w:val="00CC40D4"/>
    <w:rsid w:val="00CC46C3"/>
    <w:rsid w:val="00CC4713"/>
    <w:rsid w:val="00CC47C7"/>
    <w:rsid w:val="00CC48A4"/>
    <w:rsid w:val="00CC498F"/>
    <w:rsid w:val="00CC4B35"/>
    <w:rsid w:val="00CC4F98"/>
    <w:rsid w:val="00CC51E9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2A5"/>
    <w:rsid w:val="00CD04A7"/>
    <w:rsid w:val="00CD05E5"/>
    <w:rsid w:val="00CD0870"/>
    <w:rsid w:val="00CD08E5"/>
    <w:rsid w:val="00CD0A32"/>
    <w:rsid w:val="00CD0C91"/>
    <w:rsid w:val="00CD0E73"/>
    <w:rsid w:val="00CD0EC1"/>
    <w:rsid w:val="00CD1029"/>
    <w:rsid w:val="00CD105F"/>
    <w:rsid w:val="00CD1690"/>
    <w:rsid w:val="00CD1D21"/>
    <w:rsid w:val="00CD1FCE"/>
    <w:rsid w:val="00CD2153"/>
    <w:rsid w:val="00CD2299"/>
    <w:rsid w:val="00CD2375"/>
    <w:rsid w:val="00CD2385"/>
    <w:rsid w:val="00CD2819"/>
    <w:rsid w:val="00CD29B8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672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09"/>
    <w:rsid w:val="00CE21F6"/>
    <w:rsid w:val="00CE22AC"/>
    <w:rsid w:val="00CE24C2"/>
    <w:rsid w:val="00CE268B"/>
    <w:rsid w:val="00CE2FF2"/>
    <w:rsid w:val="00CE307B"/>
    <w:rsid w:val="00CE31A4"/>
    <w:rsid w:val="00CE348F"/>
    <w:rsid w:val="00CE39DB"/>
    <w:rsid w:val="00CE3F07"/>
    <w:rsid w:val="00CE3F93"/>
    <w:rsid w:val="00CE44B6"/>
    <w:rsid w:val="00CE4A7C"/>
    <w:rsid w:val="00CE4AE4"/>
    <w:rsid w:val="00CE4B2B"/>
    <w:rsid w:val="00CE4C37"/>
    <w:rsid w:val="00CE4EA3"/>
    <w:rsid w:val="00CE4FC7"/>
    <w:rsid w:val="00CE4FD3"/>
    <w:rsid w:val="00CE5431"/>
    <w:rsid w:val="00CE572A"/>
    <w:rsid w:val="00CE5A40"/>
    <w:rsid w:val="00CE5BDC"/>
    <w:rsid w:val="00CE5BEE"/>
    <w:rsid w:val="00CE5C2B"/>
    <w:rsid w:val="00CE5D02"/>
    <w:rsid w:val="00CE6225"/>
    <w:rsid w:val="00CE6A53"/>
    <w:rsid w:val="00CE6C3C"/>
    <w:rsid w:val="00CE73EA"/>
    <w:rsid w:val="00CE751E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ED0"/>
    <w:rsid w:val="00CF1FC4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641"/>
    <w:rsid w:val="00CF6CA3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0E2D"/>
    <w:rsid w:val="00D01999"/>
    <w:rsid w:val="00D019BB"/>
    <w:rsid w:val="00D01D44"/>
    <w:rsid w:val="00D01DF7"/>
    <w:rsid w:val="00D02048"/>
    <w:rsid w:val="00D02351"/>
    <w:rsid w:val="00D02DC8"/>
    <w:rsid w:val="00D0312E"/>
    <w:rsid w:val="00D031FF"/>
    <w:rsid w:val="00D0344B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F0"/>
    <w:rsid w:val="00D0671C"/>
    <w:rsid w:val="00D068E0"/>
    <w:rsid w:val="00D06C04"/>
    <w:rsid w:val="00D06C37"/>
    <w:rsid w:val="00D06EF1"/>
    <w:rsid w:val="00D072CB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6"/>
    <w:rsid w:val="00D112B8"/>
    <w:rsid w:val="00D1153C"/>
    <w:rsid w:val="00D1154E"/>
    <w:rsid w:val="00D11723"/>
    <w:rsid w:val="00D117EF"/>
    <w:rsid w:val="00D11953"/>
    <w:rsid w:val="00D11BC2"/>
    <w:rsid w:val="00D11D10"/>
    <w:rsid w:val="00D11E79"/>
    <w:rsid w:val="00D11FB3"/>
    <w:rsid w:val="00D1225A"/>
    <w:rsid w:val="00D12517"/>
    <w:rsid w:val="00D12991"/>
    <w:rsid w:val="00D12AA9"/>
    <w:rsid w:val="00D12C0F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05D"/>
    <w:rsid w:val="00D1521A"/>
    <w:rsid w:val="00D1534B"/>
    <w:rsid w:val="00D15697"/>
    <w:rsid w:val="00D156EA"/>
    <w:rsid w:val="00D1572D"/>
    <w:rsid w:val="00D15E0F"/>
    <w:rsid w:val="00D162D3"/>
    <w:rsid w:val="00D166DA"/>
    <w:rsid w:val="00D1690D"/>
    <w:rsid w:val="00D16E22"/>
    <w:rsid w:val="00D16EEC"/>
    <w:rsid w:val="00D16F9C"/>
    <w:rsid w:val="00D1713B"/>
    <w:rsid w:val="00D172C8"/>
    <w:rsid w:val="00D17521"/>
    <w:rsid w:val="00D1779A"/>
    <w:rsid w:val="00D17C5D"/>
    <w:rsid w:val="00D17C7C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5EF"/>
    <w:rsid w:val="00D25858"/>
    <w:rsid w:val="00D258F2"/>
    <w:rsid w:val="00D25A2A"/>
    <w:rsid w:val="00D25BFF"/>
    <w:rsid w:val="00D25FF2"/>
    <w:rsid w:val="00D26246"/>
    <w:rsid w:val="00D26529"/>
    <w:rsid w:val="00D2668E"/>
    <w:rsid w:val="00D266A9"/>
    <w:rsid w:val="00D267BA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875"/>
    <w:rsid w:val="00D319FC"/>
    <w:rsid w:val="00D31C91"/>
    <w:rsid w:val="00D320A0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BD9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4F2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6C7"/>
    <w:rsid w:val="00D37D0C"/>
    <w:rsid w:val="00D37D97"/>
    <w:rsid w:val="00D37E02"/>
    <w:rsid w:val="00D400F3"/>
    <w:rsid w:val="00D4082F"/>
    <w:rsid w:val="00D40C31"/>
    <w:rsid w:val="00D40C58"/>
    <w:rsid w:val="00D40CA7"/>
    <w:rsid w:val="00D40D3C"/>
    <w:rsid w:val="00D40DEC"/>
    <w:rsid w:val="00D40E25"/>
    <w:rsid w:val="00D4135A"/>
    <w:rsid w:val="00D41902"/>
    <w:rsid w:val="00D41943"/>
    <w:rsid w:val="00D41C7E"/>
    <w:rsid w:val="00D421ED"/>
    <w:rsid w:val="00D42276"/>
    <w:rsid w:val="00D424B6"/>
    <w:rsid w:val="00D4276E"/>
    <w:rsid w:val="00D42C51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40BC"/>
    <w:rsid w:val="00D44363"/>
    <w:rsid w:val="00D443D3"/>
    <w:rsid w:val="00D445EA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A8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3A90"/>
    <w:rsid w:val="00D53CD4"/>
    <w:rsid w:val="00D53D9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672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7AB"/>
    <w:rsid w:val="00D618F8"/>
    <w:rsid w:val="00D61E6B"/>
    <w:rsid w:val="00D62572"/>
    <w:rsid w:val="00D625CE"/>
    <w:rsid w:val="00D6270E"/>
    <w:rsid w:val="00D627B5"/>
    <w:rsid w:val="00D6298B"/>
    <w:rsid w:val="00D62AD5"/>
    <w:rsid w:val="00D62CED"/>
    <w:rsid w:val="00D62D26"/>
    <w:rsid w:val="00D62F13"/>
    <w:rsid w:val="00D63108"/>
    <w:rsid w:val="00D63279"/>
    <w:rsid w:val="00D63A84"/>
    <w:rsid w:val="00D63E40"/>
    <w:rsid w:val="00D6402E"/>
    <w:rsid w:val="00D640C8"/>
    <w:rsid w:val="00D64286"/>
    <w:rsid w:val="00D642D8"/>
    <w:rsid w:val="00D644BB"/>
    <w:rsid w:val="00D64C31"/>
    <w:rsid w:val="00D64C64"/>
    <w:rsid w:val="00D64D95"/>
    <w:rsid w:val="00D64F93"/>
    <w:rsid w:val="00D64FA0"/>
    <w:rsid w:val="00D65078"/>
    <w:rsid w:val="00D65141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26A"/>
    <w:rsid w:val="00D70789"/>
    <w:rsid w:val="00D70D07"/>
    <w:rsid w:val="00D70D76"/>
    <w:rsid w:val="00D7120D"/>
    <w:rsid w:val="00D7146B"/>
    <w:rsid w:val="00D71504"/>
    <w:rsid w:val="00D715CE"/>
    <w:rsid w:val="00D718F4"/>
    <w:rsid w:val="00D72177"/>
    <w:rsid w:val="00D7272B"/>
    <w:rsid w:val="00D72B61"/>
    <w:rsid w:val="00D72BC5"/>
    <w:rsid w:val="00D72D46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83F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530"/>
    <w:rsid w:val="00D7761D"/>
    <w:rsid w:val="00D77AB4"/>
    <w:rsid w:val="00D77C35"/>
    <w:rsid w:val="00D77DE8"/>
    <w:rsid w:val="00D77E75"/>
    <w:rsid w:val="00D77F96"/>
    <w:rsid w:val="00D77FBC"/>
    <w:rsid w:val="00D80057"/>
    <w:rsid w:val="00D800C8"/>
    <w:rsid w:val="00D801C0"/>
    <w:rsid w:val="00D8024A"/>
    <w:rsid w:val="00D80335"/>
    <w:rsid w:val="00D8036C"/>
    <w:rsid w:val="00D804FC"/>
    <w:rsid w:val="00D80677"/>
    <w:rsid w:val="00D808A9"/>
    <w:rsid w:val="00D808E4"/>
    <w:rsid w:val="00D80B44"/>
    <w:rsid w:val="00D80C4D"/>
    <w:rsid w:val="00D80C66"/>
    <w:rsid w:val="00D80DF8"/>
    <w:rsid w:val="00D813EC"/>
    <w:rsid w:val="00D81873"/>
    <w:rsid w:val="00D81979"/>
    <w:rsid w:val="00D81A37"/>
    <w:rsid w:val="00D81BF3"/>
    <w:rsid w:val="00D8210E"/>
    <w:rsid w:val="00D8216C"/>
    <w:rsid w:val="00D82273"/>
    <w:rsid w:val="00D8240A"/>
    <w:rsid w:val="00D8266F"/>
    <w:rsid w:val="00D826F3"/>
    <w:rsid w:val="00D82722"/>
    <w:rsid w:val="00D82A3E"/>
    <w:rsid w:val="00D82B59"/>
    <w:rsid w:val="00D82EBF"/>
    <w:rsid w:val="00D82F1C"/>
    <w:rsid w:val="00D82F37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A43"/>
    <w:rsid w:val="00D85E70"/>
    <w:rsid w:val="00D85F63"/>
    <w:rsid w:val="00D861CC"/>
    <w:rsid w:val="00D86225"/>
    <w:rsid w:val="00D8631F"/>
    <w:rsid w:val="00D86639"/>
    <w:rsid w:val="00D869BC"/>
    <w:rsid w:val="00D869C1"/>
    <w:rsid w:val="00D86A70"/>
    <w:rsid w:val="00D86A84"/>
    <w:rsid w:val="00D86B49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368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3FE8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676"/>
    <w:rsid w:val="00DB27CB"/>
    <w:rsid w:val="00DB2AB2"/>
    <w:rsid w:val="00DB2B33"/>
    <w:rsid w:val="00DB312D"/>
    <w:rsid w:val="00DB3609"/>
    <w:rsid w:val="00DB3D18"/>
    <w:rsid w:val="00DB3E92"/>
    <w:rsid w:val="00DB3FAB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94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0FE"/>
    <w:rsid w:val="00DB6170"/>
    <w:rsid w:val="00DB61E4"/>
    <w:rsid w:val="00DB6297"/>
    <w:rsid w:val="00DB62F9"/>
    <w:rsid w:val="00DB63CE"/>
    <w:rsid w:val="00DB6A33"/>
    <w:rsid w:val="00DB706B"/>
    <w:rsid w:val="00DB725A"/>
    <w:rsid w:val="00DB7283"/>
    <w:rsid w:val="00DB77F2"/>
    <w:rsid w:val="00DC02D4"/>
    <w:rsid w:val="00DC02F4"/>
    <w:rsid w:val="00DC0435"/>
    <w:rsid w:val="00DC046D"/>
    <w:rsid w:val="00DC071B"/>
    <w:rsid w:val="00DC0A11"/>
    <w:rsid w:val="00DC0A29"/>
    <w:rsid w:val="00DC0F43"/>
    <w:rsid w:val="00DC1835"/>
    <w:rsid w:val="00DC1E40"/>
    <w:rsid w:val="00DC2053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20"/>
    <w:rsid w:val="00DC59A3"/>
    <w:rsid w:val="00DC5D0A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2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BA5"/>
    <w:rsid w:val="00DD4F69"/>
    <w:rsid w:val="00DD5176"/>
    <w:rsid w:val="00DD52E8"/>
    <w:rsid w:val="00DD5369"/>
    <w:rsid w:val="00DD543B"/>
    <w:rsid w:val="00DD54F5"/>
    <w:rsid w:val="00DD590C"/>
    <w:rsid w:val="00DD5928"/>
    <w:rsid w:val="00DD59A4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06"/>
    <w:rsid w:val="00DD6A56"/>
    <w:rsid w:val="00DD6DF8"/>
    <w:rsid w:val="00DD6E13"/>
    <w:rsid w:val="00DD7646"/>
    <w:rsid w:val="00DD7678"/>
    <w:rsid w:val="00DD77C2"/>
    <w:rsid w:val="00DD77D8"/>
    <w:rsid w:val="00DD7CBD"/>
    <w:rsid w:val="00DE03E2"/>
    <w:rsid w:val="00DE05AD"/>
    <w:rsid w:val="00DE07B7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398"/>
    <w:rsid w:val="00DE6447"/>
    <w:rsid w:val="00DE6509"/>
    <w:rsid w:val="00DE6732"/>
    <w:rsid w:val="00DE6806"/>
    <w:rsid w:val="00DE6CF4"/>
    <w:rsid w:val="00DE7015"/>
    <w:rsid w:val="00DE7938"/>
    <w:rsid w:val="00DE7AE6"/>
    <w:rsid w:val="00DE7B47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6E"/>
    <w:rsid w:val="00DF0E8C"/>
    <w:rsid w:val="00DF0F75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D2"/>
    <w:rsid w:val="00DF4313"/>
    <w:rsid w:val="00DF460E"/>
    <w:rsid w:val="00DF4AD7"/>
    <w:rsid w:val="00DF5339"/>
    <w:rsid w:val="00DF53EC"/>
    <w:rsid w:val="00DF579D"/>
    <w:rsid w:val="00DF57E8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AAA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0B9F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B4A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531"/>
    <w:rsid w:val="00E058E8"/>
    <w:rsid w:val="00E05C1E"/>
    <w:rsid w:val="00E05F36"/>
    <w:rsid w:val="00E05FEA"/>
    <w:rsid w:val="00E06423"/>
    <w:rsid w:val="00E065D3"/>
    <w:rsid w:val="00E069B0"/>
    <w:rsid w:val="00E06A84"/>
    <w:rsid w:val="00E06B76"/>
    <w:rsid w:val="00E06C18"/>
    <w:rsid w:val="00E06EAB"/>
    <w:rsid w:val="00E06F7F"/>
    <w:rsid w:val="00E07298"/>
    <w:rsid w:val="00E07933"/>
    <w:rsid w:val="00E0799E"/>
    <w:rsid w:val="00E07BC5"/>
    <w:rsid w:val="00E07BD7"/>
    <w:rsid w:val="00E07CB1"/>
    <w:rsid w:val="00E07D90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16"/>
    <w:rsid w:val="00E1338B"/>
    <w:rsid w:val="00E134C8"/>
    <w:rsid w:val="00E134F4"/>
    <w:rsid w:val="00E13613"/>
    <w:rsid w:val="00E13666"/>
    <w:rsid w:val="00E13992"/>
    <w:rsid w:val="00E1419A"/>
    <w:rsid w:val="00E14585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ACD"/>
    <w:rsid w:val="00E33B51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86F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7B"/>
    <w:rsid w:val="00E379E8"/>
    <w:rsid w:val="00E379FD"/>
    <w:rsid w:val="00E37E63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8B5"/>
    <w:rsid w:val="00E41AC6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B"/>
    <w:rsid w:val="00E51E51"/>
    <w:rsid w:val="00E51F76"/>
    <w:rsid w:val="00E52212"/>
    <w:rsid w:val="00E52237"/>
    <w:rsid w:val="00E523D3"/>
    <w:rsid w:val="00E52598"/>
    <w:rsid w:val="00E525C6"/>
    <w:rsid w:val="00E5292F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6D5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23A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318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1FBC"/>
    <w:rsid w:val="00E6208E"/>
    <w:rsid w:val="00E621FD"/>
    <w:rsid w:val="00E62543"/>
    <w:rsid w:val="00E628A0"/>
    <w:rsid w:val="00E62929"/>
    <w:rsid w:val="00E62C02"/>
    <w:rsid w:val="00E62C13"/>
    <w:rsid w:val="00E62F37"/>
    <w:rsid w:val="00E630EB"/>
    <w:rsid w:val="00E634DD"/>
    <w:rsid w:val="00E63A26"/>
    <w:rsid w:val="00E63A7E"/>
    <w:rsid w:val="00E63BF3"/>
    <w:rsid w:val="00E63CF2"/>
    <w:rsid w:val="00E63E93"/>
    <w:rsid w:val="00E64158"/>
    <w:rsid w:val="00E642AE"/>
    <w:rsid w:val="00E643BF"/>
    <w:rsid w:val="00E64527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8A7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260"/>
    <w:rsid w:val="00E70345"/>
    <w:rsid w:val="00E703E1"/>
    <w:rsid w:val="00E704F0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2FA9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71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6E0"/>
    <w:rsid w:val="00E777DC"/>
    <w:rsid w:val="00E77ABE"/>
    <w:rsid w:val="00E77D0E"/>
    <w:rsid w:val="00E77F15"/>
    <w:rsid w:val="00E80065"/>
    <w:rsid w:val="00E801E4"/>
    <w:rsid w:val="00E803DC"/>
    <w:rsid w:val="00E804F0"/>
    <w:rsid w:val="00E807D3"/>
    <w:rsid w:val="00E80953"/>
    <w:rsid w:val="00E80D03"/>
    <w:rsid w:val="00E80F8C"/>
    <w:rsid w:val="00E81218"/>
    <w:rsid w:val="00E818E6"/>
    <w:rsid w:val="00E81918"/>
    <w:rsid w:val="00E81A26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499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324"/>
    <w:rsid w:val="00E91565"/>
    <w:rsid w:val="00E91C8C"/>
    <w:rsid w:val="00E9208E"/>
    <w:rsid w:val="00E9223E"/>
    <w:rsid w:val="00E92512"/>
    <w:rsid w:val="00E92552"/>
    <w:rsid w:val="00E929B0"/>
    <w:rsid w:val="00E92A2F"/>
    <w:rsid w:val="00E92B34"/>
    <w:rsid w:val="00E93099"/>
    <w:rsid w:val="00E93223"/>
    <w:rsid w:val="00E932BC"/>
    <w:rsid w:val="00E93331"/>
    <w:rsid w:val="00E934CD"/>
    <w:rsid w:val="00E93544"/>
    <w:rsid w:val="00E939C3"/>
    <w:rsid w:val="00E93B4D"/>
    <w:rsid w:val="00E9412F"/>
    <w:rsid w:val="00E94219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45B"/>
    <w:rsid w:val="00E96D50"/>
    <w:rsid w:val="00E96EE3"/>
    <w:rsid w:val="00E96F4E"/>
    <w:rsid w:val="00E96F6B"/>
    <w:rsid w:val="00E974F1"/>
    <w:rsid w:val="00E97710"/>
    <w:rsid w:val="00E977E4"/>
    <w:rsid w:val="00E97950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1B2"/>
    <w:rsid w:val="00EA22A5"/>
    <w:rsid w:val="00EA251A"/>
    <w:rsid w:val="00EA25CE"/>
    <w:rsid w:val="00EA33B1"/>
    <w:rsid w:val="00EA33CC"/>
    <w:rsid w:val="00EA34F5"/>
    <w:rsid w:val="00EA3680"/>
    <w:rsid w:val="00EA4121"/>
    <w:rsid w:val="00EA4126"/>
    <w:rsid w:val="00EA4161"/>
    <w:rsid w:val="00EA4438"/>
    <w:rsid w:val="00EA46E3"/>
    <w:rsid w:val="00EA49B6"/>
    <w:rsid w:val="00EA4B1C"/>
    <w:rsid w:val="00EA4B9F"/>
    <w:rsid w:val="00EA5868"/>
    <w:rsid w:val="00EA588D"/>
    <w:rsid w:val="00EA59DB"/>
    <w:rsid w:val="00EA5D20"/>
    <w:rsid w:val="00EA5D2B"/>
    <w:rsid w:val="00EA5D8A"/>
    <w:rsid w:val="00EA6291"/>
    <w:rsid w:val="00EA641F"/>
    <w:rsid w:val="00EA6957"/>
    <w:rsid w:val="00EA6C67"/>
    <w:rsid w:val="00EA6D1B"/>
    <w:rsid w:val="00EA6E83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407"/>
    <w:rsid w:val="00EB0729"/>
    <w:rsid w:val="00EB07F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B94"/>
    <w:rsid w:val="00EC1C68"/>
    <w:rsid w:val="00EC21EC"/>
    <w:rsid w:val="00EC2785"/>
    <w:rsid w:val="00EC2B6D"/>
    <w:rsid w:val="00EC2C42"/>
    <w:rsid w:val="00EC2CAC"/>
    <w:rsid w:val="00EC33F1"/>
    <w:rsid w:val="00EC3490"/>
    <w:rsid w:val="00EC34E2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C0"/>
    <w:rsid w:val="00EC4FE4"/>
    <w:rsid w:val="00EC5293"/>
    <w:rsid w:val="00EC5679"/>
    <w:rsid w:val="00EC56A9"/>
    <w:rsid w:val="00EC59D6"/>
    <w:rsid w:val="00EC5A2F"/>
    <w:rsid w:val="00EC5CD5"/>
    <w:rsid w:val="00EC5CD7"/>
    <w:rsid w:val="00EC5D1A"/>
    <w:rsid w:val="00EC64AA"/>
    <w:rsid w:val="00EC675B"/>
    <w:rsid w:val="00EC678E"/>
    <w:rsid w:val="00EC67FF"/>
    <w:rsid w:val="00EC6894"/>
    <w:rsid w:val="00EC6936"/>
    <w:rsid w:val="00EC6D85"/>
    <w:rsid w:val="00EC7ABA"/>
    <w:rsid w:val="00ED0276"/>
    <w:rsid w:val="00ED04D3"/>
    <w:rsid w:val="00ED07D9"/>
    <w:rsid w:val="00ED07EF"/>
    <w:rsid w:val="00ED0847"/>
    <w:rsid w:val="00ED0A2B"/>
    <w:rsid w:val="00ED0A4E"/>
    <w:rsid w:val="00ED131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666"/>
    <w:rsid w:val="00ED29F6"/>
    <w:rsid w:val="00ED2BAD"/>
    <w:rsid w:val="00ED2C2C"/>
    <w:rsid w:val="00ED2E4E"/>
    <w:rsid w:val="00ED31D4"/>
    <w:rsid w:val="00ED35E3"/>
    <w:rsid w:val="00ED3C6E"/>
    <w:rsid w:val="00ED41AC"/>
    <w:rsid w:val="00ED4266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9F"/>
    <w:rsid w:val="00ED66A8"/>
    <w:rsid w:val="00ED68DE"/>
    <w:rsid w:val="00ED692D"/>
    <w:rsid w:val="00ED6A16"/>
    <w:rsid w:val="00ED6B80"/>
    <w:rsid w:val="00ED6C2F"/>
    <w:rsid w:val="00ED6ED8"/>
    <w:rsid w:val="00ED6F34"/>
    <w:rsid w:val="00ED6F68"/>
    <w:rsid w:val="00ED6FA6"/>
    <w:rsid w:val="00ED6FDF"/>
    <w:rsid w:val="00ED714D"/>
    <w:rsid w:val="00ED74F9"/>
    <w:rsid w:val="00ED7814"/>
    <w:rsid w:val="00ED7A54"/>
    <w:rsid w:val="00ED7A7B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6AA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6F"/>
    <w:rsid w:val="00EE30E3"/>
    <w:rsid w:val="00EE3518"/>
    <w:rsid w:val="00EE35AB"/>
    <w:rsid w:val="00EE413C"/>
    <w:rsid w:val="00EE434C"/>
    <w:rsid w:val="00EE43BE"/>
    <w:rsid w:val="00EE4ACC"/>
    <w:rsid w:val="00EE50D4"/>
    <w:rsid w:val="00EE50EB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D30"/>
    <w:rsid w:val="00EE6E58"/>
    <w:rsid w:val="00EE73BA"/>
    <w:rsid w:val="00EE77D1"/>
    <w:rsid w:val="00EE7844"/>
    <w:rsid w:val="00EE78C8"/>
    <w:rsid w:val="00EE7E43"/>
    <w:rsid w:val="00EE7E8B"/>
    <w:rsid w:val="00EF00D2"/>
    <w:rsid w:val="00EF010B"/>
    <w:rsid w:val="00EF02E9"/>
    <w:rsid w:val="00EF043A"/>
    <w:rsid w:val="00EF05C9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314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8FC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4F44"/>
    <w:rsid w:val="00EF5622"/>
    <w:rsid w:val="00EF5D4F"/>
    <w:rsid w:val="00EF5E2E"/>
    <w:rsid w:val="00EF610B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3A0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5F7"/>
    <w:rsid w:val="00F0208B"/>
    <w:rsid w:val="00F020A0"/>
    <w:rsid w:val="00F02126"/>
    <w:rsid w:val="00F0226D"/>
    <w:rsid w:val="00F02579"/>
    <w:rsid w:val="00F026E7"/>
    <w:rsid w:val="00F0279A"/>
    <w:rsid w:val="00F028A7"/>
    <w:rsid w:val="00F03152"/>
    <w:rsid w:val="00F035A9"/>
    <w:rsid w:val="00F03F7D"/>
    <w:rsid w:val="00F0428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610B"/>
    <w:rsid w:val="00F06264"/>
    <w:rsid w:val="00F065D0"/>
    <w:rsid w:val="00F0673F"/>
    <w:rsid w:val="00F067D8"/>
    <w:rsid w:val="00F067E2"/>
    <w:rsid w:val="00F0687F"/>
    <w:rsid w:val="00F06B3B"/>
    <w:rsid w:val="00F06B95"/>
    <w:rsid w:val="00F06C1A"/>
    <w:rsid w:val="00F0751D"/>
    <w:rsid w:val="00F075FE"/>
    <w:rsid w:val="00F076A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19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4FA0"/>
    <w:rsid w:val="00F15291"/>
    <w:rsid w:val="00F1531B"/>
    <w:rsid w:val="00F157A9"/>
    <w:rsid w:val="00F15941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373"/>
    <w:rsid w:val="00F213F5"/>
    <w:rsid w:val="00F2146D"/>
    <w:rsid w:val="00F2165C"/>
    <w:rsid w:val="00F21F33"/>
    <w:rsid w:val="00F21F46"/>
    <w:rsid w:val="00F220C4"/>
    <w:rsid w:val="00F22105"/>
    <w:rsid w:val="00F2247A"/>
    <w:rsid w:val="00F224CC"/>
    <w:rsid w:val="00F2291A"/>
    <w:rsid w:val="00F22B1F"/>
    <w:rsid w:val="00F22E43"/>
    <w:rsid w:val="00F23012"/>
    <w:rsid w:val="00F2310E"/>
    <w:rsid w:val="00F23386"/>
    <w:rsid w:val="00F2392E"/>
    <w:rsid w:val="00F23A89"/>
    <w:rsid w:val="00F23CA9"/>
    <w:rsid w:val="00F23CB2"/>
    <w:rsid w:val="00F23CD1"/>
    <w:rsid w:val="00F23D64"/>
    <w:rsid w:val="00F23ED8"/>
    <w:rsid w:val="00F23F78"/>
    <w:rsid w:val="00F24286"/>
    <w:rsid w:val="00F243DB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73E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286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F88"/>
    <w:rsid w:val="00F36052"/>
    <w:rsid w:val="00F361F5"/>
    <w:rsid w:val="00F362CB"/>
    <w:rsid w:val="00F367D9"/>
    <w:rsid w:val="00F3710B"/>
    <w:rsid w:val="00F37133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7D7"/>
    <w:rsid w:val="00F41A62"/>
    <w:rsid w:val="00F41B8F"/>
    <w:rsid w:val="00F41CC2"/>
    <w:rsid w:val="00F42157"/>
    <w:rsid w:val="00F4215D"/>
    <w:rsid w:val="00F42213"/>
    <w:rsid w:val="00F42358"/>
    <w:rsid w:val="00F4292B"/>
    <w:rsid w:val="00F42A49"/>
    <w:rsid w:val="00F42B2A"/>
    <w:rsid w:val="00F42BAE"/>
    <w:rsid w:val="00F42E4A"/>
    <w:rsid w:val="00F42EEC"/>
    <w:rsid w:val="00F431FA"/>
    <w:rsid w:val="00F43319"/>
    <w:rsid w:val="00F43AF2"/>
    <w:rsid w:val="00F43DCF"/>
    <w:rsid w:val="00F44F09"/>
    <w:rsid w:val="00F44F49"/>
    <w:rsid w:val="00F44FBF"/>
    <w:rsid w:val="00F44FFC"/>
    <w:rsid w:val="00F4504A"/>
    <w:rsid w:val="00F45809"/>
    <w:rsid w:val="00F45A28"/>
    <w:rsid w:val="00F45D70"/>
    <w:rsid w:val="00F461B2"/>
    <w:rsid w:val="00F462FD"/>
    <w:rsid w:val="00F464FA"/>
    <w:rsid w:val="00F46657"/>
    <w:rsid w:val="00F46743"/>
    <w:rsid w:val="00F46840"/>
    <w:rsid w:val="00F468B8"/>
    <w:rsid w:val="00F46D8C"/>
    <w:rsid w:val="00F47106"/>
    <w:rsid w:val="00F472A3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5E"/>
    <w:rsid w:val="00F53E83"/>
    <w:rsid w:val="00F54153"/>
    <w:rsid w:val="00F5422C"/>
    <w:rsid w:val="00F54391"/>
    <w:rsid w:val="00F5451A"/>
    <w:rsid w:val="00F546D5"/>
    <w:rsid w:val="00F5532A"/>
    <w:rsid w:val="00F553CA"/>
    <w:rsid w:val="00F555B0"/>
    <w:rsid w:val="00F5582B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339"/>
    <w:rsid w:val="00F56929"/>
    <w:rsid w:val="00F56F5E"/>
    <w:rsid w:val="00F57217"/>
    <w:rsid w:val="00F57485"/>
    <w:rsid w:val="00F57638"/>
    <w:rsid w:val="00F57893"/>
    <w:rsid w:val="00F57D8B"/>
    <w:rsid w:val="00F60394"/>
    <w:rsid w:val="00F603C4"/>
    <w:rsid w:val="00F6056B"/>
    <w:rsid w:val="00F60876"/>
    <w:rsid w:val="00F60DFC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BC7"/>
    <w:rsid w:val="00F62C06"/>
    <w:rsid w:val="00F62ED6"/>
    <w:rsid w:val="00F630DA"/>
    <w:rsid w:val="00F634FA"/>
    <w:rsid w:val="00F63C76"/>
    <w:rsid w:val="00F63DB1"/>
    <w:rsid w:val="00F64099"/>
    <w:rsid w:val="00F6424E"/>
    <w:rsid w:val="00F647B3"/>
    <w:rsid w:val="00F649A2"/>
    <w:rsid w:val="00F64A78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7CA"/>
    <w:rsid w:val="00F73904"/>
    <w:rsid w:val="00F73AFC"/>
    <w:rsid w:val="00F73CC4"/>
    <w:rsid w:val="00F73D9A"/>
    <w:rsid w:val="00F73F3D"/>
    <w:rsid w:val="00F74213"/>
    <w:rsid w:val="00F74764"/>
    <w:rsid w:val="00F74B15"/>
    <w:rsid w:val="00F74B1E"/>
    <w:rsid w:val="00F74C7F"/>
    <w:rsid w:val="00F74D16"/>
    <w:rsid w:val="00F752C2"/>
    <w:rsid w:val="00F756D2"/>
    <w:rsid w:val="00F75887"/>
    <w:rsid w:val="00F75CCE"/>
    <w:rsid w:val="00F75DFD"/>
    <w:rsid w:val="00F76092"/>
    <w:rsid w:val="00F760CC"/>
    <w:rsid w:val="00F7622F"/>
    <w:rsid w:val="00F76563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4F13"/>
    <w:rsid w:val="00F85438"/>
    <w:rsid w:val="00F85863"/>
    <w:rsid w:val="00F8586B"/>
    <w:rsid w:val="00F85A35"/>
    <w:rsid w:val="00F85CE4"/>
    <w:rsid w:val="00F85EE1"/>
    <w:rsid w:val="00F8694D"/>
    <w:rsid w:val="00F86EF0"/>
    <w:rsid w:val="00F8709E"/>
    <w:rsid w:val="00F8757D"/>
    <w:rsid w:val="00F87828"/>
    <w:rsid w:val="00F87870"/>
    <w:rsid w:val="00F87984"/>
    <w:rsid w:val="00F87DEF"/>
    <w:rsid w:val="00F87EBC"/>
    <w:rsid w:val="00F90024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246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A70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D38"/>
    <w:rsid w:val="00F96FB0"/>
    <w:rsid w:val="00F9713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536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2EC5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73A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195"/>
    <w:rsid w:val="00FA728A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3B6"/>
    <w:rsid w:val="00FB158A"/>
    <w:rsid w:val="00FB15B7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31E"/>
    <w:rsid w:val="00FB4429"/>
    <w:rsid w:val="00FB46AA"/>
    <w:rsid w:val="00FB49A4"/>
    <w:rsid w:val="00FB4ACA"/>
    <w:rsid w:val="00FB4BD7"/>
    <w:rsid w:val="00FB4C0E"/>
    <w:rsid w:val="00FB4CAB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5E14"/>
    <w:rsid w:val="00FB618C"/>
    <w:rsid w:val="00FB658D"/>
    <w:rsid w:val="00FB6613"/>
    <w:rsid w:val="00FB6820"/>
    <w:rsid w:val="00FB68C3"/>
    <w:rsid w:val="00FB6FDB"/>
    <w:rsid w:val="00FB710F"/>
    <w:rsid w:val="00FB7227"/>
    <w:rsid w:val="00FB7333"/>
    <w:rsid w:val="00FB77D8"/>
    <w:rsid w:val="00FB781A"/>
    <w:rsid w:val="00FB799A"/>
    <w:rsid w:val="00FC0344"/>
    <w:rsid w:val="00FC0516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1E24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5C5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C7F4E"/>
    <w:rsid w:val="00FD0226"/>
    <w:rsid w:val="00FD06BE"/>
    <w:rsid w:val="00FD0738"/>
    <w:rsid w:val="00FD0AA3"/>
    <w:rsid w:val="00FD0CBA"/>
    <w:rsid w:val="00FD0E2A"/>
    <w:rsid w:val="00FD1334"/>
    <w:rsid w:val="00FD137E"/>
    <w:rsid w:val="00FD1422"/>
    <w:rsid w:val="00FD1439"/>
    <w:rsid w:val="00FD1C68"/>
    <w:rsid w:val="00FD1D22"/>
    <w:rsid w:val="00FD1E87"/>
    <w:rsid w:val="00FD1FAE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93E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941"/>
    <w:rsid w:val="00FD7C9C"/>
    <w:rsid w:val="00FD7DA1"/>
    <w:rsid w:val="00FE03D4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9B0"/>
    <w:rsid w:val="00FE6A40"/>
    <w:rsid w:val="00FE6ABE"/>
    <w:rsid w:val="00FE702B"/>
    <w:rsid w:val="00FE71CC"/>
    <w:rsid w:val="00FE76AA"/>
    <w:rsid w:val="00FE7726"/>
    <w:rsid w:val="00FE79BB"/>
    <w:rsid w:val="00FE7DA1"/>
    <w:rsid w:val="00FE7E12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E7F"/>
    <w:rsid w:val="00FF2230"/>
    <w:rsid w:val="00FF25FC"/>
    <w:rsid w:val="00FF2648"/>
    <w:rsid w:val="00FF28BF"/>
    <w:rsid w:val="00FF2A0C"/>
    <w:rsid w:val="00FF2C66"/>
    <w:rsid w:val="00FF2CEE"/>
    <w:rsid w:val="00FF2E8C"/>
    <w:rsid w:val="00FF2F0F"/>
    <w:rsid w:val="00FF30A5"/>
    <w:rsid w:val="00FF3615"/>
    <w:rsid w:val="00FF39FD"/>
    <w:rsid w:val="00FF3A9E"/>
    <w:rsid w:val="00FF3AE2"/>
    <w:rsid w:val="00FF3C8F"/>
    <w:rsid w:val="00FF3D00"/>
    <w:rsid w:val="00FF4098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369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185"/>
    <w:rsid w:val="00FF72EF"/>
    <w:rsid w:val="00FF7366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53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1FF780D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41AC"/>
    <w:rPr>
      <w:rFonts w:ascii="Arial" w:hAnsi="Arial" w:cs="Times New Roman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2AA3"/>
    <w:rPr>
      <w:rFonts w:cs="Eucros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C8E1B-0AC3-4D1F-824A-0D3ABFAE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42</Pages>
  <Words>11306</Words>
  <Characters>64445</Characters>
  <Application>Microsoft Office Word</Application>
  <DocSecurity>0</DocSecurity>
  <Lines>537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2023-02-24T03:58:00Z</cp:lastPrinted>
  <dcterms:created xsi:type="dcterms:W3CDTF">2023-02-27T09:05:00Z</dcterms:created>
  <dcterms:modified xsi:type="dcterms:W3CDTF">2023-02-27T09:06:00Z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