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A3D85" w14:textId="1118D127" w:rsidR="00410590" w:rsidRDefault="00410590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  <w:cs/>
        </w:rPr>
      </w:pPr>
    </w:p>
    <w:p w14:paraId="001C714E" w14:textId="5E337049" w:rsidR="00444312" w:rsidRDefault="00444312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</w:rPr>
      </w:pPr>
    </w:p>
    <w:p w14:paraId="76678E23" w14:textId="77777777" w:rsidR="00444312" w:rsidRDefault="00444312" w:rsidP="000B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rPr>
          <w:rFonts w:ascii="Angsana New" w:hAnsi="Angsana New"/>
          <w:cs/>
        </w:rPr>
      </w:pPr>
    </w:p>
    <w:p w14:paraId="553701B7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A49A09F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5A3D71E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D42B55E" w14:textId="214D3F55" w:rsidR="007D6600" w:rsidRDefault="007D660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835228" w14:textId="67F39DCC" w:rsidR="0000702C" w:rsidRDefault="0000702C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F99014" w14:textId="77777777" w:rsidR="0000702C" w:rsidRDefault="0000702C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1A5592D" w14:textId="77777777" w:rsidR="00B63974" w:rsidRDefault="00B63974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146D72" w14:textId="77777777" w:rsidR="007D6600" w:rsidRDefault="007D660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F1034E6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CA595C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CD2F75D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4687591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E5AA7B" w14:textId="77777777" w:rsidR="0002526B" w:rsidRPr="005A1AF1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CC9D9F9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06BBDC29" w14:textId="77777777" w:rsidR="00D064C9" w:rsidRDefault="00D064C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6C8203B" w14:textId="77777777" w:rsidR="00E13C8F" w:rsidRDefault="00E13C8F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FF9B4EF" w14:textId="1691E9EE" w:rsidR="00410590" w:rsidRPr="00D5568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D55686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ซิมโฟนี่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คอมมูนิเคชั่น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</w:t>
      </w:r>
      <w:r w:rsidRPr="00D55686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 (</w:t>
      </w:r>
      <w:r w:rsidRPr="00D55686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D55686">
        <w:rPr>
          <w:rFonts w:ascii="Angsana New" w:hAnsi="Angsana New" w:cs="Angsana New"/>
          <w:sz w:val="52"/>
          <w:szCs w:val="52"/>
          <w:cs/>
        </w:rPr>
        <w:t xml:space="preserve">) </w:t>
      </w:r>
      <w:r w:rsidRPr="00D5568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9F1CD3" w14:textId="77777777" w:rsidR="0036371E" w:rsidRPr="00D5568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21A8FD" w14:textId="1C22D0B8" w:rsidR="00D064C9" w:rsidRPr="000D6681" w:rsidRDefault="00D064C9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66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0D668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7A8F" w:rsidRPr="004D7A8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0D66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0D668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7A8F" w:rsidRPr="004D7A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362D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E5CBFAF" w14:textId="77777777" w:rsidR="00410590" w:rsidRPr="00D55686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7328B3E" w14:textId="70212575" w:rsidR="00410590" w:rsidRDefault="00410590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36371E"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2A6E33A" w14:textId="63086294" w:rsidR="006722DB" w:rsidRDefault="006722DB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3BAA726" w14:textId="3AAB3F69" w:rsidR="006722DB" w:rsidRDefault="006722DB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6AC7A7B" w14:textId="77777777" w:rsidR="006722DB" w:rsidRPr="00D55686" w:rsidRDefault="006722DB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914AE3A" w14:textId="77777777" w:rsidR="00410590" w:rsidRPr="00D55686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96CC5B5" w14:textId="77777777" w:rsidR="00410590" w:rsidRPr="00D55686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CE9740B" w14:textId="2B2FA1DC" w:rsidR="00410590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5D61404C" w14:textId="77777777" w:rsidR="007D6600" w:rsidRPr="007D6600" w:rsidRDefault="007D660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31581D1" w14:textId="77777777" w:rsidR="00410590" w:rsidRPr="00D55686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D55686" w:rsidSect="00CF799B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0"/>
          <w:cols w:space="720"/>
          <w:titlePg/>
          <w:docGrid w:linePitch="245"/>
        </w:sectPr>
      </w:pPr>
    </w:p>
    <w:p w14:paraId="2B221521" w14:textId="77777777" w:rsidR="00410590" w:rsidRPr="00D55686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5916389" w14:textId="77777777" w:rsidR="0002526B" w:rsidRPr="00D55686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5A462B9" w14:textId="77777777" w:rsidR="009A5294" w:rsidRPr="00D55686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E6C38E2" w14:textId="77777777" w:rsidR="009A5294" w:rsidRPr="00D55686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8CF2299" w14:textId="77777777" w:rsidR="007E1E20" w:rsidRPr="00D55686" w:rsidRDefault="007E1E2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B89D5CD" w14:textId="77777777" w:rsidR="00410590" w:rsidRPr="000154B2" w:rsidRDefault="00D064C9" w:rsidP="00410590">
      <w:pPr>
        <w:spacing w:line="240" w:lineRule="auto"/>
        <w:jc w:val="both"/>
        <w:rPr>
          <w:b/>
          <w:bCs/>
          <w:sz w:val="30"/>
          <w:szCs w:val="30"/>
        </w:rPr>
      </w:pPr>
      <w:r w:rsidRPr="000154B2">
        <w:rPr>
          <w:rFonts w:hint="cs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1DBC455" w14:textId="77777777" w:rsidR="00D064C9" w:rsidRPr="000154B2" w:rsidRDefault="00D064C9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07C6D3" w14:textId="77777777" w:rsidR="00410590" w:rsidRPr="000154B2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154B2">
        <w:rPr>
          <w:rFonts w:hint="cs"/>
          <w:b/>
          <w:bCs/>
          <w:sz w:val="30"/>
          <w:szCs w:val="30"/>
          <w:cs/>
        </w:rPr>
        <w:t xml:space="preserve">เสนอ </w:t>
      </w:r>
      <w:r w:rsidR="000D6681">
        <w:rPr>
          <w:rFonts w:hint="cs"/>
          <w:b/>
          <w:bCs/>
          <w:sz w:val="30"/>
          <w:szCs w:val="30"/>
          <w:cs/>
        </w:rPr>
        <w:t>ผู้ถือหุ้น</w:t>
      </w:r>
      <w:r w:rsidR="0036371E" w:rsidRPr="000154B2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70634D3D" w14:textId="77777777" w:rsidR="00410590" w:rsidRPr="000154B2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970D08" w14:textId="77777777" w:rsidR="00D064C9" w:rsidRPr="000154B2" w:rsidRDefault="00D064C9" w:rsidP="00D064C9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154B2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9DBA6BA" w14:textId="77777777" w:rsidR="00D064C9" w:rsidRPr="000154B2" w:rsidRDefault="00D064C9" w:rsidP="00D064C9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A97F79A" w14:textId="6120D235" w:rsidR="00D064C9" w:rsidRPr="000154B2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154B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0154B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154B2">
        <w:rPr>
          <w:rFonts w:ascii="Angsana New" w:eastAsia="Calibri" w:hAnsi="Angsana New" w:hint="cs"/>
          <w:sz w:val="30"/>
          <w:szCs w:val="30"/>
          <w:cs/>
        </w:rPr>
        <w:t>ซิมโฟนี่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154B2">
        <w:rPr>
          <w:rFonts w:ascii="Angsana New" w:eastAsia="Calibri" w:hAnsi="Angsana New" w:hint="cs"/>
          <w:sz w:val="30"/>
          <w:szCs w:val="30"/>
          <w:cs/>
        </w:rPr>
        <w:t>คอมมูนิเคชั่น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154B2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0154B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0154B2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0154B2">
        <w:rPr>
          <w:rFonts w:ascii="Angsana New" w:eastAsia="Calibri" w:hAnsi="Angsana New"/>
          <w:sz w:val="30"/>
          <w:szCs w:val="30"/>
          <w:cs/>
        </w:rPr>
        <w:t>)</w:t>
      </w:r>
      <w:r w:rsidRPr="000154B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และ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บริษัทย่อย (กลุ่มบริษัท)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และของเฉพาะ</w:t>
      </w:r>
      <w:r w:rsidRPr="000154B2">
        <w:rPr>
          <w:rFonts w:ascii="Angsana New" w:hAnsi="Angsana New" w:hint="cs"/>
          <w:sz w:val="30"/>
          <w:szCs w:val="30"/>
          <w:cs/>
        </w:rPr>
        <w:t>บริษัท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ซิมโฟนี่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คอมมูนิเคชั่น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จำกัด</w:t>
      </w:r>
      <w:r w:rsidRPr="000154B2">
        <w:rPr>
          <w:rFonts w:ascii="Angsana New" w:hAnsi="Angsana New"/>
          <w:sz w:val="30"/>
          <w:szCs w:val="30"/>
          <w:cs/>
        </w:rPr>
        <w:t xml:space="preserve"> (</w:t>
      </w:r>
      <w:r w:rsidRPr="000154B2">
        <w:rPr>
          <w:rFonts w:ascii="Angsana New" w:hAnsi="Angsana New" w:hint="cs"/>
          <w:sz w:val="30"/>
          <w:szCs w:val="30"/>
          <w:cs/>
        </w:rPr>
        <w:t>มหาชน</w:t>
      </w:r>
      <w:r w:rsidRPr="000154B2">
        <w:rPr>
          <w:rFonts w:ascii="Angsana New" w:hAnsi="Angsana New"/>
          <w:sz w:val="30"/>
          <w:szCs w:val="30"/>
          <w:cs/>
        </w:rPr>
        <w:t>)</w:t>
      </w:r>
      <w:r w:rsidRPr="000154B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Pr="000154B2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Pr="000154B2">
        <w:rPr>
          <w:rFonts w:ascii="Angsana New" w:eastAsia="Calibri" w:hAnsi="Angsana New"/>
          <w:sz w:val="30"/>
          <w:szCs w:val="30"/>
        </w:rPr>
        <w:br/>
      </w:r>
      <w:r w:rsidRPr="000154B2">
        <w:rPr>
          <w:rFonts w:ascii="Angsana New" w:eastAsia="Calibri" w:hAnsi="Angsana New"/>
          <w:sz w:val="30"/>
          <w:szCs w:val="30"/>
          <w:cs/>
        </w:rPr>
        <w:t>งบแสดงฐานะการเงิน</w:t>
      </w:r>
      <w:r w:rsidRPr="000154B2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ณ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 xml:space="preserve">วันที่ </w:t>
      </w:r>
      <w:r w:rsidR="004D7A8F" w:rsidRPr="004D7A8F">
        <w:rPr>
          <w:rFonts w:ascii="Angsana New" w:hAnsi="Angsana New"/>
          <w:sz w:val="30"/>
          <w:szCs w:val="30"/>
        </w:rPr>
        <w:t>31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ธันวาคม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256</w:t>
      </w:r>
      <w:r w:rsidR="00B362D3">
        <w:rPr>
          <w:rFonts w:ascii="Angsana New" w:hAnsi="Angsana New"/>
          <w:sz w:val="30"/>
          <w:szCs w:val="30"/>
        </w:rPr>
        <w:t>5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0154B2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0154B2">
        <w:rPr>
          <w:rFonts w:ascii="Angsana New" w:hAnsi="Angsana New"/>
          <w:sz w:val="30"/>
          <w:szCs w:val="30"/>
          <w:cs/>
        </w:rPr>
        <w:t>ญและเรื่องอื่น ๆ</w:t>
      </w:r>
    </w:p>
    <w:p w14:paraId="7302941A" w14:textId="77777777" w:rsidR="00D064C9" w:rsidRPr="000154B2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F89C63" w14:textId="2D1C9EFE" w:rsidR="00D064C9" w:rsidRPr="000154B2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ของกลุ่มบริษัทและบริษัท ตามลำดับ ณ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D7A8F" w:rsidRPr="004D7A8F">
        <w:rPr>
          <w:rFonts w:ascii="Angsana New" w:hAnsi="Angsana New"/>
          <w:sz w:val="30"/>
          <w:szCs w:val="30"/>
        </w:rPr>
        <w:t>31</w:t>
      </w:r>
      <w:r w:rsidRPr="000154B2">
        <w:rPr>
          <w:rFonts w:ascii="Angsana New" w:hAnsi="Angsana New"/>
          <w:sz w:val="30"/>
          <w:szCs w:val="30"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D7A8F" w:rsidRPr="004D7A8F">
        <w:rPr>
          <w:rFonts w:ascii="Angsana New" w:hAnsi="Angsana New"/>
          <w:sz w:val="30"/>
          <w:szCs w:val="30"/>
        </w:rPr>
        <w:t>256</w:t>
      </w:r>
      <w:r w:rsidR="008C6C88">
        <w:rPr>
          <w:rFonts w:ascii="Angsana New" w:hAnsi="Angsana New"/>
          <w:sz w:val="30"/>
          <w:szCs w:val="30"/>
        </w:rPr>
        <w:t>5</w:t>
      </w:r>
      <w:r w:rsidRPr="000154B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Pr="000154B2">
        <w:rPr>
          <w:rFonts w:ascii="Angsana New" w:hAnsi="Angsana New"/>
          <w:sz w:val="30"/>
          <w:szCs w:val="30"/>
        </w:rPr>
        <w:br/>
      </w:r>
      <w:r w:rsidRPr="000154B2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</w:p>
    <w:p w14:paraId="10944E05" w14:textId="77777777" w:rsidR="00D064C9" w:rsidRPr="000154B2" w:rsidRDefault="00D064C9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81D74E" w14:textId="77777777" w:rsidR="00D064C9" w:rsidRPr="000154B2" w:rsidRDefault="00D064C9" w:rsidP="00D064C9">
      <w:pPr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154B2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242D9BBC" w14:textId="77777777" w:rsidR="00D064C9" w:rsidRPr="000154B2" w:rsidRDefault="00D064C9" w:rsidP="00D064C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4BC5152" w14:textId="60D2DE88" w:rsidR="00D064C9" w:rsidRPr="004719D7" w:rsidRDefault="00D064C9" w:rsidP="00D064C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19D7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719D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719D7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4719D7" w:rsidRPr="004719D7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4719D7" w:rsidRPr="004719D7">
        <w:rPr>
          <w:rFonts w:ascii="Angsana New" w:hAnsi="Angsana New"/>
          <w:i/>
          <w:iCs/>
          <w:sz w:val="30"/>
          <w:szCs w:val="30"/>
        </w:rPr>
        <w:t xml:space="preserve"> </w:t>
      </w:r>
      <w:r w:rsidR="004719D7" w:rsidRPr="004719D7">
        <w:rPr>
          <w:rFonts w:ascii="Angsana New" w:hAnsi="Angsana New"/>
          <w:i/>
          <w:iCs/>
          <w:sz w:val="30"/>
          <w:szCs w:val="30"/>
          <w:cs/>
        </w:rPr>
        <w:t>รวมถึง</w:t>
      </w:r>
      <w:r w:rsidR="004719D7" w:rsidRPr="004719D7">
        <w:rPr>
          <w:rFonts w:ascii="Angsana New" w:hAnsi="Angsana New"/>
          <w:i/>
          <w:iCs/>
          <w:sz w:val="30"/>
          <w:szCs w:val="30"/>
        </w:rPr>
        <w:t xml:space="preserve"> </w:t>
      </w:r>
      <w:r w:rsidR="004719D7" w:rsidRPr="004719D7">
        <w:rPr>
          <w:rFonts w:ascii="Angsana New" w:hAnsi="Angsana New"/>
          <w:i/>
          <w:iCs/>
          <w:sz w:val="30"/>
          <w:szCs w:val="30"/>
          <w:cs/>
        </w:rPr>
        <w:t>มาตรฐานเรื่องความเป็นอิสระ</w:t>
      </w:r>
      <w:r w:rsidR="004719D7" w:rsidRPr="004719D7">
        <w:rPr>
          <w:rFonts w:ascii="Angsana New" w:hAnsi="Angsana New"/>
          <w:sz w:val="30"/>
          <w:szCs w:val="30"/>
        </w:rPr>
        <w:t xml:space="preserve"> </w:t>
      </w:r>
      <w:r w:rsidR="004719D7" w:rsidRPr="004719D7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4719D7" w:rsidRPr="004719D7">
        <w:rPr>
          <w:rFonts w:ascii="Angsana New" w:hAnsi="Angsana New"/>
          <w:sz w:val="30"/>
          <w:szCs w:val="30"/>
        </w:rPr>
        <w:t xml:space="preserve"> (</w:t>
      </w:r>
      <w:r w:rsidR="004719D7" w:rsidRPr="004719D7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4719D7" w:rsidRPr="004719D7">
        <w:rPr>
          <w:rFonts w:ascii="Angsana New" w:hAnsi="Angsana New"/>
          <w:sz w:val="30"/>
          <w:szCs w:val="30"/>
        </w:rPr>
        <w:t xml:space="preserve"> </w:t>
      </w:r>
      <w:r w:rsidRPr="004719D7">
        <w:rPr>
          <w:rFonts w:ascii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719D7" w:rsidRPr="004719D7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4719D7" w:rsidRPr="004719D7">
        <w:rPr>
          <w:rFonts w:ascii="Angsana New" w:hAnsi="Angsana New"/>
          <w:sz w:val="30"/>
          <w:szCs w:val="30"/>
        </w:rPr>
        <w:t xml:space="preserve"> </w:t>
      </w:r>
      <w:r w:rsidRPr="004719D7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2BFD73" w14:textId="77777777" w:rsidR="00561E45" w:rsidRDefault="00561E45" w:rsidP="004105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561E45" w:rsidSect="00CB530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346" w:gutter="0"/>
          <w:cols w:space="720"/>
          <w:docGrid w:linePitch="245"/>
        </w:sectPr>
      </w:pPr>
    </w:p>
    <w:p w14:paraId="417080DD" w14:textId="77777777" w:rsidR="00D064C9" w:rsidRPr="00B70084" w:rsidRDefault="00D064C9" w:rsidP="00D064C9">
      <w:pPr>
        <w:rPr>
          <w:rFonts w:ascii="Angsana New" w:hAnsi="Angsana New"/>
          <w:i/>
          <w:iCs/>
          <w:sz w:val="30"/>
          <w:szCs w:val="30"/>
        </w:rPr>
      </w:pPr>
      <w:r w:rsidRPr="00B70084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40C6313" w14:textId="77777777" w:rsidR="00D064C9" w:rsidRPr="00436502" w:rsidRDefault="00D064C9" w:rsidP="00D064C9">
      <w:pPr>
        <w:rPr>
          <w:rFonts w:ascii="Angsana New" w:eastAsia="Calibri" w:hAnsi="Angsana New"/>
          <w:sz w:val="16"/>
          <w:szCs w:val="16"/>
        </w:rPr>
      </w:pPr>
    </w:p>
    <w:p w14:paraId="3A4179A3" w14:textId="77777777" w:rsidR="00D064C9" w:rsidRPr="00B70084" w:rsidRDefault="00D064C9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70084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7008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70084">
        <w:rPr>
          <w:rFonts w:ascii="Angsana New" w:hAnsi="Angsana New"/>
          <w:sz w:val="30"/>
          <w:szCs w:val="30"/>
          <w:cs/>
        </w:rPr>
        <w:t>ข้าพเจ้า</w:t>
      </w:r>
      <w:r w:rsidRPr="00B7008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70084">
        <w:rPr>
          <w:rFonts w:ascii="Angsana New" w:hAnsi="Angsana New"/>
          <w:sz w:val="30"/>
          <w:szCs w:val="30"/>
          <w:cs/>
        </w:rPr>
        <w:t>ข้าพเจ้า</w:t>
      </w:r>
      <w:r w:rsidRPr="00B7008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CE442B8" w14:textId="77777777" w:rsidR="00565568" w:rsidRPr="00496B0D" w:rsidRDefault="00565568" w:rsidP="0056556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121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561E45" w14:paraId="504ADA36" w14:textId="77777777" w:rsidTr="00561E45"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8B3F" w14:textId="77777777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bookmarkStart w:id="2" w:name="_Hlk64491877"/>
            <w:r>
              <w:rPr>
                <w:rFonts w:ascii="Angsana New" w:hAnsi="Angsana New" w:hint="cs"/>
                <w:iCs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561E45" w14:paraId="7FC441DB" w14:textId="77777777" w:rsidTr="00561E45"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19CA" w14:textId="519AD366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อ้างถึงหมายเหตุประกอบงบการเงิ</w:t>
            </w:r>
            <w:r w:rsidRPr="00FF7D16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="00FF7D16" w:rsidRPr="00FF7D16">
              <w:rPr>
                <w:rFonts w:ascii="Angsana New" w:hAnsi="Angsana New"/>
                <w:sz w:val="30"/>
                <w:szCs w:val="30"/>
              </w:rPr>
              <w:t>4</w:t>
            </w:r>
            <w:r w:rsidRPr="00FF7D16">
              <w:rPr>
                <w:rFonts w:ascii="Angsana New" w:hAnsi="Angsana New" w:hint="cs"/>
                <w:sz w:val="30"/>
                <w:szCs w:val="30"/>
              </w:rPr>
              <w:t>(</w:t>
            </w:r>
            <w:r w:rsidR="00FF7D16" w:rsidRPr="00FF7D16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FF7D16"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FF7D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D7A8F" w:rsidRPr="00FF7D16">
              <w:rPr>
                <w:rFonts w:ascii="Angsana New" w:hAnsi="Angsana New" w:hint="cs"/>
                <w:sz w:val="30"/>
                <w:szCs w:val="30"/>
              </w:rPr>
              <w:t>1</w:t>
            </w:r>
            <w:r w:rsidR="004719D7" w:rsidRPr="00FF7D1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61E45" w14:paraId="2D0ACD9E" w14:textId="77777777" w:rsidTr="00561E45">
        <w:trPr>
          <w:trHeight w:val="5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8D8" w14:textId="77777777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EABA" w14:textId="77777777" w:rsidR="00561E45" w:rsidRDefault="00561E45" w:rsidP="00561E4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1E45" w14:paraId="2ED60CEC" w14:textId="77777777" w:rsidTr="00561E45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D8B" w14:textId="0DF128D3" w:rsidR="00561E45" w:rsidRDefault="00561E45" w:rsidP="00561E45">
            <w:pPr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กลุ่มบริษัทประกอบธุรกิจให้บริการให้เช่าใช้วงจรสื่อสารสัญญาณความเร็วสูง โดยทำสัญญากับลูกค้าจำนวนมากและมีเงื่อนไขที่หลากหลายและซับซ้อน ซึ่งมีผลกระทบต่อการเปลี่ยนแปลงราคา รวมถึงการบันทึกรับรู้รายได้ในงวดที่เหมาะสม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2CD17A7D" w14:textId="77777777" w:rsidR="00561E45" w:rsidRDefault="00561E45" w:rsidP="00561E45">
            <w:pPr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7B54E1B4" w14:textId="77777777" w:rsidR="00561E45" w:rsidRDefault="00561E45" w:rsidP="00561E45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ดังนั้นเรื่องดังกล่าวจึงเป็นเรื่องที่สำคัญในการตรวจสอบของข้าพเจ้า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9D7F" w14:textId="77777777" w:rsidR="00561E45" w:rsidRDefault="00561E45" w:rsidP="00561E45">
            <w:pPr>
              <w:spacing w:before="120" w:line="240" w:lineRule="auto"/>
              <w:ind w:right="-14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29DC237" w14:textId="77777777" w:rsidR="00561E45" w:rsidRPr="00464105" w:rsidRDefault="00561E45" w:rsidP="00561E45">
            <w:pPr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line="240" w:lineRule="auto"/>
              <w:ind w:left="346" w:right="-14" w:hanging="34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ทำความเข้าใจ ประเมินและสุ่มทดสอบการควบคุมภายในที่เกี่ยวข้องกับการรับรู้รายได้ การอนุมัติการลดหนี้ การอนุมัติสัญญาและการเปลี่ยนแปลงเงื่อนไขในสัญญา </w:t>
            </w:r>
          </w:p>
          <w:p w14:paraId="1731AFA6" w14:textId="77777777" w:rsidR="00561E45" w:rsidRPr="008E1277" w:rsidRDefault="00561E45" w:rsidP="00561E4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ทดสอบเอกสารใบแจ้งหนี้กับสัญญา รวมถึงเอกสารประกอบการให้บริการอื่นที่เกี่ยวข้อง เพื่อประเมินการรับรู้รายได้ว่าเป็นไปตามเงื่อนไขและสอดคล้องกับนโยบายการรับรู้รายได้ของบริษัท โดยวิธีสุ่มตัวอย่าง</w:t>
            </w:r>
          </w:p>
          <w:p w14:paraId="682C2C79" w14:textId="77777777" w:rsidR="00561E45" w:rsidRPr="008E1277" w:rsidRDefault="00561E45" w:rsidP="00561E4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ทดสอบการรับรู้รายได้ที่เกิดขึ้นในช่วงเวลาใกล้สิ้นรอบระยะเวลาบัญชี และทดสอบการคำนวณ โดยวิธีสุ่มตัวอย่าง รวมถึงการรับรู้รายได้ที่ทำผ่านใบสำคัญทั่วไป</w:t>
            </w:r>
          </w:p>
          <w:p w14:paraId="01B30E81" w14:textId="329BE089" w:rsidR="00561E45" w:rsidRDefault="00561E45" w:rsidP="00561E4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ทดสอบรายการลดหนี้ที่ออกภายหลังรอบระยะเวลาบัญชี โดยวิธีสุ่มตัวอย่าง</w:t>
            </w:r>
          </w:p>
          <w:p w14:paraId="5BF46944" w14:textId="77777777" w:rsidR="004719D7" w:rsidRDefault="004719D7" w:rsidP="004719D7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วิเคราะห์เปรียบเทียบข้อมูลบัญชีรายได้แบบแยกย่อยเพื่อประเมินความผิดปกติที่อาจเกิดขึ้นของรายได้ และสอบถามผู้บริหารที่เกี่ยวข้องเพื่อหาหลักฐานสนับสนุนสาเหตุของการเปลี่ยนแปลงที่เกิดขึ้นในระหว่างปี</w:t>
            </w:r>
          </w:p>
          <w:p w14:paraId="4D401798" w14:textId="3CD45496" w:rsidR="00561E45" w:rsidRPr="00623100" w:rsidRDefault="004719D7" w:rsidP="00436502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2310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</w:t>
            </w:r>
          </w:p>
        </w:tc>
      </w:tr>
      <w:bookmarkEnd w:id="2"/>
    </w:tbl>
    <w:p w14:paraId="68294F24" w14:textId="77777777" w:rsidR="00436502" w:rsidRDefault="00436502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9B98E6" w14:textId="38BDE5E5" w:rsidR="00D064C9" w:rsidRPr="00B70084" w:rsidRDefault="00D064C9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B70084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345A258" w14:textId="77777777" w:rsidR="00D064C9" w:rsidRPr="00B70084" w:rsidRDefault="00D064C9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171EE4D" w14:textId="77777777" w:rsidR="00D064C9" w:rsidRPr="00B70084" w:rsidRDefault="00D064C9" w:rsidP="0049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ACFBBC5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E632618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B70084">
        <w:rPr>
          <w:rFonts w:ascii="Angsana New" w:hAnsi="Angsana New"/>
          <w:sz w:val="30"/>
          <w:szCs w:val="30"/>
        </w:rPr>
        <w:t xml:space="preserve"> </w:t>
      </w:r>
    </w:p>
    <w:p w14:paraId="1CB94E89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069778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70084">
        <w:rPr>
          <w:rFonts w:ascii="Angsana New" w:hAnsi="Angsana New"/>
          <w:sz w:val="30"/>
          <w:szCs w:val="30"/>
        </w:rPr>
        <w:t xml:space="preserve"> </w:t>
      </w:r>
    </w:p>
    <w:p w14:paraId="73ED84D2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7A0D6F43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724AA8" w14:textId="77777777" w:rsidR="00E66B65" w:rsidRPr="00B70084" w:rsidRDefault="00E66B65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28E8F360" w14:textId="77777777" w:rsidR="00FF0D1F" w:rsidRPr="00B70084" w:rsidRDefault="00FF0D1F" w:rsidP="00FF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B7008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7008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BCD6825" w14:textId="77777777" w:rsidR="00FF0D1F" w:rsidRPr="0013421B" w:rsidRDefault="00FF0D1F" w:rsidP="00FF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622104BE" w14:textId="77777777" w:rsidR="00FF0D1F" w:rsidRPr="00B70084" w:rsidRDefault="00FF0D1F" w:rsidP="00FF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BA70FD5" w14:textId="77777777" w:rsidR="00496B0D" w:rsidRPr="00496B0D" w:rsidRDefault="00496B0D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D8ED6AD" w14:textId="22285C47" w:rsidR="00D064C9" w:rsidRPr="00B70084" w:rsidRDefault="00D064C9" w:rsidP="003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lastRenderedPageBreak/>
        <w:t>ในการจัดทำงบการเงิน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BCE5D0E" w14:textId="77777777" w:rsidR="00D064C9" w:rsidRPr="00BA6CDA" w:rsidRDefault="00D064C9" w:rsidP="0047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06D48A07" w14:textId="1CDA9C5F" w:rsidR="00D064C9" w:rsidRPr="00FF0D1F" w:rsidRDefault="00D064C9" w:rsidP="003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F0D1F">
        <w:rPr>
          <w:rFonts w:ascii="Angsana New" w:eastAsia="Calibri" w:hAnsi="Angsana New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FF0D1F" w:rsidRPr="00FF0D1F">
        <w:rPr>
          <w:rFonts w:ascii="Angsana New" w:eastAsia="Calibri" w:hAnsi="Angsana New" w:hint="cs"/>
          <w:spacing w:val="-2"/>
          <w:sz w:val="30"/>
          <w:szCs w:val="30"/>
          <w:cs/>
        </w:rPr>
        <w:t>กำกับ</w:t>
      </w:r>
      <w:r w:rsidRPr="00FF0D1F">
        <w:rPr>
          <w:rFonts w:ascii="Angsana New" w:eastAsia="Calibri" w:hAnsi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F0D1F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</w:t>
      </w:r>
    </w:p>
    <w:p w14:paraId="22BFDAE7" w14:textId="77777777" w:rsidR="00D064C9" w:rsidRPr="00BA6CDA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353D97C6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7008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6F46830" w14:textId="77777777" w:rsidR="00D064C9" w:rsidRPr="00BA6CDA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394DCA70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7008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5BEBB9" w14:textId="77777777" w:rsidR="00D064C9" w:rsidRPr="00BA6CDA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96F0B85" w14:textId="77777777" w:rsidR="00D064C9" w:rsidRPr="00B70084" w:rsidRDefault="00D064C9" w:rsidP="003C170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419DC23" w14:textId="77777777" w:rsidR="00D064C9" w:rsidRPr="00BA6CDA" w:rsidRDefault="00D064C9" w:rsidP="0047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5F1EF711" w14:textId="52BBC3C2" w:rsidR="00BA6CDA" w:rsidRDefault="00D064C9" w:rsidP="0087438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700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7008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70084">
        <w:rPr>
          <w:rFonts w:ascii="Angsana New" w:hAnsi="Angsana New"/>
          <w:sz w:val="30"/>
          <w:szCs w:val="30"/>
          <w:cs/>
        </w:rPr>
        <w:t>ายใน</w:t>
      </w:r>
    </w:p>
    <w:p w14:paraId="0851BD7A" w14:textId="77777777" w:rsidR="00BA6CDA" w:rsidRDefault="00BA6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FB820D" w14:textId="77777777" w:rsidR="00D064C9" w:rsidRPr="00B70084" w:rsidRDefault="00D064C9" w:rsidP="0087438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70084">
        <w:rPr>
          <w:rFonts w:ascii="Angsana New" w:hAnsi="Angsana New"/>
          <w:sz w:val="30"/>
          <w:szCs w:val="30"/>
          <w:cs/>
        </w:rPr>
        <w:t>บริษัท</w:t>
      </w:r>
    </w:p>
    <w:p w14:paraId="04B8DDE1" w14:textId="77777777" w:rsidR="00D064C9" w:rsidRDefault="00D064C9" w:rsidP="0087438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70084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324BA35" w14:textId="77777777" w:rsidR="007E6F4C" w:rsidRPr="00561E45" w:rsidRDefault="00D064C9" w:rsidP="00561E4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308694E" w14:textId="77777777" w:rsidR="00D064C9" w:rsidRPr="00B70084" w:rsidRDefault="00D064C9" w:rsidP="003C170D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4BCBE50" w14:textId="77777777" w:rsidR="00D064C9" w:rsidRPr="00B70084" w:rsidRDefault="00D064C9" w:rsidP="003C170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70084">
        <w:rPr>
          <w:rFonts w:ascii="Angsana New" w:hAnsi="Angsana New"/>
          <w:sz w:val="30"/>
          <w:szCs w:val="30"/>
        </w:rPr>
        <w:t xml:space="preserve"> </w:t>
      </w:r>
      <w:r w:rsidRPr="00B70084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70084">
        <w:rPr>
          <w:rFonts w:ascii="Angsana New" w:hAnsi="Angsana New"/>
          <w:sz w:val="30"/>
          <w:szCs w:val="30"/>
        </w:rPr>
        <w:t xml:space="preserve"> </w:t>
      </w:r>
      <w:r w:rsidRPr="00B7008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7DDC8F8" w14:textId="7777777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1273BDFE" w14:textId="77777777" w:rsidR="00D064C9" w:rsidRPr="00B70084" w:rsidRDefault="00D064C9" w:rsidP="0001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70084">
        <w:rPr>
          <w:rFonts w:ascii="Angsana New" w:hAnsi="Angsana New"/>
          <w:sz w:val="30"/>
          <w:szCs w:val="30"/>
          <w:cs/>
        </w:rPr>
        <w:t>งข้าพเจ้า</w:t>
      </w:r>
    </w:p>
    <w:p w14:paraId="7D4C8253" w14:textId="77777777" w:rsidR="00D064C9" w:rsidRPr="00B70084" w:rsidRDefault="00D064C9" w:rsidP="0001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99A25F" w14:textId="77777777" w:rsidR="0043704C" w:rsidRPr="0043704C" w:rsidRDefault="0043704C" w:rsidP="0043704C">
      <w:pPr>
        <w:jc w:val="thaiDistribute"/>
        <w:rPr>
          <w:rFonts w:ascii="Angsana New" w:eastAsia="Calibri" w:hAnsi="Angsana New"/>
          <w:sz w:val="30"/>
          <w:szCs w:val="30"/>
        </w:rPr>
      </w:pPr>
      <w:r w:rsidRPr="0017475F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</w:t>
      </w:r>
      <w:r w:rsidRPr="008B789C">
        <w:rPr>
          <w:rFonts w:ascii="Angsana New" w:eastAsia="Calibri" w:hAnsi="Angsana New"/>
          <w:sz w:val="30"/>
          <w:szCs w:val="30"/>
          <w:cs/>
        </w:rPr>
        <w:t>รณาว่ากระทบต่อความเป็นอิสระ</w:t>
      </w:r>
      <w:r w:rsidRPr="0043704C">
        <w:rPr>
          <w:rFonts w:ascii="Angsana New" w:eastAsia="Calibri" w:hAnsi="Angsana New" w:hint="cs"/>
          <w:sz w:val="30"/>
          <w:szCs w:val="30"/>
          <w:cs/>
        </w:rPr>
        <w:t>และ</w:t>
      </w:r>
      <w:r w:rsidRPr="0043704C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288A8F2" w14:textId="77777777" w:rsidR="009A3F59" w:rsidRDefault="009A3F5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BFD0D5" w14:textId="77777777" w:rsidR="0043704C" w:rsidRDefault="0043704C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06C1F4" w14:textId="77777777" w:rsidR="0043704C" w:rsidRDefault="0043704C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FC555E" w14:textId="54BB3C57" w:rsidR="00D064C9" w:rsidRPr="00B70084" w:rsidRDefault="00D064C9" w:rsidP="00D06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084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F63F21C" w14:textId="77777777" w:rsidR="00410590" w:rsidRPr="000154B2" w:rsidRDefault="00410590" w:rsidP="00410590">
      <w:pPr>
        <w:jc w:val="thaiDistribute"/>
        <w:rPr>
          <w:rFonts w:ascii="Angsana New" w:hAnsi="Angsana New"/>
          <w:sz w:val="30"/>
          <w:szCs w:val="30"/>
        </w:rPr>
      </w:pPr>
    </w:p>
    <w:p w14:paraId="084BD280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FD7200F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AF5DC0E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07E18D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(</w:t>
      </w:r>
      <w:r w:rsidRPr="000154B2">
        <w:rPr>
          <w:rFonts w:ascii="Angsana New" w:hAnsi="Angsana New" w:hint="cs"/>
          <w:sz w:val="30"/>
          <w:szCs w:val="30"/>
          <w:cs/>
        </w:rPr>
        <w:t>มาริษา</w:t>
      </w:r>
      <w:r w:rsidRPr="000154B2">
        <w:rPr>
          <w:rFonts w:ascii="Angsana New" w:hAnsi="Angsana New"/>
          <w:sz w:val="30"/>
          <w:szCs w:val="30"/>
          <w:cs/>
        </w:rPr>
        <w:t xml:space="preserve"> </w:t>
      </w:r>
      <w:r w:rsidRPr="000154B2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0154B2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3A64973E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00B0821" w14:textId="4A401CBE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 w:hint="cs"/>
          <w:sz w:val="30"/>
          <w:szCs w:val="30"/>
          <w:cs/>
        </w:rPr>
        <w:t>เลขทะเบียน</w:t>
      </w:r>
      <w:r w:rsidR="000A70B6">
        <w:rPr>
          <w:rFonts w:ascii="Angsana New" w:hAnsi="Angsana New"/>
          <w:sz w:val="30"/>
          <w:szCs w:val="30"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5752</w:t>
      </w:r>
    </w:p>
    <w:p w14:paraId="0243B554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A901B19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56C8825" w14:textId="77777777" w:rsidR="00751BAC" w:rsidRPr="000154B2" w:rsidRDefault="00751BAC" w:rsidP="00751BA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154B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FAFB9CD" w14:textId="78ED866E" w:rsidR="00751BAC" w:rsidRPr="000154B2" w:rsidRDefault="00CF59DE" w:rsidP="00751BAC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27 </w:t>
      </w:r>
      <w:r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กุมภาพันธ์ </w:t>
      </w:r>
      <w:r>
        <w:rPr>
          <w:rFonts w:ascii="Angsana New" w:hAnsi="Angsana New"/>
          <w:b w:val="0"/>
          <w:bCs w:val="0"/>
          <w:sz w:val="30"/>
          <w:szCs w:val="30"/>
          <w:lang w:val="en-US"/>
        </w:rPr>
        <w:t>2566</w:t>
      </w:r>
    </w:p>
    <w:sectPr w:rsidR="00751BAC" w:rsidRPr="000154B2" w:rsidSect="006918CD">
      <w:headerReference w:type="default" r:id="rId16"/>
      <w:footerReference w:type="default" r:id="rId17"/>
      <w:pgSz w:w="11909" w:h="16834" w:code="9"/>
      <w:pgMar w:top="691" w:right="1152" w:bottom="576" w:left="1152" w:header="720" w:footer="34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155AD" w14:textId="77777777" w:rsidR="00F670D9" w:rsidRDefault="00F670D9" w:rsidP="00900EE2">
      <w:r>
        <w:separator/>
      </w:r>
    </w:p>
  </w:endnote>
  <w:endnote w:type="continuationSeparator" w:id="0">
    <w:p w14:paraId="791D7508" w14:textId="77777777" w:rsidR="00F670D9" w:rsidRDefault="00F670D9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65ED" w14:textId="77777777" w:rsidR="008F21AD" w:rsidRDefault="008F21A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158D0EB7" w14:textId="77777777" w:rsidR="008F21AD" w:rsidRDefault="008F21AD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939A3" w14:textId="77777777" w:rsidR="008F21AD" w:rsidRDefault="008F21AD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8A9B" w14:textId="77777777" w:rsidR="008F21AD" w:rsidRDefault="008F21A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25DB206C" w14:textId="77777777" w:rsidR="008F21AD" w:rsidRPr="00C562FA" w:rsidRDefault="008F21A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D4B7" w14:textId="77777777" w:rsidR="008F21AD" w:rsidRDefault="008F21AD">
    <w:pPr>
      <w:pStyle w:val="Footer"/>
      <w:jc w:val="center"/>
    </w:pPr>
  </w:p>
  <w:p w14:paraId="550D3351" w14:textId="77777777" w:rsidR="008F21AD" w:rsidRDefault="008F21A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242249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8FB4D1" w14:textId="302A9A0C" w:rsidR="00436502" w:rsidRPr="00436502" w:rsidRDefault="0043650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36502">
          <w:rPr>
            <w:rFonts w:ascii="Angsana New" w:hAnsi="Angsana New"/>
            <w:sz w:val="30"/>
            <w:szCs w:val="30"/>
          </w:rPr>
          <w:fldChar w:fldCharType="begin"/>
        </w:r>
        <w:r w:rsidRPr="0043650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36502">
          <w:rPr>
            <w:rFonts w:ascii="Angsana New" w:hAnsi="Angsana New"/>
            <w:sz w:val="30"/>
            <w:szCs w:val="30"/>
          </w:rPr>
          <w:fldChar w:fldCharType="separate"/>
        </w:r>
        <w:r w:rsidRPr="00436502">
          <w:rPr>
            <w:rFonts w:ascii="Angsana New" w:hAnsi="Angsana New"/>
            <w:noProof/>
            <w:sz w:val="30"/>
            <w:szCs w:val="30"/>
          </w:rPr>
          <w:t>2</w:t>
        </w:r>
        <w:r w:rsidRPr="0043650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3034B" w14:textId="77777777" w:rsidR="00F670D9" w:rsidRDefault="00F670D9" w:rsidP="00900EE2">
      <w:r>
        <w:separator/>
      </w:r>
    </w:p>
  </w:footnote>
  <w:footnote w:type="continuationSeparator" w:id="0">
    <w:p w14:paraId="439FA2D0" w14:textId="77777777" w:rsidR="00F670D9" w:rsidRDefault="00F670D9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22A6B" w14:textId="42747ABD" w:rsidR="008F21AD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99574D6" w14:textId="45AFF6DB" w:rsidR="00B362D3" w:rsidRDefault="00B362D3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A9E037B" w14:textId="6AF849F1" w:rsidR="00B362D3" w:rsidRDefault="00B362D3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2398E99" w14:textId="77777777" w:rsidR="00B362D3" w:rsidRPr="00AF08D6" w:rsidRDefault="00B362D3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5D492" w14:textId="5C780441" w:rsidR="008F21AD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3481E43" w14:textId="00BDB25B" w:rsidR="006918CD" w:rsidRDefault="006918C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8700184" w14:textId="4BF6CEC2" w:rsidR="006918CD" w:rsidRDefault="006918C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666BCD3" w14:textId="77777777" w:rsidR="006918CD" w:rsidRPr="00B57193" w:rsidRDefault="006918C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7CB1E86"/>
    <w:multiLevelType w:val="hybridMultilevel"/>
    <w:tmpl w:val="493C0222"/>
    <w:lvl w:ilvl="0" w:tplc="2166D10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D11B3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CB379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DD355A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07561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C146537"/>
    <w:multiLevelType w:val="multilevel"/>
    <w:tmpl w:val="56A8BC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49F1E91"/>
    <w:multiLevelType w:val="multilevel"/>
    <w:tmpl w:val="21EA5F9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1054F4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D3E45474"/>
    <w:lvl w:ilvl="0" w:tplc="4BBC04C6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3" w15:restartNumberingAfterBreak="0">
    <w:nsid w:val="7D0D260A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3"/>
  </w:num>
  <w:num w:numId="13">
    <w:abstractNumId w:val="37"/>
  </w:num>
  <w:num w:numId="14">
    <w:abstractNumId w:val="25"/>
  </w:num>
  <w:num w:numId="15">
    <w:abstractNumId w:val="29"/>
  </w:num>
  <w:num w:numId="16">
    <w:abstractNumId w:val="40"/>
  </w:num>
  <w:num w:numId="17">
    <w:abstractNumId w:val="19"/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26"/>
  </w:num>
  <w:num w:numId="21">
    <w:abstractNumId w:val="20"/>
  </w:num>
  <w:num w:numId="22">
    <w:abstractNumId w:val="14"/>
  </w:num>
  <w:num w:numId="23">
    <w:abstractNumId w:val="10"/>
  </w:num>
  <w:num w:numId="24">
    <w:abstractNumId w:val="35"/>
  </w:num>
  <w:num w:numId="25">
    <w:abstractNumId w:val="16"/>
  </w:num>
  <w:num w:numId="26">
    <w:abstractNumId w:val="39"/>
  </w:num>
  <w:num w:numId="27">
    <w:abstractNumId w:val="17"/>
  </w:num>
  <w:num w:numId="28">
    <w:abstractNumId w:val="30"/>
  </w:num>
  <w:num w:numId="29">
    <w:abstractNumId w:val="45"/>
  </w:num>
  <w:num w:numId="30">
    <w:abstractNumId w:val="15"/>
  </w:num>
  <w:num w:numId="31">
    <w:abstractNumId w:val="38"/>
  </w:num>
  <w:num w:numId="32">
    <w:abstractNumId w:val="24"/>
  </w:num>
  <w:num w:numId="33">
    <w:abstractNumId w:val="27"/>
  </w:num>
  <w:num w:numId="34">
    <w:abstractNumId w:val="44"/>
  </w:num>
  <w:num w:numId="35">
    <w:abstractNumId w:val="22"/>
  </w:num>
  <w:num w:numId="36">
    <w:abstractNumId w:val="41"/>
  </w:num>
  <w:num w:numId="37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32"/>
  </w:num>
  <w:num w:numId="40">
    <w:abstractNumId w:val="42"/>
  </w:num>
  <w:num w:numId="41">
    <w:abstractNumId w:val="21"/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10"/>
  </w:num>
  <w:num w:numId="45">
    <w:abstractNumId w:val="13"/>
  </w:num>
  <w:num w:numId="46">
    <w:abstractNumId w:val="12"/>
  </w:num>
  <w:num w:numId="47">
    <w:abstractNumId w:val="34"/>
  </w:num>
  <w:num w:numId="48">
    <w:abstractNumId w:val="18"/>
  </w:num>
  <w:num w:numId="49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AAE"/>
    <w:rsid w:val="00000D7A"/>
    <w:rsid w:val="00000DA9"/>
    <w:rsid w:val="0000113A"/>
    <w:rsid w:val="000013E3"/>
    <w:rsid w:val="000014AC"/>
    <w:rsid w:val="00001549"/>
    <w:rsid w:val="0000155D"/>
    <w:rsid w:val="00001A22"/>
    <w:rsid w:val="00001F9D"/>
    <w:rsid w:val="00002377"/>
    <w:rsid w:val="0000245D"/>
    <w:rsid w:val="00002620"/>
    <w:rsid w:val="0000291C"/>
    <w:rsid w:val="00002B1F"/>
    <w:rsid w:val="00002E24"/>
    <w:rsid w:val="00003420"/>
    <w:rsid w:val="000036F9"/>
    <w:rsid w:val="00003990"/>
    <w:rsid w:val="00003A8F"/>
    <w:rsid w:val="00003D90"/>
    <w:rsid w:val="0000420A"/>
    <w:rsid w:val="00004681"/>
    <w:rsid w:val="000047EA"/>
    <w:rsid w:val="000048C3"/>
    <w:rsid w:val="000049A5"/>
    <w:rsid w:val="00005193"/>
    <w:rsid w:val="00005444"/>
    <w:rsid w:val="00005497"/>
    <w:rsid w:val="00005502"/>
    <w:rsid w:val="00005A57"/>
    <w:rsid w:val="00005BB1"/>
    <w:rsid w:val="00005EA5"/>
    <w:rsid w:val="00006838"/>
    <w:rsid w:val="00006927"/>
    <w:rsid w:val="00006BA7"/>
    <w:rsid w:val="00006BFA"/>
    <w:rsid w:val="00006C60"/>
    <w:rsid w:val="00006E4F"/>
    <w:rsid w:val="00006F01"/>
    <w:rsid w:val="0000702C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678"/>
    <w:rsid w:val="00010897"/>
    <w:rsid w:val="00010959"/>
    <w:rsid w:val="00010E1E"/>
    <w:rsid w:val="00010E30"/>
    <w:rsid w:val="00010FA3"/>
    <w:rsid w:val="00010FAF"/>
    <w:rsid w:val="000114BE"/>
    <w:rsid w:val="000115D7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87C"/>
    <w:rsid w:val="00013B9E"/>
    <w:rsid w:val="00013C6C"/>
    <w:rsid w:val="00013D2E"/>
    <w:rsid w:val="00013E4C"/>
    <w:rsid w:val="0001445F"/>
    <w:rsid w:val="000146CB"/>
    <w:rsid w:val="00014733"/>
    <w:rsid w:val="00014BB5"/>
    <w:rsid w:val="00014F3D"/>
    <w:rsid w:val="00015022"/>
    <w:rsid w:val="000152F6"/>
    <w:rsid w:val="000154B2"/>
    <w:rsid w:val="0001574B"/>
    <w:rsid w:val="000157B7"/>
    <w:rsid w:val="0001587F"/>
    <w:rsid w:val="00015ADB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768"/>
    <w:rsid w:val="00030ABC"/>
    <w:rsid w:val="00030B02"/>
    <w:rsid w:val="00030D77"/>
    <w:rsid w:val="00030E00"/>
    <w:rsid w:val="00030EB5"/>
    <w:rsid w:val="00031270"/>
    <w:rsid w:val="00031303"/>
    <w:rsid w:val="0003137A"/>
    <w:rsid w:val="000314FA"/>
    <w:rsid w:val="00031791"/>
    <w:rsid w:val="00031A0D"/>
    <w:rsid w:val="00031C46"/>
    <w:rsid w:val="00031CD2"/>
    <w:rsid w:val="00032037"/>
    <w:rsid w:val="00032240"/>
    <w:rsid w:val="0003241F"/>
    <w:rsid w:val="0003247B"/>
    <w:rsid w:val="000324CA"/>
    <w:rsid w:val="000324EF"/>
    <w:rsid w:val="00032852"/>
    <w:rsid w:val="00032C93"/>
    <w:rsid w:val="000330C2"/>
    <w:rsid w:val="000330D2"/>
    <w:rsid w:val="00033278"/>
    <w:rsid w:val="000335B5"/>
    <w:rsid w:val="0003392B"/>
    <w:rsid w:val="00033B45"/>
    <w:rsid w:val="00034195"/>
    <w:rsid w:val="000343FE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CD"/>
    <w:rsid w:val="000370DF"/>
    <w:rsid w:val="0003723C"/>
    <w:rsid w:val="0003724C"/>
    <w:rsid w:val="00037303"/>
    <w:rsid w:val="000375C6"/>
    <w:rsid w:val="00037665"/>
    <w:rsid w:val="00037861"/>
    <w:rsid w:val="000379FF"/>
    <w:rsid w:val="00037A04"/>
    <w:rsid w:val="00037A91"/>
    <w:rsid w:val="00037AB6"/>
    <w:rsid w:val="00037B93"/>
    <w:rsid w:val="00037F9B"/>
    <w:rsid w:val="00037FFB"/>
    <w:rsid w:val="0004051A"/>
    <w:rsid w:val="00040B06"/>
    <w:rsid w:val="00040B37"/>
    <w:rsid w:val="00040C52"/>
    <w:rsid w:val="00040C89"/>
    <w:rsid w:val="00040DA9"/>
    <w:rsid w:val="00040DF0"/>
    <w:rsid w:val="00041068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8F8"/>
    <w:rsid w:val="00042A66"/>
    <w:rsid w:val="00042DC8"/>
    <w:rsid w:val="00042ECA"/>
    <w:rsid w:val="00043034"/>
    <w:rsid w:val="00043058"/>
    <w:rsid w:val="0004309C"/>
    <w:rsid w:val="00043158"/>
    <w:rsid w:val="000434FE"/>
    <w:rsid w:val="000436D1"/>
    <w:rsid w:val="000438E8"/>
    <w:rsid w:val="00043982"/>
    <w:rsid w:val="000439B7"/>
    <w:rsid w:val="00043CB9"/>
    <w:rsid w:val="000440E8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EDC"/>
    <w:rsid w:val="00044F7F"/>
    <w:rsid w:val="00045091"/>
    <w:rsid w:val="00045178"/>
    <w:rsid w:val="00045350"/>
    <w:rsid w:val="00045556"/>
    <w:rsid w:val="000456C4"/>
    <w:rsid w:val="00045E3F"/>
    <w:rsid w:val="00045ECF"/>
    <w:rsid w:val="000460B9"/>
    <w:rsid w:val="000465C1"/>
    <w:rsid w:val="000467C8"/>
    <w:rsid w:val="00046A6C"/>
    <w:rsid w:val="00046D85"/>
    <w:rsid w:val="00046E6B"/>
    <w:rsid w:val="000477E5"/>
    <w:rsid w:val="00047A85"/>
    <w:rsid w:val="00047B7F"/>
    <w:rsid w:val="00047CEE"/>
    <w:rsid w:val="00047F60"/>
    <w:rsid w:val="0005023C"/>
    <w:rsid w:val="00050592"/>
    <w:rsid w:val="000507B0"/>
    <w:rsid w:val="000516B5"/>
    <w:rsid w:val="000518DA"/>
    <w:rsid w:val="00051920"/>
    <w:rsid w:val="0005196C"/>
    <w:rsid w:val="00051994"/>
    <w:rsid w:val="00051BDE"/>
    <w:rsid w:val="00052466"/>
    <w:rsid w:val="00052547"/>
    <w:rsid w:val="00052E75"/>
    <w:rsid w:val="00053079"/>
    <w:rsid w:val="00053112"/>
    <w:rsid w:val="000534BE"/>
    <w:rsid w:val="00053938"/>
    <w:rsid w:val="00053D9E"/>
    <w:rsid w:val="00054136"/>
    <w:rsid w:val="0005457E"/>
    <w:rsid w:val="00054691"/>
    <w:rsid w:val="00054896"/>
    <w:rsid w:val="00054B6D"/>
    <w:rsid w:val="00054C08"/>
    <w:rsid w:val="00054CBD"/>
    <w:rsid w:val="00054CF1"/>
    <w:rsid w:val="00054D73"/>
    <w:rsid w:val="00054DAC"/>
    <w:rsid w:val="00054E4E"/>
    <w:rsid w:val="00055418"/>
    <w:rsid w:val="000554B1"/>
    <w:rsid w:val="00055674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3DE"/>
    <w:rsid w:val="000606AF"/>
    <w:rsid w:val="000611EA"/>
    <w:rsid w:val="00061355"/>
    <w:rsid w:val="0006158D"/>
    <w:rsid w:val="000618CA"/>
    <w:rsid w:val="00061E63"/>
    <w:rsid w:val="00061F1F"/>
    <w:rsid w:val="00062127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4C5"/>
    <w:rsid w:val="000708C1"/>
    <w:rsid w:val="00071434"/>
    <w:rsid w:val="00071553"/>
    <w:rsid w:val="00071775"/>
    <w:rsid w:val="00071904"/>
    <w:rsid w:val="00071906"/>
    <w:rsid w:val="0007199D"/>
    <w:rsid w:val="00071E21"/>
    <w:rsid w:val="00071FCA"/>
    <w:rsid w:val="00072261"/>
    <w:rsid w:val="000726C1"/>
    <w:rsid w:val="00072C16"/>
    <w:rsid w:val="00072D9D"/>
    <w:rsid w:val="00072FDB"/>
    <w:rsid w:val="000732D0"/>
    <w:rsid w:val="00073A0F"/>
    <w:rsid w:val="00073D91"/>
    <w:rsid w:val="00073FE1"/>
    <w:rsid w:val="00074247"/>
    <w:rsid w:val="0007432E"/>
    <w:rsid w:val="00074403"/>
    <w:rsid w:val="000746A1"/>
    <w:rsid w:val="000748FD"/>
    <w:rsid w:val="00074B0C"/>
    <w:rsid w:val="00074BDE"/>
    <w:rsid w:val="00074C0D"/>
    <w:rsid w:val="00075C84"/>
    <w:rsid w:val="00075E6E"/>
    <w:rsid w:val="00075F33"/>
    <w:rsid w:val="000761A3"/>
    <w:rsid w:val="000768A9"/>
    <w:rsid w:val="000769AC"/>
    <w:rsid w:val="000769EC"/>
    <w:rsid w:val="00076A80"/>
    <w:rsid w:val="00076B9B"/>
    <w:rsid w:val="00076D5A"/>
    <w:rsid w:val="00076F0D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2B"/>
    <w:rsid w:val="00080E88"/>
    <w:rsid w:val="00080F30"/>
    <w:rsid w:val="00081212"/>
    <w:rsid w:val="0008148E"/>
    <w:rsid w:val="000815BF"/>
    <w:rsid w:val="000817D7"/>
    <w:rsid w:val="00081898"/>
    <w:rsid w:val="00081BBB"/>
    <w:rsid w:val="0008241A"/>
    <w:rsid w:val="00082D24"/>
    <w:rsid w:val="00082D5D"/>
    <w:rsid w:val="00082E2D"/>
    <w:rsid w:val="00082FBE"/>
    <w:rsid w:val="00083049"/>
    <w:rsid w:val="00083489"/>
    <w:rsid w:val="00083532"/>
    <w:rsid w:val="000837EE"/>
    <w:rsid w:val="00083A63"/>
    <w:rsid w:val="00083B42"/>
    <w:rsid w:val="00083B65"/>
    <w:rsid w:val="00083D62"/>
    <w:rsid w:val="0008412A"/>
    <w:rsid w:val="00084434"/>
    <w:rsid w:val="00084550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3C8"/>
    <w:rsid w:val="0008760C"/>
    <w:rsid w:val="00087B8A"/>
    <w:rsid w:val="00087CA3"/>
    <w:rsid w:val="000900BB"/>
    <w:rsid w:val="000901F2"/>
    <w:rsid w:val="000904CB"/>
    <w:rsid w:val="0009077F"/>
    <w:rsid w:val="0009078D"/>
    <w:rsid w:val="0009079D"/>
    <w:rsid w:val="00090916"/>
    <w:rsid w:val="000909FC"/>
    <w:rsid w:val="000912CF"/>
    <w:rsid w:val="0009140D"/>
    <w:rsid w:val="00091495"/>
    <w:rsid w:val="00091751"/>
    <w:rsid w:val="00091879"/>
    <w:rsid w:val="000919FC"/>
    <w:rsid w:val="00091A5B"/>
    <w:rsid w:val="00092164"/>
    <w:rsid w:val="0009256E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A0A"/>
    <w:rsid w:val="00094B90"/>
    <w:rsid w:val="00094D3A"/>
    <w:rsid w:val="00095175"/>
    <w:rsid w:val="00095354"/>
    <w:rsid w:val="00095444"/>
    <w:rsid w:val="00095510"/>
    <w:rsid w:val="0009569B"/>
    <w:rsid w:val="00095CD4"/>
    <w:rsid w:val="00096015"/>
    <w:rsid w:val="00096028"/>
    <w:rsid w:val="000967BD"/>
    <w:rsid w:val="00096880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18"/>
    <w:rsid w:val="00097F6F"/>
    <w:rsid w:val="00097FEF"/>
    <w:rsid w:val="000A06B0"/>
    <w:rsid w:val="000A08AE"/>
    <w:rsid w:val="000A0A6D"/>
    <w:rsid w:val="000A0D40"/>
    <w:rsid w:val="000A0F4D"/>
    <w:rsid w:val="000A1177"/>
    <w:rsid w:val="000A117F"/>
    <w:rsid w:val="000A16EF"/>
    <w:rsid w:val="000A18A1"/>
    <w:rsid w:val="000A19F3"/>
    <w:rsid w:val="000A1BA6"/>
    <w:rsid w:val="000A2141"/>
    <w:rsid w:val="000A22BD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AD9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9B2"/>
    <w:rsid w:val="000A4A91"/>
    <w:rsid w:val="000A4C67"/>
    <w:rsid w:val="000A4FF1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FA"/>
    <w:rsid w:val="000A665A"/>
    <w:rsid w:val="000A6913"/>
    <w:rsid w:val="000A69B3"/>
    <w:rsid w:val="000A6D5E"/>
    <w:rsid w:val="000A6E37"/>
    <w:rsid w:val="000A6EC9"/>
    <w:rsid w:val="000A70B6"/>
    <w:rsid w:val="000A711B"/>
    <w:rsid w:val="000A727E"/>
    <w:rsid w:val="000A7330"/>
    <w:rsid w:val="000A73B7"/>
    <w:rsid w:val="000A7566"/>
    <w:rsid w:val="000A794B"/>
    <w:rsid w:val="000A7961"/>
    <w:rsid w:val="000A7C7D"/>
    <w:rsid w:val="000A7D6E"/>
    <w:rsid w:val="000A7E5A"/>
    <w:rsid w:val="000A7F7A"/>
    <w:rsid w:val="000A7F7F"/>
    <w:rsid w:val="000B04EE"/>
    <w:rsid w:val="000B0706"/>
    <w:rsid w:val="000B0B6E"/>
    <w:rsid w:val="000B10E5"/>
    <w:rsid w:val="000B1463"/>
    <w:rsid w:val="000B171F"/>
    <w:rsid w:val="000B177F"/>
    <w:rsid w:val="000B1BC3"/>
    <w:rsid w:val="000B1C92"/>
    <w:rsid w:val="000B1D44"/>
    <w:rsid w:val="000B2444"/>
    <w:rsid w:val="000B2A77"/>
    <w:rsid w:val="000B30AE"/>
    <w:rsid w:val="000B3606"/>
    <w:rsid w:val="000B36E3"/>
    <w:rsid w:val="000B371A"/>
    <w:rsid w:val="000B3CE2"/>
    <w:rsid w:val="000B3D0B"/>
    <w:rsid w:val="000B4141"/>
    <w:rsid w:val="000B4821"/>
    <w:rsid w:val="000B49DA"/>
    <w:rsid w:val="000B4FB6"/>
    <w:rsid w:val="000B53DE"/>
    <w:rsid w:val="000B5955"/>
    <w:rsid w:val="000B5A6A"/>
    <w:rsid w:val="000B5A72"/>
    <w:rsid w:val="000B5B72"/>
    <w:rsid w:val="000B5BEC"/>
    <w:rsid w:val="000B5D80"/>
    <w:rsid w:val="000B5F86"/>
    <w:rsid w:val="000B6464"/>
    <w:rsid w:val="000B64BB"/>
    <w:rsid w:val="000B68B2"/>
    <w:rsid w:val="000B6B51"/>
    <w:rsid w:val="000B6E36"/>
    <w:rsid w:val="000B71B2"/>
    <w:rsid w:val="000B746C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893"/>
    <w:rsid w:val="000C2A19"/>
    <w:rsid w:val="000C3035"/>
    <w:rsid w:val="000C39B3"/>
    <w:rsid w:val="000C3AD4"/>
    <w:rsid w:val="000C3BA8"/>
    <w:rsid w:val="000C4506"/>
    <w:rsid w:val="000C5365"/>
    <w:rsid w:val="000C55AB"/>
    <w:rsid w:val="000C55F1"/>
    <w:rsid w:val="000C5759"/>
    <w:rsid w:val="000C5DCA"/>
    <w:rsid w:val="000C5E24"/>
    <w:rsid w:val="000C5EF3"/>
    <w:rsid w:val="000C6094"/>
    <w:rsid w:val="000C61BC"/>
    <w:rsid w:val="000C64C2"/>
    <w:rsid w:val="000C64C9"/>
    <w:rsid w:val="000C6752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C7E3D"/>
    <w:rsid w:val="000D0212"/>
    <w:rsid w:val="000D0245"/>
    <w:rsid w:val="000D029F"/>
    <w:rsid w:val="000D03FF"/>
    <w:rsid w:val="000D0449"/>
    <w:rsid w:val="000D0466"/>
    <w:rsid w:val="000D04C7"/>
    <w:rsid w:val="000D075B"/>
    <w:rsid w:val="000D0A81"/>
    <w:rsid w:val="000D0B19"/>
    <w:rsid w:val="000D0DA2"/>
    <w:rsid w:val="000D15FB"/>
    <w:rsid w:val="000D198F"/>
    <w:rsid w:val="000D1A4B"/>
    <w:rsid w:val="000D1A5E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6C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681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BA4"/>
    <w:rsid w:val="000E2E17"/>
    <w:rsid w:val="000E2E46"/>
    <w:rsid w:val="000E3355"/>
    <w:rsid w:val="000E3625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02"/>
    <w:rsid w:val="000E7AD9"/>
    <w:rsid w:val="000E7B40"/>
    <w:rsid w:val="000E7BF5"/>
    <w:rsid w:val="000E7D89"/>
    <w:rsid w:val="000F0021"/>
    <w:rsid w:val="000F064E"/>
    <w:rsid w:val="000F06C7"/>
    <w:rsid w:val="000F0C71"/>
    <w:rsid w:val="000F10E5"/>
    <w:rsid w:val="000F1208"/>
    <w:rsid w:val="000F12BE"/>
    <w:rsid w:val="000F1A4E"/>
    <w:rsid w:val="000F1F5D"/>
    <w:rsid w:val="000F25CD"/>
    <w:rsid w:val="000F2602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C75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24D"/>
    <w:rsid w:val="000F75D4"/>
    <w:rsid w:val="000F7B90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1ED2"/>
    <w:rsid w:val="0010204A"/>
    <w:rsid w:val="001021DB"/>
    <w:rsid w:val="001026C6"/>
    <w:rsid w:val="0010280E"/>
    <w:rsid w:val="00103548"/>
    <w:rsid w:val="0010393A"/>
    <w:rsid w:val="00103C3B"/>
    <w:rsid w:val="00103D0D"/>
    <w:rsid w:val="00103D36"/>
    <w:rsid w:val="00103D70"/>
    <w:rsid w:val="00103DB7"/>
    <w:rsid w:val="00104019"/>
    <w:rsid w:val="0010412B"/>
    <w:rsid w:val="0010445E"/>
    <w:rsid w:val="00104AA2"/>
    <w:rsid w:val="00104AB3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61A"/>
    <w:rsid w:val="00107774"/>
    <w:rsid w:val="0010796A"/>
    <w:rsid w:val="00107AB7"/>
    <w:rsid w:val="00107AEB"/>
    <w:rsid w:val="00107DE2"/>
    <w:rsid w:val="00107EF3"/>
    <w:rsid w:val="00107FC8"/>
    <w:rsid w:val="001102E4"/>
    <w:rsid w:val="00110357"/>
    <w:rsid w:val="0011042A"/>
    <w:rsid w:val="0011042C"/>
    <w:rsid w:val="00110589"/>
    <w:rsid w:val="00110868"/>
    <w:rsid w:val="00110AD2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542"/>
    <w:rsid w:val="001136D5"/>
    <w:rsid w:val="00113F4B"/>
    <w:rsid w:val="0011445A"/>
    <w:rsid w:val="0011447D"/>
    <w:rsid w:val="00114C93"/>
    <w:rsid w:val="00114CF3"/>
    <w:rsid w:val="00114FD1"/>
    <w:rsid w:val="00115076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C9A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3CE"/>
    <w:rsid w:val="001217BA"/>
    <w:rsid w:val="00121B3C"/>
    <w:rsid w:val="00121C6A"/>
    <w:rsid w:val="00121FFB"/>
    <w:rsid w:val="0012201F"/>
    <w:rsid w:val="001221E7"/>
    <w:rsid w:val="001229B2"/>
    <w:rsid w:val="00122C0A"/>
    <w:rsid w:val="0012315E"/>
    <w:rsid w:val="00123264"/>
    <w:rsid w:val="00123577"/>
    <w:rsid w:val="001238E5"/>
    <w:rsid w:val="00123958"/>
    <w:rsid w:val="00123B93"/>
    <w:rsid w:val="00123E86"/>
    <w:rsid w:val="00123F38"/>
    <w:rsid w:val="001244D4"/>
    <w:rsid w:val="00124517"/>
    <w:rsid w:val="001249C1"/>
    <w:rsid w:val="001249FE"/>
    <w:rsid w:val="00124C26"/>
    <w:rsid w:val="00124E81"/>
    <w:rsid w:val="001252AB"/>
    <w:rsid w:val="00125355"/>
    <w:rsid w:val="00125B9F"/>
    <w:rsid w:val="00125BA5"/>
    <w:rsid w:val="00125BC2"/>
    <w:rsid w:val="00125CE4"/>
    <w:rsid w:val="00125F8A"/>
    <w:rsid w:val="00125FEE"/>
    <w:rsid w:val="001260C3"/>
    <w:rsid w:val="00126545"/>
    <w:rsid w:val="00126672"/>
    <w:rsid w:val="001269CD"/>
    <w:rsid w:val="00126B0C"/>
    <w:rsid w:val="00126C38"/>
    <w:rsid w:val="00126CBE"/>
    <w:rsid w:val="0012774C"/>
    <w:rsid w:val="00127B2C"/>
    <w:rsid w:val="00127B94"/>
    <w:rsid w:val="00127CA1"/>
    <w:rsid w:val="00127E55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0E34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1B"/>
    <w:rsid w:val="001342CB"/>
    <w:rsid w:val="0013464F"/>
    <w:rsid w:val="0013471C"/>
    <w:rsid w:val="0013518D"/>
    <w:rsid w:val="00135230"/>
    <w:rsid w:val="001352AD"/>
    <w:rsid w:val="001352C2"/>
    <w:rsid w:val="00135948"/>
    <w:rsid w:val="00135EF5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0DF1"/>
    <w:rsid w:val="00141215"/>
    <w:rsid w:val="001413B0"/>
    <w:rsid w:val="00141557"/>
    <w:rsid w:val="00141954"/>
    <w:rsid w:val="00141BC6"/>
    <w:rsid w:val="00141CEB"/>
    <w:rsid w:val="00141E0A"/>
    <w:rsid w:val="00143105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96C"/>
    <w:rsid w:val="00145B81"/>
    <w:rsid w:val="00145BB9"/>
    <w:rsid w:val="0014630F"/>
    <w:rsid w:val="00146A17"/>
    <w:rsid w:val="00146D3C"/>
    <w:rsid w:val="0014707D"/>
    <w:rsid w:val="00147506"/>
    <w:rsid w:val="001477AD"/>
    <w:rsid w:val="00147858"/>
    <w:rsid w:val="00147A9A"/>
    <w:rsid w:val="00147C86"/>
    <w:rsid w:val="00147FCC"/>
    <w:rsid w:val="0015026A"/>
    <w:rsid w:val="00150370"/>
    <w:rsid w:val="001505C2"/>
    <w:rsid w:val="001506B9"/>
    <w:rsid w:val="001507F9"/>
    <w:rsid w:val="0015092A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08"/>
    <w:rsid w:val="00154978"/>
    <w:rsid w:val="00154CBE"/>
    <w:rsid w:val="00154D99"/>
    <w:rsid w:val="00154EEF"/>
    <w:rsid w:val="00154F49"/>
    <w:rsid w:val="00155347"/>
    <w:rsid w:val="00155554"/>
    <w:rsid w:val="00155906"/>
    <w:rsid w:val="00155A52"/>
    <w:rsid w:val="00155AD9"/>
    <w:rsid w:val="00155CA6"/>
    <w:rsid w:val="00155D0A"/>
    <w:rsid w:val="00155E23"/>
    <w:rsid w:val="00156162"/>
    <w:rsid w:val="00156191"/>
    <w:rsid w:val="001563FD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8C6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7E2"/>
    <w:rsid w:val="00163811"/>
    <w:rsid w:val="00163960"/>
    <w:rsid w:val="00163AA6"/>
    <w:rsid w:val="00163BB2"/>
    <w:rsid w:val="00163FF3"/>
    <w:rsid w:val="0016406B"/>
    <w:rsid w:val="00164237"/>
    <w:rsid w:val="001642F4"/>
    <w:rsid w:val="001643F3"/>
    <w:rsid w:val="00164A66"/>
    <w:rsid w:val="00164D16"/>
    <w:rsid w:val="00164D83"/>
    <w:rsid w:val="00164E37"/>
    <w:rsid w:val="00164E55"/>
    <w:rsid w:val="0016516A"/>
    <w:rsid w:val="00165697"/>
    <w:rsid w:val="001657F4"/>
    <w:rsid w:val="00165AFE"/>
    <w:rsid w:val="00165C5D"/>
    <w:rsid w:val="00165C87"/>
    <w:rsid w:val="0016607F"/>
    <w:rsid w:val="0016610F"/>
    <w:rsid w:val="001661E8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67F6B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AA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4E45"/>
    <w:rsid w:val="0017528B"/>
    <w:rsid w:val="00175464"/>
    <w:rsid w:val="00175687"/>
    <w:rsid w:val="00175A42"/>
    <w:rsid w:val="001760FB"/>
    <w:rsid w:val="00176149"/>
    <w:rsid w:val="001763C2"/>
    <w:rsid w:val="001765A6"/>
    <w:rsid w:val="0017668B"/>
    <w:rsid w:val="00176D11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913"/>
    <w:rsid w:val="00180E76"/>
    <w:rsid w:val="00181107"/>
    <w:rsid w:val="001813DE"/>
    <w:rsid w:val="001819AB"/>
    <w:rsid w:val="00181DE7"/>
    <w:rsid w:val="00181E63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48"/>
    <w:rsid w:val="001854CE"/>
    <w:rsid w:val="001857C7"/>
    <w:rsid w:val="00185871"/>
    <w:rsid w:val="00185DFD"/>
    <w:rsid w:val="00186A0E"/>
    <w:rsid w:val="00186B8B"/>
    <w:rsid w:val="00186EC7"/>
    <w:rsid w:val="00187037"/>
    <w:rsid w:val="00187056"/>
    <w:rsid w:val="00187307"/>
    <w:rsid w:val="00187387"/>
    <w:rsid w:val="001873D4"/>
    <w:rsid w:val="001875A7"/>
    <w:rsid w:val="001878AA"/>
    <w:rsid w:val="00187E54"/>
    <w:rsid w:val="00187FDB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725"/>
    <w:rsid w:val="00192CFF"/>
    <w:rsid w:val="00192D1A"/>
    <w:rsid w:val="00192D1C"/>
    <w:rsid w:val="00192EC2"/>
    <w:rsid w:val="00192F3A"/>
    <w:rsid w:val="00192F42"/>
    <w:rsid w:val="00192F8F"/>
    <w:rsid w:val="00193303"/>
    <w:rsid w:val="001933D9"/>
    <w:rsid w:val="00193420"/>
    <w:rsid w:val="00193C7B"/>
    <w:rsid w:val="00193F97"/>
    <w:rsid w:val="001947FC"/>
    <w:rsid w:val="00194845"/>
    <w:rsid w:val="0019489D"/>
    <w:rsid w:val="0019498E"/>
    <w:rsid w:val="00194F2B"/>
    <w:rsid w:val="001953E2"/>
    <w:rsid w:val="0019575F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6F88"/>
    <w:rsid w:val="001975CB"/>
    <w:rsid w:val="001975CD"/>
    <w:rsid w:val="00197685"/>
    <w:rsid w:val="00197A5C"/>
    <w:rsid w:val="00197DFA"/>
    <w:rsid w:val="00197F6B"/>
    <w:rsid w:val="001A021D"/>
    <w:rsid w:val="001A0385"/>
    <w:rsid w:val="001A0532"/>
    <w:rsid w:val="001A057B"/>
    <w:rsid w:val="001A11D9"/>
    <w:rsid w:val="001A14E9"/>
    <w:rsid w:val="001A1BB1"/>
    <w:rsid w:val="001A1BEC"/>
    <w:rsid w:val="001A226A"/>
    <w:rsid w:val="001A2271"/>
    <w:rsid w:val="001A2291"/>
    <w:rsid w:val="001A33F8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5E47"/>
    <w:rsid w:val="001A6090"/>
    <w:rsid w:val="001A65F0"/>
    <w:rsid w:val="001A6697"/>
    <w:rsid w:val="001A66D8"/>
    <w:rsid w:val="001A6869"/>
    <w:rsid w:val="001A69FD"/>
    <w:rsid w:val="001A6A8F"/>
    <w:rsid w:val="001A6A99"/>
    <w:rsid w:val="001A6B99"/>
    <w:rsid w:val="001A6BA4"/>
    <w:rsid w:val="001A6BE6"/>
    <w:rsid w:val="001A6E8F"/>
    <w:rsid w:val="001A7510"/>
    <w:rsid w:val="001A76CE"/>
    <w:rsid w:val="001A797E"/>
    <w:rsid w:val="001A79E5"/>
    <w:rsid w:val="001A7A14"/>
    <w:rsid w:val="001A7B85"/>
    <w:rsid w:val="001A7B99"/>
    <w:rsid w:val="001A7D31"/>
    <w:rsid w:val="001B03ED"/>
    <w:rsid w:val="001B0491"/>
    <w:rsid w:val="001B0716"/>
    <w:rsid w:val="001B08FF"/>
    <w:rsid w:val="001B0974"/>
    <w:rsid w:val="001B097C"/>
    <w:rsid w:val="001B1256"/>
    <w:rsid w:val="001B1375"/>
    <w:rsid w:val="001B155D"/>
    <w:rsid w:val="001B1F6B"/>
    <w:rsid w:val="001B1FCF"/>
    <w:rsid w:val="001B1FF7"/>
    <w:rsid w:val="001B20F9"/>
    <w:rsid w:val="001B27AD"/>
    <w:rsid w:val="001B2955"/>
    <w:rsid w:val="001B2B76"/>
    <w:rsid w:val="001B2E69"/>
    <w:rsid w:val="001B308F"/>
    <w:rsid w:val="001B313F"/>
    <w:rsid w:val="001B344F"/>
    <w:rsid w:val="001B3475"/>
    <w:rsid w:val="001B356A"/>
    <w:rsid w:val="001B432D"/>
    <w:rsid w:val="001B451C"/>
    <w:rsid w:val="001B476D"/>
    <w:rsid w:val="001B487F"/>
    <w:rsid w:val="001B4915"/>
    <w:rsid w:val="001B4E82"/>
    <w:rsid w:val="001B5022"/>
    <w:rsid w:val="001B5591"/>
    <w:rsid w:val="001B568B"/>
    <w:rsid w:val="001B56D7"/>
    <w:rsid w:val="001B56F9"/>
    <w:rsid w:val="001B5752"/>
    <w:rsid w:val="001B5CAC"/>
    <w:rsid w:val="001B6170"/>
    <w:rsid w:val="001B6542"/>
    <w:rsid w:val="001B687C"/>
    <w:rsid w:val="001B6D8A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05A"/>
    <w:rsid w:val="001C2499"/>
    <w:rsid w:val="001C2541"/>
    <w:rsid w:val="001C258D"/>
    <w:rsid w:val="001C270B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6D7"/>
    <w:rsid w:val="001C48C6"/>
    <w:rsid w:val="001C4C2D"/>
    <w:rsid w:val="001C4DBB"/>
    <w:rsid w:val="001C4E01"/>
    <w:rsid w:val="001C5EFB"/>
    <w:rsid w:val="001C6451"/>
    <w:rsid w:val="001C68AA"/>
    <w:rsid w:val="001C6909"/>
    <w:rsid w:val="001C6A29"/>
    <w:rsid w:val="001C6AE4"/>
    <w:rsid w:val="001C6D65"/>
    <w:rsid w:val="001C6FFD"/>
    <w:rsid w:val="001C71F2"/>
    <w:rsid w:val="001C77F9"/>
    <w:rsid w:val="001C7804"/>
    <w:rsid w:val="001C7842"/>
    <w:rsid w:val="001C7950"/>
    <w:rsid w:val="001C79B9"/>
    <w:rsid w:val="001C7C39"/>
    <w:rsid w:val="001C7D4B"/>
    <w:rsid w:val="001D0117"/>
    <w:rsid w:val="001D0146"/>
    <w:rsid w:val="001D0842"/>
    <w:rsid w:val="001D10F3"/>
    <w:rsid w:val="001D1102"/>
    <w:rsid w:val="001D11D1"/>
    <w:rsid w:val="001D1609"/>
    <w:rsid w:val="001D192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B13"/>
    <w:rsid w:val="001D4C8D"/>
    <w:rsid w:val="001D524D"/>
    <w:rsid w:val="001D544A"/>
    <w:rsid w:val="001D57A7"/>
    <w:rsid w:val="001D5948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EA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44C"/>
    <w:rsid w:val="001E261D"/>
    <w:rsid w:val="001E2867"/>
    <w:rsid w:val="001E2C76"/>
    <w:rsid w:val="001E32EF"/>
    <w:rsid w:val="001E33FE"/>
    <w:rsid w:val="001E3842"/>
    <w:rsid w:val="001E3CCE"/>
    <w:rsid w:val="001E3D09"/>
    <w:rsid w:val="001E3EE6"/>
    <w:rsid w:val="001E4B4F"/>
    <w:rsid w:val="001E4B62"/>
    <w:rsid w:val="001E4D30"/>
    <w:rsid w:val="001E4EAF"/>
    <w:rsid w:val="001E4F4E"/>
    <w:rsid w:val="001E506F"/>
    <w:rsid w:val="001E538C"/>
    <w:rsid w:val="001E5616"/>
    <w:rsid w:val="001E59DC"/>
    <w:rsid w:val="001E59EB"/>
    <w:rsid w:val="001E5BAE"/>
    <w:rsid w:val="001E5BDA"/>
    <w:rsid w:val="001E5D9B"/>
    <w:rsid w:val="001E5F98"/>
    <w:rsid w:val="001E64D8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32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74A"/>
    <w:rsid w:val="001F48C3"/>
    <w:rsid w:val="001F538D"/>
    <w:rsid w:val="001F5723"/>
    <w:rsid w:val="001F57FF"/>
    <w:rsid w:val="001F592C"/>
    <w:rsid w:val="001F59A2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1CD"/>
    <w:rsid w:val="00200537"/>
    <w:rsid w:val="00200603"/>
    <w:rsid w:val="0020089F"/>
    <w:rsid w:val="00200B90"/>
    <w:rsid w:val="00200DF9"/>
    <w:rsid w:val="00200FA4"/>
    <w:rsid w:val="00201096"/>
    <w:rsid w:val="002012A1"/>
    <w:rsid w:val="002013A1"/>
    <w:rsid w:val="002014CA"/>
    <w:rsid w:val="00201976"/>
    <w:rsid w:val="00201BB7"/>
    <w:rsid w:val="00201BD7"/>
    <w:rsid w:val="00201CB4"/>
    <w:rsid w:val="00201E33"/>
    <w:rsid w:val="00201F86"/>
    <w:rsid w:val="00201F96"/>
    <w:rsid w:val="00202357"/>
    <w:rsid w:val="0020266B"/>
    <w:rsid w:val="0020269E"/>
    <w:rsid w:val="00202BB3"/>
    <w:rsid w:val="002030C1"/>
    <w:rsid w:val="00203176"/>
    <w:rsid w:val="0020331B"/>
    <w:rsid w:val="0020332F"/>
    <w:rsid w:val="00203FD6"/>
    <w:rsid w:val="002046B0"/>
    <w:rsid w:val="00204804"/>
    <w:rsid w:val="00204914"/>
    <w:rsid w:val="0020496B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93D"/>
    <w:rsid w:val="00210A45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5A"/>
    <w:rsid w:val="0021417A"/>
    <w:rsid w:val="002141AF"/>
    <w:rsid w:val="0021425A"/>
    <w:rsid w:val="00214538"/>
    <w:rsid w:val="0021454A"/>
    <w:rsid w:val="002150FF"/>
    <w:rsid w:val="0021515B"/>
    <w:rsid w:val="00215567"/>
    <w:rsid w:val="002156C8"/>
    <w:rsid w:val="002157EB"/>
    <w:rsid w:val="00215ADE"/>
    <w:rsid w:val="00215B79"/>
    <w:rsid w:val="00215C32"/>
    <w:rsid w:val="00215DF7"/>
    <w:rsid w:val="002160D3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80"/>
    <w:rsid w:val="002212F4"/>
    <w:rsid w:val="0022168D"/>
    <w:rsid w:val="0022194A"/>
    <w:rsid w:val="00221AD1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2D66"/>
    <w:rsid w:val="002232C9"/>
    <w:rsid w:val="00223BE0"/>
    <w:rsid w:val="00223CE6"/>
    <w:rsid w:val="00223F02"/>
    <w:rsid w:val="00223F08"/>
    <w:rsid w:val="0022416A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51F"/>
    <w:rsid w:val="00226674"/>
    <w:rsid w:val="002267A8"/>
    <w:rsid w:val="00226B70"/>
    <w:rsid w:val="00226BDA"/>
    <w:rsid w:val="00226F80"/>
    <w:rsid w:val="00226F98"/>
    <w:rsid w:val="002270E5"/>
    <w:rsid w:val="00227201"/>
    <w:rsid w:val="002278B1"/>
    <w:rsid w:val="002278B4"/>
    <w:rsid w:val="00227D3B"/>
    <w:rsid w:val="00227F69"/>
    <w:rsid w:val="002303A6"/>
    <w:rsid w:val="002305EC"/>
    <w:rsid w:val="0023061D"/>
    <w:rsid w:val="0023065E"/>
    <w:rsid w:val="002308B0"/>
    <w:rsid w:val="00230A79"/>
    <w:rsid w:val="00230AA3"/>
    <w:rsid w:val="00230F67"/>
    <w:rsid w:val="0023132C"/>
    <w:rsid w:val="002317FB"/>
    <w:rsid w:val="00231919"/>
    <w:rsid w:val="002319DA"/>
    <w:rsid w:val="002319F9"/>
    <w:rsid w:val="00231A48"/>
    <w:rsid w:val="00231B41"/>
    <w:rsid w:val="00231CC7"/>
    <w:rsid w:val="00231CD8"/>
    <w:rsid w:val="00231DDB"/>
    <w:rsid w:val="00231F31"/>
    <w:rsid w:val="00231FC0"/>
    <w:rsid w:val="00232732"/>
    <w:rsid w:val="002327B5"/>
    <w:rsid w:val="00232863"/>
    <w:rsid w:val="00232E92"/>
    <w:rsid w:val="00232EF9"/>
    <w:rsid w:val="00232F94"/>
    <w:rsid w:val="0023320D"/>
    <w:rsid w:val="00233595"/>
    <w:rsid w:val="002335B1"/>
    <w:rsid w:val="002335FE"/>
    <w:rsid w:val="002337C3"/>
    <w:rsid w:val="00233806"/>
    <w:rsid w:val="002339F3"/>
    <w:rsid w:val="0023489F"/>
    <w:rsid w:val="00234A7A"/>
    <w:rsid w:val="00234B79"/>
    <w:rsid w:val="00234BBD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8C4"/>
    <w:rsid w:val="00236F1A"/>
    <w:rsid w:val="00236FF9"/>
    <w:rsid w:val="0023721F"/>
    <w:rsid w:val="002375EA"/>
    <w:rsid w:val="00237B6C"/>
    <w:rsid w:val="00237C8D"/>
    <w:rsid w:val="00237CE9"/>
    <w:rsid w:val="00237E65"/>
    <w:rsid w:val="00240179"/>
    <w:rsid w:val="00240739"/>
    <w:rsid w:val="00240783"/>
    <w:rsid w:val="00240D72"/>
    <w:rsid w:val="00240DB9"/>
    <w:rsid w:val="002410B0"/>
    <w:rsid w:val="0024110A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2E6B"/>
    <w:rsid w:val="0024390E"/>
    <w:rsid w:val="00243E02"/>
    <w:rsid w:val="00243E96"/>
    <w:rsid w:val="002440AC"/>
    <w:rsid w:val="00244291"/>
    <w:rsid w:val="0024435E"/>
    <w:rsid w:val="0024447B"/>
    <w:rsid w:val="0024491F"/>
    <w:rsid w:val="00244A4C"/>
    <w:rsid w:val="00244C28"/>
    <w:rsid w:val="00244CBA"/>
    <w:rsid w:val="00244D1B"/>
    <w:rsid w:val="00244EC9"/>
    <w:rsid w:val="00244EF0"/>
    <w:rsid w:val="00245071"/>
    <w:rsid w:val="00245743"/>
    <w:rsid w:val="00245B4C"/>
    <w:rsid w:val="00245DC2"/>
    <w:rsid w:val="00245F07"/>
    <w:rsid w:val="002463EB"/>
    <w:rsid w:val="00246426"/>
    <w:rsid w:val="00246D5B"/>
    <w:rsid w:val="002479AF"/>
    <w:rsid w:val="00247AB0"/>
    <w:rsid w:val="00247BCC"/>
    <w:rsid w:val="00247D9F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0E41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2CF2"/>
    <w:rsid w:val="00252EBC"/>
    <w:rsid w:val="00252F13"/>
    <w:rsid w:val="00252F27"/>
    <w:rsid w:val="0025313C"/>
    <w:rsid w:val="00253238"/>
    <w:rsid w:val="00253677"/>
    <w:rsid w:val="00253761"/>
    <w:rsid w:val="00253B32"/>
    <w:rsid w:val="00253BA5"/>
    <w:rsid w:val="002541D5"/>
    <w:rsid w:val="00254669"/>
    <w:rsid w:val="00254785"/>
    <w:rsid w:val="00254AB8"/>
    <w:rsid w:val="00255943"/>
    <w:rsid w:val="0025598F"/>
    <w:rsid w:val="00255B60"/>
    <w:rsid w:val="00255F03"/>
    <w:rsid w:val="00255F13"/>
    <w:rsid w:val="00255F69"/>
    <w:rsid w:val="00255FCB"/>
    <w:rsid w:val="0025625D"/>
    <w:rsid w:val="002565F8"/>
    <w:rsid w:val="00256646"/>
    <w:rsid w:val="00256715"/>
    <w:rsid w:val="0025678C"/>
    <w:rsid w:val="002568BC"/>
    <w:rsid w:val="00256AE0"/>
    <w:rsid w:val="00256B02"/>
    <w:rsid w:val="00256DE1"/>
    <w:rsid w:val="002571A3"/>
    <w:rsid w:val="002571D8"/>
    <w:rsid w:val="002572BC"/>
    <w:rsid w:val="0025730A"/>
    <w:rsid w:val="0025730C"/>
    <w:rsid w:val="002574EB"/>
    <w:rsid w:val="002575D3"/>
    <w:rsid w:val="002576D6"/>
    <w:rsid w:val="0025792D"/>
    <w:rsid w:val="0026001A"/>
    <w:rsid w:val="0026020D"/>
    <w:rsid w:val="00260519"/>
    <w:rsid w:val="00260917"/>
    <w:rsid w:val="002609A8"/>
    <w:rsid w:val="0026109F"/>
    <w:rsid w:val="0026113E"/>
    <w:rsid w:val="002611F8"/>
    <w:rsid w:val="00261326"/>
    <w:rsid w:val="00261350"/>
    <w:rsid w:val="0026186A"/>
    <w:rsid w:val="00261A0A"/>
    <w:rsid w:val="00262816"/>
    <w:rsid w:val="00262A58"/>
    <w:rsid w:val="002636E0"/>
    <w:rsid w:val="00263C1E"/>
    <w:rsid w:val="00263C82"/>
    <w:rsid w:val="00263F48"/>
    <w:rsid w:val="00264297"/>
    <w:rsid w:val="00264A04"/>
    <w:rsid w:val="00264A4B"/>
    <w:rsid w:val="00264CF9"/>
    <w:rsid w:val="00264DA4"/>
    <w:rsid w:val="00265012"/>
    <w:rsid w:val="002651F2"/>
    <w:rsid w:val="002654D9"/>
    <w:rsid w:val="00265681"/>
    <w:rsid w:val="002657EF"/>
    <w:rsid w:val="0026587E"/>
    <w:rsid w:val="00265BF1"/>
    <w:rsid w:val="00265E38"/>
    <w:rsid w:val="00266066"/>
    <w:rsid w:val="00266299"/>
    <w:rsid w:val="0026630F"/>
    <w:rsid w:val="002663A0"/>
    <w:rsid w:val="0026659D"/>
    <w:rsid w:val="002667DE"/>
    <w:rsid w:val="00266A78"/>
    <w:rsid w:val="00266BDD"/>
    <w:rsid w:val="00266C07"/>
    <w:rsid w:val="00266D72"/>
    <w:rsid w:val="00266FBC"/>
    <w:rsid w:val="002671AC"/>
    <w:rsid w:val="002671B8"/>
    <w:rsid w:val="0026741A"/>
    <w:rsid w:val="00267C55"/>
    <w:rsid w:val="00267CE7"/>
    <w:rsid w:val="002701CC"/>
    <w:rsid w:val="00270301"/>
    <w:rsid w:val="00270591"/>
    <w:rsid w:val="00270820"/>
    <w:rsid w:val="00270CA7"/>
    <w:rsid w:val="002710F7"/>
    <w:rsid w:val="00271948"/>
    <w:rsid w:val="002719AF"/>
    <w:rsid w:val="00271A16"/>
    <w:rsid w:val="00271BF4"/>
    <w:rsid w:val="00271CF5"/>
    <w:rsid w:val="002721C8"/>
    <w:rsid w:val="0027221B"/>
    <w:rsid w:val="00272399"/>
    <w:rsid w:val="002724DF"/>
    <w:rsid w:val="002727B9"/>
    <w:rsid w:val="00272A86"/>
    <w:rsid w:val="002734D9"/>
    <w:rsid w:val="00273546"/>
    <w:rsid w:val="00273647"/>
    <w:rsid w:val="00273691"/>
    <w:rsid w:val="002736DB"/>
    <w:rsid w:val="002738A9"/>
    <w:rsid w:val="00273D05"/>
    <w:rsid w:val="00273D90"/>
    <w:rsid w:val="00273E96"/>
    <w:rsid w:val="00273EE9"/>
    <w:rsid w:val="00273F92"/>
    <w:rsid w:val="002742E9"/>
    <w:rsid w:val="002743BF"/>
    <w:rsid w:val="0027483A"/>
    <w:rsid w:val="00274928"/>
    <w:rsid w:val="002749D0"/>
    <w:rsid w:val="00274A55"/>
    <w:rsid w:val="00274CAD"/>
    <w:rsid w:val="00275258"/>
    <w:rsid w:val="00275527"/>
    <w:rsid w:val="00276613"/>
    <w:rsid w:val="00276A7C"/>
    <w:rsid w:val="00276AFC"/>
    <w:rsid w:val="00276DE6"/>
    <w:rsid w:val="00276EF1"/>
    <w:rsid w:val="0027738C"/>
    <w:rsid w:val="00277876"/>
    <w:rsid w:val="00277B6D"/>
    <w:rsid w:val="00277C8A"/>
    <w:rsid w:val="00277E3C"/>
    <w:rsid w:val="00277F65"/>
    <w:rsid w:val="00280290"/>
    <w:rsid w:val="002808E9"/>
    <w:rsid w:val="00280F69"/>
    <w:rsid w:val="0028185C"/>
    <w:rsid w:val="002818A7"/>
    <w:rsid w:val="00281A59"/>
    <w:rsid w:val="00281AF4"/>
    <w:rsid w:val="0028225E"/>
    <w:rsid w:val="00282592"/>
    <w:rsid w:val="002827AE"/>
    <w:rsid w:val="002827DB"/>
    <w:rsid w:val="00282D74"/>
    <w:rsid w:val="002834CA"/>
    <w:rsid w:val="0028353A"/>
    <w:rsid w:val="0028362A"/>
    <w:rsid w:val="00283B67"/>
    <w:rsid w:val="00283BF2"/>
    <w:rsid w:val="00283D49"/>
    <w:rsid w:val="00284099"/>
    <w:rsid w:val="002842ED"/>
    <w:rsid w:val="0028522D"/>
    <w:rsid w:val="002852B0"/>
    <w:rsid w:val="0028554F"/>
    <w:rsid w:val="002855AC"/>
    <w:rsid w:val="002856C4"/>
    <w:rsid w:val="002858FD"/>
    <w:rsid w:val="00285A30"/>
    <w:rsid w:val="00285E2C"/>
    <w:rsid w:val="002860DA"/>
    <w:rsid w:val="002860F4"/>
    <w:rsid w:val="00286EF9"/>
    <w:rsid w:val="0028722D"/>
    <w:rsid w:val="00287507"/>
    <w:rsid w:val="00287667"/>
    <w:rsid w:val="00287790"/>
    <w:rsid w:val="002878D4"/>
    <w:rsid w:val="00287BB1"/>
    <w:rsid w:val="00287C92"/>
    <w:rsid w:val="00287CFE"/>
    <w:rsid w:val="00287D64"/>
    <w:rsid w:val="002900B7"/>
    <w:rsid w:val="002906E3"/>
    <w:rsid w:val="00290C68"/>
    <w:rsid w:val="00290C76"/>
    <w:rsid w:val="00290DD9"/>
    <w:rsid w:val="00291238"/>
    <w:rsid w:val="002914DE"/>
    <w:rsid w:val="002915E0"/>
    <w:rsid w:val="00291FF4"/>
    <w:rsid w:val="00292064"/>
    <w:rsid w:val="00292430"/>
    <w:rsid w:val="00292460"/>
    <w:rsid w:val="002924DE"/>
    <w:rsid w:val="002924F4"/>
    <w:rsid w:val="0029274E"/>
    <w:rsid w:val="0029279D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A96"/>
    <w:rsid w:val="00293D68"/>
    <w:rsid w:val="00293F9F"/>
    <w:rsid w:val="00293FB3"/>
    <w:rsid w:val="00294496"/>
    <w:rsid w:val="0029459B"/>
    <w:rsid w:val="00294821"/>
    <w:rsid w:val="002949EE"/>
    <w:rsid w:val="00294EB0"/>
    <w:rsid w:val="0029549E"/>
    <w:rsid w:val="00295555"/>
    <w:rsid w:val="002956BE"/>
    <w:rsid w:val="00295ACD"/>
    <w:rsid w:val="00296390"/>
    <w:rsid w:val="00296B2D"/>
    <w:rsid w:val="00296D2A"/>
    <w:rsid w:val="00297356"/>
    <w:rsid w:val="002979A7"/>
    <w:rsid w:val="00297AFF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26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A59"/>
    <w:rsid w:val="002A3B27"/>
    <w:rsid w:val="002A424B"/>
    <w:rsid w:val="002A43A8"/>
    <w:rsid w:val="002A4B37"/>
    <w:rsid w:val="002A4ED6"/>
    <w:rsid w:val="002A5046"/>
    <w:rsid w:val="002A5145"/>
    <w:rsid w:val="002A5365"/>
    <w:rsid w:val="002A589D"/>
    <w:rsid w:val="002A58CA"/>
    <w:rsid w:val="002A5A93"/>
    <w:rsid w:val="002A5E6B"/>
    <w:rsid w:val="002A5F0B"/>
    <w:rsid w:val="002A6581"/>
    <w:rsid w:val="002A6649"/>
    <w:rsid w:val="002A6ADD"/>
    <w:rsid w:val="002A6AEA"/>
    <w:rsid w:val="002A6C19"/>
    <w:rsid w:val="002A6CBB"/>
    <w:rsid w:val="002A7258"/>
    <w:rsid w:val="002A729D"/>
    <w:rsid w:val="002A72F3"/>
    <w:rsid w:val="002A73F0"/>
    <w:rsid w:val="002A75BD"/>
    <w:rsid w:val="002A763C"/>
    <w:rsid w:val="002A7CDA"/>
    <w:rsid w:val="002B0773"/>
    <w:rsid w:val="002B0A68"/>
    <w:rsid w:val="002B0C69"/>
    <w:rsid w:val="002B0E7A"/>
    <w:rsid w:val="002B0FA8"/>
    <w:rsid w:val="002B1284"/>
    <w:rsid w:val="002B16C1"/>
    <w:rsid w:val="002B1812"/>
    <w:rsid w:val="002B19D2"/>
    <w:rsid w:val="002B1D98"/>
    <w:rsid w:val="002B1E81"/>
    <w:rsid w:val="002B1F5E"/>
    <w:rsid w:val="002B1FC7"/>
    <w:rsid w:val="002B2049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68D"/>
    <w:rsid w:val="002B483B"/>
    <w:rsid w:val="002B48A5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C74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864"/>
    <w:rsid w:val="002C090D"/>
    <w:rsid w:val="002C0B87"/>
    <w:rsid w:val="002C167F"/>
    <w:rsid w:val="002C1A74"/>
    <w:rsid w:val="002C1B75"/>
    <w:rsid w:val="002C233B"/>
    <w:rsid w:val="002C236F"/>
    <w:rsid w:val="002C2651"/>
    <w:rsid w:val="002C299E"/>
    <w:rsid w:val="002C2A8E"/>
    <w:rsid w:val="002C320F"/>
    <w:rsid w:val="002C340D"/>
    <w:rsid w:val="002C3A00"/>
    <w:rsid w:val="002C3CAC"/>
    <w:rsid w:val="002C3CDC"/>
    <w:rsid w:val="002C3F43"/>
    <w:rsid w:val="002C4252"/>
    <w:rsid w:val="002C4334"/>
    <w:rsid w:val="002C4446"/>
    <w:rsid w:val="002C4698"/>
    <w:rsid w:val="002C49AF"/>
    <w:rsid w:val="002C4A16"/>
    <w:rsid w:val="002C51DF"/>
    <w:rsid w:val="002C54D2"/>
    <w:rsid w:val="002C54F6"/>
    <w:rsid w:val="002C5785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0D8"/>
    <w:rsid w:val="002D13C4"/>
    <w:rsid w:val="002D1590"/>
    <w:rsid w:val="002D1970"/>
    <w:rsid w:val="002D1A07"/>
    <w:rsid w:val="002D1D78"/>
    <w:rsid w:val="002D1F48"/>
    <w:rsid w:val="002D1FEB"/>
    <w:rsid w:val="002D2218"/>
    <w:rsid w:val="002D2580"/>
    <w:rsid w:val="002D2675"/>
    <w:rsid w:val="002D2975"/>
    <w:rsid w:val="002D2A92"/>
    <w:rsid w:val="002D2B2F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7E"/>
    <w:rsid w:val="002D5325"/>
    <w:rsid w:val="002D55E9"/>
    <w:rsid w:val="002D5C98"/>
    <w:rsid w:val="002D5D70"/>
    <w:rsid w:val="002D6084"/>
    <w:rsid w:val="002D65FE"/>
    <w:rsid w:val="002D6847"/>
    <w:rsid w:val="002D6CE9"/>
    <w:rsid w:val="002D6FBF"/>
    <w:rsid w:val="002D74F5"/>
    <w:rsid w:val="002D77ED"/>
    <w:rsid w:val="002D7B97"/>
    <w:rsid w:val="002D7D64"/>
    <w:rsid w:val="002D7E53"/>
    <w:rsid w:val="002E067D"/>
    <w:rsid w:val="002E0697"/>
    <w:rsid w:val="002E0889"/>
    <w:rsid w:val="002E08F6"/>
    <w:rsid w:val="002E0A61"/>
    <w:rsid w:val="002E0BB2"/>
    <w:rsid w:val="002E0CAA"/>
    <w:rsid w:val="002E1016"/>
    <w:rsid w:val="002E10AA"/>
    <w:rsid w:val="002E1767"/>
    <w:rsid w:val="002E1CCB"/>
    <w:rsid w:val="002E24E3"/>
    <w:rsid w:val="002E2692"/>
    <w:rsid w:val="002E27C5"/>
    <w:rsid w:val="002E2840"/>
    <w:rsid w:val="002E2A77"/>
    <w:rsid w:val="002E2E13"/>
    <w:rsid w:val="002E2E41"/>
    <w:rsid w:val="002E34DF"/>
    <w:rsid w:val="002E3AFC"/>
    <w:rsid w:val="002E3CE0"/>
    <w:rsid w:val="002E3CF0"/>
    <w:rsid w:val="002E3E89"/>
    <w:rsid w:val="002E3F8C"/>
    <w:rsid w:val="002E408E"/>
    <w:rsid w:val="002E4167"/>
    <w:rsid w:val="002E42E3"/>
    <w:rsid w:val="002E4355"/>
    <w:rsid w:val="002E453A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0E"/>
    <w:rsid w:val="002F04D7"/>
    <w:rsid w:val="002F055E"/>
    <w:rsid w:val="002F0579"/>
    <w:rsid w:val="002F07A1"/>
    <w:rsid w:val="002F0AA8"/>
    <w:rsid w:val="002F0BA9"/>
    <w:rsid w:val="002F0C4F"/>
    <w:rsid w:val="002F11D8"/>
    <w:rsid w:val="002F1235"/>
    <w:rsid w:val="002F124B"/>
    <w:rsid w:val="002F15DF"/>
    <w:rsid w:val="002F18AA"/>
    <w:rsid w:val="002F1E1D"/>
    <w:rsid w:val="002F1FED"/>
    <w:rsid w:val="002F248E"/>
    <w:rsid w:val="002F264F"/>
    <w:rsid w:val="002F27CD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45F"/>
    <w:rsid w:val="00300183"/>
    <w:rsid w:val="00300362"/>
    <w:rsid w:val="0030038C"/>
    <w:rsid w:val="00300630"/>
    <w:rsid w:val="00300F20"/>
    <w:rsid w:val="0030167C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1B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968"/>
    <w:rsid w:val="00305B8F"/>
    <w:rsid w:val="00305D5F"/>
    <w:rsid w:val="00305E7F"/>
    <w:rsid w:val="00306066"/>
    <w:rsid w:val="00306272"/>
    <w:rsid w:val="003063D5"/>
    <w:rsid w:val="003064AB"/>
    <w:rsid w:val="00306635"/>
    <w:rsid w:val="00306BC5"/>
    <w:rsid w:val="00306CE8"/>
    <w:rsid w:val="00306DAE"/>
    <w:rsid w:val="00307634"/>
    <w:rsid w:val="0030765C"/>
    <w:rsid w:val="00307AF8"/>
    <w:rsid w:val="00307DA4"/>
    <w:rsid w:val="00307FEA"/>
    <w:rsid w:val="00310313"/>
    <w:rsid w:val="003105E5"/>
    <w:rsid w:val="00310663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42"/>
    <w:rsid w:val="00314D9F"/>
    <w:rsid w:val="00314E0A"/>
    <w:rsid w:val="00315607"/>
    <w:rsid w:val="003159AE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B0D"/>
    <w:rsid w:val="00316E40"/>
    <w:rsid w:val="00316FE3"/>
    <w:rsid w:val="00317110"/>
    <w:rsid w:val="003171B5"/>
    <w:rsid w:val="003176BE"/>
    <w:rsid w:val="00317946"/>
    <w:rsid w:val="00317BED"/>
    <w:rsid w:val="00320189"/>
    <w:rsid w:val="003202C4"/>
    <w:rsid w:val="003204A9"/>
    <w:rsid w:val="0032050F"/>
    <w:rsid w:val="00320D24"/>
    <w:rsid w:val="00320F19"/>
    <w:rsid w:val="003210FC"/>
    <w:rsid w:val="003212AD"/>
    <w:rsid w:val="003212DE"/>
    <w:rsid w:val="003215EF"/>
    <w:rsid w:val="00321738"/>
    <w:rsid w:val="00321A64"/>
    <w:rsid w:val="00321BEF"/>
    <w:rsid w:val="00321C3C"/>
    <w:rsid w:val="00321F21"/>
    <w:rsid w:val="003224E8"/>
    <w:rsid w:val="00322984"/>
    <w:rsid w:val="00322995"/>
    <w:rsid w:val="00322AA1"/>
    <w:rsid w:val="00323335"/>
    <w:rsid w:val="00323430"/>
    <w:rsid w:val="003234FE"/>
    <w:rsid w:val="00323741"/>
    <w:rsid w:val="0032385D"/>
    <w:rsid w:val="00323ACD"/>
    <w:rsid w:val="00323BE0"/>
    <w:rsid w:val="00323F30"/>
    <w:rsid w:val="00324262"/>
    <w:rsid w:val="00324397"/>
    <w:rsid w:val="003246B6"/>
    <w:rsid w:val="00324A17"/>
    <w:rsid w:val="00324B10"/>
    <w:rsid w:val="00324BC0"/>
    <w:rsid w:val="00324FFE"/>
    <w:rsid w:val="0032541D"/>
    <w:rsid w:val="00325A78"/>
    <w:rsid w:val="00325BB9"/>
    <w:rsid w:val="00325C26"/>
    <w:rsid w:val="00325D77"/>
    <w:rsid w:val="0032618F"/>
    <w:rsid w:val="003263B6"/>
    <w:rsid w:val="00326500"/>
    <w:rsid w:val="00326656"/>
    <w:rsid w:val="00326823"/>
    <w:rsid w:val="0032699B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5A8"/>
    <w:rsid w:val="003307B8"/>
    <w:rsid w:val="00330853"/>
    <w:rsid w:val="0033097F"/>
    <w:rsid w:val="00330CF2"/>
    <w:rsid w:val="00330E82"/>
    <w:rsid w:val="00331292"/>
    <w:rsid w:val="003313A8"/>
    <w:rsid w:val="0033196D"/>
    <w:rsid w:val="00331AEF"/>
    <w:rsid w:val="00331E29"/>
    <w:rsid w:val="0033265B"/>
    <w:rsid w:val="00332D3D"/>
    <w:rsid w:val="00332EE3"/>
    <w:rsid w:val="003332F7"/>
    <w:rsid w:val="003333C1"/>
    <w:rsid w:val="0033353A"/>
    <w:rsid w:val="00333601"/>
    <w:rsid w:val="00333607"/>
    <w:rsid w:val="0033388C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5E5"/>
    <w:rsid w:val="00336A4A"/>
    <w:rsid w:val="003372D8"/>
    <w:rsid w:val="003375E6"/>
    <w:rsid w:val="003376A1"/>
    <w:rsid w:val="00337805"/>
    <w:rsid w:val="00337A8C"/>
    <w:rsid w:val="00337BD5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EFD"/>
    <w:rsid w:val="00342FFE"/>
    <w:rsid w:val="003434F9"/>
    <w:rsid w:val="003438BA"/>
    <w:rsid w:val="003438F1"/>
    <w:rsid w:val="00343972"/>
    <w:rsid w:val="00343B76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4BE"/>
    <w:rsid w:val="00351770"/>
    <w:rsid w:val="00351D29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E8E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58A"/>
    <w:rsid w:val="0035760D"/>
    <w:rsid w:val="003577A2"/>
    <w:rsid w:val="003577B7"/>
    <w:rsid w:val="00357BFA"/>
    <w:rsid w:val="00357DB7"/>
    <w:rsid w:val="00360809"/>
    <w:rsid w:val="003608BA"/>
    <w:rsid w:val="0036094C"/>
    <w:rsid w:val="00360BB2"/>
    <w:rsid w:val="003610B8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8B0"/>
    <w:rsid w:val="00364BA2"/>
    <w:rsid w:val="003650DD"/>
    <w:rsid w:val="00365231"/>
    <w:rsid w:val="003655FB"/>
    <w:rsid w:val="00365FA7"/>
    <w:rsid w:val="00365FED"/>
    <w:rsid w:val="0036619B"/>
    <w:rsid w:val="003661D8"/>
    <w:rsid w:val="00366455"/>
    <w:rsid w:val="003666C2"/>
    <w:rsid w:val="00366935"/>
    <w:rsid w:val="00366A2C"/>
    <w:rsid w:val="00366C19"/>
    <w:rsid w:val="00366C4A"/>
    <w:rsid w:val="00366D41"/>
    <w:rsid w:val="00366DA4"/>
    <w:rsid w:val="00366E7D"/>
    <w:rsid w:val="00366ECA"/>
    <w:rsid w:val="003670D5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1D34"/>
    <w:rsid w:val="00372002"/>
    <w:rsid w:val="00372215"/>
    <w:rsid w:val="003723D0"/>
    <w:rsid w:val="0037258B"/>
    <w:rsid w:val="00372684"/>
    <w:rsid w:val="003729D0"/>
    <w:rsid w:val="00372BF3"/>
    <w:rsid w:val="00373065"/>
    <w:rsid w:val="0037313F"/>
    <w:rsid w:val="003736ED"/>
    <w:rsid w:val="00373E20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3D7"/>
    <w:rsid w:val="00376502"/>
    <w:rsid w:val="003765E7"/>
    <w:rsid w:val="0037661E"/>
    <w:rsid w:val="003767F1"/>
    <w:rsid w:val="003768D8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12A"/>
    <w:rsid w:val="0038141B"/>
    <w:rsid w:val="003816A6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2EA4"/>
    <w:rsid w:val="00383329"/>
    <w:rsid w:val="00383724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6B84"/>
    <w:rsid w:val="00386DF6"/>
    <w:rsid w:val="003870CB"/>
    <w:rsid w:val="00387729"/>
    <w:rsid w:val="00387855"/>
    <w:rsid w:val="00387BCB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8B5"/>
    <w:rsid w:val="00393E4F"/>
    <w:rsid w:val="00393E52"/>
    <w:rsid w:val="003946AF"/>
    <w:rsid w:val="00394868"/>
    <w:rsid w:val="00394E83"/>
    <w:rsid w:val="00394EE6"/>
    <w:rsid w:val="0039510E"/>
    <w:rsid w:val="003959C1"/>
    <w:rsid w:val="00395AEF"/>
    <w:rsid w:val="00396518"/>
    <w:rsid w:val="003968F9"/>
    <w:rsid w:val="00396A58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BF0"/>
    <w:rsid w:val="003A1C59"/>
    <w:rsid w:val="003A1DC1"/>
    <w:rsid w:val="003A219B"/>
    <w:rsid w:val="003A223E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33B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2F1C"/>
    <w:rsid w:val="003B332E"/>
    <w:rsid w:val="003B3808"/>
    <w:rsid w:val="003B3A45"/>
    <w:rsid w:val="003B3E7E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D81"/>
    <w:rsid w:val="003C0EF9"/>
    <w:rsid w:val="003C1155"/>
    <w:rsid w:val="003C13FB"/>
    <w:rsid w:val="003C15D1"/>
    <w:rsid w:val="003C15D8"/>
    <w:rsid w:val="003C170D"/>
    <w:rsid w:val="003C176E"/>
    <w:rsid w:val="003C183F"/>
    <w:rsid w:val="003C186A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620"/>
    <w:rsid w:val="003C482D"/>
    <w:rsid w:val="003C49D6"/>
    <w:rsid w:val="003C4B79"/>
    <w:rsid w:val="003C5132"/>
    <w:rsid w:val="003C53B8"/>
    <w:rsid w:val="003C6178"/>
    <w:rsid w:val="003C630D"/>
    <w:rsid w:val="003C69E5"/>
    <w:rsid w:val="003C6ED5"/>
    <w:rsid w:val="003C714C"/>
    <w:rsid w:val="003C7270"/>
    <w:rsid w:val="003C74DA"/>
    <w:rsid w:val="003C76F6"/>
    <w:rsid w:val="003C79FE"/>
    <w:rsid w:val="003C7F22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3F25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BC9"/>
    <w:rsid w:val="003D7D18"/>
    <w:rsid w:val="003D7F19"/>
    <w:rsid w:val="003D7FAF"/>
    <w:rsid w:val="003E0192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558"/>
    <w:rsid w:val="003E257B"/>
    <w:rsid w:val="003E26E9"/>
    <w:rsid w:val="003E28A3"/>
    <w:rsid w:val="003E290E"/>
    <w:rsid w:val="003E2964"/>
    <w:rsid w:val="003E29EE"/>
    <w:rsid w:val="003E2ABA"/>
    <w:rsid w:val="003E2C27"/>
    <w:rsid w:val="003E2DE9"/>
    <w:rsid w:val="003E2E30"/>
    <w:rsid w:val="003E33D1"/>
    <w:rsid w:val="003E34CA"/>
    <w:rsid w:val="003E3521"/>
    <w:rsid w:val="003E3627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5F99"/>
    <w:rsid w:val="003E627D"/>
    <w:rsid w:val="003E6417"/>
    <w:rsid w:val="003E6764"/>
    <w:rsid w:val="003E6955"/>
    <w:rsid w:val="003E697F"/>
    <w:rsid w:val="003E69F5"/>
    <w:rsid w:val="003E6A72"/>
    <w:rsid w:val="003E6E25"/>
    <w:rsid w:val="003E6EDA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DBE"/>
    <w:rsid w:val="003F0ED6"/>
    <w:rsid w:val="003F1319"/>
    <w:rsid w:val="003F133B"/>
    <w:rsid w:val="003F1573"/>
    <w:rsid w:val="003F1713"/>
    <w:rsid w:val="003F1F94"/>
    <w:rsid w:val="003F29EB"/>
    <w:rsid w:val="003F2A86"/>
    <w:rsid w:val="003F2C10"/>
    <w:rsid w:val="003F2CE6"/>
    <w:rsid w:val="003F2D7C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4F8"/>
    <w:rsid w:val="003F457C"/>
    <w:rsid w:val="003F48DA"/>
    <w:rsid w:val="003F4BE7"/>
    <w:rsid w:val="003F4D90"/>
    <w:rsid w:val="003F4E96"/>
    <w:rsid w:val="003F4EE6"/>
    <w:rsid w:val="003F4F48"/>
    <w:rsid w:val="003F550F"/>
    <w:rsid w:val="003F5708"/>
    <w:rsid w:val="003F573A"/>
    <w:rsid w:val="003F58F9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6B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4F67"/>
    <w:rsid w:val="00405513"/>
    <w:rsid w:val="0040559D"/>
    <w:rsid w:val="004059B8"/>
    <w:rsid w:val="004059D4"/>
    <w:rsid w:val="004061DA"/>
    <w:rsid w:val="004063A5"/>
    <w:rsid w:val="0040671A"/>
    <w:rsid w:val="00406806"/>
    <w:rsid w:val="00406829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BD1"/>
    <w:rsid w:val="00411C41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02"/>
    <w:rsid w:val="004140BE"/>
    <w:rsid w:val="004147E8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DEF"/>
    <w:rsid w:val="00416EF7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0C6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C2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C4"/>
    <w:rsid w:val="0043055F"/>
    <w:rsid w:val="00430840"/>
    <w:rsid w:val="0043090E"/>
    <w:rsid w:val="00430942"/>
    <w:rsid w:val="00430B54"/>
    <w:rsid w:val="00430BD6"/>
    <w:rsid w:val="00430F01"/>
    <w:rsid w:val="00430F5D"/>
    <w:rsid w:val="00431136"/>
    <w:rsid w:val="00431211"/>
    <w:rsid w:val="0043126C"/>
    <w:rsid w:val="00431304"/>
    <w:rsid w:val="00431325"/>
    <w:rsid w:val="004318A2"/>
    <w:rsid w:val="00431F50"/>
    <w:rsid w:val="00431FC8"/>
    <w:rsid w:val="0043256B"/>
    <w:rsid w:val="004327DB"/>
    <w:rsid w:val="00432967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033"/>
    <w:rsid w:val="00434398"/>
    <w:rsid w:val="00434A38"/>
    <w:rsid w:val="00434B6C"/>
    <w:rsid w:val="00434B8A"/>
    <w:rsid w:val="00434D0C"/>
    <w:rsid w:val="00434D76"/>
    <w:rsid w:val="00434DA7"/>
    <w:rsid w:val="00435103"/>
    <w:rsid w:val="0043549E"/>
    <w:rsid w:val="00435A08"/>
    <w:rsid w:val="00435DA3"/>
    <w:rsid w:val="00436502"/>
    <w:rsid w:val="0043666B"/>
    <w:rsid w:val="00436E06"/>
    <w:rsid w:val="00436E3E"/>
    <w:rsid w:val="0043704C"/>
    <w:rsid w:val="00437075"/>
    <w:rsid w:val="0043709E"/>
    <w:rsid w:val="004370E4"/>
    <w:rsid w:val="004373D1"/>
    <w:rsid w:val="004373E8"/>
    <w:rsid w:val="00437568"/>
    <w:rsid w:val="004379E9"/>
    <w:rsid w:val="00437A1E"/>
    <w:rsid w:val="00437D3E"/>
    <w:rsid w:val="00440248"/>
    <w:rsid w:val="0044065B"/>
    <w:rsid w:val="004406EA"/>
    <w:rsid w:val="00440864"/>
    <w:rsid w:val="004409CD"/>
    <w:rsid w:val="00440F7C"/>
    <w:rsid w:val="004411C4"/>
    <w:rsid w:val="00441217"/>
    <w:rsid w:val="00441265"/>
    <w:rsid w:val="00441571"/>
    <w:rsid w:val="004415ED"/>
    <w:rsid w:val="004417C6"/>
    <w:rsid w:val="00441924"/>
    <w:rsid w:val="00441AA6"/>
    <w:rsid w:val="00441BDF"/>
    <w:rsid w:val="00441D83"/>
    <w:rsid w:val="00441D8E"/>
    <w:rsid w:val="00442079"/>
    <w:rsid w:val="0044207B"/>
    <w:rsid w:val="004420E1"/>
    <w:rsid w:val="00442156"/>
    <w:rsid w:val="0044220F"/>
    <w:rsid w:val="004422BF"/>
    <w:rsid w:val="0044234D"/>
    <w:rsid w:val="00442431"/>
    <w:rsid w:val="00442AB6"/>
    <w:rsid w:val="00443331"/>
    <w:rsid w:val="00443530"/>
    <w:rsid w:val="0044368F"/>
    <w:rsid w:val="00443A22"/>
    <w:rsid w:val="00443BAE"/>
    <w:rsid w:val="00443BB5"/>
    <w:rsid w:val="00443C17"/>
    <w:rsid w:val="00444312"/>
    <w:rsid w:val="0044437A"/>
    <w:rsid w:val="00444468"/>
    <w:rsid w:val="004446A6"/>
    <w:rsid w:val="004446A7"/>
    <w:rsid w:val="00444759"/>
    <w:rsid w:val="00444D6B"/>
    <w:rsid w:val="0044581A"/>
    <w:rsid w:val="004458AC"/>
    <w:rsid w:val="00445A01"/>
    <w:rsid w:val="00445D0C"/>
    <w:rsid w:val="00445E7E"/>
    <w:rsid w:val="0044641B"/>
    <w:rsid w:val="004467F1"/>
    <w:rsid w:val="00446962"/>
    <w:rsid w:val="00446C87"/>
    <w:rsid w:val="00446E19"/>
    <w:rsid w:val="004470E2"/>
    <w:rsid w:val="0044730B"/>
    <w:rsid w:val="00447388"/>
    <w:rsid w:val="0044747B"/>
    <w:rsid w:val="00447C9B"/>
    <w:rsid w:val="00450261"/>
    <w:rsid w:val="0045042D"/>
    <w:rsid w:val="00450CBD"/>
    <w:rsid w:val="004512CC"/>
    <w:rsid w:val="004512CF"/>
    <w:rsid w:val="00451582"/>
    <w:rsid w:val="004515CB"/>
    <w:rsid w:val="00451CEC"/>
    <w:rsid w:val="00451E8F"/>
    <w:rsid w:val="00452362"/>
    <w:rsid w:val="00452498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00A"/>
    <w:rsid w:val="00454107"/>
    <w:rsid w:val="00454300"/>
    <w:rsid w:val="00454411"/>
    <w:rsid w:val="00454847"/>
    <w:rsid w:val="00454A63"/>
    <w:rsid w:val="00454A74"/>
    <w:rsid w:val="004551DF"/>
    <w:rsid w:val="004552E1"/>
    <w:rsid w:val="0045543C"/>
    <w:rsid w:val="004557EA"/>
    <w:rsid w:val="004558CA"/>
    <w:rsid w:val="00455A40"/>
    <w:rsid w:val="004562A2"/>
    <w:rsid w:val="0045653F"/>
    <w:rsid w:val="0045668D"/>
    <w:rsid w:val="0045672B"/>
    <w:rsid w:val="00456F72"/>
    <w:rsid w:val="00457586"/>
    <w:rsid w:val="004577CB"/>
    <w:rsid w:val="00457E1C"/>
    <w:rsid w:val="00457ECC"/>
    <w:rsid w:val="00460049"/>
    <w:rsid w:val="004604DE"/>
    <w:rsid w:val="004604EC"/>
    <w:rsid w:val="0046054B"/>
    <w:rsid w:val="00460841"/>
    <w:rsid w:val="004610A8"/>
    <w:rsid w:val="00461743"/>
    <w:rsid w:val="00461CCB"/>
    <w:rsid w:val="00461D9B"/>
    <w:rsid w:val="00462650"/>
    <w:rsid w:val="00462989"/>
    <w:rsid w:val="00462F90"/>
    <w:rsid w:val="00463038"/>
    <w:rsid w:val="0046317D"/>
    <w:rsid w:val="00463209"/>
    <w:rsid w:val="00463335"/>
    <w:rsid w:val="00463546"/>
    <w:rsid w:val="00463736"/>
    <w:rsid w:val="00463B22"/>
    <w:rsid w:val="00463D92"/>
    <w:rsid w:val="00463DC0"/>
    <w:rsid w:val="00464BF6"/>
    <w:rsid w:val="00464C36"/>
    <w:rsid w:val="00464EB4"/>
    <w:rsid w:val="00464FF0"/>
    <w:rsid w:val="00465396"/>
    <w:rsid w:val="00465440"/>
    <w:rsid w:val="0046553B"/>
    <w:rsid w:val="00465554"/>
    <w:rsid w:val="00465646"/>
    <w:rsid w:val="004659C9"/>
    <w:rsid w:val="00465A6E"/>
    <w:rsid w:val="00465F17"/>
    <w:rsid w:val="00466048"/>
    <w:rsid w:val="004661E0"/>
    <w:rsid w:val="004662C0"/>
    <w:rsid w:val="00466312"/>
    <w:rsid w:val="004663C1"/>
    <w:rsid w:val="00466A29"/>
    <w:rsid w:val="00466D9D"/>
    <w:rsid w:val="00466E3A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649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9D7"/>
    <w:rsid w:val="00471F6E"/>
    <w:rsid w:val="00472212"/>
    <w:rsid w:val="004727C6"/>
    <w:rsid w:val="00472808"/>
    <w:rsid w:val="00472DD9"/>
    <w:rsid w:val="0047309D"/>
    <w:rsid w:val="004730D4"/>
    <w:rsid w:val="0047317F"/>
    <w:rsid w:val="00473445"/>
    <w:rsid w:val="00473E46"/>
    <w:rsid w:val="00473EF4"/>
    <w:rsid w:val="00474029"/>
    <w:rsid w:val="00474069"/>
    <w:rsid w:val="00474107"/>
    <w:rsid w:val="0047477B"/>
    <w:rsid w:val="00474881"/>
    <w:rsid w:val="00474A21"/>
    <w:rsid w:val="00474B89"/>
    <w:rsid w:val="00474D08"/>
    <w:rsid w:val="00474E95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12C"/>
    <w:rsid w:val="00476297"/>
    <w:rsid w:val="00476423"/>
    <w:rsid w:val="00476A60"/>
    <w:rsid w:val="00476D31"/>
    <w:rsid w:val="00476E1C"/>
    <w:rsid w:val="00477702"/>
    <w:rsid w:val="004779C1"/>
    <w:rsid w:val="00477C6E"/>
    <w:rsid w:val="004801DA"/>
    <w:rsid w:val="004805D6"/>
    <w:rsid w:val="00480890"/>
    <w:rsid w:val="00480AE1"/>
    <w:rsid w:val="00480C6D"/>
    <w:rsid w:val="00480F3A"/>
    <w:rsid w:val="00481274"/>
    <w:rsid w:val="00481375"/>
    <w:rsid w:val="0048192A"/>
    <w:rsid w:val="004819F3"/>
    <w:rsid w:val="00481D22"/>
    <w:rsid w:val="00482451"/>
    <w:rsid w:val="004825C5"/>
    <w:rsid w:val="00482D18"/>
    <w:rsid w:val="00482F86"/>
    <w:rsid w:val="00483240"/>
    <w:rsid w:val="00483486"/>
    <w:rsid w:val="0048353F"/>
    <w:rsid w:val="00483917"/>
    <w:rsid w:val="004839D5"/>
    <w:rsid w:val="00483B76"/>
    <w:rsid w:val="00483B89"/>
    <w:rsid w:val="00483CEA"/>
    <w:rsid w:val="00483F57"/>
    <w:rsid w:val="0048423E"/>
    <w:rsid w:val="00484316"/>
    <w:rsid w:val="00484664"/>
    <w:rsid w:val="0048470D"/>
    <w:rsid w:val="0048472E"/>
    <w:rsid w:val="00484A02"/>
    <w:rsid w:val="00484BA0"/>
    <w:rsid w:val="00484BBF"/>
    <w:rsid w:val="00484DB4"/>
    <w:rsid w:val="004855C9"/>
    <w:rsid w:val="0048568C"/>
    <w:rsid w:val="0048610C"/>
    <w:rsid w:val="0048629A"/>
    <w:rsid w:val="00486747"/>
    <w:rsid w:val="00486A29"/>
    <w:rsid w:val="00486DE3"/>
    <w:rsid w:val="004870D9"/>
    <w:rsid w:val="0048752D"/>
    <w:rsid w:val="0048779E"/>
    <w:rsid w:val="00487ABC"/>
    <w:rsid w:val="00487F3C"/>
    <w:rsid w:val="004900D0"/>
    <w:rsid w:val="004904C2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2FD0"/>
    <w:rsid w:val="004930FD"/>
    <w:rsid w:val="004931A7"/>
    <w:rsid w:val="004932AC"/>
    <w:rsid w:val="00493521"/>
    <w:rsid w:val="00493626"/>
    <w:rsid w:val="00493707"/>
    <w:rsid w:val="00493AA4"/>
    <w:rsid w:val="00493B16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B0D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C49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0"/>
    <w:rsid w:val="004A29DC"/>
    <w:rsid w:val="004A32B5"/>
    <w:rsid w:val="004A338D"/>
    <w:rsid w:val="004A3432"/>
    <w:rsid w:val="004A36D0"/>
    <w:rsid w:val="004A379B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5F43"/>
    <w:rsid w:val="004A6056"/>
    <w:rsid w:val="004A6A14"/>
    <w:rsid w:val="004A7832"/>
    <w:rsid w:val="004A790F"/>
    <w:rsid w:val="004A7989"/>
    <w:rsid w:val="004A7A0B"/>
    <w:rsid w:val="004A7B61"/>
    <w:rsid w:val="004B02B5"/>
    <w:rsid w:val="004B0308"/>
    <w:rsid w:val="004B0459"/>
    <w:rsid w:val="004B0CEA"/>
    <w:rsid w:val="004B0F4C"/>
    <w:rsid w:val="004B118E"/>
    <w:rsid w:val="004B1220"/>
    <w:rsid w:val="004B1318"/>
    <w:rsid w:val="004B1335"/>
    <w:rsid w:val="004B1356"/>
    <w:rsid w:val="004B1395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03A"/>
    <w:rsid w:val="004B3197"/>
    <w:rsid w:val="004B3403"/>
    <w:rsid w:val="004B34BB"/>
    <w:rsid w:val="004B37B2"/>
    <w:rsid w:val="004B3AA4"/>
    <w:rsid w:val="004B3E82"/>
    <w:rsid w:val="004B405E"/>
    <w:rsid w:val="004B4068"/>
    <w:rsid w:val="004B4828"/>
    <w:rsid w:val="004B4892"/>
    <w:rsid w:val="004B4A96"/>
    <w:rsid w:val="004B4D23"/>
    <w:rsid w:val="004B4F5E"/>
    <w:rsid w:val="004B508F"/>
    <w:rsid w:val="004B5627"/>
    <w:rsid w:val="004B57D2"/>
    <w:rsid w:val="004B58AE"/>
    <w:rsid w:val="004B596F"/>
    <w:rsid w:val="004B5BF0"/>
    <w:rsid w:val="004B5DF2"/>
    <w:rsid w:val="004B5F43"/>
    <w:rsid w:val="004B5F56"/>
    <w:rsid w:val="004B5F66"/>
    <w:rsid w:val="004B6253"/>
    <w:rsid w:val="004B6414"/>
    <w:rsid w:val="004B64F9"/>
    <w:rsid w:val="004B66CF"/>
    <w:rsid w:val="004B7199"/>
    <w:rsid w:val="004B71C1"/>
    <w:rsid w:val="004B726C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62"/>
    <w:rsid w:val="004C0CD8"/>
    <w:rsid w:val="004C12D2"/>
    <w:rsid w:val="004C13C1"/>
    <w:rsid w:val="004C1973"/>
    <w:rsid w:val="004C1AC6"/>
    <w:rsid w:val="004C1AFF"/>
    <w:rsid w:val="004C1B21"/>
    <w:rsid w:val="004C1BF6"/>
    <w:rsid w:val="004C1D61"/>
    <w:rsid w:val="004C202D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B7"/>
    <w:rsid w:val="004C3A24"/>
    <w:rsid w:val="004C4B1E"/>
    <w:rsid w:val="004C4B45"/>
    <w:rsid w:val="004C4E09"/>
    <w:rsid w:val="004C517E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9C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1FF4"/>
    <w:rsid w:val="004D20AB"/>
    <w:rsid w:val="004D213F"/>
    <w:rsid w:val="004D22C8"/>
    <w:rsid w:val="004D2582"/>
    <w:rsid w:val="004D28C9"/>
    <w:rsid w:val="004D2A6C"/>
    <w:rsid w:val="004D2B70"/>
    <w:rsid w:val="004D2B97"/>
    <w:rsid w:val="004D32A7"/>
    <w:rsid w:val="004D336C"/>
    <w:rsid w:val="004D33BB"/>
    <w:rsid w:val="004D38A8"/>
    <w:rsid w:val="004D4308"/>
    <w:rsid w:val="004D441F"/>
    <w:rsid w:val="004D4488"/>
    <w:rsid w:val="004D44AC"/>
    <w:rsid w:val="004D4505"/>
    <w:rsid w:val="004D469A"/>
    <w:rsid w:val="004D4943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8F"/>
    <w:rsid w:val="004D7AAE"/>
    <w:rsid w:val="004D7BE1"/>
    <w:rsid w:val="004D7EBF"/>
    <w:rsid w:val="004E0683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684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3F13"/>
    <w:rsid w:val="004E3F94"/>
    <w:rsid w:val="004E4257"/>
    <w:rsid w:val="004E468D"/>
    <w:rsid w:val="004E4726"/>
    <w:rsid w:val="004E4894"/>
    <w:rsid w:val="004E499A"/>
    <w:rsid w:val="004E55EE"/>
    <w:rsid w:val="004E58EE"/>
    <w:rsid w:val="004E58F5"/>
    <w:rsid w:val="004E5A7D"/>
    <w:rsid w:val="004E5D6A"/>
    <w:rsid w:val="004E5ECE"/>
    <w:rsid w:val="004E62C6"/>
    <w:rsid w:val="004E6720"/>
    <w:rsid w:val="004E6877"/>
    <w:rsid w:val="004E6AA3"/>
    <w:rsid w:val="004E714C"/>
    <w:rsid w:val="004E722A"/>
    <w:rsid w:val="004E72D8"/>
    <w:rsid w:val="004E7505"/>
    <w:rsid w:val="004E7810"/>
    <w:rsid w:val="004E7974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77"/>
    <w:rsid w:val="004F2891"/>
    <w:rsid w:val="004F39A9"/>
    <w:rsid w:val="004F3A19"/>
    <w:rsid w:val="004F3A2A"/>
    <w:rsid w:val="004F3A54"/>
    <w:rsid w:val="004F44DC"/>
    <w:rsid w:val="004F4913"/>
    <w:rsid w:val="004F4A33"/>
    <w:rsid w:val="004F4B59"/>
    <w:rsid w:val="004F4BC6"/>
    <w:rsid w:val="004F4C65"/>
    <w:rsid w:val="004F50A8"/>
    <w:rsid w:val="004F50BA"/>
    <w:rsid w:val="004F5216"/>
    <w:rsid w:val="004F55E4"/>
    <w:rsid w:val="004F5AE5"/>
    <w:rsid w:val="004F5C4F"/>
    <w:rsid w:val="004F5CA4"/>
    <w:rsid w:val="004F5CEE"/>
    <w:rsid w:val="004F65F0"/>
    <w:rsid w:val="004F6633"/>
    <w:rsid w:val="004F6646"/>
    <w:rsid w:val="004F6BFC"/>
    <w:rsid w:val="004F72FA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64A"/>
    <w:rsid w:val="00500D80"/>
    <w:rsid w:val="005011E3"/>
    <w:rsid w:val="005013F4"/>
    <w:rsid w:val="0050184D"/>
    <w:rsid w:val="005018F6"/>
    <w:rsid w:val="00501D3A"/>
    <w:rsid w:val="00501E23"/>
    <w:rsid w:val="005024A5"/>
    <w:rsid w:val="005025F5"/>
    <w:rsid w:val="0050293E"/>
    <w:rsid w:val="00502BAC"/>
    <w:rsid w:val="00502CA0"/>
    <w:rsid w:val="0050327A"/>
    <w:rsid w:val="0050353B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3FE"/>
    <w:rsid w:val="005059D9"/>
    <w:rsid w:val="005059ED"/>
    <w:rsid w:val="00505A8F"/>
    <w:rsid w:val="00505B55"/>
    <w:rsid w:val="00506060"/>
    <w:rsid w:val="005060C2"/>
    <w:rsid w:val="005062F4"/>
    <w:rsid w:val="005063D5"/>
    <w:rsid w:val="00506616"/>
    <w:rsid w:val="00506767"/>
    <w:rsid w:val="005067CB"/>
    <w:rsid w:val="00506BB4"/>
    <w:rsid w:val="00506F2A"/>
    <w:rsid w:val="005071E6"/>
    <w:rsid w:val="00507385"/>
    <w:rsid w:val="005073E7"/>
    <w:rsid w:val="005077BF"/>
    <w:rsid w:val="00507B39"/>
    <w:rsid w:val="00507BD5"/>
    <w:rsid w:val="00507BD9"/>
    <w:rsid w:val="00507D3E"/>
    <w:rsid w:val="00507FB9"/>
    <w:rsid w:val="005100EB"/>
    <w:rsid w:val="005104B3"/>
    <w:rsid w:val="0051072B"/>
    <w:rsid w:val="0051131A"/>
    <w:rsid w:val="00511431"/>
    <w:rsid w:val="00511561"/>
    <w:rsid w:val="005116FF"/>
    <w:rsid w:val="00511846"/>
    <w:rsid w:val="0051186C"/>
    <w:rsid w:val="00511AE1"/>
    <w:rsid w:val="00511C81"/>
    <w:rsid w:val="00511CDF"/>
    <w:rsid w:val="00511D25"/>
    <w:rsid w:val="00511E25"/>
    <w:rsid w:val="00511E5C"/>
    <w:rsid w:val="005120BB"/>
    <w:rsid w:val="00512D8D"/>
    <w:rsid w:val="00512FAD"/>
    <w:rsid w:val="00513228"/>
    <w:rsid w:val="005139CB"/>
    <w:rsid w:val="00513A58"/>
    <w:rsid w:val="00513D9E"/>
    <w:rsid w:val="00513DB8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38E"/>
    <w:rsid w:val="005208F2"/>
    <w:rsid w:val="00520BB6"/>
    <w:rsid w:val="00520EA3"/>
    <w:rsid w:val="00520F92"/>
    <w:rsid w:val="005213E6"/>
    <w:rsid w:val="0052148C"/>
    <w:rsid w:val="00521517"/>
    <w:rsid w:val="00521575"/>
    <w:rsid w:val="0052164F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4BA"/>
    <w:rsid w:val="00523B2A"/>
    <w:rsid w:val="00523E22"/>
    <w:rsid w:val="0052401E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14"/>
    <w:rsid w:val="0052614B"/>
    <w:rsid w:val="0052647E"/>
    <w:rsid w:val="00526911"/>
    <w:rsid w:val="00527916"/>
    <w:rsid w:val="00527B0A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16E"/>
    <w:rsid w:val="005332DD"/>
    <w:rsid w:val="005335B1"/>
    <w:rsid w:val="00533BC7"/>
    <w:rsid w:val="00533E83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AB"/>
    <w:rsid w:val="005367F4"/>
    <w:rsid w:val="005369FF"/>
    <w:rsid w:val="00536A00"/>
    <w:rsid w:val="005370EA"/>
    <w:rsid w:val="00537199"/>
    <w:rsid w:val="005373EF"/>
    <w:rsid w:val="00537763"/>
    <w:rsid w:val="00537A54"/>
    <w:rsid w:val="00537A63"/>
    <w:rsid w:val="00540230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3FA"/>
    <w:rsid w:val="00542FF0"/>
    <w:rsid w:val="005437CE"/>
    <w:rsid w:val="005438D4"/>
    <w:rsid w:val="00543AA3"/>
    <w:rsid w:val="00543B61"/>
    <w:rsid w:val="00543C6F"/>
    <w:rsid w:val="00543D82"/>
    <w:rsid w:val="00543E6A"/>
    <w:rsid w:val="00543F11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95E"/>
    <w:rsid w:val="00546A7A"/>
    <w:rsid w:val="00546B01"/>
    <w:rsid w:val="00546E10"/>
    <w:rsid w:val="00546EF2"/>
    <w:rsid w:val="00546FA6"/>
    <w:rsid w:val="00547398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2DC"/>
    <w:rsid w:val="00551380"/>
    <w:rsid w:val="00551725"/>
    <w:rsid w:val="00551DA8"/>
    <w:rsid w:val="00551F1E"/>
    <w:rsid w:val="00551F35"/>
    <w:rsid w:val="0055286B"/>
    <w:rsid w:val="00552B5F"/>
    <w:rsid w:val="00552BBC"/>
    <w:rsid w:val="00552C5E"/>
    <w:rsid w:val="0055300C"/>
    <w:rsid w:val="00553019"/>
    <w:rsid w:val="00553049"/>
    <w:rsid w:val="005530BD"/>
    <w:rsid w:val="005530DF"/>
    <w:rsid w:val="005536D5"/>
    <w:rsid w:val="005539FB"/>
    <w:rsid w:val="00553B70"/>
    <w:rsid w:val="00553D84"/>
    <w:rsid w:val="00554B23"/>
    <w:rsid w:val="00554D4C"/>
    <w:rsid w:val="00554D59"/>
    <w:rsid w:val="00554EA8"/>
    <w:rsid w:val="00555652"/>
    <w:rsid w:val="005556AB"/>
    <w:rsid w:val="00555ACA"/>
    <w:rsid w:val="00555B9A"/>
    <w:rsid w:val="00555D17"/>
    <w:rsid w:val="0055665D"/>
    <w:rsid w:val="0055690E"/>
    <w:rsid w:val="005569D2"/>
    <w:rsid w:val="00556AE0"/>
    <w:rsid w:val="00556C2C"/>
    <w:rsid w:val="00556CBD"/>
    <w:rsid w:val="00556FDB"/>
    <w:rsid w:val="00557194"/>
    <w:rsid w:val="00557399"/>
    <w:rsid w:val="00557530"/>
    <w:rsid w:val="005575C6"/>
    <w:rsid w:val="0055784C"/>
    <w:rsid w:val="00557872"/>
    <w:rsid w:val="00557B04"/>
    <w:rsid w:val="00557B2F"/>
    <w:rsid w:val="00557F57"/>
    <w:rsid w:val="00560135"/>
    <w:rsid w:val="00560194"/>
    <w:rsid w:val="00560288"/>
    <w:rsid w:val="00560485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1E45"/>
    <w:rsid w:val="005626E9"/>
    <w:rsid w:val="00562784"/>
    <w:rsid w:val="005628F0"/>
    <w:rsid w:val="00562EDE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568"/>
    <w:rsid w:val="00566467"/>
    <w:rsid w:val="00566525"/>
    <w:rsid w:val="0056659C"/>
    <w:rsid w:val="00566BBE"/>
    <w:rsid w:val="00566BEB"/>
    <w:rsid w:val="00566BF8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62"/>
    <w:rsid w:val="00572998"/>
    <w:rsid w:val="00572C14"/>
    <w:rsid w:val="00572D6F"/>
    <w:rsid w:val="00572E42"/>
    <w:rsid w:val="005730A6"/>
    <w:rsid w:val="0057322B"/>
    <w:rsid w:val="005732E6"/>
    <w:rsid w:val="005736A8"/>
    <w:rsid w:val="00573958"/>
    <w:rsid w:val="00573A02"/>
    <w:rsid w:val="00573AAE"/>
    <w:rsid w:val="00573C97"/>
    <w:rsid w:val="00574087"/>
    <w:rsid w:val="0057421A"/>
    <w:rsid w:val="00574282"/>
    <w:rsid w:val="0057429F"/>
    <w:rsid w:val="00574309"/>
    <w:rsid w:val="0057463F"/>
    <w:rsid w:val="00574B28"/>
    <w:rsid w:val="0057520F"/>
    <w:rsid w:val="005752D8"/>
    <w:rsid w:val="005756A9"/>
    <w:rsid w:val="00575972"/>
    <w:rsid w:val="005760E4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132"/>
    <w:rsid w:val="00580AE7"/>
    <w:rsid w:val="00580EF6"/>
    <w:rsid w:val="005810D1"/>
    <w:rsid w:val="0058110F"/>
    <w:rsid w:val="005812AB"/>
    <w:rsid w:val="0058138A"/>
    <w:rsid w:val="005813EF"/>
    <w:rsid w:val="005814F6"/>
    <w:rsid w:val="0058156E"/>
    <w:rsid w:val="00581705"/>
    <w:rsid w:val="005817C6"/>
    <w:rsid w:val="00581CC5"/>
    <w:rsid w:val="00581F38"/>
    <w:rsid w:val="00581F88"/>
    <w:rsid w:val="00582395"/>
    <w:rsid w:val="00582646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C19"/>
    <w:rsid w:val="00584D23"/>
    <w:rsid w:val="00584FF8"/>
    <w:rsid w:val="00585051"/>
    <w:rsid w:val="0058515F"/>
    <w:rsid w:val="0058518B"/>
    <w:rsid w:val="0058554A"/>
    <w:rsid w:val="005855FF"/>
    <w:rsid w:val="005857E0"/>
    <w:rsid w:val="0058580D"/>
    <w:rsid w:val="00585BAD"/>
    <w:rsid w:val="00585BF6"/>
    <w:rsid w:val="00585FED"/>
    <w:rsid w:val="005862BD"/>
    <w:rsid w:val="00586417"/>
    <w:rsid w:val="00586989"/>
    <w:rsid w:val="00586C14"/>
    <w:rsid w:val="00586E2A"/>
    <w:rsid w:val="00587177"/>
    <w:rsid w:val="0058753A"/>
    <w:rsid w:val="00587942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1C"/>
    <w:rsid w:val="00593F42"/>
    <w:rsid w:val="00593FC5"/>
    <w:rsid w:val="00593FF0"/>
    <w:rsid w:val="00594125"/>
    <w:rsid w:val="00594504"/>
    <w:rsid w:val="00594917"/>
    <w:rsid w:val="0059496C"/>
    <w:rsid w:val="00594C3E"/>
    <w:rsid w:val="00594CC6"/>
    <w:rsid w:val="0059514E"/>
    <w:rsid w:val="005952B7"/>
    <w:rsid w:val="00595313"/>
    <w:rsid w:val="005956E6"/>
    <w:rsid w:val="00595851"/>
    <w:rsid w:val="00595CF7"/>
    <w:rsid w:val="00595D3E"/>
    <w:rsid w:val="005960EE"/>
    <w:rsid w:val="005961B5"/>
    <w:rsid w:val="005961FA"/>
    <w:rsid w:val="00596421"/>
    <w:rsid w:val="005966F4"/>
    <w:rsid w:val="00596A2B"/>
    <w:rsid w:val="00596CC5"/>
    <w:rsid w:val="00596DBF"/>
    <w:rsid w:val="00596F39"/>
    <w:rsid w:val="00597032"/>
    <w:rsid w:val="00597356"/>
    <w:rsid w:val="00597547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2A4"/>
    <w:rsid w:val="005A1475"/>
    <w:rsid w:val="005A14B0"/>
    <w:rsid w:val="005A16CA"/>
    <w:rsid w:val="005A1848"/>
    <w:rsid w:val="005A1AF1"/>
    <w:rsid w:val="005A1B3A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A3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7A3"/>
    <w:rsid w:val="005A6A85"/>
    <w:rsid w:val="005A6F16"/>
    <w:rsid w:val="005A7386"/>
    <w:rsid w:val="005A741D"/>
    <w:rsid w:val="005A7593"/>
    <w:rsid w:val="005A76B5"/>
    <w:rsid w:val="005A7B0F"/>
    <w:rsid w:val="005A7C76"/>
    <w:rsid w:val="005B0129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099"/>
    <w:rsid w:val="005B1100"/>
    <w:rsid w:val="005B111D"/>
    <w:rsid w:val="005B11E9"/>
    <w:rsid w:val="005B138A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B4E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9E1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AF1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29F"/>
    <w:rsid w:val="005C3413"/>
    <w:rsid w:val="005C3430"/>
    <w:rsid w:val="005C3443"/>
    <w:rsid w:val="005C35A9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148"/>
    <w:rsid w:val="005C624C"/>
    <w:rsid w:val="005C649C"/>
    <w:rsid w:val="005C6533"/>
    <w:rsid w:val="005C66A3"/>
    <w:rsid w:val="005C66A9"/>
    <w:rsid w:val="005C67EC"/>
    <w:rsid w:val="005C6EE1"/>
    <w:rsid w:val="005C73E0"/>
    <w:rsid w:val="005C7531"/>
    <w:rsid w:val="005C7884"/>
    <w:rsid w:val="005D0196"/>
    <w:rsid w:val="005D0449"/>
    <w:rsid w:val="005D059E"/>
    <w:rsid w:val="005D061D"/>
    <w:rsid w:val="005D0635"/>
    <w:rsid w:val="005D066C"/>
    <w:rsid w:val="005D0F9A"/>
    <w:rsid w:val="005D1744"/>
    <w:rsid w:val="005D1AB0"/>
    <w:rsid w:val="005D1EA0"/>
    <w:rsid w:val="005D213E"/>
    <w:rsid w:val="005D218D"/>
    <w:rsid w:val="005D24C9"/>
    <w:rsid w:val="005D2956"/>
    <w:rsid w:val="005D2969"/>
    <w:rsid w:val="005D2D75"/>
    <w:rsid w:val="005D2F2A"/>
    <w:rsid w:val="005D3B48"/>
    <w:rsid w:val="005D4406"/>
    <w:rsid w:val="005D4661"/>
    <w:rsid w:val="005D4888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FB"/>
    <w:rsid w:val="005D677F"/>
    <w:rsid w:val="005D691A"/>
    <w:rsid w:val="005D6AA9"/>
    <w:rsid w:val="005D6C54"/>
    <w:rsid w:val="005D701E"/>
    <w:rsid w:val="005D73FE"/>
    <w:rsid w:val="005D7912"/>
    <w:rsid w:val="005D7CD3"/>
    <w:rsid w:val="005E0080"/>
    <w:rsid w:val="005E01C5"/>
    <w:rsid w:val="005E01F6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2D2A"/>
    <w:rsid w:val="005E3309"/>
    <w:rsid w:val="005E35C5"/>
    <w:rsid w:val="005E39B2"/>
    <w:rsid w:val="005E3E17"/>
    <w:rsid w:val="005E3ECA"/>
    <w:rsid w:val="005E40DA"/>
    <w:rsid w:val="005E44E8"/>
    <w:rsid w:val="005E45E6"/>
    <w:rsid w:val="005E4943"/>
    <w:rsid w:val="005E4964"/>
    <w:rsid w:val="005E4A74"/>
    <w:rsid w:val="005E4B27"/>
    <w:rsid w:val="005E4B33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F60"/>
    <w:rsid w:val="005F01F5"/>
    <w:rsid w:val="005F0A60"/>
    <w:rsid w:val="005F0C22"/>
    <w:rsid w:val="005F0D48"/>
    <w:rsid w:val="005F0E51"/>
    <w:rsid w:val="005F0E92"/>
    <w:rsid w:val="005F0F82"/>
    <w:rsid w:val="005F128E"/>
    <w:rsid w:val="005F12AE"/>
    <w:rsid w:val="005F15A8"/>
    <w:rsid w:val="005F1855"/>
    <w:rsid w:val="005F18A9"/>
    <w:rsid w:val="005F1CD4"/>
    <w:rsid w:val="005F1FB6"/>
    <w:rsid w:val="005F2426"/>
    <w:rsid w:val="005F28B2"/>
    <w:rsid w:val="005F29D1"/>
    <w:rsid w:val="005F2B42"/>
    <w:rsid w:val="005F2EEF"/>
    <w:rsid w:val="005F2F61"/>
    <w:rsid w:val="005F30F9"/>
    <w:rsid w:val="005F3250"/>
    <w:rsid w:val="005F3457"/>
    <w:rsid w:val="005F3BA7"/>
    <w:rsid w:val="005F4000"/>
    <w:rsid w:val="005F44FD"/>
    <w:rsid w:val="005F4736"/>
    <w:rsid w:val="005F4940"/>
    <w:rsid w:val="005F497A"/>
    <w:rsid w:val="005F49A1"/>
    <w:rsid w:val="005F4D03"/>
    <w:rsid w:val="005F52B8"/>
    <w:rsid w:val="005F5419"/>
    <w:rsid w:val="005F564A"/>
    <w:rsid w:val="005F58FE"/>
    <w:rsid w:val="005F5BF1"/>
    <w:rsid w:val="005F6047"/>
    <w:rsid w:val="005F628D"/>
    <w:rsid w:val="005F642C"/>
    <w:rsid w:val="005F64F6"/>
    <w:rsid w:val="005F6911"/>
    <w:rsid w:val="005F6B47"/>
    <w:rsid w:val="005F6D3D"/>
    <w:rsid w:val="005F7348"/>
    <w:rsid w:val="005F750E"/>
    <w:rsid w:val="005F7709"/>
    <w:rsid w:val="005F7725"/>
    <w:rsid w:val="005F79DA"/>
    <w:rsid w:val="005F7EFF"/>
    <w:rsid w:val="00600267"/>
    <w:rsid w:val="00600279"/>
    <w:rsid w:val="0060040D"/>
    <w:rsid w:val="006004C8"/>
    <w:rsid w:val="00600E2C"/>
    <w:rsid w:val="00601086"/>
    <w:rsid w:val="006010B9"/>
    <w:rsid w:val="006013A4"/>
    <w:rsid w:val="0060171F"/>
    <w:rsid w:val="00601827"/>
    <w:rsid w:val="00601982"/>
    <w:rsid w:val="006019D1"/>
    <w:rsid w:val="00601E2A"/>
    <w:rsid w:val="00601ED1"/>
    <w:rsid w:val="00602464"/>
    <w:rsid w:val="00602916"/>
    <w:rsid w:val="00602D96"/>
    <w:rsid w:val="00602D97"/>
    <w:rsid w:val="00602FC6"/>
    <w:rsid w:val="006037C2"/>
    <w:rsid w:val="006038E3"/>
    <w:rsid w:val="00603BEE"/>
    <w:rsid w:val="00603CAC"/>
    <w:rsid w:val="00603DC0"/>
    <w:rsid w:val="00603E38"/>
    <w:rsid w:val="006040B6"/>
    <w:rsid w:val="006041A7"/>
    <w:rsid w:val="0060420B"/>
    <w:rsid w:val="006043AA"/>
    <w:rsid w:val="00604698"/>
    <w:rsid w:val="00604837"/>
    <w:rsid w:val="00604B91"/>
    <w:rsid w:val="00604C5D"/>
    <w:rsid w:val="006050E5"/>
    <w:rsid w:val="0060520C"/>
    <w:rsid w:val="006053A6"/>
    <w:rsid w:val="00605BC9"/>
    <w:rsid w:val="00605BF5"/>
    <w:rsid w:val="00605EF6"/>
    <w:rsid w:val="00606182"/>
    <w:rsid w:val="0060662F"/>
    <w:rsid w:val="00606852"/>
    <w:rsid w:val="00606B96"/>
    <w:rsid w:val="00607107"/>
    <w:rsid w:val="00607699"/>
    <w:rsid w:val="006076BA"/>
    <w:rsid w:val="00610609"/>
    <w:rsid w:val="0061077C"/>
    <w:rsid w:val="00610807"/>
    <w:rsid w:val="00610A03"/>
    <w:rsid w:val="00610DC2"/>
    <w:rsid w:val="00610E64"/>
    <w:rsid w:val="00610F7C"/>
    <w:rsid w:val="00610F93"/>
    <w:rsid w:val="006111C6"/>
    <w:rsid w:val="006116A5"/>
    <w:rsid w:val="0061173F"/>
    <w:rsid w:val="00611B3C"/>
    <w:rsid w:val="00611E17"/>
    <w:rsid w:val="00611F79"/>
    <w:rsid w:val="00612045"/>
    <w:rsid w:val="00612054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B0D"/>
    <w:rsid w:val="00615BE9"/>
    <w:rsid w:val="00615E48"/>
    <w:rsid w:val="00615FBB"/>
    <w:rsid w:val="00616303"/>
    <w:rsid w:val="006168C6"/>
    <w:rsid w:val="00616C25"/>
    <w:rsid w:val="00617295"/>
    <w:rsid w:val="006172F4"/>
    <w:rsid w:val="006179D4"/>
    <w:rsid w:val="00617C75"/>
    <w:rsid w:val="00617E1B"/>
    <w:rsid w:val="006203E0"/>
    <w:rsid w:val="00620463"/>
    <w:rsid w:val="0062059D"/>
    <w:rsid w:val="00620D75"/>
    <w:rsid w:val="00621446"/>
    <w:rsid w:val="00621AC3"/>
    <w:rsid w:val="00622339"/>
    <w:rsid w:val="0062236F"/>
    <w:rsid w:val="006228F9"/>
    <w:rsid w:val="00622A1F"/>
    <w:rsid w:val="00622B8B"/>
    <w:rsid w:val="00622C21"/>
    <w:rsid w:val="00622C8E"/>
    <w:rsid w:val="0062301A"/>
    <w:rsid w:val="0062314E"/>
    <w:rsid w:val="00623373"/>
    <w:rsid w:val="006235F0"/>
    <w:rsid w:val="0062414A"/>
    <w:rsid w:val="006246B3"/>
    <w:rsid w:val="00624932"/>
    <w:rsid w:val="00624CB1"/>
    <w:rsid w:val="00624D5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ACE"/>
    <w:rsid w:val="00633F23"/>
    <w:rsid w:val="006343B8"/>
    <w:rsid w:val="00634A89"/>
    <w:rsid w:val="00634C45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69F"/>
    <w:rsid w:val="00637732"/>
    <w:rsid w:val="00637780"/>
    <w:rsid w:val="0063789F"/>
    <w:rsid w:val="00637D19"/>
    <w:rsid w:val="00637FB0"/>
    <w:rsid w:val="0064010E"/>
    <w:rsid w:val="006402CC"/>
    <w:rsid w:val="00640308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A7E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2A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CD0"/>
    <w:rsid w:val="00646E6B"/>
    <w:rsid w:val="00646EBA"/>
    <w:rsid w:val="00647B83"/>
    <w:rsid w:val="00647D84"/>
    <w:rsid w:val="00647FA7"/>
    <w:rsid w:val="00647FD2"/>
    <w:rsid w:val="00650181"/>
    <w:rsid w:val="006502C7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E40"/>
    <w:rsid w:val="006524DA"/>
    <w:rsid w:val="006528C9"/>
    <w:rsid w:val="00652A8F"/>
    <w:rsid w:val="00652AFD"/>
    <w:rsid w:val="00652C4F"/>
    <w:rsid w:val="00652D89"/>
    <w:rsid w:val="00652F93"/>
    <w:rsid w:val="00653379"/>
    <w:rsid w:val="00653905"/>
    <w:rsid w:val="0065394C"/>
    <w:rsid w:val="00653F5F"/>
    <w:rsid w:val="006544FD"/>
    <w:rsid w:val="006547F5"/>
    <w:rsid w:val="006552DD"/>
    <w:rsid w:val="00655A48"/>
    <w:rsid w:val="00655F9F"/>
    <w:rsid w:val="00655FE4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3C0"/>
    <w:rsid w:val="00660472"/>
    <w:rsid w:val="006605ED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192"/>
    <w:rsid w:val="006622AE"/>
    <w:rsid w:val="006623CC"/>
    <w:rsid w:val="00662423"/>
    <w:rsid w:val="006626D2"/>
    <w:rsid w:val="00662774"/>
    <w:rsid w:val="00662ADF"/>
    <w:rsid w:val="00662C7C"/>
    <w:rsid w:val="006640F9"/>
    <w:rsid w:val="006641BC"/>
    <w:rsid w:val="00664A32"/>
    <w:rsid w:val="00664C2D"/>
    <w:rsid w:val="00665009"/>
    <w:rsid w:val="006650D6"/>
    <w:rsid w:val="006652D0"/>
    <w:rsid w:val="006654CD"/>
    <w:rsid w:val="006655C0"/>
    <w:rsid w:val="00665817"/>
    <w:rsid w:val="0066626B"/>
    <w:rsid w:val="006664C5"/>
    <w:rsid w:val="00666578"/>
    <w:rsid w:val="006667F8"/>
    <w:rsid w:val="006668D6"/>
    <w:rsid w:val="006669B4"/>
    <w:rsid w:val="00666CA7"/>
    <w:rsid w:val="006674DB"/>
    <w:rsid w:val="006676BA"/>
    <w:rsid w:val="00667777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2DB"/>
    <w:rsid w:val="00672420"/>
    <w:rsid w:val="0067251A"/>
    <w:rsid w:val="006726E2"/>
    <w:rsid w:val="00672D3E"/>
    <w:rsid w:val="00673141"/>
    <w:rsid w:val="006732A3"/>
    <w:rsid w:val="00673C50"/>
    <w:rsid w:val="00673D72"/>
    <w:rsid w:val="00673F36"/>
    <w:rsid w:val="0067436E"/>
    <w:rsid w:val="0067488A"/>
    <w:rsid w:val="006749F9"/>
    <w:rsid w:val="00674A8D"/>
    <w:rsid w:val="00674D5B"/>
    <w:rsid w:val="00674E1B"/>
    <w:rsid w:val="0067532C"/>
    <w:rsid w:val="006755AB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A1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7F7"/>
    <w:rsid w:val="006809F5"/>
    <w:rsid w:val="00680A8A"/>
    <w:rsid w:val="00680B84"/>
    <w:rsid w:val="00680E41"/>
    <w:rsid w:val="006812C0"/>
    <w:rsid w:val="006817C0"/>
    <w:rsid w:val="00681D98"/>
    <w:rsid w:val="006821C2"/>
    <w:rsid w:val="00682380"/>
    <w:rsid w:val="006828F0"/>
    <w:rsid w:val="00682A66"/>
    <w:rsid w:val="00683070"/>
    <w:rsid w:val="006834ED"/>
    <w:rsid w:val="00683570"/>
    <w:rsid w:val="00683607"/>
    <w:rsid w:val="00683D19"/>
    <w:rsid w:val="00683E4C"/>
    <w:rsid w:val="00683FDE"/>
    <w:rsid w:val="00684A96"/>
    <w:rsid w:val="00684D17"/>
    <w:rsid w:val="00685029"/>
    <w:rsid w:val="006851F8"/>
    <w:rsid w:val="00685335"/>
    <w:rsid w:val="00685691"/>
    <w:rsid w:val="0068597E"/>
    <w:rsid w:val="00685AF0"/>
    <w:rsid w:val="00685FEA"/>
    <w:rsid w:val="00686145"/>
    <w:rsid w:val="0068638F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65B"/>
    <w:rsid w:val="006918CD"/>
    <w:rsid w:val="00691C40"/>
    <w:rsid w:val="00691FDA"/>
    <w:rsid w:val="0069242D"/>
    <w:rsid w:val="00692749"/>
    <w:rsid w:val="006929AA"/>
    <w:rsid w:val="00692A62"/>
    <w:rsid w:val="006931D0"/>
    <w:rsid w:val="00693775"/>
    <w:rsid w:val="006938CC"/>
    <w:rsid w:val="006939A6"/>
    <w:rsid w:val="0069491D"/>
    <w:rsid w:val="00694D40"/>
    <w:rsid w:val="00694DA5"/>
    <w:rsid w:val="00694F71"/>
    <w:rsid w:val="00694FB2"/>
    <w:rsid w:val="006957DA"/>
    <w:rsid w:val="00695B3C"/>
    <w:rsid w:val="0069627A"/>
    <w:rsid w:val="0069629C"/>
    <w:rsid w:val="006964A1"/>
    <w:rsid w:val="0069656A"/>
    <w:rsid w:val="00696662"/>
    <w:rsid w:val="00696A15"/>
    <w:rsid w:val="00697573"/>
    <w:rsid w:val="00697576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354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2E8D"/>
    <w:rsid w:val="006A30A4"/>
    <w:rsid w:val="006A3324"/>
    <w:rsid w:val="006A3B78"/>
    <w:rsid w:val="006A3F55"/>
    <w:rsid w:val="006A4261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8F1"/>
    <w:rsid w:val="006A6B5E"/>
    <w:rsid w:val="006A6C4D"/>
    <w:rsid w:val="006A6E2B"/>
    <w:rsid w:val="006A75D9"/>
    <w:rsid w:val="006B0150"/>
    <w:rsid w:val="006B0197"/>
    <w:rsid w:val="006B0403"/>
    <w:rsid w:val="006B0BFC"/>
    <w:rsid w:val="006B0E00"/>
    <w:rsid w:val="006B1137"/>
    <w:rsid w:val="006B11BF"/>
    <w:rsid w:val="006B1323"/>
    <w:rsid w:val="006B1605"/>
    <w:rsid w:val="006B16ED"/>
    <w:rsid w:val="006B188D"/>
    <w:rsid w:val="006B1ABC"/>
    <w:rsid w:val="006B1ACA"/>
    <w:rsid w:val="006B1CAD"/>
    <w:rsid w:val="006B1D80"/>
    <w:rsid w:val="006B1F75"/>
    <w:rsid w:val="006B2190"/>
    <w:rsid w:val="006B2258"/>
    <w:rsid w:val="006B2910"/>
    <w:rsid w:val="006B3101"/>
    <w:rsid w:val="006B34F9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ABF"/>
    <w:rsid w:val="006B4F00"/>
    <w:rsid w:val="006B5260"/>
    <w:rsid w:val="006B53DC"/>
    <w:rsid w:val="006B53E0"/>
    <w:rsid w:val="006B55A9"/>
    <w:rsid w:val="006B5720"/>
    <w:rsid w:val="006B5A98"/>
    <w:rsid w:val="006B5EBC"/>
    <w:rsid w:val="006B631F"/>
    <w:rsid w:val="006B635C"/>
    <w:rsid w:val="006B6605"/>
    <w:rsid w:val="006B6932"/>
    <w:rsid w:val="006B6D3D"/>
    <w:rsid w:val="006B6FF8"/>
    <w:rsid w:val="006B72A2"/>
    <w:rsid w:val="006B7479"/>
    <w:rsid w:val="006B767B"/>
    <w:rsid w:val="006B7B1C"/>
    <w:rsid w:val="006B7F9D"/>
    <w:rsid w:val="006C000A"/>
    <w:rsid w:val="006C01C4"/>
    <w:rsid w:val="006C0294"/>
    <w:rsid w:val="006C04BD"/>
    <w:rsid w:val="006C0512"/>
    <w:rsid w:val="006C0A49"/>
    <w:rsid w:val="006C0C2B"/>
    <w:rsid w:val="006C0C9B"/>
    <w:rsid w:val="006C0DEE"/>
    <w:rsid w:val="006C0E02"/>
    <w:rsid w:val="006C0E6F"/>
    <w:rsid w:val="006C1E4E"/>
    <w:rsid w:val="006C1EBF"/>
    <w:rsid w:val="006C1F26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3E"/>
    <w:rsid w:val="006C4CF0"/>
    <w:rsid w:val="006C4EFB"/>
    <w:rsid w:val="006C4F19"/>
    <w:rsid w:val="006C4F52"/>
    <w:rsid w:val="006C538E"/>
    <w:rsid w:val="006C53CA"/>
    <w:rsid w:val="006C5E7A"/>
    <w:rsid w:val="006C6129"/>
    <w:rsid w:val="006C6386"/>
    <w:rsid w:val="006C6C44"/>
    <w:rsid w:val="006C6D8A"/>
    <w:rsid w:val="006C6E18"/>
    <w:rsid w:val="006C6E25"/>
    <w:rsid w:val="006C6E81"/>
    <w:rsid w:val="006C6FCD"/>
    <w:rsid w:val="006C7089"/>
    <w:rsid w:val="006C70F3"/>
    <w:rsid w:val="006C7833"/>
    <w:rsid w:val="006C793F"/>
    <w:rsid w:val="006C7EB8"/>
    <w:rsid w:val="006D047D"/>
    <w:rsid w:val="006D06F7"/>
    <w:rsid w:val="006D07BD"/>
    <w:rsid w:val="006D0A1B"/>
    <w:rsid w:val="006D0AD3"/>
    <w:rsid w:val="006D0BB3"/>
    <w:rsid w:val="006D0BBA"/>
    <w:rsid w:val="006D0E47"/>
    <w:rsid w:val="006D114D"/>
    <w:rsid w:val="006D13B7"/>
    <w:rsid w:val="006D14E5"/>
    <w:rsid w:val="006D1843"/>
    <w:rsid w:val="006D1A7D"/>
    <w:rsid w:val="006D1D3A"/>
    <w:rsid w:val="006D1D3F"/>
    <w:rsid w:val="006D1D6A"/>
    <w:rsid w:val="006D1D84"/>
    <w:rsid w:val="006D2164"/>
    <w:rsid w:val="006D230F"/>
    <w:rsid w:val="006D2419"/>
    <w:rsid w:val="006D243D"/>
    <w:rsid w:val="006D258B"/>
    <w:rsid w:val="006D2693"/>
    <w:rsid w:val="006D2875"/>
    <w:rsid w:val="006D2973"/>
    <w:rsid w:val="006D323A"/>
    <w:rsid w:val="006D3399"/>
    <w:rsid w:val="006D33E6"/>
    <w:rsid w:val="006D37C1"/>
    <w:rsid w:val="006D3F26"/>
    <w:rsid w:val="006D4305"/>
    <w:rsid w:val="006D4430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5BF9"/>
    <w:rsid w:val="006D5C17"/>
    <w:rsid w:val="006D5CBA"/>
    <w:rsid w:val="006D5D1F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C3B"/>
    <w:rsid w:val="006E2EF3"/>
    <w:rsid w:val="006E3178"/>
    <w:rsid w:val="006E3899"/>
    <w:rsid w:val="006E3F4A"/>
    <w:rsid w:val="006E4067"/>
    <w:rsid w:val="006E4361"/>
    <w:rsid w:val="006E466A"/>
    <w:rsid w:val="006E47D2"/>
    <w:rsid w:val="006E47EF"/>
    <w:rsid w:val="006E48D9"/>
    <w:rsid w:val="006E4D92"/>
    <w:rsid w:val="006E4F67"/>
    <w:rsid w:val="006E50FE"/>
    <w:rsid w:val="006E5515"/>
    <w:rsid w:val="006E567B"/>
    <w:rsid w:val="006E58D3"/>
    <w:rsid w:val="006E5BA7"/>
    <w:rsid w:val="006E5D15"/>
    <w:rsid w:val="006E5F3A"/>
    <w:rsid w:val="006E6383"/>
    <w:rsid w:val="006E6469"/>
    <w:rsid w:val="006E6522"/>
    <w:rsid w:val="006E6732"/>
    <w:rsid w:val="006E69EF"/>
    <w:rsid w:val="006E6AA7"/>
    <w:rsid w:val="006E6BAC"/>
    <w:rsid w:val="006E6D56"/>
    <w:rsid w:val="006E6E65"/>
    <w:rsid w:val="006E7113"/>
    <w:rsid w:val="006E740C"/>
    <w:rsid w:val="006E773E"/>
    <w:rsid w:val="006E77F6"/>
    <w:rsid w:val="006E7ADB"/>
    <w:rsid w:val="006E7ADF"/>
    <w:rsid w:val="006E7D42"/>
    <w:rsid w:val="006F0022"/>
    <w:rsid w:val="006F015B"/>
    <w:rsid w:val="006F0554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04E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BF3"/>
    <w:rsid w:val="006F3E0D"/>
    <w:rsid w:val="006F4857"/>
    <w:rsid w:val="006F4F6C"/>
    <w:rsid w:val="006F4FEE"/>
    <w:rsid w:val="006F5040"/>
    <w:rsid w:val="006F5103"/>
    <w:rsid w:val="006F54D3"/>
    <w:rsid w:val="006F5885"/>
    <w:rsid w:val="006F5A36"/>
    <w:rsid w:val="006F5B09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DE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08A"/>
    <w:rsid w:val="0070130D"/>
    <w:rsid w:val="007013BF"/>
    <w:rsid w:val="0070141E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1A9"/>
    <w:rsid w:val="00704211"/>
    <w:rsid w:val="0070469A"/>
    <w:rsid w:val="00704840"/>
    <w:rsid w:val="007049D5"/>
    <w:rsid w:val="00704A71"/>
    <w:rsid w:val="00704AD5"/>
    <w:rsid w:val="00704B0D"/>
    <w:rsid w:val="00704D65"/>
    <w:rsid w:val="0070511F"/>
    <w:rsid w:val="00705384"/>
    <w:rsid w:val="00705397"/>
    <w:rsid w:val="00705CA8"/>
    <w:rsid w:val="00705D33"/>
    <w:rsid w:val="00705ECD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2F5"/>
    <w:rsid w:val="007164CE"/>
    <w:rsid w:val="00716577"/>
    <w:rsid w:val="0071663E"/>
    <w:rsid w:val="00716CFF"/>
    <w:rsid w:val="00717145"/>
    <w:rsid w:val="00717451"/>
    <w:rsid w:val="00717722"/>
    <w:rsid w:val="0071780B"/>
    <w:rsid w:val="00717E5D"/>
    <w:rsid w:val="007201EF"/>
    <w:rsid w:val="007201FE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44"/>
    <w:rsid w:val="00721E6D"/>
    <w:rsid w:val="00721F19"/>
    <w:rsid w:val="00722011"/>
    <w:rsid w:val="00722091"/>
    <w:rsid w:val="00722193"/>
    <w:rsid w:val="007225C5"/>
    <w:rsid w:val="0072275A"/>
    <w:rsid w:val="007227A0"/>
    <w:rsid w:val="00722814"/>
    <w:rsid w:val="00722F20"/>
    <w:rsid w:val="00723232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08"/>
    <w:rsid w:val="00724EC6"/>
    <w:rsid w:val="0072537E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348"/>
    <w:rsid w:val="00730355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3FA"/>
    <w:rsid w:val="007325F8"/>
    <w:rsid w:val="00732C75"/>
    <w:rsid w:val="00733170"/>
    <w:rsid w:val="007331FD"/>
    <w:rsid w:val="00733426"/>
    <w:rsid w:val="00733535"/>
    <w:rsid w:val="0073369C"/>
    <w:rsid w:val="007337BA"/>
    <w:rsid w:val="007337E9"/>
    <w:rsid w:val="00733BBF"/>
    <w:rsid w:val="00733C0B"/>
    <w:rsid w:val="007341E3"/>
    <w:rsid w:val="0073444B"/>
    <w:rsid w:val="007345D1"/>
    <w:rsid w:val="007348D1"/>
    <w:rsid w:val="00734921"/>
    <w:rsid w:val="00734DA8"/>
    <w:rsid w:val="00734EA9"/>
    <w:rsid w:val="00735007"/>
    <w:rsid w:val="00735083"/>
    <w:rsid w:val="007350E7"/>
    <w:rsid w:val="00735D65"/>
    <w:rsid w:val="00735FAF"/>
    <w:rsid w:val="00736256"/>
    <w:rsid w:val="00736908"/>
    <w:rsid w:val="00736B7A"/>
    <w:rsid w:val="00736EF4"/>
    <w:rsid w:val="007373D1"/>
    <w:rsid w:val="00737708"/>
    <w:rsid w:val="00737978"/>
    <w:rsid w:val="00737EAF"/>
    <w:rsid w:val="00740169"/>
    <w:rsid w:val="00740541"/>
    <w:rsid w:val="007405B7"/>
    <w:rsid w:val="0074078E"/>
    <w:rsid w:val="007407F0"/>
    <w:rsid w:val="00740981"/>
    <w:rsid w:val="00740A27"/>
    <w:rsid w:val="0074103D"/>
    <w:rsid w:val="00741526"/>
    <w:rsid w:val="00741763"/>
    <w:rsid w:val="00741B3A"/>
    <w:rsid w:val="00741F74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47F56"/>
    <w:rsid w:val="00750818"/>
    <w:rsid w:val="00750C89"/>
    <w:rsid w:val="00750CB3"/>
    <w:rsid w:val="00750F2C"/>
    <w:rsid w:val="00751066"/>
    <w:rsid w:val="00751169"/>
    <w:rsid w:val="00751330"/>
    <w:rsid w:val="007513D9"/>
    <w:rsid w:val="00751667"/>
    <w:rsid w:val="007516D9"/>
    <w:rsid w:val="00751BAC"/>
    <w:rsid w:val="00751BCA"/>
    <w:rsid w:val="00751BCF"/>
    <w:rsid w:val="00752591"/>
    <w:rsid w:val="00752A0F"/>
    <w:rsid w:val="00752A5A"/>
    <w:rsid w:val="00752B03"/>
    <w:rsid w:val="00752C77"/>
    <w:rsid w:val="00752E60"/>
    <w:rsid w:val="00752F4D"/>
    <w:rsid w:val="00752F60"/>
    <w:rsid w:val="00752FB2"/>
    <w:rsid w:val="00753254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C37"/>
    <w:rsid w:val="00754E04"/>
    <w:rsid w:val="00754EBA"/>
    <w:rsid w:val="00755271"/>
    <w:rsid w:val="007552D3"/>
    <w:rsid w:val="00755577"/>
    <w:rsid w:val="0075570B"/>
    <w:rsid w:val="00755742"/>
    <w:rsid w:val="00755AA9"/>
    <w:rsid w:val="00755E61"/>
    <w:rsid w:val="00755F09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8DB"/>
    <w:rsid w:val="00760936"/>
    <w:rsid w:val="00760CF8"/>
    <w:rsid w:val="00760E57"/>
    <w:rsid w:val="0076136F"/>
    <w:rsid w:val="00761886"/>
    <w:rsid w:val="00761A6A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3DD1"/>
    <w:rsid w:val="007640A1"/>
    <w:rsid w:val="007641DE"/>
    <w:rsid w:val="007642FD"/>
    <w:rsid w:val="007643D0"/>
    <w:rsid w:val="00764559"/>
    <w:rsid w:val="007647A9"/>
    <w:rsid w:val="00764A26"/>
    <w:rsid w:val="00764B9F"/>
    <w:rsid w:val="00764C5E"/>
    <w:rsid w:val="00764D07"/>
    <w:rsid w:val="0076554B"/>
    <w:rsid w:val="00765ACD"/>
    <w:rsid w:val="00765E5D"/>
    <w:rsid w:val="007666F6"/>
    <w:rsid w:val="00766A37"/>
    <w:rsid w:val="00766A5A"/>
    <w:rsid w:val="00766EF4"/>
    <w:rsid w:val="00767010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CC7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6B"/>
    <w:rsid w:val="00772CBF"/>
    <w:rsid w:val="00772DFD"/>
    <w:rsid w:val="00772E7F"/>
    <w:rsid w:val="00773211"/>
    <w:rsid w:val="007737C0"/>
    <w:rsid w:val="007738EF"/>
    <w:rsid w:val="00773F2D"/>
    <w:rsid w:val="00773F74"/>
    <w:rsid w:val="00773F77"/>
    <w:rsid w:val="007741A5"/>
    <w:rsid w:val="007741EF"/>
    <w:rsid w:val="007748C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BD9"/>
    <w:rsid w:val="00780C76"/>
    <w:rsid w:val="007810A4"/>
    <w:rsid w:val="007811C0"/>
    <w:rsid w:val="007814F1"/>
    <w:rsid w:val="00781948"/>
    <w:rsid w:val="00781A45"/>
    <w:rsid w:val="00781AD1"/>
    <w:rsid w:val="00781DAA"/>
    <w:rsid w:val="007820D4"/>
    <w:rsid w:val="00782261"/>
    <w:rsid w:val="007823DF"/>
    <w:rsid w:val="007825F5"/>
    <w:rsid w:val="007827C1"/>
    <w:rsid w:val="007827DC"/>
    <w:rsid w:val="0078309D"/>
    <w:rsid w:val="007830A7"/>
    <w:rsid w:val="0078315E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2B"/>
    <w:rsid w:val="00784981"/>
    <w:rsid w:val="00784C8D"/>
    <w:rsid w:val="007853D6"/>
    <w:rsid w:val="007854A3"/>
    <w:rsid w:val="00785533"/>
    <w:rsid w:val="007856C0"/>
    <w:rsid w:val="007858B1"/>
    <w:rsid w:val="00785A36"/>
    <w:rsid w:val="00785A3F"/>
    <w:rsid w:val="00785B01"/>
    <w:rsid w:val="00785C29"/>
    <w:rsid w:val="00785CF2"/>
    <w:rsid w:val="00785E79"/>
    <w:rsid w:val="00785E81"/>
    <w:rsid w:val="0078626A"/>
    <w:rsid w:val="0078670E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0A"/>
    <w:rsid w:val="007878BA"/>
    <w:rsid w:val="0078790A"/>
    <w:rsid w:val="00787F67"/>
    <w:rsid w:val="00790060"/>
    <w:rsid w:val="007905E3"/>
    <w:rsid w:val="007914D3"/>
    <w:rsid w:val="00791634"/>
    <w:rsid w:val="00791DC2"/>
    <w:rsid w:val="007921C1"/>
    <w:rsid w:val="00792A50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899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884"/>
    <w:rsid w:val="007A0B13"/>
    <w:rsid w:val="007A10D7"/>
    <w:rsid w:val="007A116A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70E"/>
    <w:rsid w:val="007A2D46"/>
    <w:rsid w:val="007A2E7E"/>
    <w:rsid w:val="007A2F07"/>
    <w:rsid w:val="007A31C7"/>
    <w:rsid w:val="007A3380"/>
    <w:rsid w:val="007A385D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63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84"/>
    <w:rsid w:val="007A66BE"/>
    <w:rsid w:val="007A66F0"/>
    <w:rsid w:val="007A687B"/>
    <w:rsid w:val="007A69F8"/>
    <w:rsid w:val="007A6EA8"/>
    <w:rsid w:val="007A6FF7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101A"/>
    <w:rsid w:val="007B11DA"/>
    <w:rsid w:val="007B12E4"/>
    <w:rsid w:val="007B13D8"/>
    <w:rsid w:val="007B14AA"/>
    <w:rsid w:val="007B174B"/>
    <w:rsid w:val="007B1922"/>
    <w:rsid w:val="007B1F17"/>
    <w:rsid w:val="007B1FB8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0CC"/>
    <w:rsid w:val="007B41EC"/>
    <w:rsid w:val="007B4302"/>
    <w:rsid w:val="007B4358"/>
    <w:rsid w:val="007B45F2"/>
    <w:rsid w:val="007B4832"/>
    <w:rsid w:val="007B484F"/>
    <w:rsid w:val="007B4953"/>
    <w:rsid w:val="007B4A08"/>
    <w:rsid w:val="007B4AA7"/>
    <w:rsid w:val="007B4AB3"/>
    <w:rsid w:val="007B4B90"/>
    <w:rsid w:val="007B4B9E"/>
    <w:rsid w:val="007B4CB5"/>
    <w:rsid w:val="007B4DB6"/>
    <w:rsid w:val="007B521B"/>
    <w:rsid w:val="007B535C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BCA"/>
    <w:rsid w:val="007C0347"/>
    <w:rsid w:val="007C0952"/>
    <w:rsid w:val="007C0BB6"/>
    <w:rsid w:val="007C0BC9"/>
    <w:rsid w:val="007C0BE9"/>
    <w:rsid w:val="007C0E68"/>
    <w:rsid w:val="007C0ED2"/>
    <w:rsid w:val="007C0F48"/>
    <w:rsid w:val="007C1107"/>
    <w:rsid w:val="007C1426"/>
    <w:rsid w:val="007C149D"/>
    <w:rsid w:val="007C171B"/>
    <w:rsid w:val="007C1A62"/>
    <w:rsid w:val="007C1A7E"/>
    <w:rsid w:val="007C1CA0"/>
    <w:rsid w:val="007C1D06"/>
    <w:rsid w:val="007C1F93"/>
    <w:rsid w:val="007C20A5"/>
    <w:rsid w:val="007C227F"/>
    <w:rsid w:val="007C29EA"/>
    <w:rsid w:val="007C2AD9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33"/>
    <w:rsid w:val="007D144C"/>
    <w:rsid w:val="007D1493"/>
    <w:rsid w:val="007D16D4"/>
    <w:rsid w:val="007D1A74"/>
    <w:rsid w:val="007D1D4B"/>
    <w:rsid w:val="007D1DA3"/>
    <w:rsid w:val="007D1E88"/>
    <w:rsid w:val="007D1FEB"/>
    <w:rsid w:val="007D2003"/>
    <w:rsid w:val="007D204A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A9"/>
    <w:rsid w:val="007D5165"/>
    <w:rsid w:val="007D51D1"/>
    <w:rsid w:val="007D5278"/>
    <w:rsid w:val="007D5DBF"/>
    <w:rsid w:val="007D5F4A"/>
    <w:rsid w:val="007D60F2"/>
    <w:rsid w:val="007D6466"/>
    <w:rsid w:val="007D6600"/>
    <w:rsid w:val="007D676B"/>
    <w:rsid w:val="007D6906"/>
    <w:rsid w:val="007D69A9"/>
    <w:rsid w:val="007D6D35"/>
    <w:rsid w:val="007D6DEC"/>
    <w:rsid w:val="007D6FB9"/>
    <w:rsid w:val="007D7148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764"/>
    <w:rsid w:val="007E1A52"/>
    <w:rsid w:val="007E1C09"/>
    <w:rsid w:val="007E1E20"/>
    <w:rsid w:val="007E202F"/>
    <w:rsid w:val="007E2578"/>
    <w:rsid w:val="007E25CD"/>
    <w:rsid w:val="007E28A9"/>
    <w:rsid w:val="007E28D2"/>
    <w:rsid w:val="007E29E1"/>
    <w:rsid w:val="007E2B1F"/>
    <w:rsid w:val="007E2CB6"/>
    <w:rsid w:val="007E2CFD"/>
    <w:rsid w:val="007E2DB4"/>
    <w:rsid w:val="007E354E"/>
    <w:rsid w:val="007E3575"/>
    <w:rsid w:val="007E3644"/>
    <w:rsid w:val="007E38F4"/>
    <w:rsid w:val="007E397D"/>
    <w:rsid w:val="007E3BF3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C"/>
    <w:rsid w:val="007E6F4E"/>
    <w:rsid w:val="007E74B5"/>
    <w:rsid w:val="007E76E8"/>
    <w:rsid w:val="007E77C5"/>
    <w:rsid w:val="007E78BF"/>
    <w:rsid w:val="007E7B0B"/>
    <w:rsid w:val="007E7BAC"/>
    <w:rsid w:val="007E7C43"/>
    <w:rsid w:val="007F010C"/>
    <w:rsid w:val="007F07BB"/>
    <w:rsid w:val="007F084F"/>
    <w:rsid w:val="007F0874"/>
    <w:rsid w:val="007F1196"/>
    <w:rsid w:val="007F126F"/>
    <w:rsid w:val="007F1307"/>
    <w:rsid w:val="007F1587"/>
    <w:rsid w:val="007F17DA"/>
    <w:rsid w:val="007F17F3"/>
    <w:rsid w:val="007F189A"/>
    <w:rsid w:val="007F198A"/>
    <w:rsid w:val="007F1A04"/>
    <w:rsid w:val="007F1A41"/>
    <w:rsid w:val="007F1A42"/>
    <w:rsid w:val="007F208E"/>
    <w:rsid w:val="007F20B6"/>
    <w:rsid w:val="007F211A"/>
    <w:rsid w:val="007F2293"/>
    <w:rsid w:val="007F2B90"/>
    <w:rsid w:val="007F2D0F"/>
    <w:rsid w:val="007F2ED0"/>
    <w:rsid w:val="007F377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7D4"/>
    <w:rsid w:val="007F5A97"/>
    <w:rsid w:val="007F5D2B"/>
    <w:rsid w:val="007F650D"/>
    <w:rsid w:val="007F6EC9"/>
    <w:rsid w:val="007F6F1D"/>
    <w:rsid w:val="007F7451"/>
    <w:rsid w:val="007F77ED"/>
    <w:rsid w:val="007F7878"/>
    <w:rsid w:val="007F79EE"/>
    <w:rsid w:val="007F7FDA"/>
    <w:rsid w:val="0080014C"/>
    <w:rsid w:val="00800482"/>
    <w:rsid w:val="00800A7C"/>
    <w:rsid w:val="0080143C"/>
    <w:rsid w:val="00801808"/>
    <w:rsid w:val="008018A3"/>
    <w:rsid w:val="008026A5"/>
    <w:rsid w:val="008026EA"/>
    <w:rsid w:val="00802910"/>
    <w:rsid w:val="00802D07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062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D85"/>
    <w:rsid w:val="0080703C"/>
    <w:rsid w:val="0080704E"/>
    <w:rsid w:val="008074AA"/>
    <w:rsid w:val="0080758D"/>
    <w:rsid w:val="00807654"/>
    <w:rsid w:val="00807AE9"/>
    <w:rsid w:val="00807B21"/>
    <w:rsid w:val="00807D51"/>
    <w:rsid w:val="00807DAB"/>
    <w:rsid w:val="00810223"/>
    <w:rsid w:val="00810366"/>
    <w:rsid w:val="008109B5"/>
    <w:rsid w:val="00810B10"/>
    <w:rsid w:val="00810BC5"/>
    <w:rsid w:val="00810C14"/>
    <w:rsid w:val="00810D5B"/>
    <w:rsid w:val="008110C9"/>
    <w:rsid w:val="00811802"/>
    <w:rsid w:val="00811943"/>
    <w:rsid w:val="00811E56"/>
    <w:rsid w:val="0081203B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AD4"/>
    <w:rsid w:val="00815D80"/>
    <w:rsid w:val="00815DF3"/>
    <w:rsid w:val="008161A6"/>
    <w:rsid w:val="0081627A"/>
    <w:rsid w:val="008164EF"/>
    <w:rsid w:val="00816645"/>
    <w:rsid w:val="0081677C"/>
    <w:rsid w:val="0081680F"/>
    <w:rsid w:val="008169B1"/>
    <w:rsid w:val="00816C62"/>
    <w:rsid w:val="00816CB7"/>
    <w:rsid w:val="00816DFF"/>
    <w:rsid w:val="00816E6A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166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41"/>
    <w:rsid w:val="00822B6A"/>
    <w:rsid w:val="00822E73"/>
    <w:rsid w:val="00823080"/>
    <w:rsid w:val="00823128"/>
    <w:rsid w:val="00823331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A5"/>
    <w:rsid w:val="008260E7"/>
    <w:rsid w:val="0082620B"/>
    <w:rsid w:val="008263A4"/>
    <w:rsid w:val="00826400"/>
    <w:rsid w:val="008265AE"/>
    <w:rsid w:val="00826A99"/>
    <w:rsid w:val="00826ACB"/>
    <w:rsid w:val="00826E43"/>
    <w:rsid w:val="00827E1B"/>
    <w:rsid w:val="008301C9"/>
    <w:rsid w:val="0083039F"/>
    <w:rsid w:val="00830AD7"/>
    <w:rsid w:val="00830BC6"/>
    <w:rsid w:val="008314B9"/>
    <w:rsid w:val="008314ED"/>
    <w:rsid w:val="00831C10"/>
    <w:rsid w:val="00832027"/>
    <w:rsid w:val="0083202D"/>
    <w:rsid w:val="008324B2"/>
    <w:rsid w:val="0083253F"/>
    <w:rsid w:val="00832560"/>
    <w:rsid w:val="008326B7"/>
    <w:rsid w:val="00832904"/>
    <w:rsid w:val="008329D1"/>
    <w:rsid w:val="00832D3D"/>
    <w:rsid w:val="008331BF"/>
    <w:rsid w:val="00833275"/>
    <w:rsid w:val="00833431"/>
    <w:rsid w:val="00833537"/>
    <w:rsid w:val="008335BA"/>
    <w:rsid w:val="00833C2E"/>
    <w:rsid w:val="0083480D"/>
    <w:rsid w:val="00834953"/>
    <w:rsid w:val="00834B9E"/>
    <w:rsid w:val="00834BE9"/>
    <w:rsid w:val="00834E45"/>
    <w:rsid w:val="00835298"/>
    <w:rsid w:val="008352BD"/>
    <w:rsid w:val="008355F0"/>
    <w:rsid w:val="008357A5"/>
    <w:rsid w:val="00835970"/>
    <w:rsid w:val="00835978"/>
    <w:rsid w:val="00835EC1"/>
    <w:rsid w:val="0083614A"/>
    <w:rsid w:val="00836375"/>
    <w:rsid w:val="00836A66"/>
    <w:rsid w:val="00836F3E"/>
    <w:rsid w:val="00837741"/>
    <w:rsid w:val="0083788B"/>
    <w:rsid w:val="00837AEF"/>
    <w:rsid w:val="00837EA0"/>
    <w:rsid w:val="0084002F"/>
    <w:rsid w:val="008402F7"/>
    <w:rsid w:val="008404DE"/>
    <w:rsid w:val="00840740"/>
    <w:rsid w:val="00840DBE"/>
    <w:rsid w:val="00840F6F"/>
    <w:rsid w:val="0084125B"/>
    <w:rsid w:val="00841B6E"/>
    <w:rsid w:val="00841BA7"/>
    <w:rsid w:val="00841BF1"/>
    <w:rsid w:val="00841D5D"/>
    <w:rsid w:val="00841F61"/>
    <w:rsid w:val="008421D1"/>
    <w:rsid w:val="008424C8"/>
    <w:rsid w:val="008425BD"/>
    <w:rsid w:val="008425ED"/>
    <w:rsid w:val="0084273B"/>
    <w:rsid w:val="00842BF5"/>
    <w:rsid w:val="00842DBA"/>
    <w:rsid w:val="0084371C"/>
    <w:rsid w:val="00843814"/>
    <w:rsid w:val="0084381E"/>
    <w:rsid w:val="008439B8"/>
    <w:rsid w:val="00843AE8"/>
    <w:rsid w:val="00843F3F"/>
    <w:rsid w:val="00844194"/>
    <w:rsid w:val="008444E9"/>
    <w:rsid w:val="00844ABE"/>
    <w:rsid w:val="00844AE8"/>
    <w:rsid w:val="00844BC1"/>
    <w:rsid w:val="00844E0E"/>
    <w:rsid w:val="00844F3D"/>
    <w:rsid w:val="0084508E"/>
    <w:rsid w:val="008450ED"/>
    <w:rsid w:val="0084511B"/>
    <w:rsid w:val="0084515E"/>
    <w:rsid w:val="00845298"/>
    <w:rsid w:val="008455AD"/>
    <w:rsid w:val="00845B85"/>
    <w:rsid w:val="00845DED"/>
    <w:rsid w:val="00845E51"/>
    <w:rsid w:val="008460D8"/>
    <w:rsid w:val="00846162"/>
    <w:rsid w:val="00846371"/>
    <w:rsid w:val="00846BF2"/>
    <w:rsid w:val="00846CAC"/>
    <w:rsid w:val="00847022"/>
    <w:rsid w:val="00847327"/>
    <w:rsid w:val="0084774A"/>
    <w:rsid w:val="00847EA7"/>
    <w:rsid w:val="00847F16"/>
    <w:rsid w:val="008500FE"/>
    <w:rsid w:val="00850294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5F9"/>
    <w:rsid w:val="00861674"/>
    <w:rsid w:val="00861958"/>
    <w:rsid w:val="00861A4B"/>
    <w:rsid w:val="00861BE8"/>
    <w:rsid w:val="00862082"/>
    <w:rsid w:val="008621E2"/>
    <w:rsid w:val="008623C9"/>
    <w:rsid w:val="008626A1"/>
    <w:rsid w:val="00862BE1"/>
    <w:rsid w:val="00863162"/>
    <w:rsid w:val="008631C0"/>
    <w:rsid w:val="00863510"/>
    <w:rsid w:val="008635E8"/>
    <w:rsid w:val="00863C90"/>
    <w:rsid w:val="00863CAF"/>
    <w:rsid w:val="00863EFA"/>
    <w:rsid w:val="008643AB"/>
    <w:rsid w:val="00864510"/>
    <w:rsid w:val="00864570"/>
    <w:rsid w:val="008646A7"/>
    <w:rsid w:val="0086477A"/>
    <w:rsid w:val="0086490C"/>
    <w:rsid w:val="00864997"/>
    <w:rsid w:val="0086508E"/>
    <w:rsid w:val="0086537B"/>
    <w:rsid w:val="008653C3"/>
    <w:rsid w:val="00865571"/>
    <w:rsid w:val="0086557D"/>
    <w:rsid w:val="00865C87"/>
    <w:rsid w:val="00865DA3"/>
    <w:rsid w:val="008660A9"/>
    <w:rsid w:val="00866819"/>
    <w:rsid w:val="00866931"/>
    <w:rsid w:val="00866A74"/>
    <w:rsid w:val="00866CC7"/>
    <w:rsid w:val="00866D1E"/>
    <w:rsid w:val="00866D6E"/>
    <w:rsid w:val="00866FC5"/>
    <w:rsid w:val="00867070"/>
    <w:rsid w:val="008672E3"/>
    <w:rsid w:val="0086749D"/>
    <w:rsid w:val="008676E7"/>
    <w:rsid w:val="0086775D"/>
    <w:rsid w:val="00867AC9"/>
    <w:rsid w:val="00867EF6"/>
    <w:rsid w:val="00870130"/>
    <w:rsid w:val="00870192"/>
    <w:rsid w:val="00870605"/>
    <w:rsid w:val="008706DA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2B1E"/>
    <w:rsid w:val="008730A9"/>
    <w:rsid w:val="008736D8"/>
    <w:rsid w:val="00873735"/>
    <w:rsid w:val="00873743"/>
    <w:rsid w:val="008737D0"/>
    <w:rsid w:val="00873B28"/>
    <w:rsid w:val="00873FFA"/>
    <w:rsid w:val="00874236"/>
    <w:rsid w:val="0087438C"/>
    <w:rsid w:val="00874721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2F9"/>
    <w:rsid w:val="00877470"/>
    <w:rsid w:val="008774A0"/>
    <w:rsid w:val="00877551"/>
    <w:rsid w:val="00877575"/>
    <w:rsid w:val="00877864"/>
    <w:rsid w:val="00877BBA"/>
    <w:rsid w:val="00877C68"/>
    <w:rsid w:val="00877D59"/>
    <w:rsid w:val="00877ED4"/>
    <w:rsid w:val="00880024"/>
    <w:rsid w:val="0088070B"/>
    <w:rsid w:val="00880722"/>
    <w:rsid w:val="00880ED5"/>
    <w:rsid w:val="0088114B"/>
    <w:rsid w:val="008815A2"/>
    <w:rsid w:val="008815F0"/>
    <w:rsid w:val="008817E9"/>
    <w:rsid w:val="00881E2E"/>
    <w:rsid w:val="008821A2"/>
    <w:rsid w:val="00882B85"/>
    <w:rsid w:val="00882E2B"/>
    <w:rsid w:val="00882FAF"/>
    <w:rsid w:val="00883190"/>
    <w:rsid w:val="0088376E"/>
    <w:rsid w:val="0088379D"/>
    <w:rsid w:val="00883BEC"/>
    <w:rsid w:val="00884102"/>
    <w:rsid w:val="008841D9"/>
    <w:rsid w:val="00884601"/>
    <w:rsid w:val="00884763"/>
    <w:rsid w:val="0088482C"/>
    <w:rsid w:val="00884A0C"/>
    <w:rsid w:val="00884B2E"/>
    <w:rsid w:val="008852DA"/>
    <w:rsid w:val="008855AB"/>
    <w:rsid w:val="0088583D"/>
    <w:rsid w:val="00885908"/>
    <w:rsid w:val="00885AC4"/>
    <w:rsid w:val="00885AF5"/>
    <w:rsid w:val="00885E00"/>
    <w:rsid w:val="00885F36"/>
    <w:rsid w:val="00886021"/>
    <w:rsid w:val="00886A0E"/>
    <w:rsid w:val="00886BE1"/>
    <w:rsid w:val="00886CE1"/>
    <w:rsid w:val="00886CFF"/>
    <w:rsid w:val="00886E19"/>
    <w:rsid w:val="008870C5"/>
    <w:rsid w:val="008872D8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99"/>
    <w:rsid w:val="008908E2"/>
    <w:rsid w:val="00890908"/>
    <w:rsid w:val="00890F50"/>
    <w:rsid w:val="00891465"/>
    <w:rsid w:val="00891782"/>
    <w:rsid w:val="00891835"/>
    <w:rsid w:val="00891AF0"/>
    <w:rsid w:val="00891B53"/>
    <w:rsid w:val="00891DFA"/>
    <w:rsid w:val="00891E80"/>
    <w:rsid w:val="0089217E"/>
    <w:rsid w:val="00892302"/>
    <w:rsid w:val="00892330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00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82C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1F"/>
    <w:rsid w:val="008A2971"/>
    <w:rsid w:val="008A2C9F"/>
    <w:rsid w:val="008A2DE6"/>
    <w:rsid w:val="008A327B"/>
    <w:rsid w:val="008A3288"/>
    <w:rsid w:val="008A3668"/>
    <w:rsid w:val="008A3BA7"/>
    <w:rsid w:val="008A3BCB"/>
    <w:rsid w:val="008A3DC1"/>
    <w:rsid w:val="008A3E50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0E"/>
    <w:rsid w:val="008A4E46"/>
    <w:rsid w:val="008A525F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E94"/>
    <w:rsid w:val="008B00A3"/>
    <w:rsid w:val="008B0342"/>
    <w:rsid w:val="008B048D"/>
    <w:rsid w:val="008B0C50"/>
    <w:rsid w:val="008B0D5B"/>
    <w:rsid w:val="008B14B5"/>
    <w:rsid w:val="008B1631"/>
    <w:rsid w:val="008B1823"/>
    <w:rsid w:val="008B1E4C"/>
    <w:rsid w:val="008B1ED5"/>
    <w:rsid w:val="008B24C3"/>
    <w:rsid w:val="008B2968"/>
    <w:rsid w:val="008B31C0"/>
    <w:rsid w:val="008B33F7"/>
    <w:rsid w:val="008B352F"/>
    <w:rsid w:val="008B35BC"/>
    <w:rsid w:val="008B371F"/>
    <w:rsid w:val="008B3960"/>
    <w:rsid w:val="008B3B5B"/>
    <w:rsid w:val="008B3E2F"/>
    <w:rsid w:val="008B3F28"/>
    <w:rsid w:val="008B421C"/>
    <w:rsid w:val="008B44E6"/>
    <w:rsid w:val="008B4AB4"/>
    <w:rsid w:val="008B4B6C"/>
    <w:rsid w:val="008B4B8D"/>
    <w:rsid w:val="008B4BA4"/>
    <w:rsid w:val="008B50A4"/>
    <w:rsid w:val="008B51A5"/>
    <w:rsid w:val="008B5425"/>
    <w:rsid w:val="008B563A"/>
    <w:rsid w:val="008B59A7"/>
    <w:rsid w:val="008B5EA1"/>
    <w:rsid w:val="008B5F31"/>
    <w:rsid w:val="008B5F5D"/>
    <w:rsid w:val="008B5FC7"/>
    <w:rsid w:val="008B628A"/>
    <w:rsid w:val="008B62AE"/>
    <w:rsid w:val="008B639A"/>
    <w:rsid w:val="008B6A93"/>
    <w:rsid w:val="008B6BDF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4B"/>
    <w:rsid w:val="008C1484"/>
    <w:rsid w:val="008C191D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C88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561"/>
    <w:rsid w:val="008D39C8"/>
    <w:rsid w:val="008D3BA7"/>
    <w:rsid w:val="008D41BA"/>
    <w:rsid w:val="008D43A7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E3"/>
    <w:rsid w:val="008D6D28"/>
    <w:rsid w:val="008D6D83"/>
    <w:rsid w:val="008D6F3B"/>
    <w:rsid w:val="008D78FE"/>
    <w:rsid w:val="008D7C5E"/>
    <w:rsid w:val="008E02E5"/>
    <w:rsid w:val="008E03A4"/>
    <w:rsid w:val="008E084C"/>
    <w:rsid w:val="008E08FC"/>
    <w:rsid w:val="008E0963"/>
    <w:rsid w:val="008E0D1D"/>
    <w:rsid w:val="008E11CE"/>
    <w:rsid w:val="008E12CC"/>
    <w:rsid w:val="008E15D4"/>
    <w:rsid w:val="008E1985"/>
    <w:rsid w:val="008E1CF3"/>
    <w:rsid w:val="008E1E34"/>
    <w:rsid w:val="008E1EFF"/>
    <w:rsid w:val="008E233A"/>
    <w:rsid w:val="008E243C"/>
    <w:rsid w:val="008E276A"/>
    <w:rsid w:val="008E2977"/>
    <w:rsid w:val="008E2AD6"/>
    <w:rsid w:val="008E2C86"/>
    <w:rsid w:val="008E2EE4"/>
    <w:rsid w:val="008E2F81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5D1"/>
    <w:rsid w:val="008E7644"/>
    <w:rsid w:val="008E766D"/>
    <w:rsid w:val="008E77BE"/>
    <w:rsid w:val="008E7818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2D3"/>
    <w:rsid w:val="008F13EE"/>
    <w:rsid w:val="008F1B9F"/>
    <w:rsid w:val="008F21AD"/>
    <w:rsid w:val="008F23C7"/>
    <w:rsid w:val="008F282B"/>
    <w:rsid w:val="008F2A17"/>
    <w:rsid w:val="008F32C6"/>
    <w:rsid w:val="008F376B"/>
    <w:rsid w:val="008F3900"/>
    <w:rsid w:val="008F3EA7"/>
    <w:rsid w:val="008F41AB"/>
    <w:rsid w:val="008F445A"/>
    <w:rsid w:val="008F4516"/>
    <w:rsid w:val="008F4BF7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B0F"/>
    <w:rsid w:val="00901F4C"/>
    <w:rsid w:val="009029DC"/>
    <w:rsid w:val="00902A6D"/>
    <w:rsid w:val="00902D9C"/>
    <w:rsid w:val="0090341F"/>
    <w:rsid w:val="00903A30"/>
    <w:rsid w:val="00903B1B"/>
    <w:rsid w:val="009042C4"/>
    <w:rsid w:val="009042D3"/>
    <w:rsid w:val="00904374"/>
    <w:rsid w:val="00904658"/>
    <w:rsid w:val="0090472E"/>
    <w:rsid w:val="0090490C"/>
    <w:rsid w:val="00904B41"/>
    <w:rsid w:val="00904BC1"/>
    <w:rsid w:val="00904CBA"/>
    <w:rsid w:val="00904D40"/>
    <w:rsid w:val="00904E48"/>
    <w:rsid w:val="00904E94"/>
    <w:rsid w:val="00905727"/>
    <w:rsid w:val="0090583E"/>
    <w:rsid w:val="009058EC"/>
    <w:rsid w:val="00905F1A"/>
    <w:rsid w:val="0090600D"/>
    <w:rsid w:val="00906242"/>
    <w:rsid w:val="009064BE"/>
    <w:rsid w:val="00906690"/>
    <w:rsid w:val="00906A8F"/>
    <w:rsid w:val="0090712A"/>
    <w:rsid w:val="009074CA"/>
    <w:rsid w:val="009077F8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259"/>
    <w:rsid w:val="0091147D"/>
    <w:rsid w:val="009114E2"/>
    <w:rsid w:val="00911885"/>
    <w:rsid w:val="00911A0D"/>
    <w:rsid w:val="00911B21"/>
    <w:rsid w:val="00911C9B"/>
    <w:rsid w:val="00911CDD"/>
    <w:rsid w:val="00912132"/>
    <w:rsid w:val="00912160"/>
    <w:rsid w:val="0091236C"/>
    <w:rsid w:val="009126EF"/>
    <w:rsid w:val="0091278F"/>
    <w:rsid w:val="00912A27"/>
    <w:rsid w:val="00912A2B"/>
    <w:rsid w:val="00912A69"/>
    <w:rsid w:val="00912B98"/>
    <w:rsid w:val="00912B99"/>
    <w:rsid w:val="00912BB1"/>
    <w:rsid w:val="00912FD6"/>
    <w:rsid w:val="009130E6"/>
    <w:rsid w:val="009132A8"/>
    <w:rsid w:val="00913400"/>
    <w:rsid w:val="0091343B"/>
    <w:rsid w:val="00913697"/>
    <w:rsid w:val="009138EA"/>
    <w:rsid w:val="00913DB2"/>
    <w:rsid w:val="009143E4"/>
    <w:rsid w:val="0091448E"/>
    <w:rsid w:val="0091457C"/>
    <w:rsid w:val="0091478A"/>
    <w:rsid w:val="00914801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45A"/>
    <w:rsid w:val="00917431"/>
    <w:rsid w:val="0091769A"/>
    <w:rsid w:val="009176E2"/>
    <w:rsid w:val="00917814"/>
    <w:rsid w:val="00917D61"/>
    <w:rsid w:val="00917DA9"/>
    <w:rsid w:val="0092034B"/>
    <w:rsid w:val="00920466"/>
    <w:rsid w:val="00920547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1F45"/>
    <w:rsid w:val="009221A1"/>
    <w:rsid w:val="00922254"/>
    <w:rsid w:val="009223CB"/>
    <w:rsid w:val="0092287D"/>
    <w:rsid w:val="00922A79"/>
    <w:rsid w:val="00922ADA"/>
    <w:rsid w:val="00922E58"/>
    <w:rsid w:val="00922F3E"/>
    <w:rsid w:val="0092369A"/>
    <w:rsid w:val="00923A43"/>
    <w:rsid w:val="00923AF5"/>
    <w:rsid w:val="009240ED"/>
    <w:rsid w:val="009241BB"/>
    <w:rsid w:val="009242B4"/>
    <w:rsid w:val="009242D4"/>
    <w:rsid w:val="00924383"/>
    <w:rsid w:val="00924733"/>
    <w:rsid w:val="009247F6"/>
    <w:rsid w:val="00924935"/>
    <w:rsid w:val="00924C3C"/>
    <w:rsid w:val="00924D60"/>
    <w:rsid w:val="00924E06"/>
    <w:rsid w:val="00925148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2F01"/>
    <w:rsid w:val="00932F06"/>
    <w:rsid w:val="00933407"/>
    <w:rsid w:val="009337F1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1F8"/>
    <w:rsid w:val="009355AB"/>
    <w:rsid w:val="0093574E"/>
    <w:rsid w:val="0093589B"/>
    <w:rsid w:val="00936653"/>
    <w:rsid w:val="009367D2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76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3DC1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8D"/>
    <w:rsid w:val="009467CB"/>
    <w:rsid w:val="00946B7D"/>
    <w:rsid w:val="00946DED"/>
    <w:rsid w:val="00946FBA"/>
    <w:rsid w:val="00947038"/>
    <w:rsid w:val="009472A8"/>
    <w:rsid w:val="009472F3"/>
    <w:rsid w:val="0094732C"/>
    <w:rsid w:val="00947763"/>
    <w:rsid w:val="00947AC1"/>
    <w:rsid w:val="00947C67"/>
    <w:rsid w:val="00947C86"/>
    <w:rsid w:val="0095012E"/>
    <w:rsid w:val="009502A0"/>
    <w:rsid w:val="00950697"/>
    <w:rsid w:val="00950881"/>
    <w:rsid w:val="00950992"/>
    <w:rsid w:val="00950AA4"/>
    <w:rsid w:val="00950C92"/>
    <w:rsid w:val="00950E62"/>
    <w:rsid w:val="009513BA"/>
    <w:rsid w:val="0095145E"/>
    <w:rsid w:val="00951512"/>
    <w:rsid w:val="00951613"/>
    <w:rsid w:val="009516CC"/>
    <w:rsid w:val="00951C41"/>
    <w:rsid w:val="00951E13"/>
    <w:rsid w:val="009521C1"/>
    <w:rsid w:val="00952292"/>
    <w:rsid w:val="009523B8"/>
    <w:rsid w:val="00952674"/>
    <w:rsid w:val="009527FB"/>
    <w:rsid w:val="00952BF5"/>
    <w:rsid w:val="009533D5"/>
    <w:rsid w:val="009536CC"/>
    <w:rsid w:val="0095375A"/>
    <w:rsid w:val="00953812"/>
    <w:rsid w:val="00953887"/>
    <w:rsid w:val="00953AC4"/>
    <w:rsid w:val="00953CC5"/>
    <w:rsid w:val="00953FC5"/>
    <w:rsid w:val="00954536"/>
    <w:rsid w:val="009548B6"/>
    <w:rsid w:val="0095495F"/>
    <w:rsid w:val="00954E23"/>
    <w:rsid w:val="00954F09"/>
    <w:rsid w:val="00954F24"/>
    <w:rsid w:val="00954FB0"/>
    <w:rsid w:val="00955299"/>
    <w:rsid w:val="0095541C"/>
    <w:rsid w:val="0095591D"/>
    <w:rsid w:val="00955985"/>
    <w:rsid w:val="00955DD3"/>
    <w:rsid w:val="00955F49"/>
    <w:rsid w:val="009565B3"/>
    <w:rsid w:val="00956EFC"/>
    <w:rsid w:val="00957633"/>
    <w:rsid w:val="00957698"/>
    <w:rsid w:val="00957775"/>
    <w:rsid w:val="00957A6E"/>
    <w:rsid w:val="00957CAB"/>
    <w:rsid w:val="00960029"/>
    <w:rsid w:val="009600FD"/>
    <w:rsid w:val="0096031C"/>
    <w:rsid w:val="009603B1"/>
    <w:rsid w:val="0096069A"/>
    <w:rsid w:val="00960810"/>
    <w:rsid w:val="00960826"/>
    <w:rsid w:val="00960A24"/>
    <w:rsid w:val="00960D3B"/>
    <w:rsid w:val="0096129D"/>
    <w:rsid w:val="009619A5"/>
    <w:rsid w:val="00961ABF"/>
    <w:rsid w:val="00961CC4"/>
    <w:rsid w:val="0096227A"/>
    <w:rsid w:val="00962314"/>
    <w:rsid w:val="00962351"/>
    <w:rsid w:val="009624D5"/>
    <w:rsid w:val="0096302F"/>
    <w:rsid w:val="00963111"/>
    <w:rsid w:val="00963258"/>
    <w:rsid w:val="0096331A"/>
    <w:rsid w:val="009635B6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4C"/>
    <w:rsid w:val="009650C2"/>
    <w:rsid w:val="009650F1"/>
    <w:rsid w:val="00965166"/>
    <w:rsid w:val="0096550E"/>
    <w:rsid w:val="00965D88"/>
    <w:rsid w:val="00966496"/>
    <w:rsid w:val="009665FE"/>
    <w:rsid w:val="00966CA6"/>
    <w:rsid w:val="00966CE0"/>
    <w:rsid w:val="00966E07"/>
    <w:rsid w:val="00966E45"/>
    <w:rsid w:val="00966F5B"/>
    <w:rsid w:val="0096701C"/>
    <w:rsid w:val="0096702B"/>
    <w:rsid w:val="009671DA"/>
    <w:rsid w:val="009674E9"/>
    <w:rsid w:val="009675C2"/>
    <w:rsid w:val="009678BC"/>
    <w:rsid w:val="0096799B"/>
    <w:rsid w:val="00967C1D"/>
    <w:rsid w:val="00967E50"/>
    <w:rsid w:val="00970493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6CA"/>
    <w:rsid w:val="00973712"/>
    <w:rsid w:val="00973A40"/>
    <w:rsid w:val="00973C25"/>
    <w:rsid w:val="00973E43"/>
    <w:rsid w:val="00973F24"/>
    <w:rsid w:val="0097424F"/>
    <w:rsid w:val="00974270"/>
    <w:rsid w:val="009743ED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3A8"/>
    <w:rsid w:val="009805CF"/>
    <w:rsid w:val="00980708"/>
    <w:rsid w:val="00980A5A"/>
    <w:rsid w:val="00980BB0"/>
    <w:rsid w:val="00980C4A"/>
    <w:rsid w:val="00980D35"/>
    <w:rsid w:val="00980D9B"/>
    <w:rsid w:val="0098130D"/>
    <w:rsid w:val="00981371"/>
    <w:rsid w:val="0098153B"/>
    <w:rsid w:val="009816F1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4025"/>
    <w:rsid w:val="0098414E"/>
    <w:rsid w:val="00984294"/>
    <w:rsid w:val="00984841"/>
    <w:rsid w:val="00984B6E"/>
    <w:rsid w:val="00984E81"/>
    <w:rsid w:val="009852D1"/>
    <w:rsid w:val="00985389"/>
    <w:rsid w:val="00985999"/>
    <w:rsid w:val="00985AF3"/>
    <w:rsid w:val="00985EC4"/>
    <w:rsid w:val="009860C3"/>
    <w:rsid w:val="009860FA"/>
    <w:rsid w:val="00986CC0"/>
    <w:rsid w:val="00986D83"/>
    <w:rsid w:val="00986DBD"/>
    <w:rsid w:val="00987002"/>
    <w:rsid w:val="009871F3"/>
    <w:rsid w:val="009878C5"/>
    <w:rsid w:val="009901BD"/>
    <w:rsid w:val="00990517"/>
    <w:rsid w:val="00990976"/>
    <w:rsid w:val="009909D8"/>
    <w:rsid w:val="00990E27"/>
    <w:rsid w:val="009916B9"/>
    <w:rsid w:val="009918D7"/>
    <w:rsid w:val="00991932"/>
    <w:rsid w:val="00991CE0"/>
    <w:rsid w:val="0099228A"/>
    <w:rsid w:val="0099267F"/>
    <w:rsid w:val="0099293E"/>
    <w:rsid w:val="00992A47"/>
    <w:rsid w:val="00992A7D"/>
    <w:rsid w:val="00992FCE"/>
    <w:rsid w:val="009931FA"/>
    <w:rsid w:val="009932CA"/>
    <w:rsid w:val="0099351C"/>
    <w:rsid w:val="0099367F"/>
    <w:rsid w:val="00993A39"/>
    <w:rsid w:val="00993CFC"/>
    <w:rsid w:val="00993DD6"/>
    <w:rsid w:val="00994796"/>
    <w:rsid w:val="00994A51"/>
    <w:rsid w:val="00994B70"/>
    <w:rsid w:val="00995217"/>
    <w:rsid w:val="00995335"/>
    <w:rsid w:val="009954F9"/>
    <w:rsid w:val="009956A0"/>
    <w:rsid w:val="00995754"/>
    <w:rsid w:val="009957CE"/>
    <w:rsid w:val="009959E1"/>
    <w:rsid w:val="00995A46"/>
    <w:rsid w:val="00996104"/>
    <w:rsid w:val="00996244"/>
    <w:rsid w:val="00996302"/>
    <w:rsid w:val="00996337"/>
    <w:rsid w:val="009968F8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097"/>
    <w:rsid w:val="009A2247"/>
    <w:rsid w:val="009A2A81"/>
    <w:rsid w:val="009A2B78"/>
    <w:rsid w:val="009A2C34"/>
    <w:rsid w:val="009A2C76"/>
    <w:rsid w:val="009A2D8F"/>
    <w:rsid w:val="009A2DBE"/>
    <w:rsid w:val="009A31C9"/>
    <w:rsid w:val="009A350A"/>
    <w:rsid w:val="009A37AF"/>
    <w:rsid w:val="009A3883"/>
    <w:rsid w:val="009A394C"/>
    <w:rsid w:val="009A39BE"/>
    <w:rsid w:val="009A3A50"/>
    <w:rsid w:val="009A3E9A"/>
    <w:rsid w:val="009A3F59"/>
    <w:rsid w:val="009A401C"/>
    <w:rsid w:val="009A41F4"/>
    <w:rsid w:val="009A4830"/>
    <w:rsid w:val="009A4838"/>
    <w:rsid w:val="009A5294"/>
    <w:rsid w:val="009A56CB"/>
    <w:rsid w:val="009A5D00"/>
    <w:rsid w:val="009A5F91"/>
    <w:rsid w:val="009A6201"/>
    <w:rsid w:val="009A63DA"/>
    <w:rsid w:val="009A6C95"/>
    <w:rsid w:val="009A7355"/>
    <w:rsid w:val="009A7471"/>
    <w:rsid w:val="009A756E"/>
    <w:rsid w:val="009A76EC"/>
    <w:rsid w:val="009A7A5A"/>
    <w:rsid w:val="009A7CE8"/>
    <w:rsid w:val="009A7EE9"/>
    <w:rsid w:val="009A7F9F"/>
    <w:rsid w:val="009B02F9"/>
    <w:rsid w:val="009B0540"/>
    <w:rsid w:val="009B061B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2D3"/>
    <w:rsid w:val="009B5ACE"/>
    <w:rsid w:val="009B5AE6"/>
    <w:rsid w:val="009B5C56"/>
    <w:rsid w:val="009B5CFD"/>
    <w:rsid w:val="009B6494"/>
    <w:rsid w:val="009B6676"/>
    <w:rsid w:val="009B671D"/>
    <w:rsid w:val="009B6767"/>
    <w:rsid w:val="009B6890"/>
    <w:rsid w:val="009B6E4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4DA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1F00"/>
    <w:rsid w:val="009C2249"/>
    <w:rsid w:val="009C2257"/>
    <w:rsid w:val="009C237B"/>
    <w:rsid w:val="009C2396"/>
    <w:rsid w:val="009C2906"/>
    <w:rsid w:val="009C2A3E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A1C"/>
    <w:rsid w:val="009C6CAA"/>
    <w:rsid w:val="009C72B6"/>
    <w:rsid w:val="009C731A"/>
    <w:rsid w:val="009C7399"/>
    <w:rsid w:val="009C73B5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19A5"/>
    <w:rsid w:val="009D20D7"/>
    <w:rsid w:val="009D231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6AF"/>
    <w:rsid w:val="009D58BD"/>
    <w:rsid w:val="009D5AC6"/>
    <w:rsid w:val="009D5B52"/>
    <w:rsid w:val="009D5FA2"/>
    <w:rsid w:val="009D64A7"/>
    <w:rsid w:val="009D662B"/>
    <w:rsid w:val="009D666F"/>
    <w:rsid w:val="009D6810"/>
    <w:rsid w:val="009D6897"/>
    <w:rsid w:val="009D6923"/>
    <w:rsid w:val="009D73D8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74F"/>
    <w:rsid w:val="009E1953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9D7"/>
    <w:rsid w:val="009E3B83"/>
    <w:rsid w:val="009E3C9A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93A"/>
    <w:rsid w:val="009E5AD1"/>
    <w:rsid w:val="009E6717"/>
    <w:rsid w:val="009E698F"/>
    <w:rsid w:val="009E6B41"/>
    <w:rsid w:val="009E6B61"/>
    <w:rsid w:val="009E713D"/>
    <w:rsid w:val="009E72B7"/>
    <w:rsid w:val="009E74BA"/>
    <w:rsid w:val="009E7552"/>
    <w:rsid w:val="009E773A"/>
    <w:rsid w:val="009E7AA1"/>
    <w:rsid w:val="009E7B81"/>
    <w:rsid w:val="009E7CBE"/>
    <w:rsid w:val="009E7DD8"/>
    <w:rsid w:val="009F00FD"/>
    <w:rsid w:val="009F01B1"/>
    <w:rsid w:val="009F03D8"/>
    <w:rsid w:val="009F0A48"/>
    <w:rsid w:val="009F0D5B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354"/>
    <w:rsid w:val="009F2406"/>
    <w:rsid w:val="009F24C1"/>
    <w:rsid w:val="009F29B7"/>
    <w:rsid w:val="009F2B74"/>
    <w:rsid w:val="009F2DD0"/>
    <w:rsid w:val="009F2E03"/>
    <w:rsid w:val="009F3008"/>
    <w:rsid w:val="009F3752"/>
    <w:rsid w:val="009F3B1E"/>
    <w:rsid w:val="009F3B9D"/>
    <w:rsid w:val="009F3DBF"/>
    <w:rsid w:val="009F4250"/>
    <w:rsid w:val="009F43C4"/>
    <w:rsid w:val="009F43E4"/>
    <w:rsid w:val="009F46CD"/>
    <w:rsid w:val="009F4746"/>
    <w:rsid w:val="009F4F49"/>
    <w:rsid w:val="009F5369"/>
    <w:rsid w:val="009F5620"/>
    <w:rsid w:val="009F5B7D"/>
    <w:rsid w:val="009F5EEA"/>
    <w:rsid w:val="009F60EB"/>
    <w:rsid w:val="009F6176"/>
    <w:rsid w:val="009F62C4"/>
    <w:rsid w:val="009F65CB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0FF1"/>
    <w:rsid w:val="00A01103"/>
    <w:rsid w:val="00A01881"/>
    <w:rsid w:val="00A01917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7DC"/>
    <w:rsid w:val="00A038AB"/>
    <w:rsid w:val="00A03C53"/>
    <w:rsid w:val="00A03EF7"/>
    <w:rsid w:val="00A04704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BF7"/>
    <w:rsid w:val="00A07C30"/>
    <w:rsid w:val="00A1006A"/>
    <w:rsid w:val="00A1019F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4438"/>
    <w:rsid w:val="00A14841"/>
    <w:rsid w:val="00A14861"/>
    <w:rsid w:val="00A14AB8"/>
    <w:rsid w:val="00A152B6"/>
    <w:rsid w:val="00A15321"/>
    <w:rsid w:val="00A1532A"/>
    <w:rsid w:val="00A153DE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E15"/>
    <w:rsid w:val="00A16FC5"/>
    <w:rsid w:val="00A1721B"/>
    <w:rsid w:val="00A1727D"/>
    <w:rsid w:val="00A173C0"/>
    <w:rsid w:val="00A1757C"/>
    <w:rsid w:val="00A17A1C"/>
    <w:rsid w:val="00A17B27"/>
    <w:rsid w:val="00A17D24"/>
    <w:rsid w:val="00A20020"/>
    <w:rsid w:val="00A2029D"/>
    <w:rsid w:val="00A20329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AC5"/>
    <w:rsid w:val="00A22C05"/>
    <w:rsid w:val="00A22C67"/>
    <w:rsid w:val="00A22DB2"/>
    <w:rsid w:val="00A230F9"/>
    <w:rsid w:val="00A2333F"/>
    <w:rsid w:val="00A2383D"/>
    <w:rsid w:val="00A23C66"/>
    <w:rsid w:val="00A23CA5"/>
    <w:rsid w:val="00A247A7"/>
    <w:rsid w:val="00A25518"/>
    <w:rsid w:val="00A25804"/>
    <w:rsid w:val="00A259DD"/>
    <w:rsid w:val="00A25B8B"/>
    <w:rsid w:val="00A25CCA"/>
    <w:rsid w:val="00A26248"/>
    <w:rsid w:val="00A26E37"/>
    <w:rsid w:val="00A26FAE"/>
    <w:rsid w:val="00A26FB1"/>
    <w:rsid w:val="00A27117"/>
    <w:rsid w:val="00A271FD"/>
    <w:rsid w:val="00A27659"/>
    <w:rsid w:val="00A27ADF"/>
    <w:rsid w:val="00A27B00"/>
    <w:rsid w:val="00A27FE3"/>
    <w:rsid w:val="00A302C4"/>
    <w:rsid w:val="00A30363"/>
    <w:rsid w:val="00A30411"/>
    <w:rsid w:val="00A308F4"/>
    <w:rsid w:val="00A3095D"/>
    <w:rsid w:val="00A30A57"/>
    <w:rsid w:val="00A30A89"/>
    <w:rsid w:val="00A30B11"/>
    <w:rsid w:val="00A30C2D"/>
    <w:rsid w:val="00A30C99"/>
    <w:rsid w:val="00A30CB8"/>
    <w:rsid w:val="00A30CE2"/>
    <w:rsid w:val="00A30EC9"/>
    <w:rsid w:val="00A31485"/>
    <w:rsid w:val="00A3148C"/>
    <w:rsid w:val="00A3149C"/>
    <w:rsid w:val="00A314D2"/>
    <w:rsid w:val="00A314D9"/>
    <w:rsid w:val="00A315B2"/>
    <w:rsid w:val="00A31EDE"/>
    <w:rsid w:val="00A3266A"/>
    <w:rsid w:val="00A32916"/>
    <w:rsid w:val="00A32F32"/>
    <w:rsid w:val="00A32F4C"/>
    <w:rsid w:val="00A32FF5"/>
    <w:rsid w:val="00A33024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3DF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9E"/>
    <w:rsid w:val="00A433C6"/>
    <w:rsid w:val="00A4365A"/>
    <w:rsid w:val="00A43BB3"/>
    <w:rsid w:val="00A43D81"/>
    <w:rsid w:val="00A44105"/>
    <w:rsid w:val="00A444AD"/>
    <w:rsid w:val="00A446C0"/>
    <w:rsid w:val="00A449C8"/>
    <w:rsid w:val="00A450DC"/>
    <w:rsid w:val="00A45732"/>
    <w:rsid w:val="00A45AED"/>
    <w:rsid w:val="00A45B63"/>
    <w:rsid w:val="00A45C03"/>
    <w:rsid w:val="00A45ECC"/>
    <w:rsid w:val="00A4610A"/>
    <w:rsid w:val="00A461C1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0F1A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3C73"/>
    <w:rsid w:val="00A5441C"/>
    <w:rsid w:val="00A54768"/>
    <w:rsid w:val="00A549A9"/>
    <w:rsid w:val="00A54B1B"/>
    <w:rsid w:val="00A54D1D"/>
    <w:rsid w:val="00A54D60"/>
    <w:rsid w:val="00A54F07"/>
    <w:rsid w:val="00A54F2A"/>
    <w:rsid w:val="00A5543B"/>
    <w:rsid w:val="00A55A3B"/>
    <w:rsid w:val="00A55A56"/>
    <w:rsid w:val="00A55B5E"/>
    <w:rsid w:val="00A55C25"/>
    <w:rsid w:val="00A56184"/>
    <w:rsid w:val="00A5647D"/>
    <w:rsid w:val="00A56F3E"/>
    <w:rsid w:val="00A575E4"/>
    <w:rsid w:val="00A57635"/>
    <w:rsid w:val="00A57AF1"/>
    <w:rsid w:val="00A57C75"/>
    <w:rsid w:val="00A57CF9"/>
    <w:rsid w:val="00A602FC"/>
    <w:rsid w:val="00A605EE"/>
    <w:rsid w:val="00A608DC"/>
    <w:rsid w:val="00A6093E"/>
    <w:rsid w:val="00A60BF8"/>
    <w:rsid w:val="00A60D62"/>
    <w:rsid w:val="00A60E3E"/>
    <w:rsid w:val="00A60E92"/>
    <w:rsid w:val="00A60FD5"/>
    <w:rsid w:val="00A610DA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9AC"/>
    <w:rsid w:val="00A62A0F"/>
    <w:rsid w:val="00A62A17"/>
    <w:rsid w:val="00A62BC2"/>
    <w:rsid w:val="00A62DFA"/>
    <w:rsid w:val="00A6326F"/>
    <w:rsid w:val="00A6348C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916"/>
    <w:rsid w:val="00A67B1C"/>
    <w:rsid w:val="00A67D0D"/>
    <w:rsid w:val="00A70295"/>
    <w:rsid w:val="00A704ED"/>
    <w:rsid w:val="00A7076B"/>
    <w:rsid w:val="00A70801"/>
    <w:rsid w:val="00A7082A"/>
    <w:rsid w:val="00A7086C"/>
    <w:rsid w:val="00A708A1"/>
    <w:rsid w:val="00A70BF5"/>
    <w:rsid w:val="00A70D5F"/>
    <w:rsid w:val="00A70DD1"/>
    <w:rsid w:val="00A70EE9"/>
    <w:rsid w:val="00A70EF3"/>
    <w:rsid w:val="00A70FDE"/>
    <w:rsid w:val="00A70FEA"/>
    <w:rsid w:val="00A7109B"/>
    <w:rsid w:val="00A7121C"/>
    <w:rsid w:val="00A714DB"/>
    <w:rsid w:val="00A716D9"/>
    <w:rsid w:val="00A718D5"/>
    <w:rsid w:val="00A71D82"/>
    <w:rsid w:val="00A72445"/>
    <w:rsid w:val="00A725C5"/>
    <w:rsid w:val="00A72800"/>
    <w:rsid w:val="00A728E0"/>
    <w:rsid w:val="00A728E1"/>
    <w:rsid w:val="00A72B10"/>
    <w:rsid w:val="00A73246"/>
    <w:rsid w:val="00A73361"/>
    <w:rsid w:val="00A733B7"/>
    <w:rsid w:val="00A733C0"/>
    <w:rsid w:val="00A733C2"/>
    <w:rsid w:val="00A7376A"/>
    <w:rsid w:val="00A73B2E"/>
    <w:rsid w:val="00A7417B"/>
    <w:rsid w:val="00A74551"/>
    <w:rsid w:val="00A7457C"/>
    <w:rsid w:val="00A74A99"/>
    <w:rsid w:val="00A74D11"/>
    <w:rsid w:val="00A74E62"/>
    <w:rsid w:val="00A75210"/>
    <w:rsid w:val="00A75669"/>
    <w:rsid w:val="00A75825"/>
    <w:rsid w:val="00A758B0"/>
    <w:rsid w:val="00A75C6D"/>
    <w:rsid w:val="00A75DD4"/>
    <w:rsid w:val="00A760D2"/>
    <w:rsid w:val="00A761A9"/>
    <w:rsid w:val="00A76456"/>
    <w:rsid w:val="00A765FC"/>
    <w:rsid w:val="00A76841"/>
    <w:rsid w:val="00A7694D"/>
    <w:rsid w:val="00A76E0F"/>
    <w:rsid w:val="00A775B3"/>
    <w:rsid w:val="00A77A28"/>
    <w:rsid w:val="00A77FA3"/>
    <w:rsid w:val="00A805CA"/>
    <w:rsid w:val="00A807BC"/>
    <w:rsid w:val="00A808EB"/>
    <w:rsid w:val="00A81510"/>
    <w:rsid w:val="00A8164F"/>
    <w:rsid w:val="00A818A4"/>
    <w:rsid w:val="00A8196A"/>
    <w:rsid w:val="00A8198A"/>
    <w:rsid w:val="00A81CB8"/>
    <w:rsid w:val="00A81EDB"/>
    <w:rsid w:val="00A82039"/>
    <w:rsid w:val="00A82105"/>
    <w:rsid w:val="00A824A9"/>
    <w:rsid w:val="00A82594"/>
    <w:rsid w:val="00A83291"/>
    <w:rsid w:val="00A834A9"/>
    <w:rsid w:val="00A83531"/>
    <w:rsid w:val="00A837D6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7E7"/>
    <w:rsid w:val="00A85DF0"/>
    <w:rsid w:val="00A85E64"/>
    <w:rsid w:val="00A86111"/>
    <w:rsid w:val="00A86221"/>
    <w:rsid w:val="00A8630E"/>
    <w:rsid w:val="00A8648A"/>
    <w:rsid w:val="00A86CE1"/>
    <w:rsid w:val="00A86DCB"/>
    <w:rsid w:val="00A875F8"/>
    <w:rsid w:val="00A87803"/>
    <w:rsid w:val="00A878CB"/>
    <w:rsid w:val="00A87B03"/>
    <w:rsid w:val="00A87BC7"/>
    <w:rsid w:val="00A87C4F"/>
    <w:rsid w:val="00A87E94"/>
    <w:rsid w:val="00A87ED2"/>
    <w:rsid w:val="00A87F1D"/>
    <w:rsid w:val="00A90449"/>
    <w:rsid w:val="00A90AD1"/>
    <w:rsid w:val="00A90AE7"/>
    <w:rsid w:val="00A90AFC"/>
    <w:rsid w:val="00A90CD8"/>
    <w:rsid w:val="00A90D92"/>
    <w:rsid w:val="00A90F68"/>
    <w:rsid w:val="00A90F9F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A70"/>
    <w:rsid w:val="00A94BD2"/>
    <w:rsid w:val="00A95147"/>
    <w:rsid w:val="00A954FE"/>
    <w:rsid w:val="00A95992"/>
    <w:rsid w:val="00A95A3D"/>
    <w:rsid w:val="00A95BB1"/>
    <w:rsid w:val="00A95D34"/>
    <w:rsid w:val="00A967C0"/>
    <w:rsid w:val="00A96AD1"/>
    <w:rsid w:val="00A96B62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82"/>
    <w:rsid w:val="00AA21E4"/>
    <w:rsid w:val="00AA22DB"/>
    <w:rsid w:val="00AA243B"/>
    <w:rsid w:val="00AA281C"/>
    <w:rsid w:val="00AA285F"/>
    <w:rsid w:val="00AA28DB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928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80C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74C"/>
    <w:rsid w:val="00AB1813"/>
    <w:rsid w:val="00AB1A71"/>
    <w:rsid w:val="00AB1D3A"/>
    <w:rsid w:val="00AB1F16"/>
    <w:rsid w:val="00AB205B"/>
    <w:rsid w:val="00AB2799"/>
    <w:rsid w:val="00AB2D74"/>
    <w:rsid w:val="00AB356B"/>
    <w:rsid w:val="00AB358D"/>
    <w:rsid w:val="00AB369D"/>
    <w:rsid w:val="00AB3798"/>
    <w:rsid w:val="00AB3983"/>
    <w:rsid w:val="00AB3ADA"/>
    <w:rsid w:val="00AB3C99"/>
    <w:rsid w:val="00AB3ED3"/>
    <w:rsid w:val="00AB4304"/>
    <w:rsid w:val="00AB43B7"/>
    <w:rsid w:val="00AB43DC"/>
    <w:rsid w:val="00AB4757"/>
    <w:rsid w:val="00AB49A9"/>
    <w:rsid w:val="00AB4A28"/>
    <w:rsid w:val="00AB4C4F"/>
    <w:rsid w:val="00AB4D27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3F"/>
    <w:rsid w:val="00AC03CD"/>
    <w:rsid w:val="00AC04FE"/>
    <w:rsid w:val="00AC05F0"/>
    <w:rsid w:val="00AC066F"/>
    <w:rsid w:val="00AC06A0"/>
    <w:rsid w:val="00AC06DF"/>
    <w:rsid w:val="00AC0AC7"/>
    <w:rsid w:val="00AC0F54"/>
    <w:rsid w:val="00AC16FE"/>
    <w:rsid w:val="00AC183D"/>
    <w:rsid w:val="00AC1EA6"/>
    <w:rsid w:val="00AC202E"/>
    <w:rsid w:val="00AC215E"/>
    <w:rsid w:val="00AC2532"/>
    <w:rsid w:val="00AC28EF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5C"/>
    <w:rsid w:val="00AC5CB7"/>
    <w:rsid w:val="00AC5D2E"/>
    <w:rsid w:val="00AC5E11"/>
    <w:rsid w:val="00AC5FCA"/>
    <w:rsid w:val="00AC5FEE"/>
    <w:rsid w:val="00AC6384"/>
    <w:rsid w:val="00AC64A6"/>
    <w:rsid w:val="00AC6B43"/>
    <w:rsid w:val="00AC6B63"/>
    <w:rsid w:val="00AC6C11"/>
    <w:rsid w:val="00AC6CE5"/>
    <w:rsid w:val="00AC6D6E"/>
    <w:rsid w:val="00AC6E2B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8D"/>
    <w:rsid w:val="00AD08CB"/>
    <w:rsid w:val="00AD0C96"/>
    <w:rsid w:val="00AD10E0"/>
    <w:rsid w:val="00AD1479"/>
    <w:rsid w:val="00AD14B2"/>
    <w:rsid w:val="00AD195A"/>
    <w:rsid w:val="00AD1A49"/>
    <w:rsid w:val="00AD1F5F"/>
    <w:rsid w:val="00AD1F6F"/>
    <w:rsid w:val="00AD1FAC"/>
    <w:rsid w:val="00AD235D"/>
    <w:rsid w:val="00AD283E"/>
    <w:rsid w:val="00AD2AE3"/>
    <w:rsid w:val="00AD2C5E"/>
    <w:rsid w:val="00AD2DCF"/>
    <w:rsid w:val="00AD2DE8"/>
    <w:rsid w:val="00AD303B"/>
    <w:rsid w:val="00AD3282"/>
    <w:rsid w:val="00AD37A9"/>
    <w:rsid w:val="00AD39F3"/>
    <w:rsid w:val="00AD3A8C"/>
    <w:rsid w:val="00AD3AA6"/>
    <w:rsid w:val="00AD3BF6"/>
    <w:rsid w:val="00AD3F4B"/>
    <w:rsid w:val="00AD4181"/>
    <w:rsid w:val="00AD41FD"/>
    <w:rsid w:val="00AD46FE"/>
    <w:rsid w:val="00AD47EA"/>
    <w:rsid w:val="00AD4843"/>
    <w:rsid w:val="00AD49A7"/>
    <w:rsid w:val="00AD4AB4"/>
    <w:rsid w:val="00AD4DD3"/>
    <w:rsid w:val="00AD4E96"/>
    <w:rsid w:val="00AD5447"/>
    <w:rsid w:val="00AD54C9"/>
    <w:rsid w:val="00AD5693"/>
    <w:rsid w:val="00AD5965"/>
    <w:rsid w:val="00AD5CF3"/>
    <w:rsid w:val="00AD5E92"/>
    <w:rsid w:val="00AD5F6D"/>
    <w:rsid w:val="00AD62A5"/>
    <w:rsid w:val="00AD64D4"/>
    <w:rsid w:val="00AD687D"/>
    <w:rsid w:val="00AD6884"/>
    <w:rsid w:val="00AD6903"/>
    <w:rsid w:val="00AD6A0A"/>
    <w:rsid w:val="00AD6D2E"/>
    <w:rsid w:val="00AD6D8F"/>
    <w:rsid w:val="00AD7059"/>
    <w:rsid w:val="00AD71B8"/>
    <w:rsid w:val="00AD72A3"/>
    <w:rsid w:val="00AD75A5"/>
    <w:rsid w:val="00AD77E0"/>
    <w:rsid w:val="00AD780A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1D80"/>
    <w:rsid w:val="00AE2049"/>
    <w:rsid w:val="00AE245E"/>
    <w:rsid w:val="00AE246A"/>
    <w:rsid w:val="00AE2533"/>
    <w:rsid w:val="00AE269E"/>
    <w:rsid w:val="00AE27CD"/>
    <w:rsid w:val="00AE2C06"/>
    <w:rsid w:val="00AE2C8D"/>
    <w:rsid w:val="00AE2D4E"/>
    <w:rsid w:val="00AE2DF3"/>
    <w:rsid w:val="00AE2E3C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BB4"/>
    <w:rsid w:val="00AE4C2D"/>
    <w:rsid w:val="00AE5071"/>
    <w:rsid w:val="00AE518A"/>
    <w:rsid w:val="00AE59C4"/>
    <w:rsid w:val="00AE5FA4"/>
    <w:rsid w:val="00AE5FB6"/>
    <w:rsid w:val="00AE60F4"/>
    <w:rsid w:val="00AE6157"/>
    <w:rsid w:val="00AE615B"/>
    <w:rsid w:val="00AE6266"/>
    <w:rsid w:val="00AE632E"/>
    <w:rsid w:val="00AE6537"/>
    <w:rsid w:val="00AE6CC1"/>
    <w:rsid w:val="00AE737F"/>
    <w:rsid w:val="00AE781B"/>
    <w:rsid w:val="00AE7916"/>
    <w:rsid w:val="00AF06B7"/>
    <w:rsid w:val="00AF06EB"/>
    <w:rsid w:val="00AF084A"/>
    <w:rsid w:val="00AF1073"/>
    <w:rsid w:val="00AF11F7"/>
    <w:rsid w:val="00AF1709"/>
    <w:rsid w:val="00AF1919"/>
    <w:rsid w:val="00AF2553"/>
    <w:rsid w:val="00AF27A9"/>
    <w:rsid w:val="00AF2B47"/>
    <w:rsid w:val="00AF306A"/>
    <w:rsid w:val="00AF3166"/>
    <w:rsid w:val="00AF318C"/>
    <w:rsid w:val="00AF3481"/>
    <w:rsid w:val="00AF349E"/>
    <w:rsid w:val="00AF34CF"/>
    <w:rsid w:val="00AF34D2"/>
    <w:rsid w:val="00AF3581"/>
    <w:rsid w:val="00AF3867"/>
    <w:rsid w:val="00AF39C9"/>
    <w:rsid w:val="00AF3A28"/>
    <w:rsid w:val="00AF3AB0"/>
    <w:rsid w:val="00AF3AD4"/>
    <w:rsid w:val="00AF3B64"/>
    <w:rsid w:val="00AF3F03"/>
    <w:rsid w:val="00AF3F23"/>
    <w:rsid w:val="00AF4526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338"/>
    <w:rsid w:val="00AF7455"/>
    <w:rsid w:val="00AF76C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16E3"/>
    <w:rsid w:val="00B0227B"/>
    <w:rsid w:val="00B0233E"/>
    <w:rsid w:val="00B0259C"/>
    <w:rsid w:val="00B0260E"/>
    <w:rsid w:val="00B02629"/>
    <w:rsid w:val="00B02664"/>
    <w:rsid w:val="00B0291F"/>
    <w:rsid w:val="00B02D5C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2E4"/>
    <w:rsid w:val="00B0534D"/>
    <w:rsid w:val="00B05553"/>
    <w:rsid w:val="00B05594"/>
    <w:rsid w:val="00B06137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9C3"/>
    <w:rsid w:val="00B11E17"/>
    <w:rsid w:val="00B120EB"/>
    <w:rsid w:val="00B121EB"/>
    <w:rsid w:val="00B12278"/>
    <w:rsid w:val="00B12511"/>
    <w:rsid w:val="00B125C2"/>
    <w:rsid w:val="00B125FE"/>
    <w:rsid w:val="00B1264C"/>
    <w:rsid w:val="00B131C0"/>
    <w:rsid w:val="00B133AD"/>
    <w:rsid w:val="00B133B9"/>
    <w:rsid w:val="00B13C28"/>
    <w:rsid w:val="00B13E06"/>
    <w:rsid w:val="00B14161"/>
    <w:rsid w:val="00B14541"/>
    <w:rsid w:val="00B14575"/>
    <w:rsid w:val="00B14631"/>
    <w:rsid w:val="00B146D8"/>
    <w:rsid w:val="00B14952"/>
    <w:rsid w:val="00B149DE"/>
    <w:rsid w:val="00B14A47"/>
    <w:rsid w:val="00B14A99"/>
    <w:rsid w:val="00B14C39"/>
    <w:rsid w:val="00B14C6B"/>
    <w:rsid w:val="00B15348"/>
    <w:rsid w:val="00B1564D"/>
    <w:rsid w:val="00B15652"/>
    <w:rsid w:val="00B15776"/>
    <w:rsid w:val="00B158E3"/>
    <w:rsid w:val="00B15B12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17E59"/>
    <w:rsid w:val="00B2010D"/>
    <w:rsid w:val="00B20255"/>
    <w:rsid w:val="00B20514"/>
    <w:rsid w:val="00B20616"/>
    <w:rsid w:val="00B207EC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AF5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BA"/>
    <w:rsid w:val="00B24BCE"/>
    <w:rsid w:val="00B24FD4"/>
    <w:rsid w:val="00B25342"/>
    <w:rsid w:val="00B2539A"/>
    <w:rsid w:val="00B254CF"/>
    <w:rsid w:val="00B25B06"/>
    <w:rsid w:val="00B25B3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2B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026"/>
    <w:rsid w:val="00B309AA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443"/>
    <w:rsid w:val="00B325D2"/>
    <w:rsid w:val="00B3275A"/>
    <w:rsid w:val="00B32EDE"/>
    <w:rsid w:val="00B3304B"/>
    <w:rsid w:val="00B33193"/>
    <w:rsid w:val="00B33373"/>
    <w:rsid w:val="00B3368F"/>
    <w:rsid w:val="00B3376B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125"/>
    <w:rsid w:val="00B354FE"/>
    <w:rsid w:val="00B35557"/>
    <w:rsid w:val="00B355FA"/>
    <w:rsid w:val="00B35610"/>
    <w:rsid w:val="00B35756"/>
    <w:rsid w:val="00B35C09"/>
    <w:rsid w:val="00B35E71"/>
    <w:rsid w:val="00B362D3"/>
    <w:rsid w:val="00B36BC4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C4F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8BB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794"/>
    <w:rsid w:val="00B46494"/>
    <w:rsid w:val="00B46834"/>
    <w:rsid w:val="00B4689A"/>
    <w:rsid w:val="00B46991"/>
    <w:rsid w:val="00B47176"/>
    <w:rsid w:val="00B471A3"/>
    <w:rsid w:val="00B47363"/>
    <w:rsid w:val="00B474D1"/>
    <w:rsid w:val="00B5005A"/>
    <w:rsid w:val="00B502E1"/>
    <w:rsid w:val="00B50413"/>
    <w:rsid w:val="00B5054D"/>
    <w:rsid w:val="00B505AB"/>
    <w:rsid w:val="00B50BBF"/>
    <w:rsid w:val="00B50C24"/>
    <w:rsid w:val="00B50F73"/>
    <w:rsid w:val="00B51084"/>
    <w:rsid w:val="00B512B0"/>
    <w:rsid w:val="00B5137A"/>
    <w:rsid w:val="00B513EB"/>
    <w:rsid w:val="00B518C4"/>
    <w:rsid w:val="00B519DC"/>
    <w:rsid w:val="00B51A37"/>
    <w:rsid w:val="00B51ABB"/>
    <w:rsid w:val="00B51CE6"/>
    <w:rsid w:val="00B51F57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74"/>
    <w:rsid w:val="00B533A6"/>
    <w:rsid w:val="00B53405"/>
    <w:rsid w:val="00B53644"/>
    <w:rsid w:val="00B536B4"/>
    <w:rsid w:val="00B53BCA"/>
    <w:rsid w:val="00B53D60"/>
    <w:rsid w:val="00B540ED"/>
    <w:rsid w:val="00B54127"/>
    <w:rsid w:val="00B5422C"/>
    <w:rsid w:val="00B545C0"/>
    <w:rsid w:val="00B54630"/>
    <w:rsid w:val="00B54BB7"/>
    <w:rsid w:val="00B54C1D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903"/>
    <w:rsid w:val="00B56EB5"/>
    <w:rsid w:val="00B57193"/>
    <w:rsid w:val="00B5719F"/>
    <w:rsid w:val="00B571C3"/>
    <w:rsid w:val="00B5791F"/>
    <w:rsid w:val="00B57968"/>
    <w:rsid w:val="00B57B37"/>
    <w:rsid w:val="00B57B4C"/>
    <w:rsid w:val="00B57D41"/>
    <w:rsid w:val="00B57E3C"/>
    <w:rsid w:val="00B600E1"/>
    <w:rsid w:val="00B6028E"/>
    <w:rsid w:val="00B6051C"/>
    <w:rsid w:val="00B6058E"/>
    <w:rsid w:val="00B605EA"/>
    <w:rsid w:val="00B607BD"/>
    <w:rsid w:val="00B60DD2"/>
    <w:rsid w:val="00B612BC"/>
    <w:rsid w:val="00B61EAE"/>
    <w:rsid w:val="00B61ED9"/>
    <w:rsid w:val="00B61EF5"/>
    <w:rsid w:val="00B624DC"/>
    <w:rsid w:val="00B62901"/>
    <w:rsid w:val="00B62C0E"/>
    <w:rsid w:val="00B62DB5"/>
    <w:rsid w:val="00B62E85"/>
    <w:rsid w:val="00B62EE5"/>
    <w:rsid w:val="00B63104"/>
    <w:rsid w:val="00B6329C"/>
    <w:rsid w:val="00B63837"/>
    <w:rsid w:val="00B63974"/>
    <w:rsid w:val="00B639F7"/>
    <w:rsid w:val="00B63C5C"/>
    <w:rsid w:val="00B63EA7"/>
    <w:rsid w:val="00B63EC0"/>
    <w:rsid w:val="00B64238"/>
    <w:rsid w:val="00B646D0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86A"/>
    <w:rsid w:val="00B67988"/>
    <w:rsid w:val="00B67BD0"/>
    <w:rsid w:val="00B67C82"/>
    <w:rsid w:val="00B67D86"/>
    <w:rsid w:val="00B67FB7"/>
    <w:rsid w:val="00B70084"/>
    <w:rsid w:val="00B70302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85A"/>
    <w:rsid w:val="00B74A3A"/>
    <w:rsid w:val="00B74B7A"/>
    <w:rsid w:val="00B756AE"/>
    <w:rsid w:val="00B75AE8"/>
    <w:rsid w:val="00B75BAB"/>
    <w:rsid w:val="00B76062"/>
    <w:rsid w:val="00B760BA"/>
    <w:rsid w:val="00B7646A"/>
    <w:rsid w:val="00B764F7"/>
    <w:rsid w:val="00B767ED"/>
    <w:rsid w:val="00B7682A"/>
    <w:rsid w:val="00B76941"/>
    <w:rsid w:val="00B7716F"/>
    <w:rsid w:val="00B77363"/>
    <w:rsid w:val="00B774CF"/>
    <w:rsid w:val="00B77825"/>
    <w:rsid w:val="00B77CA2"/>
    <w:rsid w:val="00B806EA"/>
    <w:rsid w:val="00B80B07"/>
    <w:rsid w:val="00B80C4E"/>
    <w:rsid w:val="00B81147"/>
    <w:rsid w:val="00B81254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0C9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844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9BE"/>
    <w:rsid w:val="00B90D4D"/>
    <w:rsid w:val="00B91229"/>
    <w:rsid w:val="00B9146A"/>
    <w:rsid w:val="00B9156D"/>
    <w:rsid w:val="00B916C5"/>
    <w:rsid w:val="00B9196A"/>
    <w:rsid w:val="00B91CAD"/>
    <w:rsid w:val="00B91EAF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04E"/>
    <w:rsid w:val="00B9724D"/>
    <w:rsid w:val="00B975F0"/>
    <w:rsid w:val="00B97B26"/>
    <w:rsid w:val="00B97E54"/>
    <w:rsid w:val="00BA0405"/>
    <w:rsid w:val="00BA080E"/>
    <w:rsid w:val="00BA0A17"/>
    <w:rsid w:val="00BA0C47"/>
    <w:rsid w:val="00BA0EFA"/>
    <w:rsid w:val="00BA0F83"/>
    <w:rsid w:val="00BA0FA9"/>
    <w:rsid w:val="00BA13E8"/>
    <w:rsid w:val="00BA14A0"/>
    <w:rsid w:val="00BA14EB"/>
    <w:rsid w:val="00BA1516"/>
    <w:rsid w:val="00BA1571"/>
    <w:rsid w:val="00BA160C"/>
    <w:rsid w:val="00BA1854"/>
    <w:rsid w:val="00BA189C"/>
    <w:rsid w:val="00BA192A"/>
    <w:rsid w:val="00BA1C66"/>
    <w:rsid w:val="00BA1D0B"/>
    <w:rsid w:val="00BA1D12"/>
    <w:rsid w:val="00BA1E67"/>
    <w:rsid w:val="00BA22AC"/>
    <w:rsid w:val="00BA257D"/>
    <w:rsid w:val="00BA28F1"/>
    <w:rsid w:val="00BA3304"/>
    <w:rsid w:val="00BA339D"/>
    <w:rsid w:val="00BA37EA"/>
    <w:rsid w:val="00BA3F1F"/>
    <w:rsid w:val="00BA4679"/>
    <w:rsid w:val="00BA48DF"/>
    <w:rsid w:val="00BA4E44"/>
    <w:rsid w:val="00BA5242"/>
    <w:rsid w:val="00BA52AD"/>
    <w:rsid w:val="00BA539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8D"/>
    <w:rsid w:val="00BA6318"/>
    <w:rsid w:val="00BA647C"/>
    <w:rsid w:val="00BA67B2"/>
    <w:rsid w:val="00BA6841"/>
    <w:rsid w:val="00BA6B7F"/>
    <w:rsid w:val="00BA6C47"/>
    <w:rsid w:val="00BA6CDA"/>
    <w:rsid w:val="00BA6D38"/>
    <w:rsid w:val="00BA6DC2"/>
    <w:rsid w:val="00BA6EA1"/>
    <w:rsid w:val="00BA6F69"/>
    <w:rsid w:val="00BA6FA9"/>
    <w:rsid w:val="00BA7241"/>
    <w:rsid w:val="00BA788B"/>
    <w:rsid w:val="00BA78FF"/>
    <w:rsid w:val="00BB01A2"/>
    <w:rsid w:val="00BB058C"/>
    <w:rsid w:val="00BB065B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8C"/>
    <w:rsid w:val="00BB1EAF"/>
    <w:rsid w:val="00BB2BE6"/>
    <w:rsid w:val="00BB2EA9"/>
    <w:rsid w:val="00BB315C"/>
    <w:rsid w:val="00BB3272"/>
    <w:rsid w:val="00BB3516"/>
    <w:rsid w:val="00BB354D"/>
    <w:rsid w:val="00BB35BF"/>
    <w:rsid w:val="00BB3934"/>
    <w:rsid w:val="00BB3A7F"/>
    <w:rsid w:val="00BB3DB7"/>
    <w:rsid w:val="00BB3EAF"/>
    <w:rsid w:val="00BB4080"/>
    <w:rsid w:val="00BB43CD"/>
    <w:rsid w:val="00BB4538"/>
    <w:rsid w:val="00BB46D9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C9A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5"/>
    <w:rsid w:val="00BC11BC"/>
    <w:rsid w:val="00BC1585"/>
    <w:rsid w:val="00BC168A"/>
    <w:rsid w:val="00BC16FD"/>
    <w:rsid w:val="00BC181D"/>
    <w:rsid w:val="00BC18FA"/>
    <w:rsid w:val="00BC2081"/>
    <w:rsid w:val="00BC239C"/>
    <w:rsid w:val="00BC2453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BC"/>
    <w:rsid w:val="00BC45E2"/>
    <w:rsid w:val="00BC4A07"/>
    <w:rsid w:val="00BC4A86"/>
    <w:rsid w:val="00BC4CB2"/>
    <w:rsid w:val="00BC5254"/>
    <w:rsid w:val="00BC54C1"/>
    <w:rsid w:val="00BC5CA7"/>
    <w:rsid w:val="00BC5DCB"/>
    <w:rsid w:val="00BC5DDB"/>
    <w:rsid w:val="00BC61B7"/>
    <w:rsid w:val="00BC69A2"/>
    <w:rsid w:val="00BC6D56"/>
    <w:rsid w:val="00BC6DF2"/>
    <w:rsid w:val="00BC6E0B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C7EF0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2C5"/>
    <w:rsid w:val="00BD3771"/>
    <w:rsid w:val="00BD3A4B"/>
    <w:rsid w:val="00BD3C60"/>
    <w:rsid w:val="00BD3E84"/>
    <w:rsid w:val="00BD424C"/>
    <w:rsid w:val="00BD4B2D"/>
    <w:rsid w:val="00BD4E82"/>
    <w:rsid w:val="00BD5130"/>
    <w:rsid w:val="00BD54F6"/>
    <w:rsid w:val="00BD5501"/>
    <w:rsid w:val="00BD599D"/>
    <w:rsid w:val="00BD5B4A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08E"/>
    <w:rsid w:val="00BE0496"/>
    <w:rsid w:val="00BE05AC"/>
    <w:rsid w:val="00BE05F4"/>
    <w:rsid w:val="00BE08D0"/>
    <w:rsid w:val="00BE093D"/>
    <w:rsid w:val="00BE0CA7"/>
    <w:rsid w:val="00BE10D4"/>
    <w:rsid w:val="00BE12E3"/>
    <w:rsid w:val="00BE133B"/>
    <w:rsid w:val="00BE1581"/>
    <w:rsid w:val="00BE1624"/>
    <w:rsid w:val="00BE1738"/>
    <w:rsid w:val="00BE1864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3F8D"/>
    <w:rsid w:val="00BE416D"/>
    <w:rsid w:val="00BE4446"/>
    <w:rsid w:val="00BE4523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317"/>
    <w:rsid w:val="00BE58C4"/>
    <w:rsid w:val="00BE5B26"/>
    <w:rsid w:val="00BE6165"/>
    <w:rsid w:val="00BE62F2"/>
    <w:rsid w:val="00BE643D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04B"/>
    <w:rsid w:val="00BF057B"/>
    <w:rsid w:val="00BF09C2"/>
    <w:rsid w:val="00BF0ACA"/>
    <w:rsid w:val="00BF0F91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32E"/>
    <w:rsid w:val="00BF2418"/>
    <w:rsid w:val="00BF271B"/>
    <w:rsid w:val="00BF2883"/>
    <w:rsid w:val="00BF2D88"/>
    <w:rsid w:val="00BF350C"/>
    <w:rsid w:val="00BF3AD1"/>
    <w:rsid w:val="00BF3EFC"/>
    <w:rsid w:val="00BF408E"/>
    <w:rsid w:val="00BF41B4"/>
    <w:rsid w:val="00BF429E"/>
    <w:rsid w:val="00BF45D3"/>
    <w:rsid w:val="00BF45EB"/>
    <w:rsid w:val="00BF49EA"/>
    <w:rsid w:val="00BF4C26"/>
    <w:rsid w:val="00BF507D"/>
    <w:rsid w:val="00BF543E"/>
    <w:rsid w:val="00BF5850"/>
    <w:rsid w:val="00BF5977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690"/>
    <w:rsid w:val="00BF781E"/>
    <w:rsid w:val="00BF7945"/>
    <w:rsid w:val="00BF79CB"/>
    <w:rsid w:val="00BF7A6B"/>
    <w:rsid w:val="00BF7C5C"/>
    <w:rsid w:val="00BF7F6D"/>
    <w:rsid w:val="00C0003D"/>
    <w:rsid w:val="00C0017B"/>
    <w:rsid w:val="00C001A7"/>
    <w:rsid w:val="00C00390"/>
    <w:rsid w:val="00C00425"/>
    <w:rsid w:val="00C005F8"/>
    <w:rsid w:val="00C00B1E"/>
    <w:rsid w:val="00C00B59"/>
    <w:rsid w:val="00C00DD3"/>
    <w:rsid w:val="00C00F5A"/>
    <w:rsid w:val="00C01339"/>
    <w:rsid w:val="00C0146C"/>
    <w:rsid w:val="00C0178D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2485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502"/>
    <w:rsid w:val="00C07805"/>
    <w:rsid w:val="00C079F3"/>
    <w:rsid w:val="00C07FBD"/>
    <w:rsid w:val="00C07FFE"/>
    <w:rsid w:val="00C10C7A"/>
    <w:rsid w:val="00C10DE0"/>
    <w:rsid w:val="00C10E25"/>
    <w:rsid w:val="00C10EE4"/>
    <w:rsid w:val="00C10F05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127"/>
    <w:rsid w:val="00C133D9"/>
    <w:rsid w:val="00C13D41"/>
    <w:rsid w:val="00C13F4E"/>
    <w:rsid w:val="00C1434E"/>
    <w:rsid w:val="00C14783"/>
    <w:rsid w:val="00C1488F"/>
    <w:rsid w:val="00C149B7"/>
    <w:rsid w:val="00C14FB7"/>
    <w:rsid w:val="00C152C8"/>
    <w:rsid w:val="00C15408"/>
    <w:rsid w:val="00C15CFD"/>
    <w:rsid w:val="00C16066"/>
    <w:rsid w:val="00C166DA"/>
    <w:rsid w:val="00C16748"/>
    <w:rsid w:val="00C167A7"/>
    <w:rsid w:val="00C16827"/>
    <w:rsid w:val="00C1686A"/>
    <w:rsid w:val="00C16C47"/>
    <w:rsid w:val="00C16F6A"/>
    <w:rsid w:val="00C171AA"/>
    <w:rsid w:val="00C171F7"/>
    <w:rsid w:val="00C17B63"/>
    <w:rsid w:val="00C17DBC"/>
    <w:rsid w:val="00C17F8E"/>
    <w:rsid w:val="00C203D4"/>
    <w:rsid w:val="00C2066C"/>
    <w:rsid w:val="00C2082B"/>
    <w:rsid w:val="00C209E0"/>
    <w:rsid w:val="00C20A8D"/>
    <w:rsid w:val="00C20B98"/>
    <w:rsid w:val="00C20D1A"/>
    <w:rsid w:val="00C20D55"/>
    <w:rsid w:val="00C20DC8"/>
    <w:rsid w:val="00C21271"/>
    <w:rsid w:val="00C21299"/>
    <w:rsid w:val="00C21344"/>
    <w:rsid w:val="00C217AC"/>
    <w:rsid w:val="00C217C1"/>
    <w:rsid w:val="00C21B4C"/>
    <w:rsid w:val="00C22004"/>
    <w:rsid w:val="00C221DB"/>
    <w:rsid w:val="00C224C8"/>
    <w:rsid w:val="00C2290E"/>
    <w:rsid w:val="00C22CC1"/>
    <w:rsid w:val="00C22D93"/>
    <w:rsid w:val="00C22EE4"/>
    <w:rsid w:val="00C236D7"/>
    <w:rsid w:val="00C239DE"/>
    <w:rsid w:val="00C23DB7"/>
    <w:rsid w:val="00C23DF6"/>
    <w:rsid w:val="00C244D0"/>
    <w:rsid w:val="00C24655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4CA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08BF"/>
    <w:rsid w:val="00C3097A"/>
    <w:rsid w:val="00C32102"/>
    <w:rsid w:val="00C32810"/>
    <w:rsid w:val="00C32ECA"/>
    <w:rsid w:val="00C32F54"/>
    <w:rsid w:val="00C33168"/>
    <w:rsid w:val="00C33343"/>
    <w:rsid w:val="00C3338B"/>
    <w:rsid w:val="00C340A2"/>
    <w:rsid w:val="00C341BC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A67"/>
    <w:rsid w:val="00C44024"/>
    <w:rsid w:val="00C44132"/>
    <w:rsid w:val="00C44692"/>
    <w:rsid w:val="00C4470D"/>
    <w:rsid w:val="00C44753"/>
    <w:rsid w:val="00C44772"/>
    <w:rsid w:val="00C44CF2"/>
    <w:rsid w:val="00C44D37"/>
    <w:rsid w:val="00C4559B"/>
    <w:rsid w:val="00C45615"/>
    <w:rsid w:val="00C456B4"/>
    <w:rsid w:val="00C4601B"/>
    <w:rsid w:val="00C4606C"/>
    <w:rsid w:val="00C461CA"/>
    <w:rsid w:val="00C464AF"/>
    <w:rsid w:val="00C464D0"/>
    <w:rsid w:val="00C46653"/>
    <w:rsid w:val="00C46894"/>
    <w:rsid w:val="00C46952"/>
    <w:rsid w:val="00C46D85"/>
    <w:rsid w:val="00C46DED"/>
    <w:rsid w:val="00C46F63"/>
    <w:rsid w:val="00C47108"/>
    <w:rsid w:val="00C4747C"/>
    <w:rsid w:val="00C47716"/>
    <w:rsid w:val="00C4790A"/>
    <w:rsid w:val="00C47EC3"/>
    <w:rsid w:val="00C47EF2"/>
    <w:rsid w:val="00C500D8"/>
    <w:rsid w:val="00C501A9"/>
    <w:rsid w:val="00C5048F"/>
    <w:rsid w:val="00C5051E"/>
    <w:rsid w:val="00C508D2"/>
    <w:rsid w:val="00C50AEA"/>
    <w:rsid w:val="00C50C0A"/>
    <w:rsid w:val="00C50EC4"/>
    <w:rsid w:val="00C51287"/>
    <w:rsid w:val="00C5175C"/>
    <w:rsid w:val="00C519E7"/>
    <w:rsid w:val="00C51A17"/>
    <w:rsid w:val="00C52DD8"/>
    <w:rsid w:val="00C53276"/>
    <w:rsid w:val="00C5378A"/>
    <w:rsid w:val="00C537A2"/>
    <w:rsid w:val="00C5450A"/>
    <w:rsid w:val="00C546F8"/>
    <w:rsid w:val="00C548C9"/>
    <w:rsid w:val="00C54CCB"/>
    <w:rsid w:val="00C54E19"/>
    <w:rsid w:val="00C55233"/>
    <w:rsid w:val="00C5537D"/>
    <w:rsid w:val="00C55E65"/>
    <w:rsid w:val="00C56029"/>
    <w:rsid w:val="00C562FA"/>
    <w:rsid w:val="00C563C1"/>
    <w:rsid w:val="00C56D89"/>
    <w:rsid w:val="00C56F59"/>
    <w:rsid w:val="00C572AE"/>
    <w:rsid w:val="00C57312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A61"/>
    <w:rsid w:val="00C60DFC"/>
    <w:rsid w:val="00C60FBF"/>
    <w:rsid w:val="00C61440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5CE"/>
    <w:rsid w:val="00C63753"/>
    <w:rsid w:val="00C637E7"/>
    <w:rsid w:val="00C63A24"/>
    <w:rsid w:val="00C63B06"/>
    <w:rsid w:val="00C63C9B"/>
    <w:rsid w:val="00C63F36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6A"/>
    <w:rsid w:val="00C65DD7"/>
    <w:rsid w:val="00C6603A"/>
    <w:rsid w:val="00C66047"/>
    <w:rsid w:val="00C66050"/>
    <w:rsid w:val="00C663E8"/>
    <w:rsid w:val="00C6652E"/>
    <w:rsid w:val="00C66989"/>
    <w:rsid w:val="00C669B9"/>
    <w:rsid w:val="00C66AC3"/>
    <w:rsid w:val="00C66BE1"/>
    <w:rsid w:val="00C66E93"/>
    <w:rsid w:val="00C6709C"/>
    <w:rsid w:val="00C67142"/>
    <w:rsid w:val="00C6742A"/>
    <w:rsid w:val="00C6763D"/>
    <w:rsid w:val="00C67885"/>
    <w:rsid w:val="00C678B0"/>
    <w:rsid w:val="00C67963"/>
    <w:rsid w:val="00C6798F"/>
    <w:rsid w:val="00C67B8C"/>
    <w:rsid w:val="00C67D0A"/>
    <w:rsid w:val="00C67E06"/>
    <w:rsid w:val="00C67E68"/>
    <w:rsid w:val="00C707F3"/>
    <w:rsid w:val="00C70AC5"/>
    <w:rsid w:val="00C70BEB"/>
    <w:rsid w:val="00C70F33"/>
    <w:rsid w:val="00C71599"/>
    <w:rsid w:val="00C71650"/>
    <w:rsid w:val="00C71699"/>
    <w:rsid w:val="00C716E3"/>
    <w:rsid w:val="00C718BB"/>
    <w:rsid w:val="00C71AE0"/>
    <w:rsid w:val="00C71B95"/>
    <w:rsid w:val="00C71C5A"/>
    <w:rsid w:val="00C72015"/>
    <w:rsid w:val="00C7205C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08"/>
    <w:rsid w:val="00C741BC"/>
    <w:rsid w:val="00C7421A"/>
    <w:rsid w:val="00C74338"/>
    <w:rsid w:val="00C746A1"/>
    <w:rsid w:val="00C747E7"/>
    <w:rsid w:val="00C74969"/>
    <w:rsid w:val="00C74A0D"/>
    <w:rsid w:val="00C74AA7"/>
    <w:rsid w:val="00C74BF3"/>
    <w:rsid w:val="00C74C8E"/>
    <w:rsid w:val="00C74EAB"/>
    <w:rsid w:val="00C75070"/>
    <w:rsid w:val="00C755CE"/>
    <w:rsid w:val="00C7572F"/>
    <w:rsid w:val="00C75A4D"/>
    <w:rsid w:val="00C75A6B"/>
    <w:rsid w:val="00C75AB8"/>
    <w:rsid w:val="00C75BDC"/>
    <w:rsid w:val="00C761C9"/>
    <w:rsid w:val="00C761DD"/>
    <w:rsid w:val="00C7640E"/>
    <w:rsid w:val="00C767F3"/>
    <w:rsid w:val="00C7695D"/>
    <w:rsid w:val="00C76FE3"/>
    <w:rsid w:val="00C77072"/>
    <w:rsid w:val="00C7715E"/>
    <w:rsid w:val="00C7731B"/>
    <w:rsid w:val="00C7737C"/>
    <w:rsid w:val="00C77431"/>
    <w:rsid w:val="00C77BDA"/>
    <w:rsid w:val="00C77D31"/>
    <w:rsid w:val="00C77D64"/>
    <w:rsid w:val="00C77DEF"/>
    <w:rsid w:val="00C77E20"/>
    <w:rsid w:val="00C801C2"/>
    <w:rsid w:val="00C80574"/>
    <w:rsid w:val="00C806A1"/>
    <w:rsid w:val="00C8077A"/>
    <w:rsid w:val="00C811DB"/>
    <w:rsid w:val="00C81238"/>
    <w:rsid w:val="00C812CE"/>
    <w:rsid w:val="00C81315"/>
    <w:rsid w:val="00C815D0"/>
    <w:rsid w:val="00C81A7D"/>
    <w:rsid w:val="00C81B53"/>
    <w:rsid w:val="00C81BDD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999"/>
    <w:rsid w:val="00C83D2D"/>
    <w:rsid w:val="00C84135"/>
    <w:rsid w:val="00C84150"/>
    <w:rsid w:val="00C8436B"/>
    <w:rsid w:val="00C84615"/>
    <w:rsid w:val="00C84DE0"/>
    <w:rsid w:val="00C85260"/>
    <w:rsid w:val="00C85A29"/>
    <w:rsid w:val="00C86A72"/>
    <w:rsid w:val="00C86AD6"/>
    <w:rsid w:val="00C86D1D"/>
    <w:rsid w:val="00C870E9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2C7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0B7"/>
    <w:rsid w:val="00C934EE"/>
    <w:rsid w:val="00C936EB"/>
    <w:rsid w:val="00C93A18"/>
    <w:rsid w:val="00C93D92"/>
    <w:rsid w:val="00C94583"/>
    <w:rsid w:val="00C946B3"/>
    <w:rsid w:val="00C94793"/>
    <w:rsid w:val="00C94A8A"/>
    <w:rsid w:val="00C94A9F"/>
    <w:rsid w:val="00C951BA"/>
    <w:rsid w:val="00C951FB"/>
    <w:rsid w:val="00C9524D"/>
    <w:rsid w:val="00C953BB"/>
    <w:rsid w:val="00C9575D"/>
    <w:rsid w:val="00C95925"/>
    <w:rsid w:val="00C95BAA"/>
    <w:rsid w:val="00C95D1F"/>
    <w:rsid w:val="00C95EF1"/>
    <w:rsid w:val="00C96226"/>
    <w:rsid w:val="00C96716"/>
    <w:rsid w:val="00C9694D"/>
    <w:rsid w:val="00C96FCA"/>
    <w:rsid w:val="00C971A5"/>
    <w:rsid w:val="00C97446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0DB9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4BF0"/>
    <w:rsid w:val="00CA506A"/>
    <w:rsid w:val="00CA51CF"/>
    <w:rsid w:val="00CA522D"/>
    <w:rsid w:val="00CA53EC"/>
    <w:rsid w:val="00CA55C4"/>
    <w:rsid w:val="00CA5874"/>
    <w:rsid w:val="00CA59F7"/>
    <w:rsid w:val="00CA5F77"/>
    <w:rsid w:val="00CA62A1"/>
    <w:rsid w:val="00CA6B15"/>
    <w:rsid w:val="00CA6BB0"/>
    <w:rsid w:val="00CA6BC8"/>
    <w:rsid w:val="00CA70C5"/>
    <w:rsid w:val="00CA713B"/>
    <w:rsid w:val="00CA740A"/>
    <w:rsid w:val="00CA741C"/>
    <w:rsid w:val="00CA748D"/>
    <w:rsid w:val="00CA74FB"/>
    <w:rsid w:val="00CA76C3"/>
    <w:rsid w:val="00CA7B57"/>
    <w:rsid w:val="00CA7CEA"/>
    <w:rsid w:val="00CA7D2F"/>
    <w:rsid w:val="00CA7DBF"/>
    <w:rsid w:val="00CA7FDE"/>
    <w:rsid w:val="00CB0716"/>
    <w:rsid w:val="00CB07C9"/>
    <w:rsid w:val="00CB09BD"/>
    <w:rsid w:val="00CB0A06"/>
    <w:rsid w:val="00CB0B02"/>
    <w:rsid w:val="00CB0FC4"/>
    <w:rsid w:val="00CB14FB"/>
    <w:rsid w:val="00CB15B0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3DE"/>
    <w:rsid w:val="00CB58EF"/>
    <w:rsid w:val="00CB5977"/>
    <w:rsid w:val="00CB5DAD"/>
    <w:rsid w:val="00CB608C"/>
    <w:rsid w:val="00CB6334"/>
    <w:rsid w:val="00CB64A1"/>
    <w:rsid w:val="00CB66A5"/>
    <w:rsid w:val="00CB6946"/>
    <w:rsid w:val="00CB694E"/>
    <w:rsid w:val="00CB69B0"/>
    <w:rsid w:val="00CB6ABA"/>
    <w:rsid w:val="00CB6B3C"/>
    <w:rsid w:val="00CB6BF5"/>
    <w:rsid w:val="00CB7449"/>
    <w:rsid w:val="00CB75B5"/>
    <w:rsid w:val="00CB75E4"/>
    <w:rsid w:val="00CB7910"/>
    <w:rsid w:val="00CB7A65"/>
    <w:rsid w:val="00CB7ABA"/>
    <w:rsid w:val="00CB7B02"/>
    <w:rsid w:val="00CB7E11"/>
    <w:rsid w:val="00CC0103"/>
    <w:rsid w:val="00CC0141"/>
    <w:rsid w:val="00CC0283"/>
    <w:rsid w:val="00CC05FE"/>
    <w:rsid w:val="00CC079D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A28"/>
    <w:rsid w:val="00CC2C34"/>
    <w:rsid w:val="00CC2FE1"/>
    <w:rsid w:val="00CC30C0"/>
    <w:rsid w:val="00CC3100"/>
    <w:rsid w:val="00CC34D0"/>
    <w:rsid w:val="00CC37EC"/>
    <w:rsid w:val="00CC3A54"/>
    <w:rsid w:val="00CC3C16"/>
    <w:rsid w:val="00CC3E5C"/>
    <w:rsid w:val="00CC405E"/>
    <w:rsid w:val="00CC4583"/>
    <w:rsid w:val="00CC480B"/>
    <w:rsid w:val="00CC4C46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68"/>
    <w:rsid w:val="00CC79E5"/>
    <w:rsid w:val="00CC7D2C"/>
    <w:rsid w:val="00CD0228"/>
    <w:rsid w:val="00CD02AA"/>
    <w:rsid w:val="00CD02D7"/>
    <w:rsid w:val="00CD044A"/>
    <w:rsid w:val="00CD0580"/>
    <w:rsid w:val="00CD0CE9"/>
    <w:rsid w:val="00CD14C1"/>
    <w:rsid w:val="00CD1768"/>
    <w:rsid w:val="00CD183D"/>
    <w:rsid w:val="00CD1E99"/>
    <w:rsid w:val="00CD1F4C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0F6"/>
    <w:rsid w:val="00CD6460"/>
    <w:rsid w:val="00CD68A6"/>
    <w:rsid w:val="00CD68BE"/>
    <w:rsid w:val="00CD6D3E"/>
    <w:rsid w:val="00CD6F4B"/>
    <w:rsid w:val="00CD710A"/>
    <w:rsid w:val="00CD72AF"/>
    <w:rsid w:val="00CD74AA"/>
    <w:rsid w:val="00CD7918"/>
    <w:rsid w:val="00CE0213"/>
    <w:rsid w:val="00CE0718"/>
    <w:rsid w:val="00CE0842"/>
    <w:rsid w:val="00CE0D7F"/>
    <w:rsid w:val="00CE16E3"/>
    <w:rsid w:val="00CE1BFA"/>
    <w:rsid w:val="00CE1CA9"/>
    <w:rsid w:val="00CE1F75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ACA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385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54"/>
    <w:rsid w:val="00CF0D69"/>
    <w:rsid w:val="00CF0D6C"/>
    <w:rsid w:val="00CF0EDA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802"/>
    <w:rsid w:val="00CF59DE"/>
    <w:rsid w:val="00CF5CA3"/>
    <w:rsid w:val="00CF66EC"/>
    <w:rsid w:val="00CF68F6"/>
    <w:rsid w:val="00CF6D32"/>
    <w:rsid w:val="00CF6E44"/>
    <w:rsid w:val="00CF773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03B"/>
    <w:rsid w:val="00D01187"/>
    <w:rsid w:val="00D017A0"/>
    <w:rsid w:val="00D01954"/>
    <w:rsid w:val="00D0198A"/>
    <w:rsid w:val="00D019A3"/>
    <w:rsid w:val="00D02242"/>
    <w:rsid w:val="00D025CB"/>
    <w:rsid w:val="00D026F8"/>
    <w:rsid w:val="00D02792"/>
    <w:rsid w:val="00D02AA3"/>
    <w:rsid w:val="00D02AE8"/>
    <w:rsid w:val="00D02B59"/>
    <w:rsid w:val="00D02B6C"/>
    <w:rsid w:val="00D02EC1"/>
    <w:rsid w:val="00D02F54"/>
    <w:rsid w:val="00D03044"/>
    <w:rsid w:val="00D03625"/>
    <w:rsid w:val="00D03998"/>
    <w:rsid w:val="00D03A27"/>
    <w:rsid w:val="00D03FD3"/>
    <w:rsid w:val="00D040E1"/>
    <w:rsid w:val="00D0433E"/>
    <w:rsid w:val="00D048EF"/>
    <w:rsid w:val="00D04D3B"/>
    <w:rsid w:val="00D04E21"/>
    <w:rsid w:val="00D054C6"/>
    <w:rsid w:val="00D05908"/>
    <w:rsid w:val="00D059E6"/>
    <w:rsid w:val="00D05E53"/>
    <w:rsid w:val="00D05E7C"/>
    <w:rsid w:val="00D05F3F"/>
    <w:rsid w:val="00D061A9"/>
    <w:rsid w:val="00D06489"/>
    <w:rsid w:val="00D064C9"/>
    <w:rsid w:val="00D0668E"/>
    <w:rsid w:val="00D06827"/>
    <w:rsid w:val="00D06A07"/>
    <w:rsid w:val="00D06A35"/>
    <w:rsid w:val="00D06AF7"/>
    <w:rsid w:val="00D06FA2"/>
    <w:rsid w:val="00D07369"/>
    <w:rsid w:val="00D07629"/>
    <w:rsid w:val="00D07883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678"/>
    <w:rsid w:val="00D1372E"/>
    <w:rsid w:val="00D13A64"/>
    <w:rsid w:val="00D13C6E"/>
    <w:rsid w:val="00D14324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956"/>
    <w:rsid w:val="00D21CAF"/>
    <w:rsid w:val="00D21CF9"/>
    <w:rsid w:val="00D21D65"/>
    <w:rsid w:val="00D21EEE"/>
    <w:rsid w:val="00D21F1F"/>
    <w:rsid w:val="00D2209D"/>
    <w:rsid w:val="00D2212F"/>
    <w:rsid w:val="00D226EA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3EAF"/>
    <w:rsid w:val="00D24034"/>
    <w:rsid w:val="00D242BB"/>
    <w:rsid w:val="00D24810"/>
    <w:rsid w:val="00D24D18"/>
    <w:rsid w:val="00D24D92"/>
    <w:rsid w:val="00D24DCF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0E11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CB5"/>
    <w:rsid w:val="00D33F94"/>
    <w:rsid w:val="00D344D3"/>
    <w:rsid w:val="00D34717"/>
    <w:rsid w:val="00D34C22"/>
    <w:rsid w:val="00D34ECB"/>
    <w:rsid w:val="00D35021"/>
    <w:rsid w:val="00D35178"/>
    <w:rsid w:val="00D351B0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B78"/>
    <w:rsid w:val="00D37CE3"/>
    <w:rsid w:val="00D37EA0"/>
    <w:rsid w:val="00D4001E"/>
    <w:rsid w:val="00D4028D"/>
    <w:rsid w:val="00D40539"/>
    <w:rsid w:val="00D406E2"/>
    <w:rsid w:val="00D40D9E"/>
    <w:rsid w:val="00D40E5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B8D"/>
    <w:rsid w:val="00D42CC1"/>
    <w:rsid w:val="00D430AE"/>
    <w:rsid w:val="00D432A6"/>
    <w:rsid w:val="00D432B4"/>
    <w:rsid w:val="00D43667"/>
    <w:rsid w:val="00D43754"/>
    <w:rsid w:val="00D43986"/>
    <w:rsid w:val="00D43C5A"/>
    <w:rsid w:val="00D43F3D"/>
    <w:rsid w:val="00D44196"/>
    <w:rsid w:val="00D441C1"/>
    <w:rsid w:val="00D44386"/>
    <w:rsid w:val="00D446B0"/>
    <w:rsid w:val="00D4473E"/>
    <w:rsid w:val="00D44805"/>
    <w:rsid w:val="00D448BE"/>
    <w:rsid w:val="00D448FE"/>
    <w:rsid w:val="00D44C7A"/>
    <w:rsid w:val="00D44DE0"/>
    <w:rsid w:val="00D45D7A"/>
    <w:rsid w:val="00D45FDC"/>
    <w:rsid w:val="00D46057"/>
    <w:rsid w:val="00D46116"/>
    <w:rsid w:val="00D463D7"/>
    <w:rsid w:val="00D4644B"/>
    <w:rsid w:val="00D4764F"/>
    <w:rsid w:val="00D47989"/>
    <w:rsid w:val="00D47DDB"/>
    <w:rsid w:val="00D501A6"/>
    <w:rsid w:val="00D501C0"/>
    <w:rsid w:val="00D50397"/>
    <w:rsid w:val="00D506DA"/>
    <w:rsid w:val="00D50B97"/>
    <w:rsid w:val="00D50DC8"/>
    <w:rsid w:val="00D50E30"/>
    <w:rsid w:val="00D513D2"/>
    <w:rsid w:val="00D515F1"/>
    <w:rsid w:val="00D5176B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3FB8"/>
    <w:rsid w:val="00D54037"/>
    <w:rsid w:val="00D54231"/>
    <w:rsid w:val="00D544DD"/>
    <w:rsid w:val="00D54614"/>
    <w:rsid w:val="00D547C0"/>
    <w:rsid w:val="00D54A03"/>
    <w:rsid w:val="00D54BC6"/>
    <w:rsid w:val="00D54F5A"/>
    <w:rsid w:val="00D550D1"/>
    <w:rsid w:val="00D551B6"/>
    <w:rsid w:val="00D55202"/>
    <w:rsid w:val="00D55271"/>
    <w:rsid w:val="00D55686"/>
    <w:rsid w:val="00D55C56"/>
    <w:rsid w:val="00D55D8E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EE0"/>
    <w:rsid w:val="00D60FAD"/>
    <w:rsid w:val="00D6121C"/>
    <w:rsid w:val="00D61445"/>
    <w:rsid w:val="00D615DD"/>
    <w:rsid w:val="00D61653"/>
    <w:rsid w:val="00D616CC"/>
    <w:rsid w:val="00D618CA"/>
    <w:rsid w:val="00D61913"/>
    <w:rsid w:val="00D61CB0"/>
    <w:rsid w:val="00D61F44"/>
    <w:rsid w:val="00D62442"/>
    <w:rsid w:val="00D624B3"/>
    <w:rsid w:val="00D6272B"/>
    <w:rsid w:val="00D6299D"/>
    <w:rsid w:val="00D62B16"/>
    <w:rsid w:val="00D62BD1"/>
    <w:rsid w:val="00D62BE8"/>
    <w:rsid w:val="00D62C45"/>
    <w:rsid w:val="00D62C81"/>
    <w:rsid w:val="00D62EF3"/>
    <w:rsid w:val="00D632BE"/>
    <w:rsid w:val="00D63805"/>
    <w:rsid w:val="00D63A0A"/>
    <w:rsid w:val="00D63A1A"/>
    <w:rsid w:val="00D63D30"/>
    <w:rsid w:val="00D63E76"/>
    <w:rsid w:val="00D642A5"/>
    <w:rsid w:val="00D6462E"/>
    <w:rsid w:val="00D647F3"/>
    <w:rsid w:val="00D64B2D"/>
    <w:rsid w:val="00D6517C"/>
    <w:rsid w:val="00D6530E"/>
    <w:rsid w:val="00D65596"/>
    <w:rsid w:val="00D65656"/>
    <w:rsid w:val="00D65DBE"/>
    <w:rsid w:val="00D65E22"/>
    <w:rsid w:val="00D662C1"/>
    <w:rsid w:val="00D6636E"/>
    <w:rsid w:val="00D66818"/>
    <w:rsid w:val="00D66B21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DD"/>
    <w:rsid w:val="00D718A3"/>
    <w:rsid w:val="00D71C8F"/>
    <w:rsid w:val="00D71F13"/>
    <w:rsid w:val="00D71F4E"/>
    <w:rsid w:val="00D723FB"/>
    <w:rsid w:val="00D7243D"/>
    <w:rsid w:val="00D7261F"/>
    <w:rsid w:val="00D729DC"/>
    <w:rsid w:val="00D72DAF"/>
    <w:rsid w:val="00D731CB"/>
    <w:rsid w:val="00D73407"/>
    <w:rsid w:val="00D73497"/>
    <w:rsid w:val="00D738C1"/>
    <w:rsid w:val="00D739E9"/>
    <w:rsid w:val="00D739F4"/>
    <w:rsid w:val="00D73AD4"/>
    <w:rsid w:val="00D73FFB"/>
    <w:rsid w:val="00D74101"/>
    <w:rsid w:val="00D748F2"/>
    <w:rsid w:val="00D749AA"/>
    <w:rsid w:val="00D74A98"/>
    <w:rsid w:val="00D74C51"/>
    <w:rsid w:val="00D74E51"/>
    <w:rsid w:val="00D74F7D"/>
    <w:rsid w:val="00D74FCF"/>
    <w:rsid w:val="00D75057"/>
    <w:rsid w:val="00D754B9"/>
    <w:rsid w:val="00D75EAD"/>
    <w:rsid w:val="00D765A5"/>
    <w:rsid w:val="00D768FE"/>
    <w:rsid w:val="00D76980"/>
    <w:rsid w:val="00D76B59"/>
    <w:rsid w:val="00D76DC5"/>
    <w:rsid w:val="00D7736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656"/>
    <w:rsid w:val="00D828B7"/>
    <w:rsid w:val="00D82C66"/>
    <w:rsid w:val="00D830D3"/>
    <w:rsid w:val="00D83404"/>
    <w:rsid w:val="00D835F5"/>
    <w:rsid w:val="00D837F0"/>
    <w:rsid w:val="00D839A8"/>
    <w:rsid w:val="00D83B34"/>
    <w:rsid w:val="00D83B7C"/>
    <w:rsid w:val="00D83C03"/>
    <w:rsid w:val="00D83E61"/>
    <w:rsid w:val="00D842BB"/>
    <w:rsid w:val="00D842DE"/>
    <w:rsid w:val="00D843E2"/>
    <w:rsid w:val="00D84532"/>
    <w:rsid w:val="00D847F4"/>
    <w:rsid w:val="00D84ED9"/>
    <w:rsid w:val="00D84FE4"/>
    <w:rsid w:val="00D85150"/>
    <w:rsid w:val="00D852F2"/>
    <w:rsid w:val="00D85410"/>
    <w:rsid w:val="00D857B3"/>
    <w:rsid w:val="00D85E17"/>
    <w:rsid w:val="00D86030"/>
    <w:rsid w:val="00D861DB"/>
    <w:rsid w:val="00D865E3"/>
    <w:rsid w:val="00D86730"/>
    <w:rsid w:val="00D867FA"/>
    <w:rsid w:val="00D86C06"/>
    <w:rsid w:val="00D86C24"/>
    <w:rsid w:val="00D86C2B"/>
    <w:rsid w:val="00D86D67"/>
    <w:rsid w:val="00D86FEC"/>
    <w:rsid w:val="00D870DD"/>
    <w:rsid w:val="00D8714F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5"/>
    <w:rsid w:val="00D92960"/>
    <w:rsid w:val="00D92C6F"/>
    <w:rsid w:val="00D92C92"/>
    <w:rsid w:val="00D92F57"/>
    <w:rsid w:val="00D93044"/>
    <w:rsid w:val="00D9317E"/>
    <w:rsid w:val="00D931F2"/>
    <w:rsid w:val="00D9326C"/>
    <w:rsid w:val="00D93335"/>
    <w:rsid w:val="00D937B5"/>
    <w:rsid w:val="00D937E0"/>
    <w:rsid w:val="00D938B7"/>
    <w:rsid w:val="00D93A2B"/>
    <w:rsid w:val="00D93A76"/>
    <w:rsid w:val="00D93CA8"/>
    <w:rsid w:val="00D93D2D"/>
    <w:rsid w:val="00D93E67"/>
    <w:rsid w:val="00D940B6"/>
    <w:rsid w:val="00D940C0"/>
    <w:rsid w:val="00D9412B"/>
    <w:rsid w:val="00D94270"/>
    <w:rsid w:val="00D94E3C"/>
    <w:rsid w:val="00D95473"/>
    <w:rsid w:val="00D95A38"/>
    <w:rsid w:val="00D95F00"/>
    <w:rsid w:val="00D95F74"/>
    <w:rsid w:val="00D95F82"/>
    <w:rsid w:val="00D96709"/>
    <w:rsid w:val="00D967AF"/>
    <w:rsid w:val="00D9689E"/>
    <w:rsid w:val="00D9752A"/>
    <w:rsid w:val="00D97613"/>
    <w:rsid w:val="00D97700"/>
    <w:rsid w:val="00D978CA"/>
    <w:rsid w:val="00D979B6"/>
    <w:rsid w:val="00D97AE5"/>
    <w:rsid w:val="00D97CA7"/>
    <w:rsid w:val="00DA00E8"/>
    <w:rsid w:val="00DA0B38"/>
    <w:rsid w:val="00DA0CBD"/>
    <w:rsid w:val="00DA1379"/>
    <w:rsid w:val="00DA14A4"/>
    <w:rsid w:val="00DA14DF"/>
    <w:rsid w:val="00DA18E9"/>
    <w:rsid w:val="00DA19B5"/>
    <w:rsid w:val="00DA1A94"/>
    <w:rsid w:val="00DA1BDC"/>
    <w:rsid w:val="00DA1C56"/>
    <w:rsid w:val="00DA209D"/>
    <w:rsid w:val="00DA2642"/>
    <w:rsid w:val="00DA26CF"/>
    <w:rsid w:val="00DA2861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67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81"/>
    <w:rsid w:val="00DA6B81"/>
    <w:rsid w:val="00DA6BE0"/>
    <w:rsid w:val="00DA6C54"/>
    <w:rsid w:val="00DA6F05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AC8"/>
    <w:rsid w:val="00DB3C1C"/>
    <w:rsid w:val="00DB3E24"/>
    <w:rsid w:val="00DB3E72"/>
    <w:rsid w:val="00DB403B"/>
    <w:rsid w:val="00DB43EA"/>
    <w:rsid w:val="00DB450A"/>
    <w:rsid w:val="00DB4605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568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2D38"/>
    <w:rsid w:val="00DC3289"/>
    <w:rsid w:val="00DC355F"/>
    <w:rsid w:val="00DC36C1"/>
    <w:rsid w:val="00DC39B7"/>
    <w:rsid w:val="00DC3B8A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624"/>
    <w:rsid w:val="00DC5A59"/>
    <w:rsid w:val="00DC6316"/>
    <w:rsid w:val="00DC668D"/>
    <w:rsid w:val="00DC6A4E"/>
    <w:rsid w:val="00DC6B39"/>
    <w:rsid w:val="00DC6BD8"/>
    <w:rsid w:val="00DC6C59"/>
    <w:rsid w:val="00DC6D10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98"/>
    <w:rsid w:val="00DD07E1"/>
    <w:rsid w:val="00DD082C"/>
    <w:rsid w:val="00DD0B97"/>
    <w:rsid w:val="00DD0D61"/>
    <w:rsid w:val="00DD0F40"/>
    <w:rsid w:val="00DD0F7C"/>
    <w:rsid w:val="00DD0FBA"/>
    <w:rsid w:val="00DD10AA"/>
    <w:rsid w:val="00DD10E4"/>
    <w:rsid w:val="00DD1277"/>
    <w:rsid w:val="00DD1515"/>
    <w:rsid w:val="00DD162D"/>
    <w:rsid w:val="00DD182D"/>
    <w:rsid w:val="00DD1870"/>
    <w:rsid w:val="00DD1892"/>
    <w:rsid w:val="00DD1986"/>
    <w:rsid w:val="00DD220A"/>
    <w:rsid w:val="00DD2251"/>
    <w:rsid w:val="00DD22FF"/>
    <w:rsid w:val="00DD2408"/>
    <w:rsid w:val="00DD275C"/>
    <w:rsid w:val="00DD27AD"/>
    <w:rsid w:val="00DD294E"/>
    <w:rsid w:val="00DD2BBB"/>
    <w:rsid w:val="00DD2CC2"/>
    <w:rsid w:val="00DD2DA0"/>
    <w:rsid w:val="00DD2DBD"/>
    <w:rsid w:val="00DD2E3A"/>
    <w:rsid w:val="00DD3056"/>
    <w:rsid w:val="00DD306C"/>
    <w:rsid w:val="00DD32ED"/>
    <w:rsid w:val="00DD3CDB"/>
    <w:rsid w:val="00DD3CE2"/>
    <w:rsid w:val="00DD3E50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7D0"/>
    <w:rsid w:val="00DD696F"/>
    <w:rsid w:val="00DD6C25"/>
    <w:rsid w:val="00DD72BC"/>
    <w:rsid w:val="00DD7509"/>
    <w:rsid w:val="00DD7632"/>
    <w:rsid w:val="00DD7650"/>
    <w:rsid w:val="00DD775A"/>
    <w:rsid w:val="00DD7A86"/>
    <w:rsid w:val="00DD7A8C"/>
    <w:rsid w:val="00DD7B1E"/>
    <w:rsid w:val="00DD7DB9"/>
    <w:rsid w:val="00DE0323"/>
    <w:rsid w:val="00DE045D"/>
    <w:rsid w:val="00DE047C"/>
    <w:rsid w:val="00DE099C"/>
    <w:rsid w:val="00DE0D85"/>
    <w:rsid w:val="00DE0E61"/>
    <w:rsid w:val="00DE0F82"/>
    <w:rsid w:val="00DE1047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0E3"/>
    <w:rsid w:val="00DE73F0"/>
    <w:rsid w:val="00DE7937"/>
    <w:rsid w:val="00DE7A3A"/>
    <w:rsid w:val="00DF03BA"/>
    <w:rsid w:val="00DF0635"/>
    <w:rsid w:val="00DF07CF"/>
    <w:rsid w:val="00DF09AD"/>
    <w:rsid w:val="00DF0A93"/>
    <w:rsid w:val="00DF0A97"/>
    <w:rsid w:val="00DF0C46"/>
    <w:rsid w:val="00DF0D9D"/>
    <w:rsid w:val="00DF0F76"/>
    <w:rsid w:val="00DF1298"/>
    <w:rsid w:val="00DF1477"/>
    <w:rsid w:val="00DF19FE"/>
    <w:rsid w:val="00DF24CD"/>
    <w:rsid w:val="00DF27AE"/>
    <w:rsid w:val="00DF2A85"/>
    <w:rsid w:val="00DF2BCA"/>
    <w:rsid w:val="00DF2C0D"/>
    <w:rsid w:val="00DF2EFA"/>
    <w:rsid w:val="00DF32B6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1CD"/>
    <w:rsid w:val="00DF45DD"/>
    <w:rsid w:val="00DF4A1C"/>
    <w:rsid w:val="00DF4A9B"/>
    <w:rsid w:val="00DF4AE4"/>
    <w:rsid w:val="00DF4B08"/>
    <w:rsid w:val="00DF527D"/>
    <w:rsid w:val="00DF545A"/>
    <w:rsid w:val="00DF5578"/>
    <w:rsid w:val="00DF5A6D"/>
    <w:rsid w:val="00DF5B6B"/>
    <w:rsid w:val="00DF5B86"/>
    <w:rsid w:val="00DF64A3"/>
    <w:rsid w:val="00DF6934"/>
    <w:rsid w:val="00DF7037"/>
    <w:rsid w:val="00DF72C9"/>
    <w:rsid w:val="00DF73C8"/>
    <w:rsid w:val="00DF7456"/>
    <w:rsid w:val="00DF77B0"/>
    <w:rsid w:val="00DF7A9D"/>
    <w:rsid w:val="00DF7B34"/>
    <w:rsid w:val="00DF7C4E"/>
    <w:rsid w:val="00DF7DF2"/>
    <w:rsid w:val="00DF7F26"/>
    <w:rsid w:val="00E000B5"/>
    <w:rsid w:val="00E001C2"/>
    <w:rsid w:val="00E001CE"/>
    <w:rsid w:val="00E005CC"/>
    <w:rsid w:val="00E00606"/>
    <w:rsid w:val="00E0060E"/>
    <w:rsid w:val="00E007EF"/>
    <w:rsid w:val="00E00B76"/>
    <w:rsid w:val="00E00C9D"/>
    <w:rsid w:val="00E00F68"/>
    <w:rsid w:val="00E00FD3"/>
    <w:rsid w:val="00E01211"/>
    <w:rsid w:val="00E0123A"/>
    <w:rsid w:val="00E01408"/>
    <w:rsid w:val="00E01ACB"/>
    <w:rsid w:val="00E01D73"/>
    <w:rsid w:val="00E020FD"/>
    <w:rsid w:val="00E0213F"/>
    <w:rsid w:val="00E021EC"/>
    <w:rsid w:val="00E0239E"/>
    <w:rsid w:val="00E023E5"/>
    <w:rsid w:val="00E02700"/>
    <w:rsid w:val="00E02AA4"/>
    <w:rsid w:val="00E02AC7"/>
    <w:rsid w:val="00E02F58"/>
    <w:rsid w:val="00E031AA"/>
    <w:rsid w:val="00E031C1"/>
    <w:rsid w:val="00E031CC"/>
    <w:rsid w:val="00E03A14"/>
    <w:rsid w:val="00E03BF8"/>
    <w:rsid w:val="00E04432"/>
    <w:rsid w:val="00E04658"/>
    <w:rsid w:val="00E046A3"/>
    <w:rsid w:val="00E0479D"/>
    <w:rsid w:val="00E048B6"/>
    <w:rsid w:val="00E048EF"/>
    <w:rsid w:val="00E048F2"/>
    <w:rsid w:val="00E04995"/>
    <w:rsid w:val="00E04A31"/>
    <w:rsid w:val="00E04DD3"/>
    <w:rsid w:val="00E04F5C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79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4D1"/>
    <w:rsid w:val="00E12572"/>
    <w:rsid w:val="00E12624"/>
    <w:rsid w:val="00E1263B"/>
    <w:rsid w:val="00E127F6"/>
    <w:rsid w:val="00E12B4B"/>
    <w:rsid w:val="00E12B8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3C8F"/>
    <w:rsid w:val="00E1406E"/>
    <w:rsid w:val="00E14093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6F22"/>
    <w:rsid w:val="00E16FA7"/>
    <w:rsid w:val="00E170AF"/>
    <w:rsid w:val="00E1715D"/>
    <w:rsid w:val="00E172F9"/>
    <w:rsid w:val="00E1739C"/>
    <w:rsid w:val="00E1739F"/>
    <w:rsid w:val="00E17604"/>
    <w:rsid w:val="00E17613"/>
    <w:rsid w:val="00E1789C"/>
    <w:rsid w:val="00E17ACA"/>
    <w:rsid w:val="00E17E81"/>
    <w:rsid w:val="00E2029C"/>
    <w:rsid w:val="00E203B9"/>
    <w:rsid w:val="00E204D5"/>
    <w:rsid w:val="00E2058B"/>
    <w:rsid w:val="00E20822"/>
    <w:rsid w:val="00E20976"/>
    <w:rsid w:val="00E20A05"/>
    <w:rsid w:val="00E20CA4"/>
    <w:rsid w:val="00E2125F"/>
    <w:rsid w:val="00E21452"/>
    <w:rsid w:val="00E214F4"/>
    <w:rsid w:val="00E218FA"/>
    <w:rsid w:val="00E21C30"/>
    <w:rsid w:val="00E21E0A"/>
    <w:rsid w:val="00E21F02"/>
    <w:rsid w:val="00E2207E"/>
    <w:rsid w:val="00E22153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B"/>
    <w:rsid w:val="00E24209"/>
    <w:rsid w:val="00E246EF"/>
    <w:rsid w:val="00E2490B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4D7"/>
    <w:rsid w:val="00E2567D"/>
    <w:rsid w:val="00E25A57"/>
    <w:rsid w:val="00E25D01"/>
    <w:rsid w:val="00E25F48"/>
    <w:rsid w:val="00E2606C"/>
    <w:rsid w:val="00E265D7"/>
    <w:rsid w:val="00E2678B"/>
    <w:rsid w:val="00E275B3"/>
    <w:rsid w:val="00E27F25"/>
    <w:rsid w:val="00E304DC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D5A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0FB"/>
    <w:rsid w:val="00E33147"/>
    <w:rsid w:val="00E33151"/>
    <w:rsid w:val="00E33486"/>
    <w:rsid w:val="00E336C6"/>
    <w:rsid w:val="00E33AC3"/>
    <w:rsid w:val="00E3403E"/>
    <w:rsid w:val="00E341EE"/>
    <w:rsid w:val="00E34240"/>
    <w:rsid w:val="00E3428D"/>
    <w:rsid w:val="00E34901"/>
    <w:rsid w:val="00E349D5"/>
    <w:rsid w:val="00E35005"/>
    <w:rsid w:val="00E358FE"/>
    <w:rsid w:val="00E3597A"/>
    <w:rsid w:val="00E35990"/>
    <w:rsid w:val="00E35B45"/>
    <w:rsid w:val="00E35F11"/>
    <w:rsid w:val="00E360BA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5CC"/>
    <w:rsid w:val="00E4076B"/>
    <w:rsid w:val="00E408FC"/>
    <w:rsid w:val="00E409E5"/>
    <w:rsid w:val="00E40A49"/>
    <w:rsid w:val="00E40B5E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49B7"/>
    <w:rsid w:val="00E44E62"/>
    <w:rsid w:val="00E450F0"/>
    <w:rsid w:val="00E45155"/>
    <w:rsid w:val="00E4517D"/>
    <w:rsid w:val="00E453DE"/>
    <w:rsid w:val="00E4541D"/>
    <w:rsid w:val="00E45492"/>
    <w:rsid w:val="00E45714"/>
    <w:rsid w:val="00E457B9"/>
    <w:rsid w:val="00E457ED"/>
    <w:rsid w:val="00E45965"/>
    <w:rsid w:val="00E45C8E"/>
    <w:rsid w:val="00E45D07"/>
    <w:rsid w:val="00E45D69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817"/>
    <w:rsid w:val="00E50BBC"/>
    <w:rsid w:val="00E51138"/>
    <w:rsid w:val="00E5118C"/>
    <w:rsid w:val="00E5135D"/>
    <w:rsid w:val="00E518C9"/>
    <w:rsid w:val="00E51BBC"/>
    <w:rsid w:val="00E51C16"/>
    <w:rsid w:val="00E52074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3E5E"/>
    <w:rsid w:val="00E54AFE"/>
    <w:rsid w:val="00E54F6D"/>
    <w:rsid w:val="00E5503D"/>
    <w:rsid w:val="00E55097"/>
    <w:rsid w:val="00E55662"/>
    <w:rsid w:val="00E55B8E"/>
    <w:rsid w:val="00E56C1D"/>
    <w:rsid w:val="00E56D62"/>
    <w:rsid w:val="00E5763F"/>
    <w:rsid w:val="00E57647"/>
    <w:rsid w:val="00E57F67"/>
    <w:rsid w:val="00E57FE4"/>
    <w:rsid w:val="00E60389"/>
    <w:rsid w:val="00E60A2B"/>
    <w:rsid w:val="00E60A88"/>
    <w:rsid w:val="00E61084"/>
    <w:rsid w:val="00E61171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BE"/>
    <w:rsid w:val="00E634C6"/>
    <w:rsid w:val="00E634DD"/>
    <w:rsid w:val="00E6390F"/>
    <w:rsid w:val="00E63948"/>
    <w:rsid w:val="00E63CBA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8D1"/>
    <w:rsid w:val="00E66A86"/>
    <w:rsid w:val="00E66AB4"/>
    <w:rsid w:val="00E66B65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0FD2"/>
    <w:rsid w:val="00E7107D"/>
    <w:rsid w:val="00E71293"/>
    <w:rsid w:val="00E713CD"/>
    <w:rsid w:val="00E71441"/>
    <w:rsid w:val="00E7188C"/>
    <w:rsid w:val="00E71977"/>
    <w:rsid w:val="00E71DC8"/>
    <w:rsid w:val="00E71E22"/>
    <w:rsid w:val="00E7203A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BC"/>
    <w:rsid w:val="00E74DC6"/>
    <w:rsid w:val="00E74EFE"/>
    <w:rsid w:val="00E74F5C"/>
    <w:rsid w:val="00E75296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C5F"/>
    <w:rsid w:val="00E76DA1"/>
    <w:rsid w:val="00E76F82"/>
    <w:rsid w:val="00E77817"/>
    <w:rsid w:val="00E77D4A"/>
    <w:rsid w:val="00E8011C"/>
    <w:rsid w:val="00E80732"/>
    <w:rsid w:val="00E80E79"/>
    <w:rsid w:val="00E81277"/>
    <w:rsid w:val="00E8132F"/>
    <w:rsid w:val="00E81954"/>
    <w:rsid w:val="00E819DE"/>
    <w:rsid w:val="00E819F5"/>
    <w:rsid w:val="00E81B90"/>
    <w:rsid w:val="00E81DC7"/>
    <w:rsid w:val="00E81E02"/>
    <w:rsid w:val="00E82C19"/>
    <w:rsid w:val="00E83308"/>
    <w:rsid w:val="00E83534"/>
    <w:rsid w:val="00E83700"/>
    <w:rsid w:val="00E8386D"/>
    <w:rsid w:val="00E8393A"/>
    <w:rsid w:val="00E83FFF"/>
    <w:rsid w:val="00E8407E"/>
    <w:rsid w:val="00E84226"/>
    <w:rsid w:val="00E84721"/>
    <w:rsid w:val="00E84C2A"/>
    <w:rsid w:val="00E84C33"/>
    <w:rsid w:val="00E84C86"/>
    <w:rsid w:val="00E84E1E"/>
    <w:rsid w:val="00E85095"/>
    <w:rsid w:val="00E85181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DFA"/>
    <w:rsid w:val="00E87F94"/>
    <w:rsid w:val="00E87FD9"/>
    <w:rsid w:val="00E900E4"/>
    <w:rsid w:val="00E90998"/>
    <w:rsid w:val="00E90A02"/>
    <w:rsid w:val="00E9173A"/>
    <w:rsid w:val="00E919E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3E98"/>
    <w:rsid w:val="00E940C1"/>
    <w:rsid w:val="00E94219"/>
    <w:rsid w:val="00E9441F"/>
    <w:rsid w:val="00E9466B"/>
    <w:rsid w:val="00E947E3"/>
    <w:rsid w:val="00E94CDD"/>
    <w:rsid w:val="00E95053"/>
    <w:rsid w:val="00E95161"/>
    <w:rsid w:val="00E95258"/>
    <w:rsid w:val="00E95549"/>
    <w:rsid w:val="00E9557F"/>
    <w:rsid w:val="00E95928"/>
    <w:rsid w:val="00E9594E"/>
    <w:rsid w:val="00E9598E"/>
    <w:rsid w:val="00E95C45"/>
    <w:rsid w:val="00E967C4"/>
    <w:rsid w:val="00E96A0E"/>
    <w:rsid w:val="00E96AEB"/>
    <w:rsid w:val="00E971CB"/>
    <w:rsid w:val="00E97362"/>
    <w:rsid w:val="00E976E3"/>
    <w:rsid w:val="00E97872"/>
    <w:rsid w:val="00E97AC6"/>
    <w:rsid w:val="00E97B6D"/>
    <w:rsid w:val="00E97BCB"/>
    <w:rsid w:val="00E97C1E"/>
    <w:rsid w:val="00E97C87"/>
    <w:rsid w:val="00EA01A4"/>
    <w:rsid w:val="00EA05E6"/>
    <w:rsid w:val="00EA0A78"/>
    <w:rsid w:val="00EA0C54"/>
    <w:rsid w:val="00EA0C5E"/>
    <w:rsid w:val="00EA0CC2"/>
    <w:rsid w:val="00EA0F7B"/>
    <w:rsid w:val="00EA13EF"/>
    <w:rsid w:val="00EA1507"/>
    <w:rsid w:val="00EA1AB7"/>
    <w:rsid w:val="00EA2541"/>
    <w:rsid w:val="00EA2574"/>
    <w:rsid w:val="00EA2665"/>
    <w:rsid w:val="00EA2A8A"/>
    <w:rsid w:val="00EA2DD7"/>
    <w:rsid w:val="00EA2E61"/>
    <w:rsid w:val="00EA30B6"/>
    <w:rsid w:val="00EA30D2"/>
    <w:rsid w:val="00EA347D"/>
    <w:rsid w:val="00EA3875"/>
    <w:rsid w:val="00EA38A3"/>
    <w:rsid w:val="00EA3D45"/>
    <w:rsid w:val="00EA3F03"/>
    <w:rsid w:val="00EA4095"/>
    <w:rsid w:val="00EA40D2"/>
    <w:rsid w:val="00EA4215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97F"/>
    <w:rsid w:val="00EA79F6"/>
    <w:rsid w:val="00EA7A35"/>
    <w:rsid w:val="00EA7B8D"/>
    <w:rsid w:val="00EA7C84"/>
    <w:rsid w:val="00EB0416"/>
    <w:rsid w:val="00EB0496"/>
    <w:rsid w:val="00EB09DA"/>
    <w:rsid w:val="00EB0F97"/>
    <w:rsid w:val="00EB1296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6F3"/>
    <w:rsid w:val="00EB492C"/>
    <w:rsid w:val="00EB4DED"/>
    <w:rsid w:val="00EB4E3D"/>
    <w:rsid w:val="00EB52B9"/>
    <w:rsid w:val="00EB535B"/>
    <w:rsid w:val="00EB5424"/>
    <w:rsid w:val="00EB5851"/>
    <w:rsid w:val="00EB5DDD"/>
    <w:rsid w:val="00EB637B"/>
    <w:rsid w:val="00EB6825"/>
    <w:rsid w:val="00EB689E"/>
    <w:rsid w:val="00EB695C"/>
    <w:rsid w:val="00EB697A"/>
    <w:rsid w:val="00EB6D37"/>
    <w:rsid w:val="00EB6F3B"/>
    <w:rsid w:val="00EB6FF2"/>
    <w:rsid w:val="00EB704D"/>
    <w:rsid w:val="00EB71F6"/>
    <w:rsid w:val="00EB7C34"/>
    <w:rsid w:val="00EB7ED0"/>
    <w:rsid w:val="00EC00ED"/>
    <w:rsid w:val="00EC027C"/>
    <w:rsid w:val="00EC03EB"/>
    <w:rsid w:val="00EC0627"/>
    <w:rsid w:val="00EC0696"/>
    <w:rsid w:val="00EC07E9"/>
    <w:rsid w:val="00EC0B1D"/>
    <w:rsid w:val="00EC0C4F"/>
    <w:rsid w:val="00EC0CEF"/>
    <w:rsid w:val="00EC1184"/>
    <w:rsid w:val="00EC1320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295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02"/>
    <w:rsid w:val="00EC5970"/>
    <w:rsid w:val="00EC5988"/>
    <w:rsid w:val="00EC5CFF"/>
    <w:rsid w:val="00EC5E06"/>
    <w:rsid w:val="00EC5E80"/>
    <w:rsid w:val="00EC66C2"/>
    <w:rsid w:val="00EC685B"/>
    <w:rsid w:val="00EC7217"/>
    <w:rsid w:val="00EC7300"/>
    <w:rsid w:val="00EC7752"/>
    <w:rsid w:val="00EC7CCE"/>
    <w:rsid w:val="00EC7FB1"/>
    <w:rsid w:val="00ED010C"/>
    <w:rsid w:val="00ED0C07"/>
    <w:rsid w:val="00ED0E7F"/>
    <w:rsid w:val="00ED1019"/>
    <w:rsid w:val="00ED1112"/>
    <w:rsid w:val="00ED14A8"/>
    <w:rsid w:val="00ED1BAA"/>
    <w:rsid w:val="00ED249F"/>
    <w:rsid w:val="00ED27ED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AF1"/>
    <w:rsid w:val="00ED4C9A"/>
    <w:rsid w:val="00ED4DE9"/>
    <w:rsid w:val="00ED5004"/>
    <w:rsid w:val="00ED5349"/>
    <w:rsid w:val="00ED562C"/>
    <w:rsid w:val="00ED5685"/>
    <w:rsid w:val="00ED56B2"/>
    <w:rsid w:val="00ED56CA"/>
    <w:rsid w:val="00ED5F6E"/>
    <w:rsid w:val="00ED7667"/>
    <w:rsid w:val="00ED7F42"/>
    <w:rsid w:val="00EE044E"/>
    <w:rsid w:val="00EE04F0"/>
    <w:rsid w:val="00EE0828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B9B"/>
    <w:rsid w:val="00EE1E45"/>
    <w:rsid w:val="00EE1E48"/>
    <w:rsid w:val="00EE1FAF"/>
    <w:rsid w:val="00EE24C6"/>
    <w:rsid w:val="00EE293D"/>
    <w:rsid w:val="00EE2D04"/>
    <w:rsid w:val="00EE2DC5"/>
    <w:rsid w:val="00EE2E6D"/>
    <w:rsid w:val="00EE3239"/>
    <w:rsid w:val="00EE32A2"/>
    <w:rsid w:val="00EE3328"/>
    <w:rsid w:val="00EE33CC"/>
    <w:rsid w:val="00EE352D"/>
    <w:rsid w:val="00EE38FF"/>
    <w:rsid w:val="00EE39B1"/>
    <w:rsid w:val="00EE3C1A"/>
    <w:rsid w:val="00EE3D3B"/>
    <w:rsid w:val="00EE3E1C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0C61"/>
    <w:rsid w:val="00EF11CA"/>
    <w:rsid w:val="00EF1751"/>
    <w:rsid w:val="00EF1EC0"/>
    <w:rsid w:val="00EF2198"/>
    <w:rsid w:val="00EF234F"/>
    <w:rsid w:val="00EF270D"/>
    <w:rsid w:val="00EF2A2F"/>
    <w:rsid w:val="00EF2AA0"/>
    <w:rsid w:val="00EF2B43"/>
    <w:rsid w:val="00EF2D84"/>
    <w:rsid w:val="00EF2DCF"/>
    <w:rsid w:val="00EF3866"/>
    <w:rsid w:val="00EF3D52"/>
    <w:rsid w:val="00EF44D7"/>
    <w:rsid w:val="00EF47E8"/>
    <w:rsid w:val="00EF490F"/>
    <w:rsid w:val="00EF4B9A"/>
    <w:rsid w:val="00EF4BB5"/>
    <w:rsid w:val="00EF4BC9"/>
    <w:rsid w:val="00EF4DF8"/>
    <w:rsid w:val="00EF4F0F"/>
    <w:rsid w:val="00EF50D1"/>
    <w:rsid w:val="00EF5498"/>
    <w:rsid w:val="00EF6200"/>
    <w:rsid w:val="00EF6CB6"/>
    <w:rsid w:val="00EF6D56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E2A"/>
    <w:rsid w:val="00F00FF9"/>
    <w:rsid w:val="00F01581"/>
    <w:rsid w:val="00F01647"/>
    <w:rsid w:val="00F01881"/>
    <w:rsid w:val="00F0198E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D4B"/>
    <w:rsid w:val="00F02E6C"/>
    <w:rsid w:val="00F03053"/>
    <w:rsid w:val="00F03207"/>
    <w:rsid w:val="00F034FF"/>
    <w:rsid w:val="00F038FB"/>
    <w:rsid w:val="00F03A3F"/>
    <w:rsid w:val="00F03D1F"/>
    <w:rsid w:val="00F0406F"/>
    <w:rsid w:val="00F041C1"/>
    <w:rsid w:val="00F042EC"/>
    <w:rsid w:val="00F044C7"/>
    <w:rsid w:val="00F045B0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621"/>
    <w:rsid w:val="00F07782"/>
    <w:rsid w:val="00F079E0"/>
    <w:rsid w:val="00F07A98"/>
    <w:rsid w:val="00F07CD7"/>
    <w:rsid w:val="00F07E99"/>
    <w:rsid w:val="00F10CD1"/>
    <w:rsid w:val="00F1134E"/>
    <w:rsid w:val="00F116E8"/>
    <w:rsid w:val="00F119F2"/>
    <w:rsid w:val="00F11EB0"/>
    <w:rsid w:val="00F12273"/>
    <w:rsid w:val="00F125E9"/>
    <w:rsid w:val="00F127BC"/>
    <w:rsid w:val="00F12A01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DDB"/>
    <w:rsid w:val="00F13E68"/>
    <w:rsid w:val="00F13FBE"/>
    <w:rsid w:val="00F144F9"/>
    <w:rsid w:val="00F146DB"/>
    <w:rsid w:val="00F14C50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0DE"/>
    <w:rsid w:val="00F170F9"/>
    <w:rsid w:val="00F1721F"/>
    <w:rsid w:val="00F17951"/>
    <w:rsid w:val="00F17FF5"/>
    <w:rsid w:val="00F2011A"/>
    <w:rsid w:val="00F201F0"/>
    <w:rsid w:val="00F201F6"/>
    <w:rsid w:val="00F20C95"/>
    <w:rsid w:val="00F20E43"/>
    <w:rsid w:val="00F212CE"/>
    <w:rsid w:val="00F21395"/>
    <w:rsid w:val="00F2159E"/>
    <w:rsid w:val="00F216DD"/>
    <w:rsid w:val="00F2190D"/>
    <w:rsid w:val="00F21E38"/>
    <w:rsid w:val="00F21EF4"/>
    <w:rsid w:val="00F2201B"/>
    <w:rsid w:val="00F22328"/>
    <w:rsid w:val="00F225FC"/>
    <w:rsid w:val="00F2282B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8F5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304DE"/>
    <w:rsid w:val="00F305D1"/>
    <w:rsid w:val="00F30962"/>
    <w:rsid w:val="00F30C88"/>
    <w:rsid w:val="00F312E7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33"/>
    <w:rsid w:val="00F3369E"/>
    <w:rsid w:val="00F3380A"/>
    <w:rsid w:val="00F3395D"/>
    <w:rsid w:val="00F3450E"/>
    <w:rsid w:val="00F347BA"/>
    <w:rsid w:val="00F3485C"/>
    <w:rsid w:val="00F34871"/>
    <w:rsid w:val="00F348C7"/>
    <w:rsid w:val="00F34E05"/>
    <w:rsid w:val="00F34FE2"/>
    <w:rsid w:val="00F356A6"/>
    <w:rsid w:val="00F3586D"/>
    <w:rsid w:val="00F35CE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2A5"/>
    <w:rsid w:val="00F36403"/>
    <w:rsid w:val="00F36882"/>
    <w:rsid w:val="00F36A85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6F7"/>
    <w:rsid w:val="00F41C35"/>
    <w:rsid w:val="00F41DCB"/>
    <w:rsid w:val="00F423DC"/>
    <w:rsid w:val="00F42626"/>
    <w:rsid w:val="00F4263D"/>
    <w:rsid w:val="00F42815"/>
    <w:rsid w:val="00F428FA"/>
    <w:rsid w:val="00F42D46"/>
    <w:rsid w:val="00F42F1E"/>
    <w:rsid w:val="00F42F23"/>
    <w:rsid w:val="00F42FDD"/>
    <w:rsid w:val="00F43089"/>
    <w:rsid w:val="00F431F7"/>
    <w:rsid w:val="00F43617"/>
    <w:rsid w:val="00F438C9"/>
    <w:rsid w:val="00F43935"/>
    <w:rsid w:val="00F43BE5"/>
    <w:rsid w:val="00F43C1D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709"/>
    <w:rsid w:val="00F46C54"/>
    <w:rsid w:val="00F46F2F"/>
    <w:rsid w:val="00F46F4D"/>
    <w:rsid w:val="00F46F85"/>
    <w:rsid w:val="00F471B3"/>
    <w:rsid w:val="00F477C4"/>
    <w:rsid w:val="00F479B3"/>
    <w:rsid w:val="00F47E24"/>
    <w:rsid w:val="00F47F37"/>
    <w:rsid w:val="00F500FA"/>
    <w:rsid w:val="00F506E8"/>
    <w:rsid w:val="00F5072D"/>
    <w:rsid w:val="00F50E78"/>
    <w:rsid w:val="00F50EC6"/>
    <w:rsid w:val="00F50F8B"/>
    <w:rsid w:val="00F51073"/>
    <w:rsid w:val="00F513B8"/>
    <w:rsid w:val="00F5154A"/>
    <w:rsid w:val="00F5178A"/>
    <w:rsid w:val="00F517AF"/>
    <w:rsid w:val="00F51842"/>
    <w:rsid w:val="00F51CFE"/>
    <w:rsid w:val="00F51D7F"/>
    <w:rsid w:val="00F524DA"/>
    <w:rsid w:val="00F52911"/>
    <w:rsid w:val="00F52BEF"/>
    <w:rsid w:val="00F52EB6"/>
    <w:rsid w:val="00F53322"/>
    <w:rsid w:val="00F5333A"/>
    <w:rsid w:val="00F53475"/>
    <w:rsid w:val="00F5351A"/>
    <w:rsid w:val="00F535EE"/>
    <w:rsid w:val="00F5360B"/>
    <w:rsid w:val="00F536D4"/>
    <w:rsid w:val="00F537B8"/>
    <w:rsid w:val="00F5387E"/>
    <w:rsid w:val="00F53E62"/>
    <w:rsid w:val="00F54091"/>
    <w:rsid w:val="00F543CD"/>
    <w:rsid w:val="00F54465"/>
    <w:rsid w:val="00F54523"/>
    <w:rsid w:val="00F549F1"/>
    <w:rsid w:val="00F54A2B"/>
    <w:rsid w:val="00F54D9E"/>
    <w:rsid w:val="00F54ED6"/>
    <w:rsid w:val="00F54F56"/>
    <w:rsid w:val="00F5508D"/>
    <w:rsid w:val="00F550AE"/>
    <w:rsid w:val="00F550DC"/>
    <w:rsid w:val="00F55317"/>
    <w:rsid w:val="00F55352"/>
    <w:rsid w:val="00F558C4"/>
    <w:rsid w:val="00F55B4A"/>
    <w:rsid w:val="00F56078"/>
    <w:rsid w:val="00F56311"/>
    <w:rsid w:val="00F56436"/>
    <w:rsid w:val="00F566FB"/>
    <w:rsid w:val="00F56959"/>
    <w:rsid w:val="00F56BD2"/>
    <w:rsid w:val="00F56C78"/>
    <w:rsid w:val="00F56FC6"/>
    <w:rsid w:val="00F5707C"/>
    <w:rsid w:val="00F6018F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9DB"/>
    <w:rsid w:val="00F62B86"/>
    <w:rsid w:val="00F62C26"/>
    <w:rsid w:val="00F62C52"/>
    <w:rsid w:val="00F62DD1"/>
    <w:rsid w:val="00F62F21"/>
    <w:rsid w:val="00F632F2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CC1"/>
    <w:rsid w:val="00F64D81"/>
    <w:rsid w:val="00F64FC8"/>
    <w:rsid w:val="00F65040"/>
    <w:rsid w:val="00F650BF"/>
    <w:rsid w:val="00F658B3"/>
    <w:rsid w:val="00F6635A"/>
    <w:rsid w:val="00F66417"/>
    <w:rsid w:val="00F66420"/>
    <w:rsid w:val="00F66465"/>
    <w:rsid w:val="00F666AB"/>
    <w:rsid w:val="00F66C79"/>
    <w:rsid w:val="00F66C95"/>
    <w:rsid w:val="00F66F70"/>
    <w:rsid w:val="00F67072"/>
    <w:rsid w:val="00F670D9"/>
    <w:rsid w:val="00F67353"/>
    <w:rsid w:val="00F673AA"/>
    <w:rsid w:val="00F67829"/>
    <w:rsid w:val="00F6785B"/>
    <w:rsid w:val="00F7031F"/>
    <w:rsid w:val="00F704FC"/>
    <w:rsid w:val="00F70861"/>
    <w:rsid w:val="00F70865"/>
    <w:rsid w:val="00F70BB3"/>
    <w:rsid w:val="00F70D00"/>
    <w:rsid w:val="00F7134F"/>
    <w:rsid w:val="00F716AE"/>
    <w:rsid w:val="00F71A67"/>
    <w:rsid w:val="00F71A76"/>
    <w:rsid w:val="00F71ED2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525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C0"/>
    <w:rsid w:val="00F774EC"/>
    <w:rsid w:val="00F77604"/>
    <w:rsid w:val="00F7779B"/>
    <w:rsid w:val="00F777A7"/>
    <w:rsid w:val="00F77960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358"/>
    <w:rsid w:val="00F8141B"/>
    <w:rsid w:val="00F815BD"/>
    <w:rsid w:val="00F815CF"/>
    <w:rsid w:val="00F81764"/>
    <w:rsid w:val="00F827ED"/>
    <w:rsid w:val="00F82849"/>
    <w:rsid w:val="00F82954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47F"/>
    <w:rsid w:val="00F836B2"/>
    <w:rsid w:val="00F83865"/>
    <w:rsid w:val="00F83C6D"/>
    <w:rsid w:val="00F83D69"/>
    <w:rsid w:val="00F841F3"/>
    <w:rsid w:val="00F843A8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2A3"/>
    <w:rsid w:val="00F909C2"/>
    <w:rsid w:val="00F90A5C"/>
    <w:rsid w:val="00F90D05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92F"/>
    <w:rsid w:val="00F94DC3"/>
    <w:rsid w:val="00F94F3A"/>
    <w:rsid w:val="00F956D0"/>
    <w:rsid w:val="00F958C9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0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852"/>
    <w:rsid w:val="00FA0F17"/>
    <w:rsid w:val="00FA1087"/>
    <w:rsid w:val="00FA1163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A52"/>
    <w:rsid w:val="00FA6B02"/>
    <w:rsid w:val="00FA6D73"/>
    <w:rsid w:val="00FA6E67"/>
    <w:rsid w:val="00FA7243"/>
    <w:rsid w:val="00FA736E"/>
    <w:rsid w:val="00FA771C"/>
    <w:rsid w:val="00FA775E"/>
    <w:rsid w:val="00FA77BF"/>
    <w:rsid w:val="00FA7AB2"/>
    <w:rsid w:val="00FA7F57"/>
    <w:rsid w:val="00FB0009"/>
    <w:rsid w:val="00FB0531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A"/>
    <w:rsid w:val="00FB28CF"/>
    <w:rsid w:val="00FB2A41"/>
    <w:rsid w:val="00FB2B5E"/>
    <w:rsid w:val="00FB2D75"/>
    <w:rsid w:val="00FB3086"/>
    <w:rsid w:val="00FB3420"/>
    <w:rsid w:val="00FB3BE8"/>
    <w:rsid w:val="00FB3FAC"/>
    <w:rsid w:val="00FB4546"/>
    <w:rsid w:val="00FB46BF"/>
    <w:rsid w:val="00FB4841"/>
    <w:rsid w:val="00FB49B1"/>
    <w:rsid w:val="00FB4CA9"/>
    <w:rsid w:val="00FB4FB8"/>
    <w:rsid w:val="00FB5002"/>
    <w:rsid w:val="00FB50B3"/>
    <w:rsid w:val="00FB5219"/>
    <w:rsid w:val="00FB5C74"/>
    <w:rsid w:val="00FB5C91"/>
    <w:rsid w:val="00FB5CB8"/>
    <w:rsid w:val="00FB5DF7"/>
    <w:rsid w:val="00FB5F99"/>
    <w:rsid w:val="00FB69AA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0B"/>
    <w:rsid w:val="00FC0A31"/>
    <w:rsid w:val="00FC0A46"/>
    <w:rsid w:val="00FC0C5B"/>
    <w:rsid w:val="00FC0C87"/>
    <w:rsid w:val="00FC10AC"/>
    <w:rsid w:val="00FC113F"/>
    <w:rsid w:val="00FC1E79"/>
    <w:rsid w:val="00FC23B1"/>
    <w:rsid w:val="00FC27CC"/>
    <w:rsid w:val="00FC2870"/>
    <w:rsid w:val="00FC28B1"/>
    <w:rsid w:val="00FC29F4"/>
    <w:rsid w:val="00FC2FE5"/>
    <w:rsid w:val="00FC3336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EF5"/>
    <w:rsid w:val="00FC5FB2"/>
    <w:rsid w:val="00FC60DF"/>
    <w:rsid w:val="00FC6277"/>
    <w:rsid w:val="00FC64B0"/>
    <w:rsid w:val="00FC6682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A53"/>
    <w:rsid w:val="00FD1BD7"/>
    <w:rsid w:val="00FD1BF5"/>
    <w:rsid w:val="00FD1F50"/>
    <w:rsid w:val="00FD1FB2"/>
    <w:rsid w:val="00FD2181"/>
    <w:rsid w:val="00FD2245"/>
    <w:rsid w:val="00FD27DD"/>
    <w:rsid w:val="00FD2854"/>
    <w:rsid w:val="00FD2B5B"/>
    <w:rsid w:val="00FD32C6"/>
    <w:rsid w:val="00FD35EC"/>
    <w:rsid w:val="00FD36C7"/>
    <w:rsid w:val="00FD44F4"/>
    <w:rsid w:val="00FD45B4"/>
    <w:rsid w:val="00FD4F29"/>
    <w:rsid w:val="00FD4F97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D7E54"/>
    <w:rsid w:val="00FD7FC5"/>
    <w:rsid w:val="00FE026B"/>
    <w:rsid w:val="00FE031A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2D0A"/>
    <w:rsid w:val="00FE3031"/>
    <w:rsid w:val="00FE31FB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0BE"/>
    <w:rsid w:val="00FE6345"/>
    <w:rsid w:val="00FE6B0A"/>
    <w:rsid w:val="00FE6D5C"/>
    <w:rsid w:val="00FE6F49"/>
    <w:rsid w:val="00FE70B8"/>
    <w:rsid w:val="00FE70F5"/>
    <w:rsid w:val="00FE746B"/>
    <w:rsid w:val="00FE7500"/>
    <w:rsid w:val="00FE7503"/>
    <w:rsid w:val="00FE760E"/>
    <w:rsid w:val="00FE767F"/>
    <w:rsid w:val="00FE7777"/>
    <w:rsid w:val="00FE7B7D"/>
    <w:rsid w:val="00FE7BA9"/>
    <w:rsid w:val="00FE7E04"/>
    <w:rsid w:val="00FE7F37"/>
    <w:rsid w:val="00FF042B"/>
    <w:rsid w:val="00FF044D"/>
    <w:rsid w:val="00FF0483"/>
    <w:rsid w:val="00FF05EF"/>
    <w:rsid w:val="00FF074A"/>
    <w:rsid w:val="00FF08A1"/>
    <w:rsid w:val="00FF0A35"/>
    <w:rsid w:val="00FF0CBD"/>
    <w:rsid w:val="00FF0D1F"/>
    <w:rsid w:val="00FF0DEE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024"/>
    <w:rsid w:val="00FF3317"/>
    <w:rsid w:val="00FF3427"/>
    <w:rsid w:val="00FF34E3"/>
    <w:rsid w:val="00FF377B"/>
    <w:rsid w:val="00FF3862"/>
    <w:rsid w:val="00FF39F1"/>
    <w:rsid w:val="00FF3CF4"/>
    <w:rsid w:val="00FF4371"/>
    <w:rsid w:val="00FF46BF"/>
    <w:rsid w:val="00FF487C"/>
    <w:rsid w:val="00FF4B5A"/>
    <w:rsid w:val="00FF4C63"/>
    <w:rsid w:val="00FF4EAC"/>
    <w:rsid w:val="00FF50BA"/>
    <w:rsid w:val="00FF51EF"/>
    <w:rsid w:val="00FF555A"/>
    <w:rsid w:val="00FF5630"/>
    <w:rsid w:val="00FF5789"/>
    <w:rsid w:val="00FF5898"/>
    <w:rsid w:val="00FF5C4C"/>
    <w:rsid w:val="00FF5E85"/>
    <w:rsid w:val="00FF5F05"/>
    <w:rsid w:val="00FF5FAE"/>
    <w:rsid w:val="00FF630B"/>
    <w:rsid w:val="00FF6868"/>
    <w:rsid w:val="00FF6B07"/>
    <w:rsid w:val="00FF6D42"/>
    <w:rsid w:val="00FF760B"/>
    <w:rsid w:val="00FF7A72"/>
    <w:rsid w:val="00FF7B60"/>
    <w:rsid w:val="00FF7D16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AEC612"/>
  <w15:chartTrackingRefBased/>
  <w15:docId w15:val="{6C831E77-9879-4A66-8FE6-1D2A1058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461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thaiDistribute"/>
    </w:pPr>
    <w:rPr>
      <w:rFonts w:ascii="Angsana New" w:hAnsi="Angsana New"/>
      <w:sz w:val="24"/>
      <w:szCs w:val="24"/>
    </w:rPr>
  </w:style>
  <w:style w:type="character" w:customStyle="1" w:styleId="AccPolicyHeadingChar">
    <w:name w:val="Acc Policy Heading Char"/>
    <w:link w:val="AccPolicyHeading"/>
    <w:rsid w:val="00A461C1"/>
    <w:rPr>
      <w:rFonts w:ascii="Angsana New" w:hAnsi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84532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E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right="389"/>
      <w:jc w:val="both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B61EF5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BodyTextIndentChar1">
    <w:name w:val="Body Text Indent Char1"/>
    <w:aliases w:val="i Char1"/>
    <w:rsid w:val="00F43C1D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43C1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43C1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43C1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43C1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43C1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43C1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43C1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3C1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4B303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FD35EC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D35E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FD35E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D35EC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73489F-1D19-47E1-AC4D-A94FD2617D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0DC45-2D7C-435D-846E-8E929D2CFF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7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ซิมโฟนี่ คอมมูนิเคชั่น จำกัด (มหาชน) และบริษัทย่อย</vt:lpstr>
    </vt:vector>
  </TitlesOfParts>
  <Company>KPMG</Company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ซิมโฟนี่ คอมมูนิเคชั่น จำกัด (มหาชน) และบริษัทย่อย</dc:title>
  <dc:subject/>
  <dc:creator>Nuttha, Urapeevachareewan</dc:creator>
  <cp:keywords/>
  <cp:lastModifiedBy>Klinsukon, Yendee</cp:lastModifiedBy>
  <cp:revision>3</cp:revision>
  <cp:lastPrinted>2023-02-25T05:05:00Z</cp:lastPrinted>
  <dcterms:created xsi:type="dcterms:W3CDTF">2023-02-27T07:02:00Z</dcterms:created>
  <dcterms:modified xsi:type="dcterms:W3CDTF">2023-02-27T07:07:00Z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