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AB4D27" w14:paraId="301D6C1F" w14:textId="77777777" w:rsidTr="005077BF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5D30949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8228B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64F1ECFC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AB4D27" w14:paraId="56364FA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3C99C4D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E3B46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3DB4A54D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AB4D27" w14:paraId="1775300D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7C9A2A28" w14:textId="434FA4A6" w:rsidR="00135230" w:rsidRPr="00AB4D27" w:rsidRDefault="004D7A8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15029BB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B5DC5AC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35230" w:rsidRPr="00AB4D27" w14:paraId="190BAB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5C13107" w14:textId="651BA0E4" w:rsidR="00135230" w:rsidRPr="00AB4D27" w:rsidRDefault="004D7A8F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8285E6" w14:textId="77777777" w:rsidR="00135230" w:rsidRPr="00AB4D27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D57B6C7" w14:textId="77777777" w:rsidR="00135230" w:rsidRPr="00AB4D27" w:rsidRDefault="00580EF6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24A17" w:rsidRPr="00AB4D27" w14:paraId="601F242A" w14:textId="77777777" w:rsidTr="00AF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7BA0A67" w14:textId="4C53359D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2DD501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515B0F" w14:textId="7E743D83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370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</w:t>
            </w:r>
            <w:r w:rsidRPr="004370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 w:rsidR="00BA14E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ทาง</w:t>
            </w:r>
            <w:r w:rsidRPr="0043704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324A17" w:rsidRPr="00AB4D27" w14:paraId="36F4D94E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DD91E1E" w14:textId="2F3CA300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6565C7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5FE46F3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24A17" w:rsidRPr="00AB4D27" w14:paraId="25B4699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A415715" w14:textId="4445FE1B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B6A0FC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44AD403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24A17" w:rsidRPr="00AB4D27" w14:paraId="5E8EEB6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5434196" w14:textId="4C323A1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37E3C5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29D2F6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24A17" w:rsidRPr="00AB4D27" w14:paraId="0CDBCD9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E9A590" w14:textId="248D61D2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81424E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2D97EA2" w14:textId="00E6C10F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324A17" w:rsidRPr="00AB4D27" w14:paraId="5C2D086C" w14:textId="77777777" w:rsidTr="00AF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DCF6254" w14:textId="3824F54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FBFBE4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8FB4FB0" w14:textId="46578EA2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24A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324A17" w:rsidRPr="00AB4D27" w14:paraId="33D30797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76AF14B" w14:textId="7CE32F3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B7C97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01B91122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24A17" w:rsidRPr="00AB4D27" w14:paraId="0E6577E8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1D6F536" w14:textId="32980DB4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8A02C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3F99E7FC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324A17" w:rsidRPr="00AB4D27" w14:paraId="0EBF6759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5B5AC16" w14:textId="0E528471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97B9A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28BA50ED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324A17" w:rsidRPr="00AB4D27" w14:paraId="1E8E972B" w14:textId="77777777" w:rsidTr="003664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EC6D3D" w14:textId="0EAF928F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C27A7F0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shd w:val="clear" w:color="auto" w:fill="auto"/>
            <w:vAlign w:val="center"/>
          </w:tcPr>
          <w:p w14:paraId="68624F71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324A17" w:rsidRPr="00AB4D27" w14:paraId="21B26A28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F49FC6C" w14:textId="00963193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465B718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D2DD0DC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24A17" w:rsidRPr="00AB4D27" w14:paraId="3089CD3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49F3907" w14:textId="1CF87BAB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B5B99BB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425931F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24A17" w:rsidRPr="00AB4D27" w14:paraId="6426516A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192F00E" w14:textId="03AD097F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D101596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1906CB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4A17" w:rsidRPr="00AB4D27" w14:paraId="5B7A65E5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D0E4E23" w14:textId="2051F8D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8D86D82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1EDD112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24A17" w:rsidRPr="00AB4D27" w14:paraId="4F6CBD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1A3F18A" w14:textId="7BC0BBE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975EB77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BD6EDC8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24A17" w:rsidRPr="00AB4D27" w14:paraId="42287D30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19ACD848" w14:textId="2BF6940C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6F208BE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5E46188B" w14:textId="16476018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</w:t>
            </w: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24A17" w:rsidRPr="00AB4D27" w14:paraId="4FDD0C74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6577B79" w14:textId="2D9A55AB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5288D0E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FB7F91F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24A17" w:rsidRPr="00AB4D27" w14:paraId="45CB6FA5" w14:textId="77777777" w:rsidTr="00AF2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96E9414" w14:textId="116B473A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33A700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9A556A" w14:textId="39195AA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24A17" w:rsidRPr="00AB4D27" w14:paraId="24653897" w14:textId="77777777" w:rsidTr="005077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6E339115" w14:textId="5B9824A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B51D5C1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D822229" w14:textId="1C439C7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24A17" w:rsidRPr="00AB4D27" w14:paraId="17BC7AE3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A38CD73" w14:textId="76C41248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02E9163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58C704A" w14:textId="24708B9D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24A17" w:rsidRPr="00AB4D27" w14:paraId="1E551B64" w14:textId="77777777" w:rsidTr="00D62B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34C30C30" w14:textId="5AFE43A6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9B77058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D5DB0D1" w14:textId="43FDB8E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24A17" w:rsidRPr="00AB4D27" w14:paraId="3B57A0DE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4208A086" w14:textId="67761BE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002FC4F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6D965569" w14:textId="287ADD5F" w:rsidR="00324A17" w:rsidRPr="00740981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4098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4A17" w:rsidRPr="00AB4D27" w14:paraId="40EABE2E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BC34B14" w14:textId="391A777E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E23FD5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5BB63A6" w14:textId="5A0F4EC8" w:rsidR="00324A17" w:rsidRPr="00AB4D27" w:rsidRDefault="00324A17" w:rsidP="00324A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4A17" w:rsidRPr="00AB4D27" w14:paraId="3DA7331C" w14:textId="77777777" w:rsidTr="002308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088ED39D" w14:textId="056B71B5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A58ECE6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0851C9A" w14:textId="3FA70014" w:rsidR="00324A17" w:rsidRPr="00AB4D27" w:rsidRDefault="00324A17" w:rsidP="00324A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24A17" w:rsidRPr="00AB4D27" w14:paraId="6A68E5B7" w14:textId="77777777" w:rsidTr="002C5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2609A0E" w14:textId="41D3A9B2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F02DF9A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C4912F5" w14:textId="25928D75" w:rsidR="00324A17" w:rsidRPr="00740981" w:rsidRDefault="00324A17" w:rsidP="00324A1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0981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4A17" w:rsidRPr="00AB4D27" w14:paraId="757BA86C" w14:textId="77777777" w:rsidTr="005F49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55419DD5" w14:textId="60AAC1A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150D3FD" w14:textId="77777777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4E1620F" w14:textId="3ECC62B9" w:rsidR="00324A17" w:rsidRPr="00AB4D27" w:rsidRDefault="00324A17" w:rsidP="00324A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0F44F78C" w14:textId="04BADC1B" w:rsidR="00135230" w:rsidRPr="00AB4D27" w:rsidRDefault="00135230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63D96104" w14:textId="77777777" w:rsidR="000428F8" w:rsidRPr="00AB4D27" w:rsidRDefault="00135230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br w:type="page"/>
      </w:r>
      <w:r w:rsidR="000428F8" w:rsidRPr="00AB4D2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56BC845" w14:textId="7777777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2EED589" w14:textId="2AA65C2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21EEE" w:rsidRPr="00AB4D27">
        <w:rPr>
          <w:rFonts w:ascii="Angsana New" w:hAnsi="Angsana New"/>
          <w:sz w:val="30"/>
          <w:szCs w:val="30"/>
        </w:rPr>
        <w:t xml:space="preserve"> </w:t>
      </w:r>
      <w:r w:rsidR="00CF59DE">
        <w:rPr>
          <w:rFonts w:ascii="Angsana New" w:hAnsi="Angsana New"/>
          <w:sz w:val="30"/>
          <w:szCs w:val="30"/>
        </w:rPr>
        <w:t xml:space="preserve">27 </w:t>
      </w:r>
      <w:r w:rsidR="00CF59D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F59DE">
        <w:rPr>
          <w:rFonts w:ascii="Angsana New" w:hAnsi="Angsana New"/>
          <w:sz w:val="30"/>
          <w:szCs w:val="30"/>
        </w:rPr>
        <w:t>2566</w:t>
      </w:r>
    </w:p>
    <w:p w14:paraId="0F82B3C7" w14:textId="77777777" w:rsidR="000428F8" w:rsidRPr="00AB4D27" w:rsidRDefault="000428F8" w:rsidP="000428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243785F4" w14:textId="77777777" w:rsidR="0009267B" w:rsidRPr="00AB4D27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1A9F03" w14:textId="77777777" w:rsidR="00C870E9" w:rsidRPr="00AB4D27" w:rsidRDefault="00C870E9" w:rsidP="00C870E9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7552E07F" w14:textId="43AA68CA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บริษัท ซิมโฟนี่ คอมมูนิเคชั่น จำกัด (มหาชน)  “บริษัท”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โดยมีที่อยู่จดทะเบียนของบริษัทตั้งอยู่เลขที่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123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 ตึกซันทาวเวอร์ส อาคารบี ชั้น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35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>-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</w:t>
      </w:r>
      <w:r w:rsidR="00DD0B97">
        <w:rPr>
          <w:rFonts w:ascii="Angsana New" w:hAnsi="Angsana New"/>
          <w:sz w:val="30"/>
          <w:szCs w:val="30"/>
          <w:lang w:eastAsia="x-none"/>
        </w:rPr>
        <w:t>6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ถนนวิภาวดีรังสิต แขวงจอมพล</w:t>
      </w:r>
      <w:r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เขตจตุจักร กรุงเทพมหานคร</w:t>
      </w:r>
    </w:p>
    <w:p w14:paraId="077B6100" w14:textId="7777777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2344FB91" w14:textId="47000A30" w:rsidR="005423FA" w:rsidRPr="00AB4D27" w:rsidRDefault="005D701E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>ผู้ถือหุ้นรายใหญ่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ในระหว่างปีได้แก่ 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TIME </w:t>
      </w:r>
      <w:proofErr w:type="spellStart"/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dot</w:t>
      </w:r>
      <w:r w:rsidR="0076554B" w:rsidRPr="00AB4D27">
        <w:rPr>
          <w:rFonts w:ascii="Angsana New" w:hAnsi="Angsana New"/>
          <w:sz w:val="30"/>
          <w:szCs w:val="30"/>
          <w:lang w:eastAsia="x-none"/>
        </w:rPr>
        <w:t>C</w:t>
      </w:r>
      <w:proofErr w:type="spellEnd"/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om International </w:t>
      </w:r>
      <w:proofErr w:type="spellStart"/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Sdn</w:t>
      </w:r>
      <w:proofErr w:type="spellEnd"/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>. Bhd.</w:t>
      </w:r>
      <w:r w:rsidR="005423FA" w:rsidRPr="00AB4D27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21EEE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(ถือหุ้นร้อยละ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46</w:t>
      </w:r>
      <w:r w:rsidR="00E304DC" w:rsidRPr="00AB4D27">
        <w:rPr>
          <w:rFonts w:ascii="Angsana New" w:hAnsi="Angsana New"/>
          <w:sz w:val="30"/>
          <w:szCs w:val="30"/>
          <w:lang w:eastAsia="x-none"/>
        </w:rPr>
        <w:t>.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84</w:t>
      </w:r>
      <w:r w:rsidR="00D21EEE" w:rsidRPr="00AB4D27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>ซึ่งเป็นนิติบุคคลที่จัดตั้งขึ้นในประเทศมาเลเซีย</w:t>
      </w:r>
    </w:p>
    <w:p w14:paraId="2873B6DB" w14:textId="77777777" w:rsidR="005423FA" w:rsidRPr="00AB4D27" w:rsidRDefault="005423FA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7A3AA67A" w14:textId="4AE2116C" w:rsidR="00C870E9" w:rsidRPr="00AB4D27" w:rsidRDefault="00C870E9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บริษัทและกลุ่มบริษัทดำเนินธุรกิจหลักเกี่ยวกับการให้บริการให้เช่าวงจรสื่อสัญญาณความเร็วสูง </w:t>
      </w:r>
      <w:r w:rsidR="00322995" w:rsidRPr="00AB4D27">
        <w:rPr>
          <w:rFonts w:ascii="Angsana New" w:hAnsi="Angsana New" w:hint="cs"/>
          <w:sz w:val="30"/>
          <w:szCs w:val="30"/>
          <w:cs/>
          <w:lang w:eastAsia="x-none"/>
        </w:rPr>
        <w:t>โดย</w:t>
      </w:r>
      <w:r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รายละเอียดของบริษัทย่อย ณ วันที่ </w:t>
      </w:r>
      <w:r w:rsidR="004D7A8F" w:rsidRPr="00AB4D27">
        <w:rPr>
          <w:rFonts w:ascii="Angsana New" w:hAnsi="Angsana New"/>
          <w:sz w:val="30"/>
          <w:szCs w:val="30"/>
          <w:lang w:eastAsia="x-none"/>
        </w:rPr>
        <w:t>31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="00F64FC8">
        <w:rPr>
          <w:rFonts w:ascii="Angsana New" w:hAnsi="Angsana New"/>
          <w:sz w:val="30"/>
          <w:szCs w:val="30"/>
          <w:lang w:eastAsia="x-none"/>
        </w:rPr>
        <w:t xml:space="preserve">2565 </w:t>
      </w:r>
      <w:r w:rsidR="00F64FC8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F64FC8">
        <w:rPr>
          <w:rFonts w:ascii="Angsana New" w:hAnsi="Angsana New"/>
          <w:sz w:val="30"/>
          <w:szCs w:val="30"/>
          <w:lang w:eastAsia="x-none"/>
        </w:rPr>
        <w:t>2564</w:t>
      </w:r>
      <w:r w:rsidR="005423FA" w:rsidRPr="00AB4D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5423FA" w:rsidRPr="00AB4D27">
        <w:rPr>
          <w:rFonts w:ascii="Angsana New" w:hAnsi="Angsana New"/>
          <w:sz w:val="30"/>
          <w:szCs w:val="30"/>
          <w:cs/>
          <w:lang w:val="x-none" w:eastAsia="x-none"/>
        </w:rPr>
        <w:t xml:space="preserve">ได้เปิดเผยไว้ในหมายเหตุข้อ </w:t>
      </w:r>
      <w:r w:rsidR="005C7884">
        <w:rPr>
          <w:rFonts w:ascii="Angsana New" w:hAnsi="Angsana New"/>
          <w:sz w:val="30"/>
          <w:szCs w:val="30"/>
          <w:lang w:eastAsia="x-none"/>
        </w:rPr>
        <w:t>9</w:t>
      </w:r>
    </w:p>
    <w:p w14:paraId="37119BFE" w14:textId="77777777" w:rsidR="00C870E9" w:rsidRPr="00AB4D27" w:rsidRDefault="00C870E9" w:rsidP="00C87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</w:rPr>
      </w:pPr>
    </w:p>
    <w:p w14:paraId="399A3AE9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บริษัทได้รับใบอนุญาตจากคณะกรรมการกิจการกระจายเสียง กิจการโทรทัศน์และกิจการโทรคมนาคมแห่งชาติ (</w:t>
      </w:r>
      <w:r w:rsidRPr="00AB4D27">
        <w:rPr>
          <w:rFonts w:ascii="Angsana New" w:hAnsi="Angsana New"/>
          <w:sz w:val="30"/>
          <w:szCs w:val="30"/>
        </w:rPr>
        <w:t>“</w:t>
      </w:r>
      <w:proofErr w:type="spellStart"/>
      <w:r w:rsidRPr="00AB4D27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B4D27">
        <w:rPr>
          <w:rFonts w:ascii="Angsana New" w:hAnsi="Angsana New"/>
          <w:sz w:val="30"/>
          <w:szCs w:val="30"/>
          <w:cs/>
        </w:rPr>
        <w:t>.</w:t>
      </w:r>
      <w:r w:rsidRPr="00AB4D27">
        <w:rPr>
          <w:rFonts w:ascii="Angsana New" w:hAnsi="Angsana New"/>
          <w:sz w:val="30"/>
          <w:szCs w:val="30"/>
        </w:rPr>
        <w:t>”</w:t>
      </w:r>
      <w:r w:rsidRPr="00AB4D27">
        <w:rPr>
          <w:rFonts w:ascii="Angsana New" w:hAnsi="Angsana New"/>
          <w:sz w:val="30"/>
          <w:szCs w:val="30"/>
          <w:cs/>
        </w:rPr>
        <w:t>) เพื่อให้บริการโทรคมนาคม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ดังนี้</w:t>
      </w:r>
    </w:p>
    <w:p w14:paraId="6CD2DC1A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710"/>
        <w:gridCol w:w="1530"/>
        <w:gridCol w:w="1710"/>
      </w:tblGrid>
      <w:tr w:rsidR="00C870E9" w:rsidRPr="00AB4D27" w14:paraId="5DDFE9E0" w14:textId="77777777" w:rsidTr="00DD0B97">
        <w:tc>
          <w:tcPr>
            <w:tcW w:w="4320" w:type="dxa"/>
            <w:shd w:val="clear" w:color="auto" w:fill="auto"/>
            <w:vAlign w:val="bottom"/>
          </w:tcPr>
          <w:p w14:paraId="7052BB04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ประเภทใบอนุญาต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DD861C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วันที่ได้รับอนุญาต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6EAB2D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วันที่ใบอนุญาตหมดอายุ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9B05E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วันเปลี่ยนใบอนุญาต</w:t>
            </w:r>
          </w:p>
        </w:tc>
      </w:tr>
      <w:tr w:rsidR="00C870E9" w:rsidRPr="00AB4D27" w14:paraId="6C1307C4" w14:textId="77777777" w:rsidTr="00DD0B97">
        <w:tc>
          <w:tcPr>
            <w:tcW w:w="4320" w:type="dxa"/>
            <w:shd w:val="clear" w:color="auto" w:fill="auto"/>
          </w:tcPr>
          <w:p w14:paraId="721C2D82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710" w:type="dxa"/>
            <w:shd w:val="clear" w:color="auto" w:fill="auto"/>
          </w:tcPr>
          <w:p w14:paraId="3E0ACD16" w14:textId="5846A9E1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2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F6A9E62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84AE3D3" w14:textId="270C72BC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31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870E9" w:rsidRPr="00AB4D27" w14:paraId="43C209E9" w14:textId="77777777" w:rsidTr="00DD0B97">
        <w:tc>
          <w:tcPr>
            <w:tcW w:w="4320" w:type="dxa"/>
            <w:shd w:val="clear" w:color="auto" w:fill="auto"/>
          </w:tcPr>
          <w:p w14:paraId="311DDC9F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710" w:type="dxa"/>
            <w:shd w:val="clear" w:color="auto" w:fill="auto"/>
          </w:tcPr>
          <w:p w14:paraId="61A58152" w14:textId="370F9D95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15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B4D27">
              <w:rPr>
                <w:rFonts w:ascii="Angsana New" w:hAnsi="Angsana New"/>
                <w:sz w:val="30"/>
                <w:szCs w:val="30"/>
              </w:rPr>
              <w:t>2549</w:t>
            </w:r>
          </w:p>
        </w:tc>
        <w:tc>
          <w:tcPr>
            <w:tcW w:w="1530" w:type="dxa"/>
            <w:shd w:val="clear" w:color="auto" w:fill="auto"/>
          </w:tcPr>
          <w:p w14:paraId="255F2485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E08D436" w14:textId="741DBF4B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15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B4D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870E9" w:rsidRPr="00AB4D27" w14:paraId="47C177C8" w14:textId="77777777" w:rsidTr="00DD0B97">
        <w:tc>
          <w:tcPr>
            <w:tcW w:w="4320" w:type="dxa"/>
            <w:shd w:val="clear" w:color="auto" w:fill="auto"/>
          </w:tcPr>
          <w:p w14:paraId="060317E0" w14:textId="77777777" w:rsidR="00C870E9" w:rsidRPr="00AB4D27" w:rsidRDefault="00C870E9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710" w:type="dxa"/>
            <w:shd w:val="clear" w:color="auto" w:fill="auto"/>
          </w:tcPr>
          <w:p w14:paraId="3FB792E3" w14:textId="13CCB133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10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2554</w:t>
            </w:r>
          </w:p>
        </w:tc>
        <w:tc>
          <w:tcPr>
            <w:tcW w:w="1530" w:type="dxa"/>
            <w:shd w:val="clear" w:color="auto" w:fill="auto"/>
          </w:tcPr>
          <w:p w14:paraId="008AF63F" w14:textId="4884482D" w:rsidR="00C870E9" w:rsidRPr="00AB4D27" w:rsidRDefault="004D7A8F" w:rsidP="00822E73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</w:t>
            </w:r>
            <w:r w:rsidR="00C870E9"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870E9" w:rsidRPr="00AB4D27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shd w:val="clear" w:color="auto" w:fill="auto"/>
          </w:tcPr>
          <w:p w14:paraId="6E1571F3" w14:textId="77777777" w:rsidR="00C870E9" w:rsidRPr="00AB4D27" w:rsidRDefault="00C870E9" w:rsidP="00822E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1D0673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8D5EF7" w14:textId="0AF1C099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ตามประกาศคณะกรรมการกิจการกระจายเสียง กิจการโทรทัศน์ และกิจการโทรคมนาคมแห่งชาติ (กสทช.) เรื่องหลักเกณฑ์และวิธีการอนุญาตประกอบกิจการโทรคมนาคม ในราชกิจจานุเบกษา ลงวันที่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19</w:t>
      </w:r>
      <w:r w:rsidRPr="00AB4D27">
        <w:rPr>
          <w:rFonts w:ascii="Angsana New" w:hAnsi="Angsana New"/>
          <w:sz w:val="30"/>
          <w:szCs w:val="30"/>
          <w:cs/>
        </w:rPr>
        <w:t xml:space="preserve"> มีนาคม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และมติที่ประชุมของ กสทช. ครั้งที่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9</w:t>
      </w:r>
      <w:r w:rsidR="00705ECD" w:rsidRPr="00AB4D27">
        <w:rPr>
          <w:rFonts w:ascii="Angsana New" w:hAnsi="Angsana New"/>
          <w:sz w:val="30"/>
          <w:szCs w:val="30"/>
          <w:lang w:val="en-US"/>
        </w:rPr>
        <w:t>/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27</w:t>
      </w:r>
      <w:r w:rsidRPr="00AB4D2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4D7A8F" w:rsidRPr="00AB4D27">
        <w:rPr>
          <w:rFonts w:ascii="Angsana New" w:hAnsi="Angsana New"/>
          <w:sz w:val="30"/>
          <w:szCs w:val="30"/>
          <w:lang w:val="en-US"/>
        </w:rPr>
        <w:t>2563</w:t>
      </w:r>
      <w:r w:rsidRPr="00AB4D27">
        <w:rPr>
          <w:rFonts w:ascii="Angsana New" w:hAnsi="Angsana New"/>
          <w:sz w:val="30"/>
          <w:szCs w:val="30"/>
          <w:cs/>
        </w:rPr>
        <w:t xml:space="preserve"> กสทช. เห็นชอบแนวทางการปรับปรุงใบอนุญาตประกอบกิจการโทรคมนาคม ส่งผลให้มีการเปลี่ยนแปลงเงื่อนไขสำคัญบางประการ ดังนี้</w:t>
      </w:r>
    </w:p>
    <w:p w14:paraId="728106DD" w14:textId="77777777" w:rsidR="003C170D" w:rsidRPr="00AB4D27" w:rsidRDefault="003C170D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AF14405" w14:textId="77777777" w:rsidR="00C870E9" w:rsidRPr="00AB4D27" w:rsidRDefault="00C870E9" w:rsidP="00EE082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รวมการอนุญาตประกอบกิจการโทรคมนาคมและการให้บริการอินเตอร์เน็ตแบบเดียวกัน โดยให้อยู่ภายใต้ใบอนุญาตเดียวกัน</w:t>
      </w:r>
    </w:p>
    <w:p w14:paraId="74CB57D8" w14:textId="6AE05761" w:rsidR="00C870E9" w:rsidRDefault="00C870E9" w:rsidP="00EE082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ใบอนุญาตประกอบกิจการโทรคมนาคมแบบที่หนึ่งและแบบที่สอง ให้กระทำได้ตลอดระยะเวลาที่ยังคงให้บริการ โดย กสทช. เห็นชอบให้กำหนดระยะเวลาการใช้ใบอนุญาตดังกล่าว เป็นระยะเวลา </w:t>
      </w:r>
      <w:r w:rsidR="004D7A8F" w:rsidRPr="00AB4D27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  <w:cs/>
        </w:rPr>
        <w:t xml:space="preserve"> ปี และจะดำเนินการเปลี่ยนใบอนุญาตใหม่ เมื่อผู้รับใบอนุญาตยังคงให้บริการและไม่กระทำผิดเงื่อนไขที่กำหนด</w:t>
      </w:r>
    </w:p>
    <w:p w14:paraId="3B850652" w14:textId="2D33C68B" w:rsidR="00052466" w:rsidRPr="00B25B36" w:rsidRDefault="00052466" w:rsidP="005C788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มติที่ประชุมของ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กสทช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.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ครั้งที่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31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/25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65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เมื่อวันที่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15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พฤศจิกายน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eastAsia="x-none"/>
        </w:rPr>
        <w:t>25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6</w:t>
      </w:r>
      <w:r w:rsidRPr="00B25B36">
        <w:rPr>
          <w:rFonts w:ascii="Angsana New" w:hAnsi="Angsana New"/>
          <w:sz w:val="30"/>
          <w:szCs w:val="30"/>
          <w:lang w:val="x-none" w:eastAsia="x-none"/>
        </w:rPr>
        <w:t>5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25B36" w:rsidRPr="00B25B36">
        <w:rPr>
          <w:rFonts w:ascii="Angsana New" w:hAnsi="Angsana New" w:hint="cs"/>
          <w:sz w:val="30"/>
          <w:szCs w:val="30"/>
          <w:cs/>
          <w:lang w:val="x-none" w:eastAsia="x-none"/>
        </w:rPr>
        <w:t>กสทช.เห็นชอบให้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เพิ่มบริการ</w:t>
      </w:r>
      <w:r w:rsidR="00872B1E" w:rsidRPr="00B25B3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B25B36">
        <w:rPr>
          <w:rFonts w:ascii="Angsana New" w:hAnsi="Angsana New"/>
          <w:sz w:val="30"/>
          <w:szCs w:val="30"/>
          <w:lang w:val="x-none" w:eastAsia="x-none"/>
        </w:rPr>
        <w:t xml:space="preserve">Cloud Computing </w:t>
      </w:r>
      <w:r w:rsidRPr="00B25B36">
        <w:rPr>
          <w:rFonts w:ascii="Angsana New" w:hAnsi="Angsana New"/>
          <w:sz w:val="30"/>
          <w:szCs w:val="30"/>
          <w:cs/>
          <w:lang w:val="x-none" w:eastAsia="x-none"/>
        </w:rPr>
        <w:t>ภายใต้ใบอนุญาตประกอบกิจการโทรคมนาคมแบบที่สาม</w:t>
      </w:r>
    </w:p>
    <w:p w14:paraId="58AEF896" w14:textId="77777777" w:rsidR="00052466" w:rsidRPr="00052466" w:rsidRDefault="00052466" w:rsidP="000524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37F5E61E" w14:textId="77777777" w:rsidR="00C870E9" w:rsidRPr="00AB4D27" w:rsidRDefault="00C870E9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บริษัทมีภาระผูกพันที่จะต้องปฏิบัติตามข้อกำหนดตามเงื่อนไขในใบอนุญาต และชำระค่าธรรมเนียมตามใบอนุญาต และเงื่อนไขในการจัดให้มีบริการโทรคมนาคมพื้นฐานโดยทั่วถึงและบริการเพื่อสังคมของคณะกรรมการกิจการกระจายเสียง กิจการโทรทัศน์ และกิจการโทรคมนาคมแห่งชาติ</w:t>
      </w:r>
    </w:p>
    <w:p w14:paraId="6F89CF0F" w14:textId="77777777" w:rsidR="005423FA" w:rsidRPr="00AB4D27" w:rsidRDefault="005423FA" w:rsidP="00C870E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4D95B34" w14:textId="77777777" w:rsidR="0009267B" w:rsidRPr="00AB4D27" w:rsidRDefault="0009267B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7E2B554" w14:textId="77777777" w:rsidR="0009267B" w:rsidRPr="00AB4D27" w:rsidRDefault="0009267B" w:rsidP="00B2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8"/>
          <w:szCs w:val="28"/>
        </w:rPr>
      </w:pPr>
    </w:p>
    <w:p w14:paraId="5F5327B0" w14:textId="76731813" w:rsidR="00723232" w:rsidRPr="00AB4D27" w:rsidRDefault="00723232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B4D27">
        <w:rPr>
          <w:rFonts w:ascii="Angsana New" w:hAnsi="Angsana New"/>
          <w:sz w:val="30"/>
          <w:szCs w:val="30"/>
        </w:rPr>
        <w:br/>
      </w:r>
      <w:r w:rsidRPr="00AB4D27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BA14EB">
        <w:rPr>
          <w:rFonts w:ascii="Angsana New" w:hAnsi="Angsana New"/>
          <w:sz w:val="30"/>
          <w:szCs w:val="30"/>
        </w:rPr>
        <w:t xml:space="preserve">           </w:t>
      </w:r>
      <w:r w:rsidR="006172F4" w:rsidRPr="00AB4D27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BA14EB">
        <w:rPr>
          <w:rFonts w:ascii="Angsana New" w:hAnsi="Angsana New"/>
          <w:sz w:val="30"/>
          <w:szCs w:val="30"/>
        </w:rPr>
        <w:t xml:space="preserve"> </w:t>
      </w:r>
      <w:r w:rsidR="00BA14EB" w:rsidRPr="00BA14EB">
        <w:rPr>
          <w:rFonts w:ascii="Angsana New" w:hAnsi="Angsana New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BA14EB" w:rsidRPr="00BA14EB">
        <w:rPr>
          <w:rFonts w:ascii="Angsana New" w:hAnsi="Angsana New"/>
          <w:sz w:val="30"/>
          <w:szCs w:val="30"/>
        </w:rPr>
        <w:t xml:space="preserve">3 </w:t>
      </w:r>
      <w:r w:rsidR="00BA14EB" w:rsidRPr="00BA14EB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C9F0FD4" w14:textId="77777777" w:rsidR="00BA14EB" w:rsidRPr="00BA14EB" w:rsidRDefault="00BA14EB" w:rsidP="00BA1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49159AB3" w14:textId="433357A0" w:rsidR="00BA14EB" w:rsidRPr="00BA14EB" w:rsidRDefault="00BA14EB" w:rsidP="00BA1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14E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A14EB">
        <w:rPr>
          <w:rFonts w:ascii="Angsana New" w:hAnsi="Angsana New"/>
          <w:sz w:val="30"/>
          <w:szCs w:val="30"/>
        </w:rPr>
        <w:t xml:space="preserve"> </w:t>
      </w:r>
      <w:r w:rsidRPr="00BA14EB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BA14EB">
        <w:rPr>
          <w:rFonts w:ascii="Angsana New" w:hAnsi="Angsana New"/>
          <w:sz w:val="30"/>
          <w:szCs w:val="30"/>
        </w:rPr>
        <w:t xml:space="preserve"> </w:t>
      </w:r>
      <w:r w:rsidRPr="00BA14EB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BA14EB">
        <w:rPr>
          <w:rFonts w:ascii="Angsana New" w:hAnsi="Angsana New" w:hint="cs"/>
          <w:sz w:val="30"/>
          <w:szCs w:val="30"/>
          <w:cs/>
        </w:rPr>
        <w:t>ไป</w:t>
      </w:r>
    </w:p>
    <w:p w14:paraId="42467B77" w14:textId="77777777" w:rsidR="00BA14EB" w:rsidRDefault="00BA14EB" w:rsidP="0072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13BE078" w14:textId="0EB6DBBB" w:rsidR="002D6CE9" w:rsidRDefault="00B62E85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B62E85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การเปลี่ยนแปลงประมาณการทางบัญชี</w:t>
      </w:r>
    </w:p>
    <w:p w14:paraId="181856E0" w14:textId="78C97CDA" w:rsidR="00B62E85" w:rsidRPr="006E2C3B" w:rsidRDefault="00B62E85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0783B5E" w14:textId="1CC7303F" w:rsidR="006E2C3B" w:rsidRPr="006E2C3B" w:rsidRDefault="006E2C3B" w:rsidP="001F4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2C3B">
        <w:rPr>
          <w:rFonts w:ascii="Angsana New" w:hAnsi="Angsana New" w:hint="cs"/>
          <w:sz w:val="30"/>
          <w:szCs w:val="30"/>
          <w:cs/>
        </w:rPr>
        <w:t>ใน</w:t>
      </w:r>
      <w:r w:rsidR="002375EA">
        <w:rPr>
          <w:rFonts w:ascii="Angsana New" w:hAnsi="Angsana New" w:hint="cs"/>
          <w:sz w:val="30"/>
          <w:szCs w:val="30"/>
          <w:cs/>
        </w:rPr>
        <w:t>ระหว่าง</w:t>
      </w:r>
      <w:r w:rsidRPr="006E2C3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บริษัทได้เปลี่ยนแปลงประมาณ</w:t>
      </w:r>
      <w:r>
        <w:rPr>
          <w:rFonts w:ascii="Angsana New" w:hAnsi="Angsana New" w:hint="cs"/>
          <w:sz w:val="30"/>
          <w:szCs w:val="30"/>
          <w:cs/>
        </w:rPr>
        <w:t>การทางบัญชีเกี่ยวกับประมาณการ</w:t>
      </w:r>
      <w:r w:rsidRPr="006E2C3B">
        <w:rPr>
          <w:rFonts w:ascii="Angsana New" w:hAnsi="Angsana New" w:hint="cs"/>
          <w:sz w:val="30"/>
          <w:szCs w:val="30"/>
          <w:cs/>
        </w:rPr>
        <w:t>อายุการให้ประโยชน์ของอุปกรณ์โครงข่าย</w:t>
      </w:r>
      <w:r w:rsidR="0015092A">
        <w:rPr>
          <w:rFonts w:ascii="Angsana New" w:hAnsi="Angsana New" w:hint="cs"/>
          <w:sz w:val="30"/>
          <w:szCs w:val="30"/>
          <w:cs/>
        </w:rPr>
        <w:t>กลุ่มหนึ่ง</w:t>
      </w:r>
      <w:r w:rsidRPr="006E2C3B">
        <w:rPr>
          <w:rFonts w:ascii="Angsana New" w:hAnsi="Angsana New" w:hint="cs"/>
          <w:sz w:val="30"/>
          <w:szCs w:val="30"/>
          <w:cs/>
        </w:rPr>
        <w:t>จากเดิม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ปี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เป็น</w:t>
      </w:r>
      <w:r w:rsidR="0038112A">
        <w:rPr>
          <w:rFonts w:ascii="Angsana New" w:hAnsi="Angsana New"/>
          <w:sz w:val="30"/>
          <w:szCs w:val="30"/>
        </w:rPr>
        <w:t xml:space="preserve"> 10 </w:t>
      </w:r>
      <w:r w:rsidRPr="006E2C3B">
        <w:rPr>
          <w:rFonts w:ascii="Angsana New" w:hAnsi="Angsana New" w:hint="cs"/>
          <w:sz w:val="30"/>
          <w:szCs w:val="30"/>
          <w:cs/>
        </w:rPr>
        <w:t>ปี</w:t>
      </w:r>
      <w:r w:rsidR="0038112A">
        <w:rPr>
          <w:rFonts w:ascii="Angsana New" w:hAnsi="Angsana New"/>
          <w:sz w:val="30"/>
          <w:szCs w:val="30"/>
        </w:rPr>
        <w:t xml:space="preserve"> </w:t>
      </w:r>
      <w:r w:rsidR="0015092A">
        <w:rPr>
          <w:rFonts w:ascii="Angsana New" w:hAnsi="Angsana New" w:hint="cs"/>
          <w:sz w:val="30"/>
          <w:szCs w:val="30"/>
          <w:cs/>
        </w:rPr>
        <w:t xml:space="preserve">ซึ่งอุปกรณ์เหล่านี้เป็นเทคโนโลยีใหม่ที่บริษัทซื้อในระหว่างปี </w:t>
      </w:r>
      <w:r w:rsidR="0015092A">
        <w:rPr>
          <w:rFonts w:ascii="Angsana New" w:hAnsi="Angsana New"/>
          <w:sz w:val="30"/>
          <w:szCs w:val="30"/>
        </w:rPr>
        <w:t xml:space="preserve">2563 </w:t>
      </w:r>
      <w:r w:rsidR="0015092A">
        <w:rPr>
          <w:rFonts w:ascii="Angsana New" w:hAnsi="Angsana New" w:hint="cs"/>
          <w:sz w:val="30"/>
          <w:szCs w:val="30"/>
          <w:cs/>
        </w:rPr>
        <w:t xml:space="preserve">และ </w:t>
      </w:r>
      <w:r w:rsidR="0015092A">
        <w:rPr>
          <w:rFonts w:ascii="Angsana New" w:hAnsi="Angsana New"/>
          <w:sz w:val="30"/>
          <w:szCs w:val="30"/>
        </w:rPr>
        <w:t xml:space="preserve">2564 </w:t>
      </w:r>
      <w:r w:rsidR="0015092A">
        <w:rPr>
          <w:rFonts w:ascii="Angsana New" w:hAnsi="Angsana New" w:hint="cs"/>
          <w:sz w:val="30"/>
          <w:szCs w:val="30"/>
          <w:cs/>
        </w:rPr>
        <w:t>โดย</w:t>
      </w:r>
      <w:r w:rsidR="0038112A">
        <w:rPr>
          <w:rFonts w:ascii="Angsana New" w:hAnsi="Angsana New" w:hint="cs"/>
          <w:sz w:val="30"/>
          <w:szCs w:val="30"/>
          <w:cs/>
        </w:rPr>
        <w:t>มูลค่า</w:t>
      </w:r>
      <w:r w:rsidR="0015092A">
        <w:rPr>
          <w:rFonts w:ascii="Angsana New" w:hAnsi="Angsana New" w:hint="cs"/>
          <w:sz w:val="30"/>
          <w:szCs w:val="30"/>
          <w:cs/>
        </w:rPr>
        <w:t>สุทธิ</w:t>
      </w:r>
      <w:r w:rsidR="0038112A">
        <w:rPr>
          <w:rFonts w:ascii="Angsana New" w:hAnsi="Angsana New" w:hint="cs"/>
          <w:sz w:val="30"/>
          <w:szCs w:val="30"/>
          <w:cs/>
        </w:rPr>
        <w:t>ตามบัญชีของอุปกรณ์</w:t>
      </w:r>
      <w:r w:rsidR="0015092A">
        <w:rPr>
          <w:rFonts w:ascii="Angsana New" w:hAnsi="Angsana New" w:hint="cs"/>
          <w:sz w:val="30"/>
          <w:szCs w:val="30"/>
          <w:cs/>
        </w:rPr>
        <w:t>เหล่านี้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="0038112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8112A">
        <w:rPr>
          <w:rFonts w:ascii="Angsana New" w:hAnsi="Angsana New"/>
          <w:sz w:val="30"/>
          <w:szCs w:val="30"/>
        </w:rPr>
        <w:t xml:space="preserve">1 </w:t>
      </w:r>
      <w:r w:rsidR="0038112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38112A">
        <w:rPr>
          <w:rFonts w:ascii="Angsana New" w:hAnsi="Angsana New"/>
          <w:sz w:val="30"/>
          <w:szCs w:val="30"/>
        </w:rPr>
        <w:t xml:space="preserve">2565 </w:t>
      </w:r>
      <w:r w:rsidR="0038112A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38112A">
        <w:rPr>
          <w:rFonts w:ascii="Angsana New" w:hAnsi="Angsana New"/>
          <w:sz w:val="30"/>
          <w:szCs w:val="30"/>
        </w:rPr>
        <w:t xml:space="preserve">74.19 </w:t>
      </w:r>
      <w:r w:rsidR="0038112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E2C3B">
        <w:rPr>
          <w:rFonts w:ascii="Angsana New" w:hAnsi="Angsana New" w:hint="cs"/>
          <w:sz w:val="30"/>
          <w:szCs w:val="30"/>
          <w:cs/>
        </w:rPr>
        <w:t>ซึ่งผู้บริหารของบริษัทเชื่อว่าการเปลี่ยนแปลงอายุการให้ประโยชน์ของสินทรัพย์ดังกล่าว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มีความเหมาะสมยิ่งขึ้น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สอดคล้องกับประโยชน์ที่คาดว่าจะได้รับจากการใช้งานสินทรัพย์ดังกล่าวที่เปลี่ยนแปลงไป</w:t>
      </w:r>
      <w:r w:rsidR="001F474A">
        <w:rPr>
          <w:rFonts w:ascii="Angsana New" w:hAnsi="Angsana New" w:hint="cs"/>
          <w:sz w:val="30"/>
          <w:szCs w:val="30"/>
          <w:cs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</w:rPr>
        <w:t>บริษัทใช้</w:t>
      </w:r>
      <w:r w:rsidR="001F474A" w:rsidRPr="00BA14EB">
        <w:rPr>
          <w:rFonts w:ascii="Angsana New" w:hAnsi="Angsana New"/>
          <w:sz w:val="30"/>
          <w:szCs w:val="30"/>
          <w:cs/>
        </w:rPr>
        <w:t>วิธีเปลี่ยนทันทีเป็นต้น</w:t>
      </w:r>
      <w:r w:rsidR="001F474A" w:rsidRPr="00BA14EB">
        <w:rPr>
          <w:rFonts w:ascii="Angsana New" w:hAnsi="Angsana New" w:hint="cs"/>
          <w:sz w:val="30"/>
          <w:szCs w:val="30"/>
          <w:cs/>
        </w:rPr>
        <w:t>ไป</w:t>
      </w:r>
    </w:p>
    <w:p w14:paraId="5F8A4C8E" w14:textId="77777777" w:rsidR="006E2C3B" w:rsidRPr="006E2C3B" w:rsidRDefault="006E2C3B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4C7C136" w14:textId="0419E09E" w:rsidR="00B62E85" w:rsidRDefault="006E2C3B" w:rsidP="00F3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2C3B">
        <w:rPr>
          <w:rFonts w:ascii="Angsana New" w:hAnsi="Angsana New" w:hint="cs"/>
          <w:sz w:val="30"/>
          <w:szCs w:val="30"/>
          <w:cs/>
        </w:rPr>
        <w:t>ผลกระทบจากการเปลี่ยนแปลงประมาณการดังกล่าวที่มีผลต่องบแสดงฐานะการเงิน</w:t>
      </w:r>
      <w:r w:rsidRPr="006E2C3B">
        <w:rPr>
          <w:rFonts w:ascii="Angsana New" w:hAnsi="Angsana New"/>
          <w:sz w:val="30"/>
          <w:szCs w:val="30"/>
          <w:cs/>
        </w:rPr>
        <w:t xml:space="preserve"> </w:t>
      </w:r>
      <w:r w:rsidR="00F312E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312E7">
        <w:rPr>
          <w:rFonts w:ascii="Angsana New" w:hAnsi="Angsana New"/>
          <w:sz w:val="30"/>
          <w:szCs w:val="30"/>
        </w:rPr>
        <w:t xml:space="preserve">31 </w:t>
      </w:r>
      <w:r w:rsidR="00F312E7">
        <w:rPr>
          <w:rFonts w:ascii="Angsana New" w:hAnsi="Angsana New" w:hint="cs"/>
          <w:sz w:val="30"/>
          <w:szCs w:val="30"/>
          <w:cs/>
        </w:rPr>
        <w:t>ธันวาคม</w:t>
      </w:r>
      <w:r w:rsidR="00F312E7">
        <w:rPr>
          <w:rFonts w:ascii="Angsana New" w:hAnsi="Angsana New"/>
          <w:sz w:val="30"/>
          <w:szCs w:val="30"/>
        </w:rPr>
        <w:t xml:space="preserve"> 2565 </w:t>
      </w:r>
      <w:r w:rsidRPr="006E2C3B">
        <w:rPr>
          <w:rFonts w:ascii="Angsana New" w:hAnsi="Angsana New" w:hint="cs"/>
          <w:sz w:val="30"/>
          <w:szCs w:val="30"/>
          <w:cs/>
        </w:rPr>
        <w:t>และงบกำไรขาดทุนเบ็ดเสร็จ</w:t>
      </w:r>
      <w:r w:rsidR="00F312E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F312E7">
        <w:rPr>
          <w:rFonts w:ascii="Angsana New" w:hAnsi="Angsana New"/>
          <w:sz w:val="30"/>
          <w:szCs w:val="30"/>
        </w:rPr>
        <w:t>31</w:t>
      </w:r>
      <w:r w:rsidR="00F312E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312E7">
        <w:rPr>
          <w:rFonts w:ascii="Angsana New" w:hAnsi="Angsana New"/>
          <w:sz w:val="30"/>
          <w:szCs w:val="30"/>
        </w:rPr>
        <w:t>2565</w:t>
      </w:r>
      <w:r w:rsidR="00F312E7">
        <w:rPr>
          <w:rFonts w:ascii="Angsana New" w:hAnsi="Angsana New" w:hint="cs"/>
          <w:sz w:val="30"/>
          <w:szCs w:val="30"/>
          <w:cs/>
        </w:rPr>
        <w:t xml:space="preserve"> สรุป</w:t>
      </w:r>
      <w:r w:rsidR="001E5616">
        <w:rPr>
          <w:rFonts w:ascii="Angsana New" w:hAnsi="Angsana New" w:hint="cs"/>
          <w:sz w:val="30"/>
          <w:szCs w:val="30"/>
          <w:cs/>
        </w:rPr>
        <w:t>ได้</w:t>
      </w:r>
      <w:r w:rsidRPr="006E2C3B">
        <w:rPr>
          <w:rFonts w:ascii="Angsana New" w:hAnsi="Angsana New" w:hint="cs"/>
          <w:sz w:val="30"/>
          <w:szCs w:val="30"/>
          <w:cs/>
        </w:rPr>
        <w:t>ดังนี</w:t>
      </w:r>
      <w:r w:rsidR="00F312E7">
        <w:rPr>
          <w:rFonts w:ascii="Angsana New" w:hAnsi="Angsana New" w:hint="cs"/>
          <w:sz w:val="30"/>
          <w:szCs w:val="30"/>
          <w:cs/>
        </w:rPr>
        <w:t>้</w:t>
      </w:r>
    </w:p>
    <w:p w14:paraId="68372D45" w14:textId="77777777" w:rsidR="00901B0F" w:rsidRPr="006E2C3B" w:rsidRDefault="00901B0F" w:rsidP="00F3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689FB" w14:textId="75368FC0" w:rsidR="006E2C3B" w:rsidRDefault="006E2C3B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35B4FB" w14:textId="2C6CE151" w:rsidR="00901B0F" w:rsidRDefault="00901B0F" w:rsidP="006E2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7020"/>
        <w:gridCol w:w="1980"/>
      </w:tblGrid>
      <w:tr w:rsidR="006E2C3B" w:rsidRPr="00901B0F" w14:paraId="438F6445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0CE96F1D" w14:textId="77777777" w:rsidR="006E2C3B" w:rsidRPr="00901B0F" w:rsidRDefault="006E2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72586108" w14:textId="3DCCCF39" w:rsidR="006E2C3B" w:rsidRPr="00901B0F" w:rsidRDefault="006E2C3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01B0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6E2C3B" w:rsidRPr="00901B0F" w14:paraId="53D13600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6F068859" w14:textId="77777777" w:rsidR="006E2C3B" w:rsidRPr="00901B0F" w:rsidRDefault="006E2C3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68A9C400" w14:textId="3CF5709F" w:rsidR="006E2C3B" w:rsidRPr="00901B0F" w:rsidRDefault="001A6A99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E2C3B" w:rsidRPr="00901B0F" w14:paraId="300F657C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1C117D76" w14:textId="77777777" w:rsidR="006E2C3B" w:rsidRPr="00901B0F" w:rsidRDefault="006E2C3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0" w:type="dxa"/>
            <w:noWrap/>
            <w:vAlign w:val="bottom"/>
            <w:hideMark/>
          </w:tcPr>
          <w:p w14:paraId="6606DB13" w14:textId="77777777" w:rsidR="006E2C3B" w:rsidRPr="00901B0F" w:rsidRDefault="006E2C3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E2C3B" w:rsidRPr="00901B0F" w14:paraId="6EA16507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59B50A01" w14:textId="77777777" w:rsidR="006E2C3B" w:rsidRPr="00901B0F" w:rsidRDefault="006E2C3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อุปกรณ์โครงข่ายเพิ่มขึ้น</w:t>
            </w:r>
          </w:p>
        </w:tc>
        <w:tc>
          <w:tcPr>
            <w:tcW w:w="1980" w:type="dxa"/>
            <w:noWrap/>
            <w:vAlign w:val="bottom"/>
            <w:hideMark/>
          </w:tcPr>
          <w:p w14:paraId="114DBEE7" w14:textId="7921E277" w:rsidR="006E2C3B" w:rsidRPr="00901B0F" w:rsidRDefault="0015092A" w:rsidP="007B4DB6">
            <w:pPr>
              <w:tabs>
                <w:tab w:val="clear" w:pos="1644"/>
                <w:tab w:val="left" w:pos="1425"/>
              </w:tabs>
              <w:spacing w:line="240" w:lineRule="auto"/>
              <w:ind w:right="52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13,163</w:t>
            </w:r>
          </w:p>
        </w:tc>
      </w:tr>
      <w:tr w:rsidR="006E2C3B" w:rsidRPr="00316E40" w14:paraId="281ADD7A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40ADB7D4" w14:textId="77777777" w:rsidR="006E2C3B" w:rsidRPr="00316E40" w:rsidRDefault="006E2C3B" w:rsidP="005A6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14:paraId="63720446" w14:textId="77777777" w:rsidR="006E2C3B" w:rsidRPr="00316E40" w:rsidRDefault="006E2C3B" w:rsidP="005A6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6A99" w:rsidRPr="00005BB1" w14:paraId="180F54D0" w14:textId="77777777" w:rsidTr="001A6A99">
        <w:trPr>
          <w:trHeight w:val="240"/>
        </w:trPr>
        <w:tc>
          <w:tcPr>
            <w:tcW w:w="7020" w:type="dxa"/>
            <w:noWrap/>
            <w:vAlign w:val="bottom"/>
          </w:tcPr>
          <w:p w14:paraId="165E7429" w14:textId="77777777" w:rsidR="001A6A99" w:rsidRPr="00005BB1" w:rsidRDefault="001A6A9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409B1206" w14:textId="57EB2089" w:rsidR="001A6A99" w:rsidRPr="00005BB1" w:rsidRDefault="001A6A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A6A99">
              <w:rPr>
                <w:rFonts w:asciiTheme="majorBidi" w:hAnsiTheme="majorBidi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1A6A99" w:rsidRPr="00005BB1" w14:paraId="1F78478F" w14:textId="77777777" w:rsidTr="001A6A99">
        <w:trPr>
          <w:trHeight w:val="240"/>
        </w:trPr>
        <w:tc>
          <w:tcPr>
            <w:tcW w:w="7020" w:type="dxa"/>
            <w:noWrap/>
            <w:vAlign w:val="bottom"/>
          </w:tcPr>
          <w:p w14:paraId="5C099043" w14:textId="77777777" w:rsidR="001A6A99" w:rsidRPr="00005BB1" w:rsidRDefault="001A6A9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75F0519F" w14:textId="5DD1EC0E" w:rsidR="001A6A99" w:rsidRPr="00005BB1" w:rsidRDefault="001A6A99" w:rsidP="001A6A9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1A6A99" w:rsidRPr="00005BB1" w14:paraId="36112043" w14:textId="77777777" w:rsidTr="001A6A99">
        <w:trPr>
          <w:trHeight w:val="240"/>
        </w:trPr>
        <w:tc>
          <w:tcPr>
            <w:tcW w:w="7020" w:type="dxa"/>
            <w:noWrap/>
            <w:vAlign w:val="bottom"/>
          </w:tcPr>
          <w:p w14:paraId="66398F55" w14:textId="77777777" w:rsidR="001A6A99" w:rsidRPr="00005BB1" w:rsidRDefault="001A6A9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noWrap/>
            <w:vAlign w:val="bottom"/>
          </w:tcPr>
          <w:p w14:paraId="493CA19F" w14:textId="2EEE52BD" w:rsidR="001A6A99" w:rsidRPr="00901B0F" w:rsidRDefault="001A6A99" w:rsidP="001A6A99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E2C3B" w:rsidRPr="00901B0F" w14:paraId="472A1755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73C973B1" w14:textId="77777777" w:rsidR="006E2C3B" w:rsidRPr="00901B0F" w:rsidRDefault="006E2C3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980" w:type="dxa"/>
            <w:noWrap/>
            <w:vAlign w:val="bottom"/>
            <w:hideMark/>
          </w:tcPr>
          <w:p w14:paraId="1268524D" w14:textId="77777777" w:rsidR="006E2C3B" w:rsidRPr="00901B0F" w:rsidRDefault="006E2C3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E2C3B" w:rsidRPr="00901B0F" w14:paraId="52CCA3D5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34CDFD08" w14:textId="77777777" w:rsidR="006E2C3B" w:rsidRPr="00901B0F" w:rsidRDefault="006E2C3B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80" w:type="dxa"/>
            <w:noWrap/>
            <w:vAlign w:val="bottom"/>
            <w:hideMark/>
          </w:tcPr>
          <w:p w14:paraId="5D70FDFC" w14:textId="77777777" w:rsidR="006E2C3B" w:rsidRPr="00901B0F" w:rsidRDefault="006E2C3B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E2C3B" w:rsidRPr="00901B0F" w14:paraId="34E95339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0FB602D1" w14:textId="77777777" w:rsidR="006E2C3B" w:rsidRPr="00901B0F" w:rsidRDefault="006E2C3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ค่าเสื่อมราคาลดลง</w:t>
            </w:r>
          </w:p>
        </w:tc>
        <w:tc>
          <w:tcPr>
            <w:tcW w:w="1980" w:type="dxa"/>
            <w:noWrap/>
            <w:vAlign w:val="bottom"/>
            <w:hideMark/>
          </w:tcPr>
          <w:p w14:paraId="5496B6A2" w14:textId="19756371" w:rsidR="006E2C3B" w:rsidRPr="00901B0F" w:rsidRDefault="00901B0F" w:rsidP="007B4DB6">
            <w:pPr>
              <w:tabs>
                <w:tab w:val="clear" w:pos="1644"/>
              </w:tabs>
              <w:spacing w:line="240" w:lineRule="auto"/>
              <w:ind w:right="52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</w:t>
            </w:r>
            <w:r w:rsidR="0015092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13,163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  <w:r w:rsidR="006E2C3B"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6E2C3B" w:rsidRPr="00901B0F" w14:paraId="174694B1" w14:textId="77777777" w:rsidTr="001A6A99">
        <w:trPr>
          <w:trHeight w:val="240"/>
        </w:trPr>
        <w:tc>
          <w:tcPr>
            <w:tcW w:w="7020" w:type="dxa"/>
            <w:noWrap/>
            <w:vAlign w:val="bottom"/>
            <w:hideMark/>
          </w:tcPr>
          <w:p w14:paraId="762A7A89" w14:textId="77777777" w:rsidR="006E2C3B" w:rsidRPr="00901B0F" w:rsidRDefault="006E2C3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กำไรต่อหุ้นขั้นพื้นฐานเพิ่มขึ้น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1980" w:type="dxa"/>
            <w:noWrap/>
            <w:vAlign w:val="bottom"/>
            <w:hideMark/>
          </w:tcPr>
          <w:p w14:paraId="56ABC8E3" w14:textId="616048A0" w:rsidR="006E2C3B" w:rsidRPr="00901B0F" w:rsidRDefault="006E2C3B" w:rsidP="007B4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433" w:hanging="10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</w:t>
            </w:r>
            <w:r w:rsid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="00901B0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0.0</w:t>
            </w:r>
            <w:r w:rsidR="0015092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</w:tbl>
    <w:p w14:paraId="2A31C961" w14:textId="53075EEF" w:rsidR="00B62E85" w:rsidRPr="00316E40" w:rsidRDefault="00B62E85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0C5895F" w14:textId="317F7A93" w:rsidR="002D6CE9" w:rsidRDefault="006E2C3B" w:rsidP="0038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="Angsana New" w:hAnsi="Angsana New"/>
          <w:sz w:val="30"/>
          <w:szCs w:val="30"/>
          <w:lang w:val="th-TH"/>
        </w:rPr>
      </w:pPr>
      <w:r w:rsidRPr="006E2C3B">
        <w:rPr>
          <w:rFonts w:ascii="Angsana New" w:hAnsi="Angsana New" w:hint="cs"/>
          <w:sz w:val="30"/>
          <w:szCs w:val="30"/>
          <w:cs/>
          <w:lang w:val="th-TH"/>
        </w:rPr>
        <w:t>การเปลี่ยนแปลงนี้คาดว่าจะมีผลทำให้ค่าเสื่อมราคาใน</w:t>
      </w:r>
      <w:r w:rsidR="0038112A">
        <w:rPr>
          <w:rFonts w:ascii="Angsana New" w:hAnsi="Angsana New" w:hint="cs"/>
          <w:sz w:val="30"/>
          <w:szCs w:val="30"/>
          <w:cs/>
          <w:lang w:val="th-TH"/>
        </w:rPr>
        <w:t xml:space="preserve">ปี </w:t>
      </w:r>
      <w:r w:rsidR="0038112A">
        <w:rPr>
          <w:rFonts w:ascii="Angsana New" w:hAnsi="Angsana New"/>
          <w:sz w:val="30"/>
          <w:szCs w:val="30"/>
        </w:rPr>
        <w:t xml:space="preserve">2566 - 2568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ลดลงประมาณ</w:t>
      </w:r>
      <w:r w:rsidR="0038112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8112A">
        <w:rPr>
          <w:rFonts w:ascii="Angsana New" w:hAnsi="Angsana New"/>
          <w:sz w:val="30"/>
          <w:szCs w:val="30"/>
        </w:rPr>
        <w:t xml:space="preserve">9.1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ล้านบาทต่อปี</w:t>
      </w:r>
      <w:r w:rsidRPr="006E2C3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E2C3B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38112A" w:rsidRPr="006E2C3B">
        <w:rPr>
          <w:rFonts w:ascii="Angsana New" w:hAnsi="Angsana New" w:hint="cs"/>
          <w:sz w:val="30"/>
          <w:szCs w:val="30"/>
          <w:cs/>
          <w:lang w:val="th-TH"/>
        </w:rPr>
        <w:t>ค่าเสื่อมราคาใน</w:t>
      </w:r>
      <w:r w:rsidR="0038112A">
        <w:rPr>
          <w:rFonts w:ascii="Angsana New" w:hAnsi="Angsana New" w:hint="cs"/>
          <w:sz w:val="30"/>
          <w:szCs w:val="30"/>
          <w:cs/>
          <w:lang w:val="th-TH"/>
        </w:rPr>
        <w:t xml:space="preserve">ปี </w:t>
      </w:r>
      <w:r w:rsidR="0038112A">
        <w:rPr>
          <w:rFonts w:ascii="Angsana New" w:hAnsi="Angsana New"/>
          <w:sz w:val="30"/>
          <w:szCs w:val="30"/>
        </w:rPr>
        <w:t>2569 - 257</w:t>
      </w:r>
      <w:r w:rsidR="0015092A">
        <w:rPr>
          <w:rFonts w:ascii="Angsana New" w:hAnsi="Angsana New"/>
          <w:sz w:val="30"/>
          <w:szCs w:val="30"/>
        </w:rPr>
        <w:t>4</w:t>
      </w:r>
      <w:r w:rsidR="0038112A">
        <w:rPr>
          <w:rFonts w:ascii="Angsana New" w:hAnsi="Angsana New"/>
          <w:sz w:val="30"/>
          <w:szCs w:val="30"/>
        </w:rPr>
        <w:t xml:space="preserve"> </w:t>
      </w:r>
      <w:r w:rsidR="00CE1CA9">
        <w:rPr>
          <w:rFonts w:ascii="Angsana New" w:hAnsi="Angsana New" w:hint="cs"/>
          <w:sz w:val="30"/>
          <w:szCs w:val="30"/>
          <w:cs/>
        </w:rPr>
        <w:t>เพิ่มขึ้น</w:t>
      </w:r>
      <w:r w:rsidR="0038112A" w:rsidRPr="006E2C3B">
        <w:rPr>
          <w:rFonts w:ascii="Angsana New" w:hAnsi="Angsana New" w:hint="cs"/>
          <w:sz w:val="30"/>
          <w:szCs w:val="30"/>
          <w:cs/>
          <w:lang w:val="th-TH"/>
        </w:rPr>
        <w:t>ประมาณ</w:t>
      </w:r>
      <w:r w:rsidR="00CE1CA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1CA9">
        <w:rPr>
          <w:rFonts w:ascii="Angsana New" w:hAnsi="Angsana New"/>
          <w:sz w:val="30"/>
          <w:szCs w:val="30"/>
        </w:rPr>
        <w:t>2.0 –</w:t>
      </w:r>
      <w:r w:rsidR="0038112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1CA9">
        <w:rPr>
          <w:rFonts w:ascii="Angsana New" w:hAnsi="Angsana New"/>
          <w:sz w:val="30"/>
          <w:szCs w:val="30"/>
        </w:rPr>
        <w:t>7.9</w:t>
      </w:r>
      <w:r w:rsidR="0038112A">
        <w:rPr>
          <w:rFonts w:ascii="Angsana New" w:hAnsi="Angsana New"/>
          <w:sz w:val="30"/>
          <w:szCs w:val="30"/>
        </w:rPr>
        <w:t xml:space="preserve"> </w:t>
      </w:r>
      <w:r w:rsidR="0038112A" w:rsidRPr="006E2C3B">
        <w:rPr>
          <w:rFonts w:ascii="Angsana New" w:hAnsi="Angsana New" w:hint="cs"/>
          <w:sz w:val="30"/>
          <w:szCs w:val="30"/>
          <w:cs/>
          <w:lang w:val="th-TH"/>
        </w:rPr>
        <w:t>ล้านบาทต่อปี</w:t>
      </w:r>
    </w:p>
    <w:p w14:paraId="2774FDCD" w14:textId="77777777" w:rsidR="0038112A" w:rsidRPr="00316E40" w:rsidRDefault="0038112A" w:rsidP="0038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EE79999" w14:textId="111F1717" w:rsidR="00F43C1D" w:rsidRPr="00AB4D27" w:rsidRDefault="00F43C1D" w:rsidP="004C1BF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F5E8D57" w14:textId="77777777" w:rsidR="00052466" w:rsidRPr="00316E40" w:rsidRDefault="00052466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72D7432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5CF939B" w14:textId="77777777" w:rsidR="00F43C1D" w:rsidRPr="00316E40" w:rsidRDefault="00F43C1D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75E7B4D" w14:textId="77777777" w:rsidR="00F43C1D" w:rsidRPr="00AB4D27" w:rsidRDefault="00F43C1D" w:rsidP="00F55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AB4D27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AB4D27">
        <w:rPr>
          <w:rFonts w:ascii="Angsana New" w:hAnsi="Angsana New"/>
          <w:sz w:val="30"/>
          <w:szCs w:val="30"/>
        </w:rPr>
        <w:t>“</w:t>
      </w:r>
      <w:r w:rsidRPr="00AB4D27">
        <w:rPr>
          <w:rFonts w:ascii="Angsana New" w:hAnsi="Angsana New"/>
          <w:sz w:val="30"/>
          <w:szCs w:val="30"/>
          <w:cs/>
        </w:rPr>
        <w:t>กลุ่มบริษัท</w:t>
      </w:r>
      <w:r w:rsidRPr="00AB4D27">
        <w:rPr>
          <w:rFonts w:ascii="Angsana New" w:hAnsi="Angsana New"/>
          <w:sz w:val="30"/>
          <w:szCs w:val="30"/>
        </w:rPr>
        <w:t>”</w:t>
      </w:r>
      <w:r w:rsidRPr="00AB4D27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48F1D5D4" w14:textId="77777777" w:rsidR="00052466" w:rsidRPr="00316E40" w:rsidRDefault="00052466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2758BC8" w14:textId="61D1CEA7" w:rsidR="007D6600" w:rsidRPr="00052466" w:rsidRDefault="00F43C1D" w:rsidP="00052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  <w:r w:rsidRPr="00052466">
        <w:rPr>
          <w:rFonts w:ascii="Angsana New" w:hAnsi="Angsana New"/>
          <w:sz w:val="30"/>
          <w:szCs w:val="30"/>
          <w:cs/>
          <w:lang w:val="th-TH"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FD7E54" w:rsidRPr="00052466">
        <w:rPr>
          <w:rFonts w:ascii="Angsana New" w:hAnsi="Angsana New"/>
          <w:sz w:val="30"/>
          <w:szCs w:val="30"/>
          <w:cs/>
          <w:lang w:val="th-TH"/>
        </w:rPr>
        <w:br/>
      </w:r>
      <w:r w:rsidRPr="00052466">
        <w:rPr>
          <w:rFonts w:ascii="Angsana New" w:hAnsi="Angsana New"/>
          <w:sz w:val="30"/>
          <w:szCs w:val="30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4D90430C" w14:textId="22806355" w:rsidR="00F43C1D" w:rsidRPr="00316E40" w:rsidRDefault="00F43C1D" w:rsidP="005A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08FC1A9" w14:textId="2EB561DF" w:rsidR="00F43C1D" w:rsidRPr="00AB4D27" w:rsidRDefault="00F43C1D" w:rsidP="00F43C1D">
      <w:pPr>
        <w:pStyle w:val="BodyText2"/>
        <w:tabs>
          <w:tab w:val="num" w:pos="518"/>
        </w:tabs>
        <w:spacing w:line="240" w:lineRule="atLeast"/>
        <w:ind w:left="540" w:right="47"/>
        <w:jc w:val="thaiDistribute"/>
      </w:pPr>
      <w:r w:rsidRPr="00AB4D27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441924" w:rsidRPr="00AB4D27">
        <w:rPr>
          <w:rFonts w:hint="cs"/>
          <w:cs/>
        </w:rPr>
        <w:t xml:space="preserve"> </w:t>
      </w:r>
      <w:r w:rsidRPr="00AB4D27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441924" w:rsidRPr="00AB4D27">
        <w:rPr>
          <w:rFonts w:hint="cs"/>
          <w:cs/>
        </w:rPr>
        <w:t>ผล</w:t>
      </w:r>
      <w:r w:rsidRPr="00AB4D27">
        <w:rPr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F47F123" w14:textId="77777777" w:rsidR="00F43C1D" w:rsidRPr="00AB4D27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lastRenderedPageBreak/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15FAAE8C" w14:textId="77777777" w:rsidR="005C0AF1" w:rsidRPr="005F2B42" w:rsidRDefault="005C0AF1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06FABD" w14:textId="161EA9A2" w:rsidR="00F43C1D" w:rsidRDefault="008E02E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F43C1D" w:rsidRPr="00AB4D27">
        <w:rPr>
          <w:rFonts w:ascii="Angsana New" w:hAnsi="Angsana New"/>
          <w:sz w:val="30"/>
          <w:szCs w:val="30"/>
        </w:rPr>
        <w:t xml:space="preserve"> </w:t>
      </w:r>
      <w:r w:rsidR="00F43C1D" w:rsidRPr="00AB4D27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Pr="00AB4D27">
        <w:rPr>
          <w:rFonts w:ascii="Angsana New" w:hAnsi="Angsana New" w:hint="cs"/>
          <w:sz w:val="30"/>
          <w:szCs w:val="30"/>
          <w:cs/>
        </w:rPr>
        <w:t xml:space="preserve"> เงินปันผลรับ</w:t>
      </w:r>
      <w:r w:rsidR="00F43C1D" w:rsidRPr="00AB4D27">
        <w:rPr>
          <w:rFonts w:ascii="Angsana New" w:hAnsi="Angsana New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</w:t>
      </w:r>
      <w:r w:rsidRPr="00AB4D27">
        <w:rPr>
          <w:rFonts w:ascii="Angsana New" w:hAnsi="Angsana New" w:hint="cs"/>
          <w:sz w:val="30"/>
          <w:szCs w:val="30"/>
          <w:cs/>
        </w:rPr>
        <w:t>สิ้นสุดลง</w:t>
      </w:r>
    </w:p>
    <w:p w14:paraId="315E5729" w14:textId="77777777" w:rsidR="00B62E85" w:rsidRDefault="00B62E8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270E9F" w14:textId="5ACB08FF" w:rsidR="00B62E85" w:rsidRPr="00B62E85" w:rsidRDefault="00B62E85" w:rsidP="00B62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B62E85">
        <w:rPr>
          <w:rFonts w:ascii="Angsana New" w:hAnsi="Angsana New"/>
          <w:sz w:val="30"/>
          <w:szCs w:val="30"/>
          <w:cs/>
        </w:rPr>
        <w:t>กลุ่มบริษัท</w:t>
      </w:r>
      <w:r w:rsidRPr="00B62E85">
        <w:rPr>
          <w:rFonts w:ascii="Angsana New" w:hAnsi="Angsana New" w:hint="cs"/>
          <w:sz w:val="30"/>
          <w:szCs w:val="30"/>
          <w:cs/>
        </w:rPr>
        <w:t>สูญเสียการมีอิทธิพลอย่างมีนัยสำคัญในบริษัทร่วม</w:t>
      </w:r>
      <w:r w:rsidRPr="00B62E85">
        <w:rPr>
          <w:rFonts w:ascii="Angsana New" w:hAnsi="Angsana New"/>
          <w:sz w:val="30"/>
          <w:szCs w:val="30"/>
        </w:rPr>
        <w:t xml:space="preserve"> </w:t>
      </w:r>
      <w:r w:rsidRPr="00B62E85">
        <w:rPr>
          <w:rFonts w:ascii="Angsana New" w:hAnsi="Angsana New"/>
          <w:sz w:val="30"/>
          <w:szCs w:val="30"/>
          <w:cs/>
        </w:rPr>
        <w:t>กลุ่มบริษัท</w:t>
      </w:r>
      <w:r w:rsidRPr="00B62E85">
        <w:rPr>
          <w:rFonts w:ascii="Angsana New" w:hAnsi="Angsana New" w:hint="cs"/>
          <w:sz w:val="30"/>
          <w:szCs w:val="30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108DBD2D" w14:textId="77777777" w:rsidR="00B62E85" w:rsidRDefault="00B62E85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08968E" w14:textId="7B847F5A" w:rsidR="007D6600" w:rsidRPr="00AB4D27" w:rsidRDefault="007D6600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7D6600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7D6600">
        <w:rPr>
          <w:rFonts w:ascii="Angsana New" w:hAnsi="Angsana New"/>
          <w:sz w:val="30"/>
          <w:szCs w:val="30"/>
          <w:cs/>
        </w:rPr>
        <w:t xml:space="preserve"> </w:t>
      </w:r>
      <w:r w:rsidRPr="007D6600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450A5A6" w14:textId="77777777" w:rsidR="005C0AF1" w:rsidRPr="007D6600" w:rsidRDefault="005C0AF1" w:rsidP="00441924">
      <w:pPr>
        <w:pStyle w:val="BodyText2"/>
        <w:tabs>
          <w:tab w:val="num" w:pos="518"/>
        </w:tabs>
        <w:spacing w:line="240" w:lineRule="atLeast"/>
        <w:ind w:right="47"/>
        <w:jc w:val="thaiDistribute"/>
        <w:rPr>
          <w:cs/>
          <w:lang w:val="en-US" w:eastAsia="en-US"/>
        </w:rPr>
      </w:pPr>
    </w:p>
    <w:p w14:paraId="34EFA2D4" w14:textId="77777777" w:rsidR="00F43C1D" w:rsidRPr="00AB4D27" w:rsidRDefault="00F43C1D" w:rsidP="00F550AE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  <w:r w:rsidR="007640A1"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  <w:r w:rsidR="007640A1" w:rsidRPr="00AB4D2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8466A77" w14:textId="77777777" w:rsidR="007640A1" w:rsidRPr="005F2B42" w:rsidRDefault="007640A1" w:rsidP="007640A1">
      <w:pPr>
        <w:rPr>
          <w:rFonts w:ascii="Angsana New" w:hAnsi="Angsana New"/>
          <w:sz w:val="30"/>
          <w:szCs w:val="30"/>
          <w:lang w:eastAsia="x-none"/>
        </w:rPr>
      </w:pPr>
    </w:p>
    <w:p w14:paraId="7AD3B2BE" w14:textId="52BC12D1" w:rsidR="00BE008E" w:rsidRDefault="00F43C1D" w:rsidP="001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640A1" w:rsidRPr="00AB4D27">
        <w:rPr>
          <w:rFonts w:ascii="Angsana New" w:hAnsi="Angsana New"/>
          <w:sz w:val="30"/>
          <w:szCs w:val="30"/>
          <w:cs/>
        </w:rPr>
        <w:t>และ</w:t>
      </w:r>
      <w:r w:rsidRPr="00AB4D27">
        <w:rPr>
          <w:rFonts w:ascii="Angsana New" w:hAnsi="Angsana New"/>
          <w:sz w:val="30"/>
          <w:szCs w:val="30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8E02E5" w:rsidRPr="00AB4D27">
        <w:rPr>
          <w:rFonts w:ascii="Angsana New" w:hAnsi="Angsana New"/>
          <w:sz w:val="30"/>
          <w:szCs w:val="30"/>
          <w:cs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กรณีที่บริษัทจำหน่ายเงินลงทุนบางส่วนต้นทุนเงินลงทุนคำนวณโดยวิธีเข้าก่อนออกก่อน</w:t>
      </w:r>
      <w:r w:rsidR="008E02E5" w:rsidRPr="00AB4D27">
        <w:rPr>
          <w:rFonts w:ascii="Angsana New" w:hAnsi="Angsana New"/>
          <w:sz w:val="30"/>
          <w:szCs w:val="30"/>
          <w:cs/>
        </w:rPr>
        <w:t xml:space="preserve"> </w:t>
      </w:r>
      <w:r w:rsidR="008E02E5" w:rsidRPr="00AB4D27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142AC0C8" w14:textId="77777777" w:rsidR="006E5BA7" w:rsidRDefault="006E5BA7" w:rsidP="0015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67940764" w14:textId="05C8939D" w:rsidR="00F43C1D" w:rsidRPr="00AB4D27" w:rsidRDefault="00F43C1D" w:rsidP="00A575E4">
      <w:pPr>
        <w:pStyle w:val="Heading8"/>
        <w:numPr>
          <w:ilvl w:val="1"/>
          <w:numId w:val="27"/>
        </w:numPr>
        <w:spacing w:line="240" w:lineRule="atLeast"/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7C0CEA63" w14:textId="77777777" w:rsidR="00F43C1D" w:rsidRPr="005F2B42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CE0D1A" w14:textId="4B101A37" w:rsidR="00F43C1D" w:rsidRPr="00AB4D27" w:rsidRDefault="00F43C1D" w:rsidP="005F2B42">
      <w:pPr>
        <w:pStyle w:val="BodyText2"/>
        <w:tabs>
          <w:tab w:val="num" w:pos="518"/>
        </w:tabs>
        <w:ind w:left="540" w:right="43"/>
        <w:jc w:val="thaiDistribute"/>
      </w:pPr>
      <w:r w:rsidRPr="00AB4D27">
        <w:rPr>
          <w:cs/>
        </w:rPr>
        <w:t>รายการบัญชีที่เป็นเงินตราต่างประเทศ</w:t>
      </w:r>
      <w:r w:rsidR="005F2B42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B4D27">
        <w:rPr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5F2B42">
        <w:rPr>
          <w:rFonts w:hint="cs"/>
          <w:cs/>
        </w:rPr>
        <w:t xml:space="preserve"> สำหรับ</w:t>
      </w:r>
      <w:r w:rsidRPr="00AB4D27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5F2B42">
        <w:rPr>
          <w:rFonts w:hint="cs"/>
          <w:cs/>
        </w:rPr>
        <w:t>แ</w:t>
      </w:r>
      <w:r w:rsidRPr="00AB4D27">
        <w:rPr>
          <w:cs/>
        </w:rPr>
        <w:t>ปลงค่าโดยใช้อัตราแลกเปลี่ยน ณ วัน</w:t>
      </w:r>
      <w:r w:rsidR="005F2B42">
        <w:rPr>
          <w:rFonts w:hint="cs"/>
          <w:cs/>
        </w:rPr>
        <w:t>ที่รายงาน</w:t>
      </w:r>
    </w:p>
    <w:p w14:paraId="6FD940D6" w14:textId="77777777" w:rsidR="00F43C1D" w:rsidRPr="005F2B42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2FE86CB" w14:textId="77777777" w:rsidR="007640A1" w:rsidRPr="00AB4D27" w:rsidRDefault="00F43C1D" w:rsidP="007640A1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color w:val="000000"/>
        </w:rPr>
      </w:pPr>
      <w:r w:rsidRPr="00AB4D27">
        <w:rPr>
          <w:color w:val="00000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298607E4" w14:textId="74371C4C" w:rsidR="005B1100" w:rsidRDefault="005B1100" w:rsidP="005B1100">
      <w:pPr>
        <w:pStyle w:val="Heading8"/>
        <w:ind w:right="0"/>
        <w:jc w:val="both"/>
        <w:rPr>
          <w:rFonts w:ascii="Angsana New" w:eastAsia="EucrosiaUPCBold" w:hAnsi="Angsana New"/>
          <w:sz w:val="30"/>
          <w:szCs w:val="30"/>
        </w:rPr>
      </w:pPr>
    </w:p>
    <w:p w14:paraId="01457A76" w14:textId="6177B53E" w:rsidR="006E5BA7" w:rsidRDefault="006E5BA7" w:rsidP="006E5BA7">
      <w:pPr>
        <w:rPr>
          <w:lang w:val="th-TH" w:eastAsia="x-none"/>
        </w:rPr>
      </w:pPr>
    </w:p>
    <w:p w14:paraId="730FE842" w14:textId="1DC19B81" w:rsidR="00F43C1D" w:rsidRPr="00AB4D27" w:rsidRDefault="00F43C1D" w:rsidP="00EC1320">
      <w:pPr>
        <w:pStyle w:val="Heading8"/>
        <w:numPr>
          <w:ilvl w:val="1"/>
          <w:numId w:val="27"/>
        </w:numPr>
        <w:ind w:right="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444E2390" w14:textId="77777777" w:rsidR="00F43C1D" w:rsidRPr="00AB4D27" w:rsidRDefault="00F43C1D" w:rsidP="00F43C1D">
      <w:pPr>
        <w:pStyle w:val="BodyText2"/>
        <w:tabs>
          <w:tab w:val="num" w:pos="518"/>
        </w:tabs>
        <w:spacing w:line="240" w:lineRule="atLeast"/>
        <w:ind w:left="540" w:right="43"/>
        <w:jc w:val="thaiDistribute"/>
        <w:rPr>
          <w:sz w:val="28"/>
          <w:szCs w:val="28"/>
        </w:rPr>
      </w:pPr>
    </w:p>
    <w:p w14:paraId="04B72142" w14:textId="54E586E2" w:rsidR="00F43C1D" w:rsidRPr="00AB4D27" w:rsidRDefault="00F43C1D" w:rsidP="00F43C1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EC1320"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4A6C22D2" w14:textId="77777777" w:rsidR="007B1FB8" w:rsidRPr="001507F9" w:rsidRDefault="007B1FB8" w:rsidP="00EC132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C35767" w14:textId="06C0E861" w:rsidR="001507F9" w:rsidRPr="00AB4D27" w:rsidRDefault="001507F9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07F9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1507F9">
        <w:rPr>
          <w:rFonts w:ascii="Angsana New" w:hAnsi="Angsana New"/>
          <w:color w:val="000000"/>
          <w:sz w:val="30"/>
          <w:szCs w:val="30"/>
        </w:rPr>
        <w:t xml:space="preserve"> </w:t>
      </w:r>
      <w:r w:rsidRPr="006E5BA7">
        <w:rPr>
          <w:rFonts w:ascii="Angsana New" w:hAnsi="Angsana New"/>
          <w:color w:val="000000"/>
          <w:sz w:val="30"/>
          <w:szCs w:val="30"/>
        </w:rPr>
        <w:t>4</w:t>
      </w:r>
      <w:r w:rsidRPr="006E5BA7">
        <w:rPr>
          <w:rFonts w:ascii="Angsana New" w:hAnsi="Angsana New"/>
          <w:color w:val="000000"/>
          <w:sz w:val="30"/>
          <w:szCs w:val="30"/>
          <w:cs/>
        </w:rPr>
        <w:t>(ฉ))</w:t>
      </w:r>
      <w:r w:rsidRPr="001507F9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507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507F9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507F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507F9">
        <w:rPr>
          <w:rFonts w:ascii="Angsana New" w:hAnsi="Angsana New"/>
          <w:color w:val="000000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1507F9">
        <w:rPr>
          <w:rFonts w:ascii="Angsana New" w:hAnsi="Angsana New" w:hint="cs"/>
          <w:color w:val="000000"/>
          <w:sz w:val="30"/>
          <w:szCs w:val="30"/>
          <w:cs/>
        </w:rPr>
        <w:t>หรือหัก</w:t>
      </w:r>
      <w:r w:rsidRPr="001507F9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ต้นทุนการทำรายการที่เกี่ยวข้องโดยตรงกับการได้มาด้วย</w:t>
      </w:r>
    </w:p>
    <w:p w14:paraId="6064AE83" w14:textId="77777777" w:rsidR="00441924" w:rsidRPr="00AB4D27" w:rsidRDefault="00441924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912598" w14:textId="6A78F555" w:rsidR="00436E3E" w:rsidRPr="00AB4D27" w:rsidRDefault="00436E3E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D68BF21" w14:textId="76793B7D" w:rsidR="005367AB" w:rsidRPr="00AB4D27" w:rsidRDefault="005367AB" w:rsidP="00A575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2C8C6C" w14:textId="0A4A0FCF" w:rsidR="005367AB" w:rsidRPr="00773F2D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Pr="00AB4D27">
        <w:rPr>
          <w:rFonts w:ascii="Angsana New" w:hAnsi="Angsana New"/>
          <w:color w:val="000000"/>
          <w:sz w:val="30"/>
          <w:szCs w:val="30"/>
        </w:rPr>
        <w:t xml:space="preserve"> 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 และกำไรหรือขาดทุนที่เกิดจากการตัดรายการออกจากบัญชีรับรู้ในกำไรหรือขาดทุน</w:t>
      </w:r>
    </w:p>
    <w:p w14:paraId="2B13DBB6" w14:textId="77777777" w:rsidR="005367AB" w:rsidRPr="00441924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23EC16D5" w14:textId="7FDCDE25" w:rsidR="005367AB" w:rsidRDefault="005367AB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7433863" w14:textId="77777777" w:rsidR="006E5BA7" w:rsidRPr="00773F2D" w:rsidRDefault="006E5BA7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EFA97C" w14:textId="564D2C93" w:rsidR="00F43C1D" w:rsidRPr="00AB4D27" w:rsidRDefault="00F43C1D" w:rsidP="005367A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AB4D27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AB4D27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5367AB" w:rsidRPr="00AB4D27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7CAD741" w14:textId="77777777" w:rsidR="00F43C1D" w:rsidRPr="00AB4D27" w:rsidRDefault="00F43C1D" w:rsidP="002156C8">
      <w:pPr>
        <w:pStyle w:val="BodyText2"/>
        <w:tabs>
          <w:tab w:val="num" w:pos="518"/>
          <w:tab w:val="left" w:pos="1260"/>
        </w:tabs>
        <w:spacing w:line="240" w:lineRule="atLeast"/>
        <w:ind w:right="43"/>
        <w:jc w:val="thaiDistribute"/>
      </w:pPr>
    </w:p>
    <w:p w14:paraId="096A8BE6" w14:textId="1362F4B1" w:rsidR="00F43C1D" w:rsidRPr="00AB4D27" w:rsidRDefault="00F43C1D" w:rsidP="002156C8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651EB43" w14:textId="77777777" w:rsidR="00441924" w:rsidRPr="00AB4D27" w:rsidRDefault="00441924" w:rsidP="002156C8">
      <w:pPr>
        <w:tabs>
          <w:tab w:val="num" w:pos="518"/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85BB56" w14:textId="77777777" w:rsidR="00F43C1D" w:rsidRPr="00AB4D27" w:rsidRDefault="00F43C1D" w:rsidP="00F43C1D">
      <w:pPr>
        <w:pStyle w:val="BodyText"/>
        <w:tabs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</w:t>
      </w:r>
      <w:r w:rsidR="008301C9" w:rsidRPr="00AB4D27">
        <w:rPr>
          <w:rFonts w:ascii="Angsana New" w:hAnsi="Angsana New"/>
          <w:color w:val="000000"/>
          <w:sz w:val="30"/>
          <w:szCs w:val="30"/>
          <w:cs/>
        </w:rPr>
        <w:t>ท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B4D2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070C8B4" w14:textId="77777777" w:rsidR="00F43C1D" w:rsidRPr="00AB4D27" w:rsidRDefault="00F43C1D" w:rsidP="00F43C1D">
      <w:pPr>
        <w:pStyle w:val="BodyText2"/>
        <w:tabs>
          <w:tab w:val="num" w:pos="518"/>
          <w:tab w:val="left" w:pos="1530"/>
        </w:tabs>
        <w:spacing w:line="240" w:lineRule="atLeast"/>
        <w:ind w:left="900" w:right="43"/>
        <w:jc w:val="thaiDistribute"/>
      </w:pPr>
    </w:p>
    <w:p w14:paraId="41D081E6" w14:textId="3E0853F7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5F2B42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="005F2B42" w:rsidRPr="00AB4D27">
        <w:rPr>
          <w:rFonts w:ascii="Angsana New" w:hAnsi="Angsana New"/>
          <w:color w:val="000000"/>
          <w:sz w:val="30"/>
          <w:szCs w:val="30"/>
          <w:cs/>
        </w:rPr>
        <w:t>ต้อง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จ่าย รับรู้ในกำไรหรือขาดทุน </w:t>
      </w:r>
    </w:p>
    <w:p w14:paraId="2B11753B" w14:textId="77777777" w:rsidR="00F43C1D" w:rsidRPr="00AB4D27" w:rsidRDefault="00F43C1D" w:rsidP="00A30C99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</w:pPr>
    </w:p>
    <w:p w14:paraId="57CB2EE6" w14:textId="77777777" w:rsidR="00F43C1D" w:rsidRPr="00AB4D27" w:rsidRDefault="00F43C1D" w:rsidP="008301C9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</w:t>
      </w:r>
      <w:r w:rsidR="008301C9" w:rsidRPr="00AB4D27">
        <w:rPr>
          <w:rFonts w:ascii="Angsana New" w:hAnsi="Angsana New"/>
          <w:sz w:val="30"/>
          <w:szCs w:val="30"/>
          <w:cs/>
        </w:rPr>
        <w:t>ิ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B2B3CD" w14:textId="1FBB55B0" w:rsidR="00441924" w:rsidRPr="00AB4D27" w:rsidRDefault="00441924" w:rsidP="008301C9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465616C1" w14:textId="5B163EAE" w:rsidR="00F43C1D" w:rsidRPr="00AB4D27" w:rsidRDefault="00F43C1D" w:rsidP="00F43C1D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Pr="00AB4D27">
        <w:rPr>
          <w:rFonts w:eastAsia="EucrosiaUPCBold"/>
          <w:i/>
          <w:iCs/>
          <w:cs/>
        </w:rPr>
        <w:t>ง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3</w:t>
      </w:r>
      <w:r w:rsidRPr="00AB4D27">
        <w:rPr>
          <w:rFonts w:eastAsia="EucrosiaUPCBold"/>
          <w:i/>
          <w:iCs/>
        </w:rPr>
        <w:t xml:space="preserve">) </w:t>
      </w:r>
      <w:r w:rsidRPr="00AB4D27">
        <w:rPr>
          <w:rFonts w:eastAsia="EucrosiaUPCBold"/>
          <w:i/>
          <w:iCs/>
          <w:cs/>
        </w:rPr>
        <w:t>อนุพันธ์</w:t>
      </w:r>
    </w:p>
    <w:p w14:paraId="6FB3CDD7" w14:textId="77777777" w:rsidR="00F43C1D" w:rsidRPr="00AB4D27" w:rsidRDefault="00F43C1D" w:rsidP="00F43C1D">
      <w:pPr>
        <w:pStyle w:val="BodyText2"/>
        <w:tabs>
          <w:tab w:val="num" w:pos="518"/>
          <w:tab w:val="left" w:pos="900"/>
        </w:tabs>
        <w:spacing w:line="240" w:lineRule="atLeast"/>
        <w:ind w:left="900" w:right="43"/>
        <w:jc w:val="thaiDistribute"/>
        <w:rPr>
          <w:lang w:val="en-US"/>
        </w:rPr>
      </w:pPr>
    </w:p>
    <w:p w14:paraId="5FECA83D" w14:textId="3E5F4DFA" w:rsidR="00F43C1D" w:rsidRPr="00AB4D27" w:rsidRDefault="00F43C1D" w:rsidP="00F43C1D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527B0A" w:rsidRPr="00AB4D27">
        <w:rPr>
          <w:rFonts w:ascii="Angsana New" w:hAnsi="Angsana New"/>
          <w:sz w:val="30"/>
          <w:szCs w:val="30"/>
          <w:cs/>
        </w:rPr>
        <w:t>(ดูหมายเหตุ</w:t>
      </w:r>
      <w:r w:rsidR="00527B0A" w:rsidRPr="006E5BA7">
        <w:rPr>
          <w:rFonts w:ascii="Angsana New" w:hAnsi="Angsana New"/>
          <w:sz w:val="30"/>
          <w:szCs w:val="30"/>
          <w:cs/>
        </w:rPr>
        <w:t xml:space="preserve">ข้อ </w:t>
      </w:r>
      <w:r w:rsidR="00842BF5">
        <w:rPr>
          <w:rFonts w:ascii="Angsana New" w:hAnsi="Angsana New"/>
          <w:sz w:val="30"/>
          <w:szCs w:val="30"/>
        </w:rPr>
        <w:t>4</w:t>
      </w:r>
      <w:r w:rsidR="00527B0A" w:rsidRPr="006E5BA7">
        <w:rPr>
          <w:rFonts w:ascii="Angsana New" w:hAnsi="Angsana New"/>
          <w:sz w:val="30"/>
          <w:szCs w:val="30"/>
        </w:rPr>
        <w:t>(</w:t>
      </w:r>
      <w:r w:rsidR="00527B0A" w:rsidRPr="006E5BA7">
        <w:rPr>
          <w:rFonts w:ascii="Angsana New" w:hAnsi="Angsana New"/>
          <w:sz w:val="30"/>
          <w:szCs w:val="30"/>
          <w:cs/>
        </w:rPr>
        <w:t>ง.</w:t>
      </w:r>
      <w:r w:rsidR="004D7A8F" w:rsidRPr="006E5BA7">
        <w:rPr>
          <w:rFonts w:ascii="Angsana New" w:hAnsi="Angsana New"/>
          <w:sz w:val="30"/>
          <w:szCs w:val="30"/>
        </w:rPr>
        <w:t>4</w:t>
      </w:r>
      <w:r w:rsidR="00527B0A" w:rsidRPr="006E5BA7">
        <w:rPr>
          <w:rFonts w:ascii="Angsana New" w:hAnsi="Angsana New"/>
          <w:sz w:val="30"/>
          <w:szCs w:val="30"/>
        </w:rPr>
        <w:t>))</w:t>
      </w:r>
    </w:p>
    <w:p w14:paraId="14FF252C" w14:textId="77777777" w:rsidR="00F43C1D" w:rsidRPr="00AB4D27" w:rsidRDefault="00F43C1D" w:rsidP="00394868">
      <w:pPr>
        <w:pStyle w:val="BodyText2"/>
        <w:tabs>
          <w:tab w:val="num" w:pos="518"/>
          <w:tab w:val="left" w:pos="900"/>
        </w:tabs>
        <w:spacing w:line="240" w:lineRule="atLeast"/>
        <w:ind w:right="43"/>
        <w:jc w:val="thaiDistribute"/>
      </w:pPr>
    </w:p>
    <w:p w14:paraId="1B41C9E0" w14:textId="29D452FB" w:rsidR="00394868" w:rsidRPr="00AB4D27" w:rsidRDefault="00394868" w:rsidP="00394868">
      <w:pPr>
        <w:pStyle w:val="BodyText2"/>
        <w:tabs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Pr="00AB4D27">
        <w:rPr>
          <w:rFonts w:eastAsia="EucrosiaUPCBold"/>
          <w:i/>
          <w:iCs/>
          <w:cs/>
        </w:rPr>
        <w:t>ง</w:t>
      </w:r>
      <w:r w:rsidR="00DC39B7" w:rsidRPr="00AB4D27">
        <w:rPr>
          <w:rFonts w:eastAsia="EucrosiaUPCBold"/>
          <w:i/>
          <w:iCs/>
          <w:cs/>
        </w:rPr>
        <w:t>.</w:t>
      </w:r>
      <w:r w:rsidR="004D7A8F" w:rsidRPr="00AB4D27">
        <w:rPr>
          <w:rFonts w:eastAsia="EucrosiaUPCBold"/>
          <w:i/>
          <w:iCs/>
          <w:lang w:val="en-US"/>
        </w:rPr>
        <w:t>4</w:t>
      </w:r>
      <w:r w:rsidRPr="00AB4D27">
        <w:rPr>
          <w:rFonts w:eastAsia="EucrosiaUPCBold"/>
          <w:i/>
          <w:iCs/>
        </w:rPr>
        <w:t xml:space="preserve">) </w:t>
      </w:r>
      <w:r w:rsidRPr="00AB4D27">
        <w:rPr>
          <w:rFonts w:eastAsia="EucrosiaUPCBold"/>
          <w:i/>
          <w:iCs/>
          <w:cs/>
        </w:rPr>
        <w:t>การป้องกันความเสี่ยง</w:t>
      </w:r>
    </w:p>
    <w:p w14:paraId="45EA5564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</w:p>
    <w:p w14:paraId="49DAADF3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อัตราดอกเบี้ย 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5502E33" w14:textId="77777777" w:rsidR="00394868" w:rsidRPr="00AB4D27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lang w:val="th-TH"/>
        </w:rPr>
      </w:pPr>
    </w:p>
    <w:p w14:paraId="0D52DE81" w14:textId="0F7ED6E2" w:rsidR="00394868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52E8E">
        <w:rPr>
          <w:rFonts w:ascii="Angsana New" w:hAnsi="Angsana New" w:hint="cs"/>
          <w:sz w:val="30"/>
          <w:szCs w:val="30"/>
          <w:cs/>
        </w:rPr>
        <w:t>ณ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วันที่กำหนดความสัมพันธ์ของการป้องกันความเสี่ยงเป็นครั้งแรก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ณ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352E8E">
        <w:rPr>
          <w:rFonts w:ascii="Angsana New" w:hAnsi="Angsana New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sz w:val="30"/>
          <w:szCs w:val="30"/>
          <w:cs/>
        </w:rPr>
        <w:t>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C77AE82" w14:textId="02A3B735" w:rsidR="00352E8E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DB8140A" w14:textId="79E5AEC8" w:rsidR="00B17E59" w:rsidRDefault="00B17E59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B6F15C1" w14:textId="77777777" w:rsidR="00B17E59" w:rsidRPr="00352E8E" w:rsidRDefault="00B17E59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F2EAB6B" w14:textId="77777777" w:rsidR="00394868" w:rsidRPr="00773F2D" w:rsidRDefault="00394868" w:rsidP="00394868">
      <w:pPr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73F2D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7C72F651" w14:textId="77777777" w:rsidR="00394868" w:rsidRPr="00773F2D" w:rsidRDefault="00394868" w:rsidP="00394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  <w:lang w:val="th-TH"/>
        </w:rPr>
      </w:pPr>
    </w:p>
    <w:p w14:paraId="61608872" w14:textId="2914EFC4" w:rsidR="00394868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738FEB6F" w14:textId="77777777" w:rsidR="00F8347F" w:rsidRPr="00773F2D" w:rsidRDefault="00F8347F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97A9514" w14:textId="3EE2E6F5" w:rsidR="00394868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  <w:lang w:val="th-TH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2D4306A" w14:textId="77777777" w:rsidR="00441924" w:rsidRPr="00773F2D" w:rsidRDefault="00441924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0EB5E1FB" w14:textId="77777777" w:rsidR="00394868" w:rsidRPr="00773F2D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773F2D">
        <w:rPr>
          <w:rFonts w:ascii="Angsana New" w:eastAsia="Calibri" w:hAnsi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2AB191F" w14:textId="77777777" w:rsidR="00394868" w:rsidRPr="00773F2D" w:rsidRDefault="00394868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rPr>
          <w:rFonts w:ascii="Angsana New" w:hAnsi="Angsana New"/>
          <w:sz w:val="30"/>
          <w:szCs w:val="30"/>
          <w:lang w:val="th-TH"/>
        </w:rPr>
      </w:pPr>
    </w:p>
    <w:p w14:paraId="20800AEF" w14:textId="2A4719DC" w:rsidR="00F43C1D" w:rsidRDefault="00352E8E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E8E">
        <w:rPr>
          <w:rFonts w:ascii="Angsana New" w:hAnsi="Angsana New" w:hint="cs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352E8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2E8E">
        <w:rPr>
          <w:rFonts w:ascii="Angsana New" w:hAnsi="Angsana New" w:hint="cs"/>
          <w:color w:val="000000"/>
          <w:sz w:val="30"/>
          <w:szCs w:val="30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737B105F" w14:textId="6FA28AEA" w:rsidR="005F2B42" w:rsidRDefault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0F93DB27" w14:textId="6BCF4FD4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.5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0440E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64B2390" w14:textId="77777777" w:rsidR="005F2B42" w:rsidRP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A00E38" w14:textId="3A12D4E2" w:rsidR="005F2B42" w:rsidRPr="00773F2D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64E826A" w14:textId="49B83250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3A6EF1EB" w14:textId="4D438974" w:rsidR="00B17E59" w:rsidRDefault="00B17E59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32FD131D" w14:textId="77777777" w:rsidR="00B17E59" w:rsidRDefault="00B17E59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CEDF0F4" w14:textId="3C10655B" w:rsidR="005F2B42" w:rsidRPr="000440E8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0E8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7E5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17E59">
        <w:rPr>
          <w:rFonts w:ascii="Angsana New" w:hAnsi="Angsana New"/>
          <w:color w:val="000000"/>
          <w:sz w:val="30"/>
          <w:szCs w:val="30"/>
        </w:rPr>
        <w:t>12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เดือนข้างหน้า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F418F50" w14:textId="77777777" w:rsidR="005F2B42" w:rsidRPr="00547398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7123E59F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3F2D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</w:t>
      </w:r>
      <w:r w:rsidRPr="000440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40E8">
        <w:rPr>
          <w:rFonts w:ascii="Angsana New" w:hAnsi="Angsana New" w:hint="cs"/>
          <w:color w:val="000000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2D04BE" w14:textId="77777777" w:rsidR="005F2B42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1BA9CB" w14:textId="77777777" w:rsidR="005F2B42" w:rsidRPr="00F8347F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347F">
        <w:rPr>
          <w:rFonts w:ascii="Angsana New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F8347F">
        <w:rPr>
          <w:rFonts w:ascii="Angsana New" w:hAnsi="Angsana New"/>
          <w:sz w:val="30"/>
          <w:szCs w:val="30"/>
          <w:cs/>
        </w:rPr>
        <w:t xml:space="preserve"> ‘</w:t>
      </w:r>
      <w:r w:rsidRPr="00F8347F">
        <w:rPr>
          <w:rFonts w:ascii="Angsana New" w:hAnsi="Angsana New" w:hint="cs"/>
          <w:sz w:val="30"/>
          <w:szCs w:val="30"/>
          <w:cs/>
        </w:rPr>
        <w:t>ระดับที่น่าลงทุน</w:t>
      </w:r>
      <w:r w:rsidRPr="00F8347F">
        <w:rPr>
          <w:rFonts w:ascii="Angsana New" w:hAnsi="Angsana New" w:hint="eastAsia"/>
          <w:sz w:val="30"/>
          <w:szCs w:val="30"/>
          <w:cs/>
        </w:rPr>
        <w:t>’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ผลขาดทุนด้านเครดิตที่คาดว่าจะเกิดขึ้นในอีก</w:t>
      </w:r>
      <w:r w:rsidRPr="00F8347F">
        <w:rPr>
          <w:rFonts w:ascii="Angsana New" w:hAnsi="Angsana New"/>
          <w:sz w:val="30"/>
          <w:szCs w:val="30"/>
          <w:cs/>
        </w:rPr>
        <w:t xml:space="preserve"> 12 </w:t>
      </w:r>
      <w:r w:rsidRPr="00F8347F">
        <w:rPr>
          <w:rFonts w:ascii="Angsana New" w:hAnsi="Angsana New" w:hint="cs"/>
          <w:sz w:val="30"/>
          <w:szCs w:val="30"/>
          <w:cs/>
        </w:rPr>
        <w:t>เดือนข้างหน้า</w:t>
      </w:r>
    </w:p>
    <w:p w14:paraId="034D9024" w14:textId="77777777" w:rsidR="005F2B42" w:rsidRPr="00F8347F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519F5BD1" w14:textId="77777777" w:rsidR="005F2B42" w:rsidRPr="00AB4D27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8347F">
        <w:rPr>
          <w:rFonts w:ascii="Angsana New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/>
          <w:sz w:val="30"/>
          <w:szCs w:val="30"/>
        </w:rPr>
        <w:t>90</w:t>
      </w:r>
      <w:r w:rsidRPr="00F8347F">
        <w:rPr>
          <w:rFonts w:ascii="Angsana New" w:hAnsi="Angsana New"/>
          <w:sz w:val="30"/>
          <w:szCs w:val="30"/>
          <w:cs/>
        </w:rPr>
        <w:t xml:space="preserve"> </w:t>
      </w:r>
      <w:r w:rsidRPr="00F8347F">
        <w:rPr>
          <w:rFonts w:ascii="Angsana New" w:hAnsi="Angsana New" w:hint="cs"/>
          <w:sz w:val="30"/>
          <w:szCs w:val="30"/>
          <w:cs/>
        </w:rPr>
        <w:t>วัน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ตลาด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992373E" w14:textId="77777777" w:rsidR="005F2B42" w:rsidRPr="004C39B7" w:rsidRDefault="005F2B42" w:rsidP="005F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95E3FF5" w14:textId="77777777" w:rsidR="005F2B42" w:rsidRPr="00AB4D27" w:rsidRDefault="005F2B42" w:rsidP="005F2B42">
      <w:pPr>
        <w:tabs>
          <w:tab w:val="num" w:pos="518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1FC86C34" w14:textId="77777777" w:rsidR="005F2B42" w:rsidRPr="00AB4D27" w:rsidRDefault="005F2B42" w:rsidP="005F2B4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</w:tabs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hAnsi="Angsana New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6EBC454" w14:textId="77777777" w:rsidR="005F2B42" w:rsidRPr="002701CC" w:rsidRDefault="005F2B42" w:rsidP="005F2B4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  <w:tab w:val="left" w:pos="720"/>
        </w:tabs>
        <w:spacing w:line="240" w:lineRule="auto"/>
        <w:ind w:left="90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01CC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2701CC">
        <w:rPr>
          <w:rFonts w:ascii="Angsana New" w:hAnsi="Angsana New"/>
          <w:color w:val="000000"/>
          <w:sz w:val="30"/>
          <w:szCs w:val="30"/>
        </w:rPr>
        <w:t xml:space="preserve">90 </w:t>
      </w:r>
      <w:r w:rsidRPr="002701CC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221B8874" w14:textId="5C0D2248" w:rsidR="00932F06" w:rsidRDefault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5A384A23" w14:textId="3EC4E1E9" w:rsidR="005F2B42" w:rsidRDefault="00932F06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.6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F2B42"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3C80FA8E" w14:textId="77777777" w:rsidR="005F2B42" w:rsidRPr="004C39B7" w:rsidRDefault="005F2B42" w:rsidP="005F2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24"/>
          <w:szCs w:val="24"/>
        </w:rPr>
      </w:pPr>
    </w:p>
    <w:p w14:paraId="3B18EB42" w14:textId="77777777" w:rsidR="005F2B42" w:rsidRPr="00AB4D27" w:rsidRDefault="005F2B42" w:rsidP="00932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B4D27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AB4D27">
        <w:rPr>
          <w:rFonts w:ascii="Angsana New" w:hAnsi="Angsana New"/>
          <w:sz w:val="30"/>
          <w:szCs w:val="30"/>
          <w:cs/>
        </w:rPr>
        <w:t>สินทรัพย์ทางการเงินจะถูกตัด</w:t>
      </w:r>
      <w:r w:rsidRPr="00AB4D27">
        <w:rPr>
          <w:rFonts w:ascii="Angsana New" w:eastAsia="Calibri" w:hAnsi="Angsana New"/>
          <w:sz w:val="30"/>
          <w:szCs w:val="30"/>
          <w:cs/>
        </w:rPr>
        <w:t>จำหน่ายเมื่อกลุ่มบริษัทไม่สามารถคาดการณ์ได้อย่างสมเหตุสมผลว่าจะได้รับคืนเงิน</w:t>
      </w:r>
      <w:r w:rsidRPr="00AB4D27">
        <w:rPr>
          <w:rFonts w:ascii="Angsana New" w:eastAsia="Calibri" w:hAnsi="Angsana New"/>
          <w:sz w:val="30"/>
          <w:szCs w:val="30"/>
        </w:rPr>
        <w:t xml:space="preserve"> </w:t>
      </w:r>
      <w:r w:rsidRPr="00AB4D27">
        <w:rPr>
          <w:rFonts w:ascii="Angsana New" w:eastAsia="Calibri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</w:t>
      </w:r>
      <w:r w:rsidRPr="00AB4D27">
        <w:rPr>
          <w:rFonts w:ascii="Angsana New" w:hAnsi="Angsana New"/>
          <w:color w:val="000000"/>
          <w:sz w:val="30"/>
          <w:szCs w:val="30"/>
          <w:cs/>
        </w:rPr>
        <w:t>แล้ว จะรับรู้เป็นการกลับรายการการด้อยค่าในกำไรหรือขาดทุนในงวดที่ได้รับคืน</w:t>
      </w:r>
    </w:p>
    <w:p w14:paraId="261F0873" w14:textId="7EE91645" w:rsidR="005F2B42" w:rsidRDefault="005F2B42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084768" w14:textId="0BA841D1" w:rsidR="00B17E59" w:rsidRDefault="00B17E59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F1AB04" w14:textId="77777777" w:rsidR="00B17E59" w:rsidRDefault="00B17E59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C4BAB7D" w14:textId="21DD0AC3" w:rsidR="00932F06" w:rsidRDefault="00932F06" w:rsidP="00932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(ง</w:t>
      </w:r>
      <w:r>
        <w:rPr>
          <w:rFonts w:ascii="Angsana New" w:hAnsi="Angsana New"/>
          <w:i/>
          <w:iCs/>
          <w:color w:val="000000"/>
          <w:sz w:val="30"/>
          <w:szCs w:val="30"/>
        </w:rPr>
        <w:t>.7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eastAsia="Calibri" w:hAnsi="Angsana New" w:hint="cs"/>
          <w:i/>
          <w:iCs/>
          <w:sz w:val="30"/>
          <w:szCs w:val="30"/>
          <w:cs/>
        </w:rPr>
        <w:t>ดอกเบี้ย</w:t>
      </w:r>
      <w:r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625CC703" w14:textId="77777777" w:rsidR="00932F06" w:rsidRDefault="00932F06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1FB42B" w14:textId="77777777" w:rsidR="00932F06" w:rsidRPr="00AB4D27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AB4D27">
        <w:rPr>
          <w:rFonts w:ascii="Angsana New" w:hAnsi="Angsana New"/>
          <w:sz w:val="30"/>
          <w:szCs w:val="30"/>
          <w:cs/>
        </w:rPr>
        <w:t xml:space="preserve"> (</w:t>
      </w:r>
      <w:r w:rsidRPr="00AB4D27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AB4D27">
        <w:rPr>
          <w:rFonts w:ascii="Angsana New" w:hAnsi="Angsana New"/>
          <w:sz w:val="30"/>
          <w:szCs w:val="30"/>
          <w:cs/>
        </w:rPr>
        <w:t xml:space="preserve">) </w:t>
      </w:r>
      <w:r w:rsidRPr="00AB4D27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584A1A" w14:textId="77777777" w:rsidR="00932F06" w:rsidRPr="00352E8E" w:rsidRDefault="00932F06" w:rsidP="00352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3039DB" w14:textId="77777777" w:rsidR="004E3F13" w:rsidRPr="00AB4D27" w:rsidRDefault="004E3F13" w:rsidP="004E3F13">
      <w:pPr>
        <w:pStyle w:val="Heading8"/>
        <w:numPr>
          <w:ilvl w:val="1"/>
          <w:numId w:val="27"/>
        </w:numPr>
        <w:spacing w:line="240" w:lineRule="atLeast"/>
        <w:ind w:right="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42867E4" w14:textId="77777777" w:rsidR="004E3F13" w:rsidRPr="00AB4D27" w:rsidRDefault="004E3F13" w:rsidP="004E3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D266DDF" w14:textId="5223C36B" w:rsidR="00F43C1D" w:rsidRPr="00AB4D27" w:rsidRDefault="004E3F13" w:rsidP="005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</w:rPr>
        <w:tab/>
      </w:r>
      <w:r w:rsidRPr="00AB4D2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A575E4" w:rsidRPr="00AB4D27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B4D27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651C7E6" w14:textId="77777777" w:rsidR="00A75DD4" w:rsidRPr="00AB4D27" w:rsidRDefault="00A75DD4" w:rsidP="005B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5A6E8BC2" w14:textId="3A25D14C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DF47D12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4B96A48F" w14:textId="08F3B353" w:rsidR="00F43C1D" w:rsidRPr="00AB4D27" w:rsidRDefault="00F43C1D" w:rsidP="00A8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ลูกหนี้</w:t>
      </w:r>
      <w:r w:rsidR="00932F06">
        <w:rPr>
          <w:rFonts w:ascii="Angsana New" w:hAnsi="Angsana New" w:hint="cs"/>
          <w:sz w:val="30"/>
          <w:szCs w:val="30"/>
          <w:cs/>
        </w:rPr>
        <w:t>การค้า</w:t>
      </w:r>
      <w:r w:rsidRPr="00AB4D27">
        <w:rPr>
          <w:rFonts w:ascii="Angsana New" w:hAnsi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A837D6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D33DC3C" w14:textId="77777777" w:rsidR="00F43C1D" w:rsidRPr="00AB4D2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val="th-TH"/>
        </w:rPr>
      </w:pPr>
    </w:p>
    <w:p w14:paraId="3961851C" w14:textId="1136697E" w:rsidR="00076F0D" w:rsidRPr="00AB4D27" w:rsidRDefault="00076F0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BE03D05" w14:textId="77777777" w:rsidR="00441924" w:rsidRPr="00AB4D27" w:rsidRDefault="00441924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E37D7" w14:textId="77777777" w:rsidR="00F43C1D" w:rsidRPr="00AB4D27" w:rsidRDefault="00F43C1D" w:rsidP="0087438C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1B20F0B3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40"/>
        <w:rPr>
          <w:rFonts w:ascii="Angsana New" w:hAnsi="Angsana New"/>
          <w:sz w:val="28"/>
          <w:szCs w:val="28"/>
          <w:lang w:val="th-TH"/>
        </w:rPr>
      </w:pPr>
    </w:p>
    <w:p w14:paraId="605A2150" w14:textId="78B56B24" w:rsidR="00F43C1D" w:rsidRPr="00AB4D27" w:rsidRDefault="00F43C1D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18"/>
        <w:jc w:val="both"/>
        <w:rPr>
          <w:rFonts w:ascii="Angsana New" w:hAnsi="Angsana New"/>
          <w:spacing w:val="-2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F304DE" w:rsidRPr="00AB4D2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343B76" w:rsidRPr="00AB4D27">
        <w:rPr>
          <w:rFonts w:ascii="Angsana New" w:hAnsi="Angsana New"/>
          <w:spacing w:val="-2"/>
          <w:sz w:val="30"/>
          <w:szCs w:val="30"/>
        </w:rPr>
        <w:t xml:space="preserve"> 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F304DE" w:rsidRPr="00AB4D2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Pr="00AB4D27"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</w:t>
      </w:r>
      <w:r w:rsidR="00F304DE" w:rsidRPr="00AB4D27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AB4D27">
        <w:rPr>
          <w:rFonts w:ascii="Angsana New" w:hAnsi="Angsana New"/>
          <w:spacing w:val="-2"/>
          <w:sz w:val="30"/>
          <w:szCs w:val="30"/>
          <w:cs/>
        </w:rPr>
        <w:t>ขาย</w:t>
      </w:r>
    </w:p>
    <w:p w14:paraId="1C9B8D74" w14:textId="7EBD0C8D" w:rsidR="00F304DE" w:rsidRDefault="00F304DE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0C9A340B" w14:textId="5515EFFA" w:rsidR="00A728E1" w:rsidRPr="00A728E1" w:rsidRDefault="00A728E1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728E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12CB3682" w14:textId="77777777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2"/>
          <w:sz w:val="30"/>
          <w:szCs w:val="30"/>
        </w:rPr>
      </w:pPr>
    </w:p>
    <w:p w14:paraId="18F6C8A9" w14:textId="317A435E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728E1">
        <w:rPr>
          <w:rFonts w:ascii="Angsana New" w:hAnsi="Angsana New"/>
          <w:spacing w:val="-2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4E7CAE0C" w14:textId="77777777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pacing w:val="-2"/>
          <w:sz w:val="30"/>
          <w:szCs w:val="30"/>
        </w:rPr>
      </w:pPr>
    </w:p>
    <w:p w14:paraId="202DD41C" w14:textId="77777777" w:rsidR="00A728E1" w:rsidRPr="00A728E1" w:rsidRDefault="00A728E1" w:rsidP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728E1">
        <w:rPr>
          <w:rFonts w:ascii="Angsana New" w:hAnsi="Angsana New"/>
          <w:spacing w:val="-2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359768BF" w14:textId="77777777" w:rsidR="00A728E1" w:rsidRPr="00A728E1" w:rsidRDefault="00A728E1" w:rsidP="00F3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78F433F" w14:textId="77777777" w:rsidR="008C144B" w:rsidRPr="00AB4D27" w:rsidRDefault="008C144B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_Hlk64079607"/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อุปกรณ์โครงข่าย</w:t>
      </w:r>
      <w:r w:rsidR="00167F6B"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ที่ดิน อาคารและอุปกรณ์</w:t>
      </w:r>
    </w:p>
    <w:bookmarkEnd w:id="0"/>
    <w:p w14:paraId="4E13AEEA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3A81D1B" w14:textId="77777777" w:rsidR="00F43C1D" w:rsidRPr="00AB4D27" w:rsidRDefault="00167F6B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อุปกรณ์โครงข่าย ที่ดิน อาคารและอุปกรณ์</w:t>
      </w:r>
      <w:r w:rsidR="00F43C1D" w:rsidRPr="00AB4D27">
        <w:rPr>
          <w:rFonts w:ascii="Angsana New" w:hAnsi="Angsana New"/>
          <w:sz w:val="30"/>
          <w:szCs w:val="30"/>
          <w:cs/>
        </w:rPr>
        <w:t>วัดมูลค่าด้วยราคาทุนหักค่าเสื่อมราคาสะสมและขาดทุนจากการด้อยค่า</w:t>
      </w:r>
    </w:p>
    <w:p w14:paraId="63715180" w14:textId="77777777" w:rsidR="00167F6B" w:rsidRPr="00AB4D27" w:rsidRDefault="00167F6B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D507A4A" w14:textId="3108A3F8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42B8D" w:rsidRPr="00AB4D27">
        <w:rPr>
          <w:rFonts w:ascii="Angsana New" w:hAnsi="Angsana New" w:hint="cs"/>
          <w:sz w:val="30"/>
          <w:szCs w:val="30"/>
          <w:cs/>
        </w:rPr>
        <w:t>การกู้ยืม และต้</w:t>
      </w:r>
      <w:r w:rsidRPr="00AB4D27">
        <w:rPr>
          <w:rFonts w:ascii="Angsana New" w:hAnsi="Angsana New"/>
          <w:sz w:val="30"/>
          <w:szCs w:val="30"/>
          <w:cs/>
        </w:rPr>
        <w:t>นทุนในการรื้อถอน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การขนย้าย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</w:t>
      </w:r>
      <w:r w:rsidR="00D42B8D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5C0AF1" w:rsidRPr="00AB4D27">
        <w:rPr>
          <w:rFonts w:ascii="Angsana New" w:hAnsi="Angsana New"/>
          <w:sz w:val="30"/>
          <w:szCs w:val="30"/>
          <w:cs/>
        </w:rPr>
        <w:t>สำหรับเครื่อง</w:t>
      </w:r>
      <w:r w:rsidR="00394868" w:rsidRPr="00AB4D27">
        <w:rPr>
          <w:rFonts w:ascii="Angsana New" w:hAnsi="Angsana New"/>
          <w:sz w:val="30"/>
          <w:szCs w:val="30"/>
          <w:cs/>
        </w:rPr>
        <w:t>มือ</w:t>
      </w:r>
      <w:r w:rsidR="005C0AF1" w:rsidRPr="00AB4D27">
        <w:rPr>
          <w:rFonts w:ascii="Angsana New" w:hAnsi="Angsana New"/>
          <w:sz w:val="30"/>
          <w:szCs w:val="30"/>
          <w:cs/>
        </w:rPr>
        <w:t>ที่ควบคุมโดยลิขสิทธิ์ซอฟต์แวร์ซึ่งไม่สามารถทำงานได้</w:t>
      </w:r>
      <w:r w:rsidR="00955299" w:rsidRPr="00AB4D27">
        <w:rPr>
          <w:rFonts w:ascii="Angsana New" w:hAnsi="Angsana New"/>
          <w:sz w:val="30"/>
          <w:szCs w:val="30"/>
          <w:cs/>
        </w:rPr>
        <w:t>โดยปราศจากลิขสิทธิ์ซอฟต์แวร์</w:t>
      </w:r>
      <w:r w:rsidR="00394868" w:rsidRPr="00AB4D27">
        <w:rPr>
          <w:rFonts w:ascii="Angsana New" w:hAnsi="Angsana New"/>
          <w:sz w:val="30"/>
          <w:szCs w:val="30"/>
          <w:cs/>
        </w:rPr>
        <w:t>นั้น</w:t>
      </w:r>
      <w:r w:rsidR="00955299" w:rsidRPr="00AB4D27">
        <w:rPr>
          <w:rFonts w:ascii="Angsana New" w:hAnsi="Angsana New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637013BD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DB235F7" w14:textId="6680AAC9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AB4D27">
        <w:rPr>
          <w:rFonts w:ascii="Angsana New" w:hAnsi="Angsana New"/>
          <w:sz w:val="30"/>
          <w:szCs w:val="30"/>
          <w:cs/>
          <w:lang w:eastAsia="en-GB"/>
        </w:rPr>
        <w:t>ส่วนประกอบของรายการ</w:t>
      </w:r>
      <w:r w:rsidR="00167F6B" w:rsidRPr="00AB4D27">
        <w:rPr>
          <w:rFonts w:ascii="Angsana New" w:hAnsi="Angsana New"/>
          <w:sz w:val="30"/>
          <w:szCs w:val="30"/>
          <w:cs/>
          <w:lang w:eastAsia="en-GB"/>
        </w:rPr>
        <w:t>อุปกรณ์โครงข่าย ที่ดิน อาคารและอุปกรณ์</w:t>
      </w:r>
      <w:r w:rsidRPr="00AB4D27">
        <w:rPr>
          <w:rFonts w:ascii="Angsana New" w:hAnsi="Angsana New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AB4D27">
        <w:rPr>
          <w:rFonts w:ascii="Angsana New" w:hAnsi="Angsana New"/>
          <w:sz w:val="30"/>
          <w:szCs w:val="30"/>
          <w:lang w:eastAsia="en-GB"/>
        </w:rPr>
        <w:t xml:space="preserve"> </w:t>
      </w:r>
    </w:p>
    <w:p w14:paraId="7124D561" w14:textId="2D1AEDD0" w:rsidR="00D42B8D" w:rsidRPr="00AB4D27" w:rsidRDefault="00D42B8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7D221CE6" w14:textId="2EF148E9" w:rsidR="00D42B8D" w:rsidRDefault="00D42B8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AB4D27">
        <w:rPr>
          <w:rFonts w:ascii="Angsana New" w:hAnsi="Angsana New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352E8E" w:rsidRPr="00352E8E">
        <w:rPr>
          <w:rFonts w:ascii="Angsana New" w:hAnsi="Angsana New" w:hint="cs"/>
          <w:sz w:val="30"/>
          <w:szCs w:val="30"/>
          <w:cs/>
          <w:lang w:eastAsia="en-GB"/>
        </w:rPr>
        <w:t>อุปกรณ์โครงข่าย</w:t>
      </w:r>
      <w:r w:rsidR="00352E8E" w:rsidRPr="00352E8E">
        <w:rPr>
          <w:rFonts w:ascii="Angsana New" w:hAnsi="Angsana New"/>
          <w:sz w:val="30"/>
          <w:szCs w:val="30"/>
          <w:cs/>
          <w:lang w:eastAsia="en-GB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eastAsia="en-GB"/>
        </w:rPr>
        <w:t>ที่ดิน อาคาร และอุปกรณ์ รับรู้ในกำไรหรือขาดทุน</w:t>
      </w:r>
    </w:p>
    <w:p w14:paraId="54A639FF" w14:textId="77777777" w:rsidR="00932F06" w:rsidRPr="00AB4D27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3A4A3B78" w14:textId="3E7DC58A" w:rsidR="00F43C1D" w:rsidRPr="00773F2D" w:rsidRDefault="00F43C1D" w:rsidP="00F43C1D">
      <w:pPr>
        <w:pStyle w:val="Default"/>
        <w:tabs>
          <w:tab w:val="num" w:pos="518"/>
        </w:tabs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167F6B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 ที่ดิน อาคารและอุปกรณ์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D42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D42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</w:t>
      </w:r>
      <w:r w:rsidR="00955299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อุปกรณ์โครงข่าย</w:t>
      </w:r>
      <w:r w:rsidR="00610807"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ที่ดิน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73F2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40ACFDA" w14:textId="77777777" w:rsidR="00593FF0" w:rsidRPr="00932F06" w:rsidRDefault="00593FF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firstLine="540"/>
        <w:jc w:val="both"/>
        <w:rPr>
          <w:rFonts w:ascii="Angsana New" w:hAnsi="Angsana New"/>
          <w:sz w:val="30"/>
          <w:szCs w:val="30"/>
        </w:rPr>
      </w:pPr>
    </w:p>
    <w:p w14:paraId="0F1944DE" w14:textId="273AF389" w:rsidR="00F43C1D" w:rsidRPr="00773F2D" w:rsidRDefault="00D42B8D" w:rsidP="00F43C1D">
      <w:pPr>
        <w:pStyle w:val="Default"/>
        <w:tabs>
          <w:tab w:val="num" w:pos="518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2B8D">
        <w:rPr>
          <w:rFonts w:ascii="Angsana New" w:hAnsi="Angsana New" w:cs="Angsana New" w:hint="cs"/>
          <w:sz w:val="30"/>
          <w:szCs w:val="30"/>
          <w:cs/>
        </w:rPr>
        <w:lastRenderedPageBreak/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B8D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2B8D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D42B8D">
        <w:rPr>
          <w:rFonts w:ascii="Angsana New" w:hAnsi="Angsana New" w:cs="Angsana New"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F0D8979" w14:textId="58433CC7" w:rsidR="00932F06" w:rsidRDefault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015444" w14:textId="43E83A33" w:rsidR="006E47EF" w:rsidRDefault="00F43C1D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="006E47EF">
        <w:rPr>
          <w:rFonts w:ascii="Angsana New" w:hAnsi="Angsana New" w:hint="cs"/>
          <w:sz w:val="30"/>
          <w:szCs w:val="30"/>
          <w:cs/>
        </w:rPr>
        <w:t xml:space="preserve"> </w:t>
      </w:r>
      <w:r w:rsidRPr="00773F2D">
        <w:rPr>
          <w:rFonts w:ascii="Angsana New" w:hAnsi="Angsana New"/>
          <w:sz w:val="30"/>
          <w:szCs w:val="30"/>
          <w:cs/>
        </w:rPr>
        <w:t>ดังนี้</w:t>
      </w:r>
    </w:p>
    <w:p w14:paraId="77509B69" w14:textId="77777777" w:rsidR="006E47EF" w:rsidRPr="00773F2D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455" w:type="dxa"/>
        <w:tblInd w:w="450" w:type="dxa"/>
        <w:tblLook w:val="0000" w:firstRow="0" w:lastRow="0" w:firstColumn="0" w:lastColumn="0" w:noHBand="0" w:noVBand="0"/>
      </w:tblPr>
      <w:tblGrid>
        <w:gridCol w:w="6585"/>
        <w:gridCol w:w="1195"/>
        <w:gridCol w:w="675"/>
      </w:tblGrid>
      <w:tr w:rsidR="00F43C1D" w:rsidRPr="00773F2D" w14:paraId="46B3723F" w14:textId="77777777" w:rsidTr="00932F06">
        <w:tc>
          <w:tcPr>
            <w:tcW w:w="6585" w:type="dxa"/>
            <w:vAlign w:val="bottom"/>
          </w:tcPr>
          <w:p w14:paraId="06271B83" w14:textId="77777777" w:rsidR="00F43C1D" w:rsidRPr="00773F2D" w:rsidRDefault="00167F6B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195" w:type="dxa"/>
          </w:tcPr>
          <w:p w14:paraId="25571708" w14:textId="23944A5A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167F6B" w:rsidRPr="00773F2D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7F6B" w:rsidRPr="00773F2D">
              <w:rPr>
                <w:rFonts w:ascii="Angsana New" w:hAnsi="Angsana New"/>
                <w:sz w:val="30"/>
                <w:szCs w:val="30"/>
              </w:rPr>
              <w:t>-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91B485A" w14:textId="77777777" w:rsidR="00F43C1D" w:rsidRPr="00773F2D" w:rsidRDefault="00F43C1D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67F6B" w:rsidRPr="00773F2D" w14:paraId="3F60A2E7" w14:textId="77777777" w:rsidTr="00932F06">
        <w:tc>
          <w:tcPr>
            <w:tcW w:w="6585" w:type="dxa"/>
            <w:vAlign w:val="bottom"/>
          </w:tcPr>
          <w:p w14:paraId="6D32B4A6" w14:textId="77777777" w:rsidR="00167F6B" w:rsidRPr="00773F2D" w:rsidRDefault="00167F6B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4D49355F" w14:textId="42DC82C5" w:rsidR="00167F6B" w:rsidRPr="00773F2D" w:rsidRDefault="004D7A8F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C915B1A" w14:textId="77777777" w:rsidR="00167F6B" w:rsidRPr="00773F2D" w:rsidRDefault="00167F6B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43C1D" w:rsidRPr="00773F2D" w14:paraId="193ABC77" w14:textId="77777777" w:rsidTr="00932F06">
        <w:tc>
          <w:tcPr>
            <w:tcW w:w="6585" w:type="dxa"/>
            <w:vAlign w:val="bottom"/>
          </w:tcPr>
          <w:p w14:paraId="79564311" w14:textId="77777777" w:rsidR="00F43C1D" w:rsidRPr="00773F2D" w:rsidRDefault="00292430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  <w:r w:rsidR="003A223E" w:rsidRPr="00773F2D">
              <w:rPr>
                <w:rFonts w:ascii="Angsana New" w:hAnsi="Angsana New"/>
                <w:sz w:val="30"/>
                <w:szCs w:val="30"/>
                <w:cs/>
              </w:rPr>
              <w:t>ปรุง</w:t>
            </w:r>
            <w:r w:rsidRPr="00773F2D">
              <w:rPr>
                <w:rFonts w:ascii="Angsana New" w:hAnsi="Angsana New"/>
                <w:sz w:val="30"/>
                <w:szCs w:val="30"/>
                <w:cs/>
              </w:rPr>
              <w:t>สินทรัพย์ที่เช่า</w:t>
            </w:r>
          </w:p>
        </w:tc>
        <w:tc>
          <w:tcPr>
            <w:tcW w:w="1195" w:type="dxa"/>
          </w:tcPr>
          <w:p w14:paraId="7D57EA7E" w14:textId="7BC8F9F9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2430" w:rsidRPr="00773F2D">
              <w:rPr>
                <w:rFonts w:ascii="Angsana New" w:hAnsi="Angsana New"/>
                <w:sz w:val="30"/>
                <w:szCs w:val="30"/>
              </w:rPr>
              <w:t>-</w:t>
            </w:r>
            <w:r w:rsidR="001A5E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75" w:type="dxa"/>
          </w:tcPr>
          <w:p w14:paraId="30CBE5C6" w14:textId="77777777" w:rsidR="00F43C1D" w:rsidRPr="00773F2D" w:rsidRDefault="00F43C1D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773F2D" w14:paraId="03AF9886" w14:textId="77777777" w:rsidTr="00932F06">
        <w:tc>
          <w:tcPr>
            <w:tcW w:w="6585" w:type="dxa"/>
            <w:vAlign w:val="bottom"/>
          </w:tcPr>
          <w:p w14:paraId="7D5CEB68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0BFEE3D" w14:textId="346E47AA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E2384F0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2430" w:rsidRPr="00773F2D" w14:paraId="4646583B" w14:textId="77777777" w:rsidTr="00932F06">
        <w:tc>
          <w:tcPr>
            <w:tcW w:w="6585" w:type="dxa"/>
            <w:shd w:val="clear" w:color="auto" w:fill="auto"/>
            <w:vAlign w:val="bottom"/>
          </w:tcPr>
          <w:p w14:paraId="027AFC0A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4323B751" w14:textId="364E8629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num" w:pos="51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C3C744C" w14:textId="77777777" w:rsidR="00292430" w:rsidRPr="00773F2D" w:rsidRDefault="00292430" w:rsidP="00292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left="-20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4B54846" w14:textId="77777777" w:rsidR="00F43C1D" w:rsidRPr="00773F2D" w:rsidRDefault="00F43C1D" w:rsidP="00773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jc w:val="both"/>
        <w:rPr>
          <w:rFonts w:ascii="Angsana New" w:hAnsi="Angsana New"/>
          <w:sz w:val="30"/>
          <w:szCs w:val="30"/>
        </w:rPr>
      </w:pPr>
    </w:p>
    <w:p w14:paraId="29A286C3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B18BECE" w14:textId="77777777" w:rsidR="00F43C1D" w:rsidRPr="00773F2D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8E1A689" w14:textId="0B0226EA" w:rsidR="006E47EF" w:rsidRDefault="00D85410" w:rsidP="00932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87280412"/>
      <w:r w:rsidRPr="00D85410">
        <w:rPr>
          <w:rFonts w:ascii="Angsana New" w:hAnsi="Angsana New"/>
          <w:sz w:val="30"/>
          <w:szCs w:val="30"/>
          <w:cs/>
        </w:rPr>
        <w:t>สินทรัพย์ไม่มีตัวตน</w:t>
      </w:r>
      <w:bookmarkEnd w:id="1"/>
      <w:r w:rsidRPr="00D85410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D85410">
        <w:rPr>
          <w:rFonts w:ascii="Angsana New" w:hAnsi="Angsana New"/>
          <w:sz w:val="30"/>
          <w:szCs w:val="30"/>
        </w:rPr>
        <w:t xml:space="preserve"> </w:t>
      </w:r>
      <w:r w:rsidRPr="00D85410">
        <w:rPr>
          <w:rFonts w:ascii="Angsana New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D85410">
        <w:rPr>
          <w:rFonts w:ascii="Angsana New" w:hAnsi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D85410">
        <w:rPr>
          <w:rFonts w:ascii="Angsana New" w:hAnsi="Angsana New"/>
          <w:sz w:val="30"/>
          <w:szCs w:val="30"/>
          <w:cs/>
        </w:rPr>
        <w:t xml:space="preserve"> </w:t>
      </w:r>
    </w:p>
    <w:p w14:paraId="76BE4245" w14:textId="77777777" w:rsidR="006E47EF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C16C6B4" w14:textId="13813E09" w:rsidR="00F43C1D" w:rsidRDefault="00D85410" w:rsidP="00D85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5410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</w:t>
      </w:r>
      <w:r w:rsidR="006E47EF">
        <w:rPr>
          <w:rFonts w:ascii="Angsana New" w:hAnsi="Angsana New" w:hint="cs"/>
          <w:sz w:val="30"/>
          <w:szCs w:val="30"/>
          <w:cs/>
        </w:rPr>
        <w:t xml:space="preserve"> </w:t>
      </w:r>
      <w:r w:rsidRPr="00D85410">
        <w:rPr>
          <w:rFonts w:ascii="Angsana New" w:hAnsi="Angsana New" w:hint="cs"/>
          <w:sz w:val="30"/>
          <w:szCs w:val="30"/>
          <w:cs/>
        </w:rPr>
        <w:t>ดังนี้</w:t>
      </w:r>
    </w:p>
    <w:p w14:paraId="603596CA" w14:textId="77777777" w:rsidR="006E47EF" w:rsidRPr="00773F2D" w:rsidRDefault="006E47EF" w:rsidP="00D85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3347"/>
        <w:gridCol w:w="630"/>
      </w:tblGrid>
      <w:tr w:rsidR="00F43C1D" w:rsidRPr="00773F2D" w14:paraId="6417E699" w14:textId="77777777" w:rsidTr="00932F06">
        <w:tc>
          <w:tcPr>
            <w:tcW w:w="4483" w:type="dxa"/>
          </w:tcPr>
          <w:p w14:paraId="30D19C97" w14:textId="77777777" w:rsidR="00F43C1D" w:rsidRPr="00773F2D" w:rsidRDefault="00F43C1D" w:rsidP="00F4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347" w:type="dxa"/>
          </w:tcPr>
          <w:p w14:paraId="74712558" w14:textId="57DA2B2B" w:rsidR="00F43C1D" w:rsidRPr="00773F2D" w:rsidRDefault="004D7A8F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18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3B28EAA" w14:textId="77777777" w:rsidR="00F43C1D" w:rsidRPr="00773F2D" w:rsidRDefault="00F43C1D" w:rsidP="0076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410"/>
              </w:tabs>
              <w:ind w:left="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F2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E5611AC" w14:textId="267F7B95" w:rsidR="006E47EF" w:rsidRDefault="006E47EF" w:rsidP="00D85410">
      <w:pPr>
        <w:tabs>
          <w:tab w:val="num" w:pos="518"/>
        </w:tabs>
        <w:jc w:val="thaiDistribute"/>
        <w:rPr>
          <w:rFonts w:ascii="Angsana New" w:hAnsi="Angsana New"/>
          <w:sz w:val="30"/>
          <w:szCs w:val="30"/>
        </w:rPr>
      </w:pPr>
    </w:p>
    <w:p w14:paraId="4554ECD9" w14:textId="77777777" w:rsidR="00EA1AB7" w:rsidRPr="00AB4D27" w:rsidRDefault="00EA1AB7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ค่าธรรมเนียมทางการเงินรอตัดจ่าย</w:t>
      </w:r>
    </w:p>
    <w:p w14:paraId="660F1F64" w14:textId="77777777" w:rsidR="00EA1AB7" w:rsidRPr="00773F2D" w:rsidRDefault="00EA1AB7" w:rsidP="00EA1AB7">
      <w:pPr>
        <w:rPr>
          <w:rFonts w:ascii="Angsana New" w:hAnsi="Angsana New"/>
          <w:sz w:val="30"/>
          <w:szCs w:val="30"/>
          <w:lang w:val="th-TH" w:eastAsia="x-none"/>
        </w:rPr>
      </w:pPr>
    </w:p>
    <w:p w14:paraId="6D342202" w14:textId="77777777" w:rsidR="00EA1AB7" w:rsidRPr="00773F2D" w:rsidRDefault="00EA1AB7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</w:t>
      </w:r>
      <w:r w:rsidR="00B56EB5" w:rsidRPr="00773F2D">
        <w:rPr>
          <w:rFonts w:ascii="Angsana New" w:hAnsi="Angsana New"/>
          <w:sz w:val="30"/>
          <w:szCs w:val="30"/>
        </w:rPr>
        <w:br/>
      </w:r>
      <w:r w:rsidRPr="00773F2D">
        <w:rPr>
          <w:rFonts w:ascii="Angsana New" w:hAnsi="Angsana New"/>
          <w:sz w:val="30"/>
          <w:szCs w:val="30"/>
          <w:cs/>
        </w:rPr>
        <w:t>ที่แท้จริงตามอายุของเงินกู้</w:t>
      </w:r>
    </w:p>
    <w:p w14:paraId="04098909" w14:textId="77777777" w:rsidR="00EA1AB7" w:rsidRPr="00773F2D" w:rsidRDefault="00EA1AB7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CDADDBB" w14:textId="06F0D02D" w:rsidR="00EA1AB7" w:rsidRDefault="00EA1AB7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ค่าตัดจำหน่ายค่าธรรมเนียมทางการเงินรอตัดจ่ายรวมอยู่ในส่วนของกำไรหรือขาดทุน</w:t>
      </w:r>
    </w:p>
    <w:p w14:paraId="5F6EF5E9" w14:textId="77777777" w:rsidR="006E47EF" w:rsidRPr="00773F2D" w:rsidRDefault="006E47EF" w:rsidP="00EA1AB7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06D7F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9934227" w14:textId="77777777" w:rsidR="00F43C1D" w:rsidRPr="00C930B7" w:rsidRDefault="00F43C1D" w:rsidP="00F304DE">
      <w:pPr>
        <w:tabs>
          <w:tab w:val="clear" w:pos="680"/>
          <w:tab w:val="num" w:pos="518"/>
        </w:tabs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515DCB8D" w14:textId="13998978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 </w:t>
      </w:r>
      <w:r w:rsidR="00C46F63" w:rsidRPr="00C46F63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5890D00" w14:textId="043B6A7C" w:rsidR="00F43C1D" w:rsidRPr="00932F06" w:rsidRDefault="00F43C1D" w:rsidP="00C4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C4B8AD" w14:textId="65BF8C0E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73F2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C46F63">
        <w:rPr>
          <w:rFonts w:ascii="Angsana New" w:hAnsi="Angsana New" w:hint="cs"/>
          <w:sz w:val="30"/>
          <w:szCs w:val="30"/>
          <w:cs/>
        </w:rPr>
        <w:t>ร</w:t>
      </w:r>
      <w:r w:rsidRPr="00773F2D">
        <w:rPr>
          <w:rFonts w:ascii="Angsana New" w:hAnsi="Angsana New"/>
          <w:sz w:val="30"/>
          <w:szCs w:val="30"/>
          <w:cs/>
        </w:rPr>
        <w:t>าคาเอกเทศ</w:t>
      </w:r>
      <w:r w:rsidR="00C46F63" w:rsidRPr="00C46F63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773F2D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8F21AD">
        <w:rPr>
          <w:rFonts w:ascii="Angsana New" w:hAnsi="Angsana New" w:hint="cs"/>
          <w:sz w:val="30"/>
          <w:szCs w:val="30"/>
          <w:cs/>
        </w:rPr>
        <w:t>ทั้งหมด</w:t>
      </w:r>
    </w:p>
    <w:p w14:paraId="76EDB277" w14:textId="77777777" w:rsidR="00F43C1D" w:rsidRPr="00773F2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  <w:cs/>
        </w:rPr>
      </w:pPr>
    </w:p>
    <w:p w14:paraId="17E47578" w14:textId="77777777" w:rsidR="00F43C1D" w:rsidRPr="00773F2D" w:rsidRDefault="00F43C1D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73F2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27B4859" w14:textId="77777777" w:rsidR="008D6CE3" w:rsidRPr="00773F2D" w:rsidRDefault="008D6CE3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34A4F" w14:textId="50B1E2A7" w:rsidR="00F43C1D" w:rsidRPr="00D73407" w:rsidRDefault="00C8436B" w:rsidP="00E031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8436B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3650DD" w:rsidRPr="00773F2D">
        <w:rPr>
          <w:rFonts w:ascii="Angsana New" w:hAnsi="Angsana New"/>
          <w:b/>
          <w:sz w:val="30"/>
          <w:szCs w:val="30"/>
          <w:cs/>
        </w:rPr>
        <w:t xml:space="preserve"> </w:t>
      </w:r>
      <w:r w:rsidR="00F43C1D" w:rsidRPr="00773F2D">
        <w:rPr>
          <w:rFonts w:ascii="Angsana New" w:hAnsi="Angsana New"/>
          <w:b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Pr="00C8436B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C8436B">
        <w:rPr>
          <w:rFonts w:ascii="Angsana New" w:hAnsi="Angsana New"/>
          <w:b/>
          <w:sz w:val="30"/>
          <w:szCs w:val="30"/>
          <w:cs/>
        </w:rPr>
        <w:t xml:space="preserve"> </w:t>
      </w:r>
      <w:r w:rsidRPr="00C8436B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33969995" w14:textId="74154C81" w:rsidR="00F43C1D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42948035" w14:textId="2F0965D0" w:rsidR="00C8436B" w:rsidRPr="00D73407" w:rsidRDefault="00C8436B" w:rsidP="00C8436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7340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</w:t>
      </w:r>
      <w:r w:rsidRPr="00D73407">
        <w:rPr>
          <w:rFonts w:ascii="Angsana New" w:hAnsi="Angsana New" w:hint="cs"/>
          <w:b/>
          <w:sz w:val="30"/>
          <w:szCs w:val="30"/>
          <w:cs/>
        </w:rPr>
        <w:t>อั</w:t>
      </w:r>
      <w:r w:rsidRPr="00D73407">
        <w:rPr>
          <w:rFonts w:ascii="Angsana New" w:hAnsi="Angsana New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D73407">
        <w:rPr>
          <w:rFonts w:ascii="Angsana New" w:hAnsi="Angsana New"/>
          <w:b/>
          <w:sz w:val="30"/>
          <w:szCs w:val="30"/>
        </w:rPr>
        <w:t xml:space="preserve"> </w:t>
      </w:r>
      <w:r w:rsidRPr="00D73407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73407">
        <w:rPr>
          <w:rFonts w:ascii="Angsana New" w:hAnsi="Angsana New"/>
          <w:b/>
          <w:sz w:val="30"/>
          <w:szCs w:val="30"/>
        </w:rPr>
        <w:t xml:space="preserve"> </w:t>
      </w:r>
    </w:p>
    <w:p w14:paraId="56074074" w14:textId="77777777" w:rsidR="00C8436B" w:rsidRPr="00D73407" w:rsidRDefault="00C8436B" w:rsidP="00C84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p w14:paraId="6CB7880A" w14:textId="38DAE2FF" w:rsidR="00764B9F" w:rsidRDefault="00C8436B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7340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0432BAD" w14:textId="623AAC37" w:rsidR="00547398" w:rsidRDefault="00547398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FEDAC2B" w14:textId="77777777" w:rsidR="00B17E59" w:rsidRPr="00D73407" w:rsidRDefault="00B17E59" w:rsidP="00C84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36F3D53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6D907DC7" w14:textId="77777777" w:rsidR="00F43C1D" w:rsidRPr="004C39B7" w:rsidRDefault="00F43C1D" w:rsidP="00F43C1D">
      <w:pPr>
        <w:tabs>
          <w:tab w:val="num" w:pos="518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B363952" w14:textId="77777777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65AE8312" w14:textId="5BB458C8" w:rsidR="008F21AD" w:rsidRDefault="008F2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22C780" w14:textId="7E567DD9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6E47EF" w:rsidRPr="006E47E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AB4D27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</w:t>
      </w:r>
      <w:r w:rsidR="008F21AD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AB4D27">
        <w:rPr>
          <w:rFonts w:ascii="Angsana New" w:hAnsi="Angsana New"/>
          <w:sz w:val="30"/>
          <w:szCs w:val="30"/>
          <w:cs/>
        </w:rPr>
        <w:t>สูงกว่ามูลค่าที่จะได้รับคืน</w:t>
      </w:r>
    </w:p>
    <w:p w14:paraId="44B1008E" w14:textId="77777777" w:rsidR="00932F06" w:rsidRPr="000B3D0B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Cs/>
          <w:sz w:val="30"/>
          <w:szCs w:val="30"/>
        </w:rPr>
      </w:pPr>
    </w:p>
    <w:p w14:paraId="60E3C8FB" w14:textId="495C74E3" w:rsidR="00F43C1D" w:rsidRPr="00AB4D2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B570982" w14:textId="77777777" w:rsidR="00F8347F" w:rsidRPr="00932F06" w:rsidRDefault="00F8347F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3A9C2C6" w14:textId="0C4CF805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36C18C8" w14:textId="77777777" w:rsidR="00A728E1" w:rsidRPr="00932F06" w:rsidRDefault="00A728E1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9A5C74" w14:textId="7FD3A164" w:rsidR="00F43C1D" w:rsidRPr="004C39B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39B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34D9A450" w14:textId="77777777" w:rsidR="00F43C1D" w:rsidRPr="004C39B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E603E00" w14:textId="74E387C4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1C2499" w:rsidRPr="004C39B7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4C39B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D3764CA" w14:textId="77777777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</w:rPr>
      </w:pPr>
    </w:p>
    <w:p w14:paraId="127F08DD" w14:textId="7BC55E59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  <w:r w:rsidRPr="004C39B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2E83D051" w14:textId="5BF2E6EE" w:rsidR="005B69E1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092154D" w14:textId="4F47E079" w:rsidR="00B17E59" w:rsidRDefault="00B17E59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37B4FF6" w14:textId="77777777" w:rsidR="00B17E59" w:rsidRPr="004C39B7" w:rsidRDefault="00B17E59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1DB7896" w14:textId="5265724C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pacing w:val="-2"/>
          <w:sz w:val="30"/>
          <w:szCs w:val="30"/>
        </w:rPr>
      </w:pPr>
      <w:r w:rsidRPr="004C39B7">
        <w:rPr>
          <w:rFonts w:ascii="Angsana New" w:hAnsi="Angsana New"/>
          <w:i/>
          <w:spacing w:val="-2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4C39B7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C39B7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BADDF12" w14:textId="77777777" w:rsidR="005B69E1" w:rsidRPr="004C39B7" w:rsidRDefault="005B69E1" w:rsidP="005B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C37A16E" w14:textId="5C62A2A8" w:rsidR="00764B9F" w:rsidRPr="004C39B7" w:rsidRDefault="005B69E1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4C39B7">
        <w:rPr>
          <w:rFonts w:ascii="Angsana New" w:hAnsi="Angsana New"/>
          <w:i/>
          <w:spacing w:val="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6E47EF" w:rsidRPr="004C39B7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pacing w:val="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90C8234" w14:textId="77777777" w:rsidR="00932F06" w:rsidRPr="00932F06" w:rsidRDefault="00932F06" w:rsidP="0093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CEBAB4A" w14:textId="66EEB32A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4D7A8F" w:rsidRPr="004C39B7">
        <w:rPr>
          <w:rFonts w:ascii="Angsana New" w:hAnsi="Angsana New"/>
          <w:iCs/>
          <w:sz w:val="30"/>
          <w:szCs w:val="30"/>
        </w:rPr>
        <w:t>12</w:t>
      </w:r>
      <w:r w:rsidRPr="004C39B7">
        <w:rPr>
          <w:rFonts w:ascii="Angsana New" w:hAnsi="Angsana New"/>
          <w:i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5B3E7AB" w14:textId="77777777" w:rsidR="00C72015" w:rsidRPr="00932F06" w:rsidRDefault="00C72015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09D629C" w14:textId="7DAFAF64" w:rsidR="00F43C1D" w:rsidRPr="004C39B7" w:rsidRDefault="00F43C1D" w:rsidP="00E0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C39B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C39B7">
        <w:rPr>
          <w:rFonts w:ascii="Angsana New" w:hAnsi="Angsana New"/>
          <w:i/>
          <w:sz w:val="30"/>
          <w:szCs w:val="30"/>
        </w:rPr>
        <w:t xml:space="preserve"> </w:t>
      </w:r>
      <w:r w:rsidRPr="004C39B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4C39B7">
        <w:rPr>
          <w:rFonts w:ascii="Angsana New" w:hAnsi="Angsana New"/>
          <w:sz w:val="30"/>
          <w:szCs w:val="30"/>
        </w:rPr>
        <w:t xml:space="preserve"> </w:t>
      </w:r>
    </w:p>
    <w:p w14:paraId="40DCEAD7" w14:textId="77777777" w:rsidR="00F43C1D" w:rsidRPr="00932F06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firstLine="540"/>
        <w:rPr>
          <w:rFonts w:ascii="Angsana New" w:hAnsi="Angsana New"/>
          <w:i/>
          <w:sz w:val="30"/>
          <w:szCs w:val="30"/>
          <w:cs/>
        </w:rPr>
      </w:pPr>
    </w:p>
    <w:p w14:paraId="762A10B8" w14:textId="77777777" w:rsidR="00717722" w:rsidRPr="004C39B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39B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6D06226" w14:textId="77777777" w:rsidR="00717722" w:rsidRPr="004C39B7" w:rsidRDefault="00717722" w:rsidP="00717722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35216A8" w14:textId="64F44022" w:rsidR="00F43C1D" w:rsidRPr="004C39B7" w:rsidRDefault="00F43C1D" w:rsidP="00717722">
      <w:pPr>
        <w:pStyle w:val="Heading8"/>
        <w:spacing w:line="240" w:lineRule="atLeast"/>
        <w:ind w:left="518" w:right="0"/>
        <w:jc w:val="thaiDistribute"/>
        <w:rPr>
          <w:rFonts w:ascii="Angsana New" w:hAnsi="Angsana New"/>
          <w:b/>
          <w:bCs/>
          <w:color w:val="3535E3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F3C167B" w14:textId="77777777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5022B9A" w14:textId="56B888F4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3E0C08C6" w14:textId="77777777" w:rsidR="006E47EF" w:rsidRPr="00E60A2B" w:rsidRDefault="006E47EF" w:rsidP="005B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</w:p>
    <w:p w14:paraId="79D0D547" w14:textId="2104BD39" w:rsidR="00F43C1D" w:rsidRPr="004C39B7" w:rsidRDefault="00F43C1D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C39B7">
        <w:rPr>
          <w:rFonts w:ascii="Angsana New" w:hAnsi="Angsana New"/>
          <w:sz w:val="30"/>
          <w:szCs w:val="30"/>
          <w:cs/>
        </w:rPr>
        <w:lastRenderedPageBreak/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32E2F1C6" w14:textId="77777777" w:rsidR="00F64CC1" w:rsidRPr="00AB4D27" w:rsidRDefault="00F64CC1" w:rsidP="00F43C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3078D04D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DC6339D" w14:textId="27B6D18C" w:rsidR="003E33D1" w:rsidRPr="00B17E59" w:rsidRDefault="003E33D1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B91B496" w14:textId="5E057F2C" w:rsidR="003E33D1" w:rsidRPr="00AB4D27" w:rsidRDefault="003E33D1" w:rsidP="00E031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วันที่วัดมูลค่าในตลาดหลัก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หรือตลาดที่ให้ประโยชน์สูงสุด</w:t>
      </w:r>
      <w:r w:rsidRPr="00AB4D27">
        <w:rPr>
          <w:rFonts w:ascii="Angsana New" w:hAnsi="Angsana New"/>
          <w:sz w:val="30"/>
          <w:szCs w:val="30"/>
          <w:cs/>
        </w:rPr>
        <w:t xml:space="preserve"> (</w:t>
      </w:r>
      <w:r w:rsidRPr="00AB4D27">
        <w:rPr>
          <w:rFonts w:ascii="Angsana New" w:hAnsi="Angsana New" w:hint="cs"/>
          <w:sz w:val="30"/>
          <w:szCs w:val="30"/>
          <w:cs/>
        </w:rPr>
        <w:t>หากไม่มีตลาดหลัก</w:t>
      </w:r>
      <w:r w:rsidRPr="00AB4D27">
        <w:rPr>
          <w:rFonts w:ascii="Angsana New" w:hAnsi="Angsana New"/>
          <w:sz w:val="30"/>
          <w:szCs w:val="30"/>
          <w:cs/>
        </w:rPr>
        <w:t xml:space="preserve">) </w:t>
      </w:r>
      <w:r w:rsidRPr="00AB4D27">
        <w:rPr>
          <w:rFonts w:ascii="Angsana New" w:hAnsi="Angsana New" w:hint="cs"/>
          <w:sz w:val="30"/>
          <w:szCs w:val="30"/>
          <w:cs/>
        </w:rPr>
        <w:t>ที่กลุ่มบริษัทสามารถเข้าถึงได้ในวันดังกล่าว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848BD43" w14:textId="619131F4" w:rsidR="00F43C1D" w:rsidRPr="00B17E59" w:rsidRDefault="00F43C1D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2E8229C5" w14:textId="77777777" w:rsidR="003E33D1" w:rsidRPr="00AB4D27" w:rsidRDefault="003E33D1" w:rsidP="003E33D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2892C94" w14:textId="0B1DD246" w:rsidR="003E33D1" w:rsidRPr="00AB4D27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AB4D2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AB4D27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800493" w14:textId="4DDBFA4A" w:rsidR="003E33D1" w:rsidRPr="00AB4D27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lang w:val="en-US" w:bidi="th-TH"/>
        </w:rPr>
        <w:t>2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B4D27">
        <w:rPr>
          <w:rFonts w:ascii="Angsana New" w:hAnsi="Angsana New"/>
          <w:sz w:val="30"/>
          <w:szCs w:val="30"/>
          <w:lang w:val="en-US" w:bidi="th-TH"/>
        </w:rPr>
        <w:t>1</w:t>
      </w:r>
    </w:p>
    <w:p w14:paraId="113C814D" w14:textId="12187A16" w:rsidR="003E33D1" w:rsidRDefault="003E33D1" w:rsidP="003E33D1">
      <w:pPr>
        <w:pStyle w:val="block"/>
        <w:numPr>
          <w:ilvl w:val="0"/>
          <w:numId w:val="33"/>
        </w:numPr>
        <w:tabs>
          <w:tab w:val="num" w:pos="518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lang w:val="en-US" w:bidi="th-TH"/>
        </w:rPr>
        <w:t>3</w:t>
      </w:r>
      <w:r w:rsidRPr="00AB4D27">
        <w:rPr>
          <w:rFonts w:ascii="Angsana New" w:hAnsi="Angsana New"/>
          <w:sz w:val="30"/>
          <w:szCs w:val="30"/>
          <w:lang w:bidi="th-TH"/>
        </w:rPr>
        <w:t xml:space="preserve"> </w:t>
      </w:r>
      <w:r w:rsidRPr="00AB4D27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C7570CF" w14:textId="77777777" w:rsidR="004C39B7" w:rsidRPr="00B17E59" w:rsidRDefault="004C39B7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4ABB7C25" w14:textId="359F5832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46DB1075" w14:textId="77777777" w:rsidR="003E33D1" w:rsidRPr="00B17E59" w:rsidRDefault="003E33D1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1A3641AC" w14:textId="32FDB953" w:rsidR="003E33D1" w:rsidRPr="00AB4D27" w:rsidRDefault="003E33D1" w:rsidP="003E33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6AF0D689" w14:textId="34632E72" w:rsidR="003E33D1" w:rsidRPr="00B17E59" w:rsidRDefault="003E33D1" w:rsidP="00B17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 w:right="27"/>
        <w:jc w:val="thaiDistribute"/>
        <w:rPr>
          <w:rFonts w:ascii="Angsana New" w:hAnsi="Angsana New"/>
          <w:b/>
          <w:bCs/>
          <w:color w:val="3535E3"/>
          <w:sz w:val="24"/>
          <w:szCs w:val="24"/>
        </w:rPr>
      </w:pPr>
    </w:p>
    <w:p w14:paraId="4B93077C" w14:textId="6B7F4F97" w:rsidR="004C39B7" w:rsidRPr="00052466" w:rsidRDefault="003E33D1" w:rsidP="00052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เช่น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หาก</w:t>
      </w:r>
      <w:r w:rsidRPr="00AB4D27">
        <w:rPr>
          <w:rFonts w:ascii="Angsana New" w:hAnsi="Angsana New"/>
          <w:sz w:val="30"/>
          <w:szCs w:val="30"/>
        </w:rPr>
        <w:t>ก</w:t>
      </w:r>
      <w:r w:rsidRPr="00AB4D27">
        <w:rPr>
          <w:rFonts w:ascii="Angsana New" w:hAnsi="Angsana New" w:hint="cs"/>
          <w:sz w:val="30"/>
          <w:szCs w:val="30"/>
          <w:cs/>
        </w:rPr>
        <w:t>ลุ่มบริษัทพิจารณาว่ามูลค่ายุติธรรมของเครื่องมือทางการเงิน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sz w:val="30"/>
          <w:szCs w:val="30"/>
        </w:rPr>
        <w:t xml:space="preserve">3 </w:t>
      </w:r>
      <w:r w:rsidRPr="00AB4D27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33A9159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ทุนเรือนหุ้น</w:t>
      </w:r>
    </w:p>
    <w:p w14:paraId="18E6CC04" w14:textId="77777777" w:rsidR="00E33486" w:rsidRPr="00A461C1" w:rsidRDefault="00E33486" w:rsidP="00A461C1">
      <w:pPr>
        <w:pStyle w:val="AccPolicyHeading"/>
        <w:rPr>
          <w:cs/>
        </w:rPr>
      </w:pPr>
    </w:p>
    <w:p w14:paraId="651C0EA2" w14:textId="74FF8E63" w:rsidR="00E2029C" w:rsidRPr="00A461C1" w:rsidRDefault="00F43C1D" w:rsidP="00A461C1">
      <w:pPr>
        <w:pStyle w:val="AccPolicyHeading"/>
        <w:rPr>
          <w:sz w:val="30"/>
          <w:szCs w:val="30"/>
        </w:rPr>
      </w:pPr>
      <w:r w:rsidRPr="00A461C1">
        <w:rPr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</w:t>
      </w:r>
      <w:r w:rsidR="009674E9" w:rsidRPr="00A461C1">
        <w:rPr>
          <w:sz w:val="30"/>
          <w:szCs w:val="30"/>
          <w:cs/>
        </w:rPr>
        <w:t>น</w:t>
      </w:r>
    </w:p>
    <w:p w14:paraId="0B067516" w14:textId="77777777" w:rsidR="00A728E1" w:rsidRPr="00052466" w:rsidRDefault="00A728E1" w:rsidP="00A461C1">
      <w:pPr>
        <w:pStyle w:val="AccPolicyHeading"/>
      </w:pPr>
    </w:p>
    <w:p w14:paraId="31F12D2A" w14:textId="7284A33D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E60A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71EA9BDD" w14:textId="506A6CE3" w:rsidR="00A26FAE" w:rsidRPr="00A461C1" w:rsidRDefault="00A26FAE" w:rsidP="00A461C1">
      <w:pPr>
        <w:pStyle w:val="AccPolicyHeading"/>
      </w:pPr>
    </w:p>
    <w:p w14:paraId="3B4C5DC4" w14:textId="7454A81E" w:rsidR="00A26FAE" w:rsidRPr="00AB4D27" w:rsidRDefault="00A26FAE" w:rsidP="00A26FAE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A728E1">
        <w:rPr>
          <w:rFonts w:eastAsia="EucrosiaUPCBold" w:hint="cs"/>
          <w:i/>
          <w:iCs/>
          <w:cs/>
        </w:rPr>
        <w:t>ต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1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การรับรู้รายได้</w:t>
      </w:r>
    </w:p>
    <w:p w14:paraId="0C5E7E2D" w14:textId="77777777" w:rsidR="00F43C1D" w:rsidRPr="00A461C1" w:rsidRDefault="00F43C1D" w:rsidP="00A461C1">
      <w:pPr>
        <w:pStyle w:val="AccPolicyHeading"/>
      </w:pPr>
    </w:p>
    <w:p w14:paraId="201B36A0" w14:textId="031F5792" w:rsidR="002A729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2F745F" w:rsidRPr="00AB4D27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261350"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A26FAE" w:rsidRPr="00AB4D27">
        <w:rPr>
          <w:rFonts w:ascii="Angsana New" w:hAnsi="Angsana New"/>
          <w:sz w:val="30"/>
          <w:szCs w:val="30"/>
          <w:cs/>
        </w:rPr>
        <w:t>และส่วนลดตามปริมาณ</w:t>
      </w:r>
    </w:p>
    <w:p w14:paraId="6C762779" w14:textId="3DD4A158" w:rsidR="00F43C1D" w:rsidRPr="00AB4D27" w:rsidRDefault="00F43C1D" w:rsidP="00A461C1">
      <w:pPr>
        <w:pStyle w:val="AccPolicyHeading"/>
      </w:pPr>
    </w:p>
    <w:p w14:paraId="0BD5510F" w14:textId="05E6C676" w:rsidR="00F43C1D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="00076F0D" w:rsidRPr="00AB4D27">
        <w:rPr>
          <w:rFonts w:ascii="Angsana New" w:hAnsi="Angsana New"/>
          <w:sz w:val="30"/>
          <w:szCs w:val="30"/>
          <w:cs/>
        </w:rPr>
        <w:t>รับรู้ ณ วันที่มีการส่งมอบสินค้าให้กับลูกค้า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076F0D" w:rsidRPr="00AB4D27">
        <w:rPr>
          <w:rFonts w:ascii="Angsana New" w:hAnsi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1585ECF" w14:textId="77777777" w:rsidR="00D21CF9" w:rsidRPr="00AB4D27" w:rsidRDefault="00D21CF9" w:rsidP="00A461C1">
      <w:pPr>
        <w:pStyle w:val="AccPolicyHeading"/>
      </w:pPr>
    </w:p>
    <w:p w14:paraId="5F2CC940" w14:textId="10E48534" w:rsidR="002A729D" w:rsidRPr="00AB4D27" w:rsidRDefault="00F43C1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E20976" w:rsidRPr="00E20976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543179D6" w14:textId="77777777" w:rsidR="002A729D" w:rsidRPr="00AB4D27" w:rsidRDefault="002A729D" w:rsidP="00A461C1">
      <w:pPr>
        <w:pStyle w:val="AccPolicyHeading"/>
      </w:pPr>
    </w:p>
    <w:p w14:paraId="0CC2EE78" w14:textId="1E79071B" w:rsidR="002A729D" w:rsidRPr="00AB4D27" w:rsidRDefault="002A729D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รายได้ค่าบริการติดตั้งแรกเข้ารับรู้ตลอดช่วงเวลาให้บริการโดยพิจารณาจากอายุการใช้บริการที่คาดว่าจะเกิดขึ้นจากลูกค้าแต่ละราย ซึ่งคำนวณโดยอ้างอิงข้อมูลจากประวัติอายุการใช้งานที่ลูกค้าแต่ละรายมีการใช้บริการกับกลุ่มบริษัท</w:t>
      </w:r>
    </w:p>
    <w:p w14:paraId="0D8C748C" w14:textId="77777777" w:rsidR="00A26FAE" w:rsidRPr="00A461C1" w:rsidRDefault="00A26FAE" w:rsidP="00A461C1">
      <w:pPr>
        <w:pStyle w:val="AccPolicyHeading"/>
      </w:pPr>
    </w:p>
    <w:p w14:paraId="59D57FC4" w14:textId="77777777" w:rsidR="00052466" w:rsidRDefault="002A729D" w:rsidP="00052466">
      <w:pPr>
        <w:tabs>
          <w:tab w:val="num" w:pos="518"/>
        </w:tabs>
        <w:spacing w:line="240" w:lineRule="auto"/>
        <w:ind w:left="900" w:right="29"/>
        <w:jc w:val="thaiDistribute"/>
        <w:rPr>
          <w:rFonts w:eastAsia="EucrosiaUPCBold"/>
          <w:i/>
          <w:iCs/>
        </w:rPr>
      </w:pPr>
      <w:r w:rsidRPr="00AB4D27">
        <w:rPr>
          <w:rFonts w:ascii="Angsana New" w:hAnsi="Angsana New"/>
          <w:sz w:val="30"/>
          <w:szCs w:val="30"/>
          <w:cs/>
        </w:rPr>
        <w:t>จำนวนเงินที่กิจการได้รับจากลูกค้าแต่ยังมีภาระที่ต้องโอนสินค้</w:t>
      </w:r>
      <w:r w:rsidR="003514BE" w:rsidRPr="00AB4D27">
        <w:rPr>
          <w:rFonts w:ascii="Angsana New" w:hAnsi="Angsana New"/>
          <w:sz w:val="30"/>
          <w:szCs w:val="30"/>
          <w:cs/>
        </w:rPr>
        <w:t>า</w:t>
      </w:r>
      <w:r w:rsidRPr="00AB4D27">
        <w:rPr>
          <w:rFonts w:ascii="Angsana New" w:hAnsi="Angsana New"/>
          <w:sz w:val="30"/>
          <w:szCs w:val="30"/>
          <w:cs/>
        </w:rPr>
        <w:t>หรือบริการให้กับลูกค้าแสดงไว้เป็นรายได้</w:t>
      </w:r>
      <w:r w:rsidRPr="00AB4D27">
        <w:rPr>
          <w:rFonts w:ascii="Angsana New" w:hAnsi="Angsana New"/>
          <w:sz w:val="30"/>
          <w:szCs w:val="30"/>
          <w:cs/>
        </w:rPr>
        <w:br/>
        <w:t>รอตัดบัญชีและเงินรับล่วงหน้าจากลูกค้าในงบแสดงฐานะการเงิน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0991771" w14:textId="77777777" w:rsidR="00A461C1" w:rsidRPr="00A461C1" w:rsidRDefault="00A461C1" w:rsidP="00A461C1">
      <w:pPr>
        <w:pStyle w:val="AccPolicyHeading"/>
      </w:pPr>
    </w:p>
    <w:p w14:paraId="434F440B" w14:textId="351F60B7" w:rsidR="00A26FAE" w:rsidRPr="00052466" w:rsidRDefault="00A26FAE" w:rsidP="00052466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A728E1">
        <w:rPr>
          <w:rFonts w:eastAsia="EucrosiaUPCBold" w:hint="cs"/>
          <w:i/>
          <w:iCs/>
          <w:cs/>
        </w:rPr>
        <w:t>ต</w:t>
      </w:r>
      <w:r w:rsidRPr="00AB4D27">
        <w:rPr>
          <w:rFonts w:eastAsia="EucrosiaUPCBold"/>
          <w:i/>
          <w:iCs/>
        </w:rPr>
        <w:t>.</w:t>
      </w:r>
      <w:r w:rsidR="004D7A8F" w:rsidRPr="00052466">
        <w:rPr>
          <w:rFonts w:eastAsia="EucrosiaUPCBold"/>
          <w:i/>
          <w:iCs/>
        </w:rPr>
        <w:t>2</w:t>
      </w:r>
      <w:r w:rsidRPr="00AB4D27">
        <w:rPr>
          <w:rFonts w:eastAsia="EucrosiaUPCBold"/>
          <w:i/>
          <w:iCs/>
        </w:rPr>
        <w:t>)</w:t>
      </w:r>
      <w:r w:rsidRPr="00052466">
        <w:rPr>
          <w:rFonts w:eastAsia="EucrosiaUPCBold"/>
          <w:i/>
          <w:iCs/>
        </w:rPr>
        <w:t xml:space="preserve"> </w:t>
      </w:r>
      <w:r w:rsidRPr="00AB4D27">
        <w:rPr>
          <w:rFonts w:eastAsia="EucrosiaUPCBold"/>
          <w:i/>
          <w:iCs/>
          <w:cs/>
        </w:rPr>
        <w:t>ยอดคงเหลือของสัญญา</w:t>
      </w:r>
    </w:p>
    <w:p w14:paraId="52F22DFD" w14:textId="77777777" w:rsidR="00A26FAE" w:rsidRPr="00AB4D27" w:rsidRDefault="00A26FAE" w:rsidP="00A461C1">
      <w:pPr>
        <w:pStyle w:val="AccPolicyHeading"/>
      </w:pPr>
    </w:p>
    <w:p w14:paraId="38023768" w14:textId="77627751" w:rsidR="00A26FAE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</w:t>
      </w:r>
      <w:r w:rsidR="00E60A2B">
        <w:rPr>
          <w:rFonts w:ascii="Angsana New" w:hAnsi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48144FCC" w14:textId="5E46212C" w:rsidR="00A26FAE" w:rsidRDefault="00F038FB" w:rsidP="00052466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lastRenderedPageBreak/>
        <w:t>หนี้สินที่เกิดจากสัญญา ได้แก่ รายได้ค่าบริการติดตั้งแรกเข้า 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3738766" w14:textId="77777777" w:rsidR="008C6C88" w:rsidRPr="00AB4D27" w:rsidRDefault="008C6C88" w:rsidP="00052466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71BE44F2" w14:textId="67E14A46" w:rsidR="00A26FAE" w:rsidRPr="00AB4D27" w:rsidRDefault="00A26FAE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48EB542B" w14:textId="0708CF50" w:rsidR="00BE4523" w:rsidRPr="00AB4D27" w:rsidRDefault="00BE452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61AFFAA9" w14:textId="6FE38904" w:rsidR="00BE4523" w:rsidRPr="00AB4D27" w:rsidRDefault="00BE4523" w:rsidP="00BE4523">
      <w:pPr>
        <w:pStyle w:val="BodyText2"/>
        <w:tabs>
          <w:tab w:val="num" w:pos="518"/>
          <w:tab w:val="left" w:pos="900"/>
        </w:tabs>
        <w:ind w:left="907" w:right="47" w:hanging="367"/>
        <w:jc w:val="thaiDistribute"/>
        <w:rPr>
          <w:rFonts w:eastAsia="EucrosiaUPCBold"/>
          <w:i/>
          <w:iCs/>
        </w:rPr>
      </w:pPr>
      <w:r w:rsidRPr="00AB4D27">
        <w:rPr>
          <w:rFonts w:eastAsia="EucrosiaUPCBold"/>
          <w:i/>
          <w:iCs/>
        </w:rPr>
        <w:t>(</w:t>
      </w:r>
      <w:r w:rsidR="00A728E1">
        <w:rPr>
          <w:rFonts w:eastAsia="EucrosiaUPCBold" w:hint="cs"/>
          <w:i/>
          <w:iCs/>
          <w:cs/>
        </w:rPr>
        <w:t>ต</w:t>
      </w:r>
      <w:r w:rsidRPr="00AB4D27">
        <w:rPr>
          <w:rFonts w:eastAsia="EucrosiaUPCBold"/>
          <w:i/>
          <w:iCs/>
        </w:rPr>
        <w:t>.</w:t>
      </w:r>
      <w:r w:rsidR="004D7A8F" w:rsidRPr="00AB4D27">
        <w:rPr>
          <w:rFonts w:eastAsia="EucrosiaUPCBold"/>
          <w:i/>
          <w:iCs/>
          <w:lang w:val="en-US"/>
        </w:rPr>
        <w:t>3</w:t>
      </w:r>
      <w:r w:rsidRPr="00AB4D27">
        <w:rPr>
          <w:rFonts w:eastAsia="EucrosiaUPCBold"/>
          <w:i/>
          <w:iCs/>
        </w:rPr>
        <w:t>)</w:t>
      </w:r>
      <w:r w:rsidRPr="00AB4D27">
        <w:t xml:space="preserve"> </w:t>
      </w:r>
      <w:r w:rsidRPr="00AB4D27">
        <w:rPr>
          <w:rFonts w:eastAsia="EucrosiaUPCBold"/>
          <w:i/>
          <w:iCs/>
          <w:cs/>
        </w:rPr>
        <w:t>สินทรัพย์ต้นทุนของสัญญา</w:t>
      </w:r>
    </w:p>
    <w:p w14:paraId="3730199C" w14:textId="77777777" w:rsidR="00BE4523" w:rsidRPr="00AB4D27" w:rsidRDefault="00BE4523" w:rsidP="00BE4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B5344F2" w14:textId="5579EC6C" w:rsidR="00BE4523" w:rsidRPr="00AB4D27" w:rsidRDefault="003E0192" w:rsidP="00BE4523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E20976">
        <w:rPr>
          <w:rFonts w:ascii="Angsana New" w:hAnsi="Angsana New" w:hint="cs"/>
          <w:sz w:val="30"/>
          <w:szCs w:val="30"/>
          <w:cs/>
        </w:rPr>
        <w:t xml:space="preserve"> </w:t>
      </w:r>
      <w:r w:rsidR="00E20976" w:rsidRPr="00E20976">
        <w:rPr>
          <w:rFonts w:ascii="Angsana New" w:hAnsi="Angsana New" w:hint="cs"/>
          <w:sz w:val="30"/>
          <w:szCs w:val="30"/>
          <w:cs/>
        </w:rPr>
        <w:t>อย่างไรก็ตาม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7805F3CB" w14:textId="5A3E0F7A" w:rsidR="00BE4523" w:rsidRPr="00AB4D27" w:rsidRDefault="00BE4523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</w:p>
    <w:p w14:paraId="19E4A32C" w14:textId="72FD55A5" w:rsidR="003E0192" w:rsidRPr="00AB4D27" w:rsidRDefault="003E0192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โดยวิธีเส้นตรง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BCB81AA" w14:textId="493A5829" w:rsidR="003E0192" w:rsidRPr="00AB4D27" w:rsidRDefault="003E0192" w:rsidP="00A26FAE">
      <w:pPr>
        <w:tabs>
          <w:tab w:val="num" w:pos="518"/>
        </w:tabs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C9AC837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รายได้อื่น</w:t>
      </w:r>
    </w:p>
    <w:p w14:paraId="68FFBC72" w14:textId="77777777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26AF702" w14:textId="2C92D5BA" w:rsidR="00E60A2B" w:rsidRPr="00E60A2B" w:rsidRDefault="00F43C1D" w:rsidP="00D21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B4D27">
        <w:rPr>
          <w:rFonts w:ascii="Angsana New" w:hAnsi="Angsana New"/>
          <w:i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7B675770" w14:textId="77777777" w:rsidR="00A461C1" w:rsidRDefault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6D7793EC" w14:textId="3693930F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F72A432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C11D587" w14:textId="7B19DE71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076F0D" w:rsidRPr="00AB4D27">
        <w:rPr>
          <w:rFonts w:ascii="Angsana New" w:hAnsi="Angsana New"/>
          <w:sz w:val="30"/>
          <w:szCs w:val="30"/>
          <w:cs/>
        </w:rPr>
        <w:t>ซึ่ง</w:t>
      </w:r>
      <w:r w:rsidRPr="00AB4D27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0B3D0B">
        <w:rPr>
          <w:rFonts w:ascii="Angsana New" w:hAnsi="Angsana New" w:hint="cs"/>
          <w:sz w:val="30"/>
          <w:szCs w:val="30"/>
          <w:cs/>
        </w:rPr>
        <w:t>เว้นแต่</w:t>
      </w:r>
      <w:r w:rsidRPr="00AB4D27">
        <w:rPr>
          <w:rFonts w:ascii="Angsana New" w:hAnsi="Angsana New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D3FF332" w14:textId="77777777" w:rsidR="00E2029C" w:rsidRPr="00A461C1" w:rsidRDefault="00E2029C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A5E7F75" w14:textId="19B2923E" w:rsidR="00F43C1D" w:rsidRPr="00AB4D27" w:rsidRDefault="00F43C1D" w:rsidP="00F4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E2207E" w:rsidRPr="00AB4D27">
        <w:rPr>
          <w:rFonts w:ascii="Angsana New" w:hAnsi="Angsana New"/>
          <w:sz w:val="30"/>
          <w:szCs w:val="30"/>
          <w:cs/>
        </w:rPr>
        <w:t>บันทึกโดย</w:t>
      </w:r>
      <w:r w:rsidRPr="00AB4D27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AB4D27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F1F4ECD" w14:textId="34805631" w:rsidR="006E47EF" w:rsidRDefault="006E47EF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A77629A" w14:textId="110E8EC1" w:rsidR="009E1953" w:rsidRDefault="009E1953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6874FA9" w14:textId="77777777" w:rsidR="009E1953" w:rsidRPr="00A461C1" w:rsidRDefault="009E1953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51BC601" w14:textId="469250B5" w:rsidR="00F43C1D" w:rsidRDefault="00F43C1D" w:rsidP="00052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E2207E" w:rsidRPr="00AB4D27">
        <w:rPr>
          <w:rFonts w:ascii="Angsana New" w:hAnsi="Angsana New"/>
          <w:sz w:val="30"/>
          <w:szCs w:val="30"/>
          <w:cs/>
        </w:rPr>
        <w:t>สำหรับ</w:t>
      </w:r>
      <w:r w:rsidRPr="00AB4D27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62F14AE" w14:textId="77777777" w:rsidR="00A461C1" w:rsidRPr="00A461C1" w:rsidRDefault="00A461C1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1DC977B" w14:textId="42BE6AC3" w:rsidR="00F43C1D" w:rsidRPr="00AB4D27" w:rsidRDefault="00F43C1D" w:rsidP="001B1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="001B1256" w:rsidRPr="00AB4D2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AB4D27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6AC2759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6EE83A87" w14:textId="1A6CBABC" w:rsidR="006E47EF" w:rsidRDefault="00F43C1D" w:rsidP="00593F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44821B" w14:textId="77777777" w:rsidR="00E60A2B" w:rsidRPr="00A461C1" w:rsidRDefault="00E60A2B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AF0978E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AF320E9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E8DA25E" w14:textId="77777777" w:rsidR="00052466" w:rsidRDefault="00482451" w:rsidP="00052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4D27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F43C1D" w:rsidRPr="00AB4D27">
        <w:rPr>
          <w:rFonts w:ascii="Angsana New" w:hAnsi="Angsana New"/>
          <w:b/>
          <w:sz w:val="30"/>
          <w:szCs w:val="30"/>
        </w:rPr>
        <w:t xml:space="preserve"> </w:t>
      </w:r>
    </w:p>
    <w:p w14:paraId="0F607F4B" w14:textId="77777777" w:rsidR="00052466" w:rsidRPr="00A461C1" w:rsidRDefault="00052466" w:rsidP="00052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EB49820" w14:textId="2A9ACABD" w:rsidR="00F43C1D" w:rsidRPr="00052466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513CFDAF" w14:textId="77777777" w:rsidR="00F43C1D" w:rsidRPr="00A461C1" w:rsidRDefault="00F43C1D" w:rsidP="00A46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E5F381" w14:textId="45FBEADF" w:rsidR="00F43C1D" w:rsidRDefault="006E47EF" w:rsidP="00F43C1D">
      <w:pPr>
        <w:tabs>
          <w:tab w:val="num" w:pos="518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E47EF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</w:t>
      </w:r>
      <w:r w:rsidR="00C6763D">
        <w:rPr>
          <w:rFonts w:ascii="Angsana New" w:hAnsi="Angsana New"/>
          <w:b/>
          <w:sz w:val="30"/>
          <w:szCs w:val="30"/>
          <w:cs/>
        </w:rPr>
        <w:br/>
      </w:r>
      <w:r w:rsidRPr="006E47EF">
        <w:rPr>
          <w:rFonts w:ascii="Angsana New" w:hAnsi="Angsana New" w:hint="cs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หรือกลุ่มบริษัทมีอำนาจควบคุมทั้งทางตรงและทางอ้อม</w:t>
      </w:r>
      <w:r w:rsidRPr="006E47EF">
        <w:rPr>
          <w:rFonts w:ascii="Angsana New" w:hAnsi="Angsana New"/>
          <w:b/>
          <w:sz w:val="30"/>
          <w:szCs w:val="30"/>
          <w:cs/>
        </w:rPr>
        <w:t xml:space="preserve"> </w:t>
      </w:r>
      <w:r w:rsidRPr="006E47EF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03686CD" w14:textId="77777777" w:rsidR="006E47EF" w:rsidRPr="00AB4D27" w:rsidRDefault="006E47EF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8BB8764" w14:textId="77777777" w:rsidR="00F43C1D" w:rsidRPr="00AB4D27" w:rsidRDefault="00F43C1D" w:rsidP="00A728E1">
      <w:pPr>
        <w:pStyle w:val="Heading8"/>
        <w:numPr>
          <w:ilvl w:val="1"/>
          <w:numId w:val="27"/>
        </w:numPr>
        <w:spacing w:line="240" w:lineRule="atLeast"/>
        <w:ind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D45AD8B" w14:textId="77777777" w:rsidR="00F43C1D" w:rsidRPr="00AB4D27" w:rsidRDefault="00F43C1D" w:rsidP="00F43C1D">
      <w:pPr>
        <w:tabs>
          <w:tab w:val="num" w:pos="518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1F9EAD" w14:textId="489B76B2" w:rsidR="00052466" w:rsidRDefault="00F43C1D" w:rsidP="009E1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BFD99CC" w14:textId="77777777" w:rsidR="00A728E1" w:rsidRDefault="00A72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96EFBE5" w14:textId="070C3FF0" w:rsidR="009B6E48" w:rsidRDefault="0062414A" w:rsidP="006E47E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388C7A2B" w14:textId="77777777" w:rsidR="006E47EF" w:rsidRPr="00E60A2B" w:rsidRDefault="006E47EF" w:rsidP="006E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95D34EA" w14:textId="77777777" w:rsidR="0062414A" w:rsidRPr="00AB4D27" w:rsidRDefault="0062414A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AB4D2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บุคคลหรือกิจการที่เกี่ยวข้องกันที่มีรายการระหว่างกันที่มีนัยสำคัญกับกลุ่มบริษัท</w:t>
      </w:r>
      <w:r w:rsidRPr="00AB4D27">
        <w:rPr>
          <w:rFonts w:ascii="Angsana New" w:hAnsi="Angsana New"/>
          <w:b/>
          <w:sz w:val="30"/>
          <w:szCs w:val="30"/>
        </w:rPr>
        <w:t xml:space="preserve"> </w:t>
      </w:r>
      <w:r w:rsidRPr="00AB4D27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47C3D31E" w14:textId="77777777" w:rsidR="00CC246F" w:rsidRPr="00AB4D27" w:rsidRDefault="00CC246F" w:rsidP="003D41E8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3420"/>
      </w:tblGrid>
      <w:tr w:rsidR="00526911" w:rsidRPr="00AB4D27" w14:paraId="18D970E5" w14:textId="77777777" w:rsidTr="00E60A2B">
        <w:trPr>
          <w:trHeight w:val="20"/>
          <w:tblHeader/>
        </w:trPr>
        <w:tc>
          <w:tcPr>
            <w:tcW w:w="4230" w:type="dxa"/>
          </w:tcPr>
          <w:p w14:paraId="3E870522" w14:textId="77777777" w:rsidR="00526911" w:rsidRPr="00AB4D27" w:rsidRDefault="0052691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5CDCBE05" w14:textId="77777777" w:rsidR="00526911" w:rsidRPr="00AB4D27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20" w:type="dxa"/>
          </w:tcPr>
          <w:p w14:paraId="1B72A966" w14:textId="77777777" w:rsidR="00526911" w:rsidRPr="00AB4D27" w:rsidRDefault="00526911" w:rsidP="00F53322">
            <w:pPr>
              <w:tabs>
                <w:tab w:val="clear" w:pos="227"/>
                <w:tab w:val="left" w:pos="14"/>
              </w:tabs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AB4D27" w14:paraId="63D71D5F" w14:textId="77777777" w:rsidTr="00E60A2B">
        <w:trPr>
          <w:trHeight w:val="20"/>
        </w:trPr>
        <w:tc>
          <w:tcPr>
            <w:tcW w:w="4230" w:type="dxa"/>
          </w:tcPr>
          <w:p w14:paraId="68CCB590" w14:textId="77777777" w:rsidR="00CC246F" w:rsidRPr="00AB4D27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530" w:type="dxa"/>
            <w:shd w:val="clear" w:color="auto" w:fill="auto"/>
          </w:tcPr>
          <w:p w14:paraId="105E543F" w14:textId="77777777" w:rsidR="00526911" w:rsidRPr="00AB4D27" w:rsidRDefault="00CC246F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0DD29CD4" w14:textId="77777777" w:rsidR="00526911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3159AE" w:rsidRPr="00AB4D27" w14:paraId="5BB7DF82" w14:textId="77777777" w:rsidTr="00E60A2B">
        <w:trPr>
          <w:trHeight w:val="20"/>
        </w:trPr>
        <w:tc>
          <w:tcPr>
            <w:tcW w:w="4230" w:type="dxa"/>
          </w:tcPr>
          <w:p w14:paraId="4E8EB3BB" w14:textId="77777777" w:rsidR="003159AE" w:rsidRPr="00AB4D27" w:rsidRDefault="003159AE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5391EE31" w14:textId="77777777" w:rsidR="003159AE" w:rsidRPr="00AB4D27" w:rsidRDefault="003159AE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206B9ECD" w14:textId="77777777" w:rsidR="003159AE" w:rsidRPr="00AB4D27" w:rsidRDefault="003159AE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CC246F" w:rsidRPr="00AB4D27" w14:paraId="5B2F1509" w14:textId="77777777" w:rsidTr="00E60A2B">
        <w:trPr>
          <w:trHeight w:val="20"/>
        </w:trPr>
        <w:tc>
          <w:tcPr>
            <w:tcW w:w="4230" w:type="dxa"/>
          </w:tcPr>
          <w:p w14:paraId="3806718B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6A3EA9E0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530" w:type="dxa"/>
            <w:shd w:val="clear" w:color="auto" w:fill="auto"/>
          </w:tcPr>
          <w:p w14:paraId="0107E20D" w14:textId="77777777" w:rsidR="00CC246F" w:rsidRPr="00AB4D27" w:rsidRDefault="00FE3031" w:rsidP="00CC2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</w:t>
            </w:r>
            <w:r w:rsidR="00905F1A" w:rsidRPr="00AB4D27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ย</w:t>
            </w:r>
          </w:p>
        </w:tc>
        <w:tc>
          <w:tcPr>
            <w:tcW w:w="3420" w:type="dxa"/>
          </w:tcPr>
          <w:p w14:paraId="2677C0E0" w14:textId="29FB0115" w:rsidR="00CC246F" w:rsidRPr="00AB4D27" w:rsidRDefault="00CC246F" w:rsidP="001D0117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 xml:space="preserve"> ถือหุ้นในบริษัท</w:t>
            </w:r>
            <w:r w:rsidR="009B6E48" w:rsidRPr="00AB4D27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="00A31485" w:rsidRPr="00AB4D27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>ร้อยล</w:t>
            </w:r>
            <w:r w:rsidR="005509B3" w:rsidRPr="00AB4D27">
              <w:rPr>
                <w:rFonts w:ascii="Angsana New" w:hAnsi="Angsana New"/>
                <w:sz w:val="30"/>
                <w:szCs w:val="30"/>
                <w:cs/>
              </w:rPr>
              <w:t xml:space="preserve">ะ </w:t>
            </w:r>
            <w:r w:rsidR="004D7A8F" w:rsidRPr="00AB4D27">
              <w:rPr>
                <w:rFonts w:ascii="Angsana New" w:hAnsi="Angsana New"/>
                <w:sz w:val="30"/>
                <w:szCs w:val="30"/>
              </w:rPr>
              <w:t>10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9B6E48" w:rsidRPr="00AB4D27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="00905F1A"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371CEC" w:rsidRPr="00AB4D27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05F1A" w:rsidRPr="00AB4D27" w14:paraId="0FBF948F" w14:textId="77777777" w:rsidTr="00E60A2B">
        <w:trPr>
          <w:trHeight w:val="20"/>
        </w:trPr>
        <w:tc>
          <w:tcPr>
            <w:tcW w:w="4230" w:type="dxa"/>
          </w:tcPr>
          <w:p w14:paraId="3846E06F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530" w:type="dxa"/>
            <w:shd w:val="clear" w:color="auto" w:fill="auto"/>
          </w:tcPr>
          <w:p w14:paraId="121CE289" w14:textId="77777777" w:rsidR="00905F1A" w:rsidRPr="00AB4D27" w:rsidRDefault="00905F1A" w:rsidP="00F533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792B5DEF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05F1A" w:rsidRPr="00AB4D27" w14:paraId="21D515E2" w14:textId="77777777" w:rsidTr="00E60A2B">
        <w:trPr>
          <w:trHeight w:val="20"/>
        </w:trPr>
        <w:tc>
          <w:tcPr>
            <w:tcW w:w="4230" w:type="dxa"/>
          </w:tcPr>
          <w:p w14:paraId="43B2F9CE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44263518" w14:textId="77777777" w:rsidR="00905F1A" w:rsidRPr="00AB4D27" w:rsidRDefault="00905F1A" w:rsidP="001752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20" w:type="dxa"/>
          </w:tcPr>
          <w:p w14:paraId="08CFAAB8" w14:textId="77777777" w:rsidR="00905F1A" w:rsidRPr="00AB4D27" w:rsidRDefault="00905F1A" w:rsidP="00905F1A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08915D83" w14:textId="77777777" w:rsidTr="00E60A2B">
        <w:trPr>
          <w:trHeight w:val="20"/>
        </w:trPr>
        <w:tc>
          <w:tcPr>
            <w:tcW w:w="4230" w:type="dxa"/>
            <w:tcBorders>
              <w:bottom w:val="nil"/>
            </w:tcBorders>
          </w:tcPr>
          <w:p w14:paraId="06B54C0F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AB4D27">
              <w:rPr>
                <w:rFonts w:ascii="Angsana New" w:hAnsi="Angsana New"/>
                <w:sz w:val="30"/>
                <w:szCs w:val="30"/>
              </w:rPr>
              <w:t xml:space="preserve"> (Cambodia) Co.,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Ltd</w:t>
            </w:r>
            <w:r w:rsidR="00434398" w:rsidRPr="00AB4D2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74337D77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E3031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20" w:type="dxa"/>
          </w:tcPr>
          <w:p w14:paraId="766129E6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0A27D0FA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1057FDF3" w14:textId="77777777" w:rsidR="009B6E48" w:rsidRPr="00AB4D27" w:rsidRDefault="00CC246F" w:rsidP="00277876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  <w:r w:rsidR="009B6E48"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BBD0EEE" w14:textId="692DF800" w:rsidR="00CC246F" w:rsidRPr="00AB4D27" w:rsidRDefault="009B6E48" w:rsidP="00277876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C246F" w:rsidRPr="00AB4D27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530" w:type="dxa"/>
            <w:shd w:val="clear" w:color="auto" w:fill="auto"/>
          </w:tcPr>
          <w:p w14:paraId="2EF29DF9" w14:textId="77777777" w:rsidR="00CC246F" w:rsidRPr="00AB4D27" w:rsidRDefault="00F53322" w:rsidP="0025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FE3031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20" w:type="dxa"/>
          </w:tcPr>
          <w:p w14:paraId="2CA3274F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73DC7168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3488C10A" w14:textId="77777777" w:rsidR="00CC246F" w:rsidRPr="00AB4D27" w:rsidRDefault="000E4B8E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T</w:t>
            </w:r>
            <w:r w:rsidR="00905F1A" w:rsidRPr="00AB4D27">
              <w:rPr>
                <w:rFonts w:ascii="Angsana New" w:hAnsi="Angsana New"/>
                <w:sz w:val="30"/>
                <w:szCs w:val="30"/>
              </w:rPr>
              <w:t>IME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dot</w:t>
            </w:r>
            <w:r w:rsidR="005509B3" w:rsidRPr="00AB4D27">
              <w:rPr>
                <w:rFonts w:ascii="Angsana New" w:hAnsi="Angsana New"/>
                <w:sz w:val="30"/>
                <w:szCs w:val="30"/>
              </w:rPr>
              <w:t>C</w:t>
            </w:r>
            <w:r w:rsidRPr="00AB4D27">
              <w:rPr>
                <w:rFonts w:ascii="Angsana New" w:hAnsi="Angsana New"/>
                <w:sz w:val="30"/>
                <w:szCs w:val="30"/>
              </w:rPr>
              <w:t>om</w:t>
            </w:r>
            <w:proofErr w:type="spellEnd"/>
            <w:r w:rsidRPr="00AB4D27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B4D27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14:paraId="7D627BA3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0E4B8E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20" w:type="dxa"/>
          </w:tcPr>
          <w:p w14:paraId="462E28B5" w14:textId="77777777" w:rsidR="00CC246F" w:rsidRPr="00AB4D27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C246F" w:rsidRPr="00AB4D27" w14:paraId="73583FBD" w14:textId="77777777" w:rsidTr="00E60A2B">
        <w:trPr>
          <w:trHeight w:val="20"/>
        </w:trPr>
        <w:tc>
          <w:tcPr>
            <w:tcW w:w="4230" w:type="dxa"/>
            <w:tcBorders>
              <w:top w:val="nil"/>
              <w:bottom w:val="nil"/>
            </w:tcBorders>
          </w:tcPr>
          <w:p w14:paraId="6AF791D3" w14:textId="77777777" w:rsidR="00CC246F" w:rsidRPr="00AB4D27" w:rsidRDefault="00CC246F" w:rsidP="00CC246F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530" w:type="dxa"/>
            <w:shd w:val="clear" w:color="auto" w:fill="auto"/>
          </w:tcPr>
          <w:p w14:paraId="36A22CFC" w14:textId="77777777" w:rsidR="00CC246F" w:rsidRPr="00AB4D27" w:rsidRDefault="00F53322" w:rsidP="00F53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0E4B8E" w:rsidRPr="00AB4D2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</w:tcPr>
          <w:p w14:paraId="06A49797" w14:textId="0AE0CD48" w:rsidR="00CC246F" w:rsidRPr="00AB4D27" w:rsidRDefault="00107AB7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ผู้ถือหุ้นร่วมกัน จนถึงเดือนตุลาคม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</w:tbl>
    <w:p w14:paraId="15C1F887" w14:textId="2786B4CB" w:rsidR="0062414A" w:rsidRPr="00AB4D27" w:rsidRDefault="0062414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4F6633" w:rsidRPr="00AB4D27" w14:paraId="16DCEF70" w14:textId="77777777" w:rsidTr="00E60A2B">
        <w:trPr>
          <w:tblHeader/>
        </w:trPr>
        <w:tc>
          <w:tcPr>
            <w:tcW w:w="4050" w:type="dxa"/>
            <w:shd w:val="clear" w:color="auto" w:fill="auto"/>
          </w:tcPr>
          <w:p w14:paraId="4D680625" w14:textId="5208A610" w:rsidR="004F6633" w:rsidRPr="00AB4D27" w:rsidRDefault="009B6E48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AC08EA3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2CCAD9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96EB330" w14:textId="77777777" w:rsidR="004F6633" w:rsidRPr="00AB4D27" w:rsidRDefault="004F6633" w:rsidP="003D41E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2D3" w:rsidRPr="00AB4D27" w14:paraId="45F90047" w14:textId="77777777" w:rsidTr="00E60A2B">
        <w:trPr>
          <w:tblHeader/>
        </w:trPr>
        <w:tc>
          <w:tcPr>
            <w:tcW w:w="4050" w:type="dxa"/>
            <w:shd w:val="clear" w:color="auto" w:fill="auto"/>
          </w:tcPr>
          <w:p w14:paraId="34DA5B9A" w14:textId="30C4AAEC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AB4D27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37F8FA76" w14:textId="6FA9745C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5AD60B3" w14:textId="77777777" w:rsidR="00B362D3" w:rsidRPr="00AB4D27" w:rsidRDefault="00B362D3" w:rsidP="00B362D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39914" w14:textId="697EE20F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2F47D3D" w14:textId="77777777" w:rsidR="00B362D3" w:rsidRPr="00AB4D27" w:rsidRDefault="00B362D3" w:rsidP="00B362D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75795C" w14:textId="680AFA7F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1DBD7CFD" w14:textId="77777777" w:rsidR="00B362D3" w:rsidRPr="00AB4D27" w:rsidRDefault="00B362D3" w:rsidP="00B362D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970C317" w14:textId="0838D553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</w:tr>
      <w:tr w:rsidR="00B362D3" w:rsidRPr="00AB4D27" w14:paraId="30D5FD2A" w14:textId="77777777" w:rsidTr="00E60A2B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7C8C8319" w14:textId="77777777" w:rsidR="00B362D3" w:rsidRPr="00AB4D27" w:rsidRDefault="00B362D3" w:rsidP="00B362D3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58E5815" w14:textId="77777777" w:rsidR="00B362D3" w:rsidRPr="00AB4D27" w:rsidRDefault="00B362D3" w:rsidP="00B362D3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362D3" w:rsidRPr="00AB4D27" w14:paraId="3188BECF" w14:textId="77777777" w:rsidTr="00E60A2B">
        <w:tc>
          <w:tcPr>
            <w:tcW w:w="4050" w:type="dxa"/>
            <w:shd w:val="clear" w:color="auto" w:fill="auto"/>
          </w:tcPr>
          <w:p w14:paraId="1C5DFE70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5CF6E1C8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40A05C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48FB5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1A0BFC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4ABEDB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F889826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641B34F" w14:textId="77777777" w:rsidR="00B362D3" w:rsidRPr="00AB4D27" w:rsidRDefault="00B362D3" w:rsidP="00B362D3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62D3" w:rsidRPr="00AB4D27" w14:paraId="65905D2C" w14:textId="77777777" w:rsidTr="00E60A2B">
        <w:tc>
          <w:tcPr>
            <w:tcW w:w="4050" w:type="dxa"/>
            <w:shd w:val="clear" w:color="auto" w:fill="auto"/>
          </w:tcPr>
          <w:p w14:paraId="660CCE42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451A99F" w14:textId="2942BE51" w:rsidR="00B362D3" w:rsidRPr="00AB4D27" w:rsidRDefault="00BF288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BE504F7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FC4728" w14:textId="108F182D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584291B0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DBE3B5" w14:textId="2552368E" w:rsidR="00B362D3" w:rsidRPr="004604DE" w:rsidRDefault="00BF288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7" w:type="dxa"/>
            <w:shd w:val="clear" w:color="auto" w:fill="auto"/>
          </w:tcPr>
          <w:p w14:paraId="6ABB5744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00FB49B" w14:textId="596500C4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</w:tr>
      <w:tr w:rsidR="00B362D3" w:rsidRPr="00AB4D27" w14:paraId="3F340D82" w14:textId="77777777" w:rsidTr="00E60A2B">
        <w:tc>
          <w:tcPr>
            <w:tcW w:w="4050" w:type="dxa"/>
            <w:shd w:val="clear" w:color="auto" w:fill="auto"/>
          </w:tcPr>
          <w:p w14:paraId="6E534A08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0C4C0813" w14:textId="0FBBBE12" w:rsidR="00B362D3" w:rsidRPr="00F8347F" w:rsidRDefault="00BF288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5BDE7B6C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31B2C2" w14:textId="63D495A3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,492</w:t>
            </w:r>
          </w:p>
        </w:tc>
        <w:tc>
          <w:tcPr>
            <w:tcW w:w="270" w:type="dxa"/>
            <w:shd w:val="clear" w:color="auto" w:fill="auto"/>
          </w:tcPr>
          <w:p w14:paraId="6AA36BC1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69BC8F" w14:textId="29DDF54B" w:rsidR="00B362D3" w:rsidRPr="004604DE" w:rsidRDefault="00BF288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267" w:type="dxa"/>
            <w:shd w:val="clear" w:color="auto" w:fill="auto"/>
          </w:tcPr>
          <w:p w14:paraId="65737909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9F74C3A" w14:textId="7E36B78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1,492</w:t>
            </w:r>
          </w:p>
        </w:tc>
      </w:tr>
      <w:tr w:rsidR="00B362D3" w:rsidRPr="00AB4D27" w14:paraId="4162E748" w14:textId="77777777" w:rsidTr="00E60A2B">
        <w:tc>
          <w:tcPr>
            <w:tcW w:w="4050" w:type="dxa"/>
            <w:shd w:val="clear" w:color="auto" w:fill="auto"/>
          </w:tcPr>
          <w:p w14:paraId="4AF71628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419E5E2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94D169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329FD5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A7D6D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1AB0A4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0F74897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9A8877F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62D3" w:rsidRPr="00AB4D27" w14:paraId="7D49BA1E" w14:textId="77777777" w:rsidTr="00E60A2B">
        <w:tc>
          <w:tcPr>
            <w:tcW w:w="4050" w:type="dxa"/>
            <w:shd w:val="clear" w:color="auto" w:fill="auto"/>
          </w:tcPr>
          <w:p w14:paraId="0A4F99D3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ACCFB96" w14:textId="1D1F0362" w:rsidR="00B362D3" w:rsidRPr="004604DE" w:rsidRDefault="00BF288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14DC6B5B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F4EEF" w14:textId="02E7A66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51540E99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C0F361" w14:textId="74BD81C9" w:rsidR="00B362D3" w:rsidRPr="004604DE" w:rsidRDefault="00BF288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67" w:type="dxa"/>
            <w:shd w:val="clear" w:color="auto" w:fill="auto"/>
          </w:tcPr>
          <w:p w14:paraId="25458404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6E654A2" w14:textId="6C0C9FDB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B362D3" w:rsidRPr="00AB4D27" w14:paraId="0FD3B12A" w14:textId="77777777" w:rsidTr="00E60A2B">
        <w:tc>
          <w:tcPr>
            <w:tcW w:w="4050" w:type="dxa"/>
            <w:shd w:val="clear" w:color="auto" w:fill="auto"/>
          </w:tcPr>
          <w:p w14:paraId="10760710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1AF9B586" w14:textId="494DB864" w:rsidR="00B362D3" w:rsidRPr="00AB4D27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13,005</w:t>
            </w:r>
          </w:p>
        </w:tc>
        <w:tc>
          <w:tcPr>
            <w:tcW w:w="270" w:type="dxa"/>
            <w:shd w:val="clear" w:color="auto" w:fill="auto"/>
          </w:tcPr>
          <w:p w14:paraId="78B59ECE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9A4FD3" w14:textId="49B7894C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10,524</w:t>
            </w:r>
          </w:p>
        </w:tc>
        <w:tc>
          <w:tcPr>
            <w:tcW w:w="270" w:type="dxa"/>
            <w:shd w:val="clear" w:color="auto" w:fill="auto"/>
          </w:tcPr>
          <w:p w14:paraId="3CF54FC2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0193DA" w14:textId="1CD0236E" w:rsidR="00B362D3" w:rsidRPr="00AB4D27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13,005</w:t>
            </w:r>
          </w:p>
        </w:tc>
        <w:tc>
          <w:tcPr>
            <w:tcW w:w="267" w:type="dxa"/>
            <w:shd w:val="clear" w:color="auto" w:fill="auto"/>
          </w:tcPr>
          <w:p w14:paraId="1991EBE3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E132734" w14:textId="0D664DF1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10,524</w:t>
            </w:r>
          </w:p>
        </w:tc>
      </w:tr>
      <w:tr w:rsidR="00B362D3" w:rsidRPr="00AB4D27" w14:paraId="61DCE904" w14:textId="77777777" w:rsidTr="00E60A2B">
        <w:tc>
          <w:tcPr>
            <w:tcW w:w="4050" w:type="dxa"/>
            <w:shd w:val="clear" w:color="auto" w:fill="auto"/>
          </w:tcPr>
          <w:p w14:paraId="47403F5F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06CBF250" w14:textId="6A8CC9CA" w:rsidR="00B362D3" w:rsidRPr="00AB4D27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5,627</w:t>
            </w:r>
          </w:p>
        </w:tc>
        <w:tc>
          <w:tcPr>
            <w:tcW w:w="270" w:type="dxa"/>
            <w:shd w:val="clear" w:color="auto" w:fill="auto"/>
          </w:tcPr>
          <w:p w14:paraId="591B8F86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5DE4D2" w14:textId="2225A35D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4,609</w:t>
            </w:r>
          </w:p>
        </w:tc>
        <w:tc>
          <w:tcPr>
            <w:tcW w:w="270" w:type="dxa"/>
            <w:shd w:val="clear" w:color="auto" w:fill="auto"/>
          </w:tcPr>
          <w:p w14:paraId="5A1FF74C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F027E" w14:textId="711E8D77" w:rsidR="00B362D3" w:rsidRPr="00AB4D27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5,627</w:t>
            </w:r>
          </w:p>
        </w:tc>
        <w:tc>
          <w:tcPr>
            <w:tcW w:w="267" w:type="dxa"/>
            <w:shd w:val="clear" w:color="auto" w:fill="auto"/>
          </w:tcPr>
          <w:p w14:paraId="32EF541F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27AF385" w14:textId="3A825A23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4,609</w:t>
            </w:r>
          </w:p>
        </w:tc>
      </w:tr>
      <w:tr w:rsidR="00B362D3" w:rsidRPr="00AB4D27" w14:paraId="5FEE5FD9" w14:textId="77777777" w:rsidTr="00E60A2B">
        <w:tc>
          <w:tcPr>
            <w:tcW w:w="4050" w:type="dxa"/>
            <w:shd w:val="clear" w:color="auto" w:fill="auto"/>
          </w:tcPr>
          <w:p w14:paraId="70DDB05D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3C3D3EE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A5F38F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7D5ADE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13A6AE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E2540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217B908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32224E6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62D3" w:rsidRPr="00AB4D27" w14:paraId="1847B3E4" w14:textId="77777777" w:rsidTr="00E60A2B">
        <w:tc>
          <w:tcPr>
            <w:tcW w:w="4050" w:type="dxa"/>
            <w:shd w:val="clear" w:color="auto" w:fill="auto"/>
          </w:tcPr>
          <w:p w14:paraId="56DFEEEF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67DE1E43" w14:textId="2B0A21C2" w:rsidR="00B362D3" w:rsidRPr="004604DE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04BC1">
              <w:rPr>
                <w:rFonts w:ascii="Angsana New" w:hAnsi="Angsana New"/>
                <w:sz w:val="30"/>
                <w:szCs w:val="30"/>
                <w:lang w:val="en-US"/>
              </w:rPr>
              <w:t>2,547</w:t>
            </w:r>
          </w:p>
        </w:tc>
        <w:tc>
          <w:tcPr>
            <w:tcW w:w="270" w:type="dxa"/>
            <w:shd w:val="clear" w:color="auto" w:fill="auto"/>
          </w:tcPr>
          <w:p w14:paraId="4F3BEF91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6277D9" w14:textId="18E43AA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50,802</w:t>
            </w:r>
          </w:p>
        </w:tc>
        <w:tc>
          <w:tcPr>
            <w:tcW w:w="270" w:type="dxa"/>
            <w:shd w:val="clear" w:color="auto" w:fill="auto"/>
          </w:tcPr>
          <w:p w14:paraId="619CA86E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F673AE" w14:textId="73825CE1" w:rsidR="00B362D3" w:rsidRPr="004604DE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04BC1">
              <w:rPr>
                <w:rFonts w:ascii="Angsana New" w:hAnsi="Angsana New"/>
                <w:sz w:val="30"/>
                <w:szCs w:val="30"/>
                <w:lang w:val="en-US"/>
              </w:rPr>
              <w:t>2,547</w:t>
            </w:r>
          </w:p>
        </w:tc>
        <w:tc>
          <w:tcPr>
            <w:tcW w:w="267" w:type="dxa"/>
            <w:shd w:val="clear" w:color="auto" w:fill="auto"/>
          </w:tcPr>
          <w:p w14:paraId="76C0AD61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8C853E7" w14:textId="76246A3C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50,802</w:t>
            </w:r>
          </w:p>
        </w:tc>
      </w:tr>
      <w:tr w:rsidR="00B362D3" w:rsidRPr="00AB4D27" w14:paraId="3CB46DB0" w14:textId="77777777" w:rsidTr="00E60A2B">
        <w:tc>
          <w:tcPr>
            <w:tcW w:w="4050" w:type="dxa"/>
            <w:shd w:val="clear" w:color="auto" w:fill="auto"/>
          </w:tcPr>
          <w:p w14:paraId="11CCE5AF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7C94125C" w14:textId="4A82F2C3" w:rsidR="00B362D3" w:rsidRPr="004604DE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87,044</w:t>
            </w:r>
          </w:p>
        </w:tc>
        <w:tc>
          <w:tcPr>
            <w:tcW w:w="270" w:type="dxa"/>
            <w:shd w:val="clear" w:color="auto" w:fill="auto"/>
          </w:tcPr>
          <w:p w14:paraId="57913E91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1A3749" w14:textId="658B2964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51,438</w:t>
            </w:r>
          </w:p>
        </w:tc>
        <w:tc>
          <w:tcPr>
            <w:tcW w:w="270" w:type="dxa"/>
            <w:shd w:val="clear" w:color="auto" w:fill="auto"/>
          </w:tcPr>
          <w:p w14:paraId="5AC7D9F6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01A8AE" w14:textId="1219CCCA" w:rsidR="00B362D3" w:rsidRPr="004604DE" w:rsidRDefault="00174E45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87,044</w:t>
            </w:r>
          </w:p>
        </w:tc>
        <w:tc>
          <w:tcPr>
            <w:tcW w:w="267" w:type="dxa"/>
            <w:shd w:val="clear" w:color="auto" w:fill="auto"/>
          </w:tcPr>
          <w:p w14:paraId="1AB0EDC9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09EF1F1" w14:textId="6FAE7C4B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sz w:val="30"/>
                <w:szCs w:val="30"/>
                <w:lang w:val="en-US"/>
              </w:rPr>
              <w:t>51,438</w:t>
            </w:r>
          </w:p>
        </w:tc>
      </w:tr>
      <w:tr w:rsidR="00052466" w:rsidRPr="00AB4D27" w14:paraId="7D88A9F4" w14:textId="77777777" w:rsidTr="00E60A2B">
        <w:tc>
          <w:tcPr>
            <w:tcW w:w="4050" w:type="dxa"/>
            <w:shd w:val="clear" w:color="auto" w:fill="auto"/>
          </w:tcPr>
          <w:p w14:paraId="657A7BCD" w14:textId="77777777" w:rsidR="00052466" w:rsidRDefault="00052466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8234C13" w14:textId="7EED0234" w:rsidR="00052466" w:rsidRPr="00AB4D27" w:rsidRDefault="00052466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2A4BBF" w14:textId="77777777" w:rsidR="00052466" w:rsidRDefault="00052466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8A5DF" w14:textId="77777777" w:rsidR="00052466" w:rsidRPr="00AB4D27" w:rsidRDefault="00052466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F01A6E" w14:textId="77777777" w:rsidR="00052466" w:rsidRPr="004604DE" w:rsidRDefault="00052466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32AD33" w14:textId="77777777" w:rsidR="00052466" w:rsidRPr="00AB4D27" w:rsidRDefault="00052466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2B630E" w14:textId="77777777" w:rsidR="00052466" w:rsidRDefault="00052466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283EEB9" w14:textId="77777777" w:rsidR="00052466" w:rsidRPr="00AB4D27" w:rsidRDefault="00052466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A69F27E" w14:textId="77777777" w:rsidR="00052466" w:rsidRPr="004604DE" w:rsidRDefault="00052466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62D3" w:rsidRPr="00AB4D27" w14:paraId="1433F00B" w14:textId="77777777" w:rsidTr="00E60A2B">
        <w:tc>
          <w:tcPr>
            <w:tcW w:w="4050" w:type="dxa"/>
            <w:shd w:val="clear" w:color="auto" w:fill="auto"/>
          </w:tcPr>
          <w:p w14:paraId="70E0C92F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A92FE84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3B0443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1F775A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3278A9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4BB162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6E0A2BD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2D017F5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62D3" w:rsidRPr="00AB4D27" w14:paraId="53DD77D7" w14:textId="77777777" w:rsidTr="00E60A2B">
        <w:tc>
          <w:tcPr>
            <w:tcW w:w="4050" w:type="dxa"/>
            <w:shd w:val="clear" w:color="auto" w:fill="auto"/>
          </w:tcPr>
          <w:p w14:paraId="278C87E6" w14:textId="77777777" w:rsidR="00B362D3" w:rsidRPr="00AB4D27" w:rsidRDefault="00B362D3" w:rsidP="00B362D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5465B58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2B222D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ADEB5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CE8EBC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4698FD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76801D1" w14:textId="77777777" w:rsidR="00B362D3" w:rsidRPr="00AB4D27" w:rsidRDefault="00B362D3" w:rsidP="00B362D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C1A9BF2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3F23" w:rsidRPr="00AB4D27" w14:paraId="26B4521F" w14:textId="77777777" w:rsidTr="00E60A2B">
        <w:trPr>
          <w:trHeight w:val="80"/>
        </w:trPr>
        <w:tc>
          <w:tcPr>
            <w:tcW w:w="4050" w:type="dxa"/>
            <w:shd w:val="clear" w:color="auto" w:fill="auto"/>
          </w:tcPr>
          <w:p w14:paraId="724B66B8" w14:textId="77777777" w:rsidR="00633F23" w:rsidRPr="00E60A2B" w:rsidRDefault="00633F23" w:rsidP="00633F2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1B08519" w14:textId="0F0ED6CA" w:rsidR="00633F23" w:rsidRPr="00AB4D27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3F23">
              <w:rPr>
                <w:rFonts w:ascii="Angsana New" w:hAnsi="Angsana New"/>
                <w:sz w:val="30"/>
                <w:szCs w:val="30"/>
                <w:lang w:val="en-US"/>
              </w:rPr>
              <w:t>24,278</w:t>
            </w:r>
          </w:p>
        </w:tc>
        <w:tc>
          <w:tcPr>
            <w:tcW w:w="270" w:type="dxa"/>
            <w:shd w:val="clear" w:color="auto" w:fill="auto"/>
          </w:tcPr>
          <w:p w14:paraId="7BEEEB6B" w14:textId="77777777" w:rsidR="00633F23" w:rsidRPr="00AB4D27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CA51D3" w14:textId="267EBB25" w:rsidR="00633F23" w:rsidRPr="00AB4D27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18,161</w:t>
            </w:r>
          </w:p>
        </w:tc>
        <w:tc>
          <w:tcPr>
            <w:tcW w:w="270" w:type="dxa"/>
            <w:shd w:val="clear" w:color="auto" w:fill="auto"/>
          </w:tcPr>
          <w:p w14:paraId="47B1B922" w14:textId="77777777" w:rsidR="00633F23" w:rsidRPr="00AB4D27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183103" w14:textId="55771441" w:rsidR="00633F23" w:rsidRPr="00AB4D27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sz w:val="30"/>
                <w:szCs w:val="30"/>
                <w:lang w:val="en-US"/>
              </w:rPr>
              <w:t>24,278</w:t>
            </w:r>
          </w:p>
        </w:tc>
        <w:tc>
          <w:tcPr>
            <w:tcW w:w="267" w:type="dxa"/>
            <w:shd w:val="clear" w:color="auto" w:fill="auto"/>
          </w:tcPr>
          <w:p w14:paraId="231CE388" w14:textId="77777777" w:rsidR="00633F23" w:rsidRPr="00AB4D27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651AF06" w14:textId="11D60EE8" w:rsidR="00633F23" w:rsidRPr="00AB4D27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18,161</w:t>
            </w:r>
          </w:p>
        </w:tc>
      </w:tr>
      <w:tr w:rsidR="00633F23" w:rsidRPr="00AB4D27" w14:paraId="64340091" w14:textId="77777777" w:rsidTr="00E60A2B">
        <w:trPr>
          <w:trHeight w:val="80"/>
        </w:trPr>
        <w:tc>
          <w:tcPr>
            <w:tcW w:w="4050" w:type="dxa"/>
            <w:shd w:val="clear" w:color="auto" w:fill="auto"/>
          </w:tcPr>
          <w:p w14:paraId="6EBF3A0A" w14:textId="77777777" w:rsidR="00633F23" w:rsidRPr="00E60A2B" w:rsidRDefault="00633F23" w:rsidP="00633F2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2761D" w14:textId="4752C625" w:rsidR="00633F23" w:rsidRPr="00AB4D27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7A1A0056" w14:textId="77777777" w:rsidR="00633F23" w:rsidRPr="00AB4D27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8BE039" w14:textId="78F28FBB" w:rsidR="00633F23" w:rsidRPr="004604DE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5B25C3A5" w14:textId="77777777" w:rsidR="00633F23" w:rsidRPr="00AB4D27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CF8215" w14:textId="5450EC89" w:rsidR="00633F23" w:rsidRPr="004604DE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67" w:type="dxa"/>
            <w:shd w:val="clear" w:color="auto" w:fill="auto"/>
          </w:tcPr>
          <w:p w14:paraId="7DBE441B" w14:textId="77777777" w:rsidR="00633F23" w:rsidRPr="00AB4D27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747AFE8" w14:textId="0367B26B" w:rsidR="00633F23" w:rsidRPr="004604DE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</w:tr>
      <w:tr w:rsidR="00633F23" w:rsidRPr="00AB4D27" w14:paraId="1D428EA4" w14:textId="77777777" w:rsidTr="00E60A2B">
        <w:trPr>
          <w:trHeight w:val="80"/>
        </w:trPr>
        <w:tc>
          <w:tcPr>
            <w:tcW w:w="4050" w:type="dxa"/>
            <w:shd w:val="clear" w:color="auto" w:fill="auto"/>
          </w:tcPr>
          <w:p w14:paraId="3A0697BD" w14:textId="77777777" w:rsidR="00633F23" w:rsidRPr="00E60A2B" w:rsidRDefault="00633F23" w:rsidP="00633F23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60A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2B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7F811" w14:textId="0479659B" w:rsidR="00633F23" w:rsidRPr="00633F23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25,169</w:t>
            </w:r>
          </w:p>
        </w:tc>
        <w:tc>
          <w:tcPr>
            <w:tcW w:w="270" w:type="dxa"/>
            <w:shd w:val="clear" w:color="auto" w:fill="auto"/>
          </w:tcPr>
          <w:p w14:paraId="28F465D1" w14:textId="77777777" w:rsidR="00633F23" w:rsidRPr="004604DE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2BAE6" w14:textId="4C0A9837" w:rsidR="00633F23" w:rsidRPr="004604DE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18,992</w:t>
            </w:r>
          </w:p>
        </w:tc>
        <w:tc>
          <w:tcPr>
            <w:tcW w:w="270" w:type="dxa"/>
            <w:shd w:val="clear" w:color="auto" w:fill="auto"/>
          </w:tcPr>
          <w:p w14:paraId="74F8D754" w14:textId="77777777" w:rsidR="00633F23" w:rsidRPr="004604DE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9A030" w14:textId="3F8F2554" w:rsidR="00633F23" w:rsidRPr="004604DE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F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25,169</w:t>
            </w:r>
          </w:p>
        </w:tc>
        <w:tc>
          <w:tcPr>
            <w:tcW w:w="267" w:type="dxa"/>
            <w:shd w:val="clear" w:color="auto" w:fill="auto"/>
          </w:tcPr>
          <w:p w14:paraId="34330FDB" w14:textId="77777777" w:rsidR="00633F23" w:rsidRPr="004604DE" w:rsidRDefault="00633F23" w:rsidP="00633F23">
            <w:pPr>
              <w:pStyle w:val="a1"/>
              <w:tabs>
                <w:tab w:val="decimal" w:pos="767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403CD" w14:textId="41B19138" w:rsidR="00633F23" w:rsidRPr="004604DE" w:rsidRDefault="00633F23" w:rsidP="00633F2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18,992</w:t>
            </w:r>
          </w:p>
        </w:tc>
      </w:tr>
    </w:tbl>
    <w:p w14:paraId="1D66E1C7" w14:textId="77777777" w:rsidR="006F5B09" w:rsidRPr="007E1C09" w:rsidRDefault="006F5B09" w:rsidP="007E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8"/>
        <w:gridCol w:w="1080"/>
        <w:gridCol w:w="18"/>
        <w:gridCol w:w="236"/>
        <w:gridCol w:w="16"/>
        <w:gridCol w:w="1080"/>
        <w:gridCol w:w="272"/>
        <w:gridCol w:w="1080"/>
      </w:tblGrid>
      <w:tr w:rsidR="00945C2A" w:rsidRPr="00AB4D27" w14:paraId="650B9533" w14:textId="77777777" w:rsidTr="00052466">
        <w:trPr>
          <w:trHeight w:val="425"/>
          <w:tblHeader/>
        </w:trPr>
        <w:tc>
          <w:tcPr>
            <w:tcW w:w="4050" w:type="dxa"/>
          </w:tcPr>
          <w:p w14:paraId="3E9B5A39" w14:textId="1E16C230" w:rsidR="00945C2A" w:rsidRPr="00AB4D27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B25B36"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48" w:type="dxa"/>
            <w:gridSpan w:val="5"/>
          </w:tcPr>
          <w:p w14:paraId="68E10815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00037E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</w:tcPr>
          <w:p w14:paraId="4792C7E6" w14:textId="77777777" w:rsidR="00945C2A" w:rsidRPr="00AB4D27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89F" w:rsidRPr="00AB4D27" w14:paraId="784FFC6D" w14:textId="77777777" w:rsidTr="00052466">
        <w:trPr>
          <w:tblHeader/>
        </w:trPr>
        <w:tc>
          <w:tcPr>
            <w:tcW w:w="4050" w:type="dxa"/>
          </w:tcPr>
          <w:p w14:paraId="0867ACC8" w14:textId="733AAC8C" w:rsidR="0020089F" w:rsidRPr="00AB4D27" w:rsidRDefault="00B25B36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25B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25B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C5C33AD" w14:textId="2A420A77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14:paraId="48371E1B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058ADCBC" w14:textId="2EA40F21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B42D37E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</w:tcPr>
          <w:p w14:paraId="0DB84F49" w14:textId="18E64D94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</w:tcPr>
          <w:p w14:paraId="72C65412" w14:textId="77777777" w:rsidR="0020089F" w:rsidRPr="00AB4D27" w:rsidRDefault="0020089F" w:rsidP="0020089F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942B5A" w14:textId="696F2C28" w:rsidR="0020089F" w:rsidRPr="00AB4D27" w:rsidRDefault="00B362D3" w:rsidP="0020089F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20089F" w:rsidRPr="00AB4D27" w14:paraId="22EDA1AD" w14:textId="77777777" w:rsidTr="00052466">
        <w:trPr>
          <w:tblHeader/>
        </w:trPr>
        <w:tc>
          <w:tcPr>
            <w:tcW w:w="4050" w:type="dxa"/>
          </w:tcPr>
          <w:p w14:paraId="2F93CE8B" w14:textId="77777777" w:rsidR="0020089F" w:rsidRPr="00AB4D27" w:rsidRDefault="0020089F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54678888" w14:textId="77777777" w:rsidR="0020089F" w:rsidRPr="00AB4D27" w:rsidRDefault="0020089F" w:rsidP="0020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141" w:rsidRPr="00AB4D27" w14:paraId="733D1213" w14:textId="77777777" w:rsidTr="00E60A2B">
        <w:trPr>
          <w:cantSplit/>
        </w:trPr>
        <w:tc>
          <w:tcPr>
            <w:tcW w:w="4050" w:type="dxa"/>
          </w:tcPr>
          <w:p w14:paraId="16B38639" w14:textId="334AB08D" w:rsidR="00CC0141" w:rsidRPr="00AB4D27" w:rsidRDefault="00CC0141" w:rsidP="0020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00310297" w14:textId="77777777" w:rsidR="00CC0141" w:rsidRPr="00AB4D27" w:rsidRDefault="00CC0141" w:rsidP="00200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10DC2" w:rsidRPr="00AB4D27" w14:paraId="5E01AC74" w14:textId="77777777" w:rsidTr="00E60A2B">
        <w:trPr>
          <w:cantSplit/>
        </w:trPr>
        <w:tc>
          <w:tcPr>
            <w:tcW w:w="4050" w:type="dxa"/>
          </w:tcPr>
          <w:p w14:paraId="11601C47" w14:textId="77777777" w:rsidR="00610DC2" w:rsidRPr="00AB4D27" w:rsidRDefault="00610DC2" w:rsidP="00610DC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2F298CA3" w14:textId="6A785A14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52" w:type="dxa"/>
          </w:tcPr>
          <w:p w14:paraId="68050F92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5334362" w14:textId="3CAE6B29" w:rsidR="00610DC2" w:rsidRPr="004604DE" w:rsidRDefault="00610DC2" w:rsidP="00610DC2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</w:tcPr>
          <w:p w14:paraId="3AACDD4B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4B26628" w14:textId="3933A61F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72" w:type="dxa"/>
          </w:tcPr>
          <w:p w14:paraId="1B05D331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983BD4A" w14:textId="508E528C" w:rsidR="00610DC2" w:rsidRPr="00AB4D27" w:rsidRDefault="00610DC2" w:rsidP="00610DC2">
            <w:pPr>
              <w:pStyle w:val="a1"/>
              <w:tabs>
                <w:tab w:val="decimal" w:pos="854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610DC2" w:rsidRPr="00AB4D27" w14:paraId="10E4E85B" w14:textId="77777777" w:rsidTr="00E60A2B">
        <w:trPr>
          <w:cantSplit/>
        </w:trPr>
        <w:tc>
          <w:tcPr>
            <w:tcW w:w="4050" w:type="dxa"/>
          </w:tcPr>
          <w:p w14:paraId="13E697E4" w14:textId="5079BB81" w:rsidR="00610DC2" w:rsidRPr="00AB4D27" w:rsidRDefault="00610DC2" w:rsidP="00610DC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05DCE36" w14:textId="2624906D" w:rsidR="00610DC2" w:rsidRPr="00AB4D27" w:rsidRDefault="00610DC2" w:rsidP="00BD32C5">
            <w:pPr>
              <w:pStyle w:val="a1"/>
              <w:tabs>
                <w:tab w:val="decimal" w:pos="159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14:paraId="79BCB2EC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5729089C" w14:textId="018928EA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36" w:type="dxa"/>
          </w:tcPr>
          <w:p w14:paraId="5C3C32B2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0C71B155" w14:textId="0D78D7D2" w:rsidR="00610DC2" w:rsidRPr="00AB4D27" w:rsidRDefault="00610DC2" w:rsidP="00BD32C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2" w:type="dxa"/>
          </w:tcPr>
          <w:p w14:paraId="00ACB51E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CACEBF4" w14:textId="7CE442AD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</w:tr>
      <w:tr w:rsidR="00610DC2" w:rsidRPr="00AB4D27" w14:paraId="68A2E78B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141BF8D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525E3CCB" w14:textId="2F8ECDAD" w:rsidR="00610DC2" w:rsidRPr="00610DC2" w:rsidRDefault="00E76C5F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2" w:type="dxa"/>
          </w:tcPr>
          <w:p w14:paraId="044F16E9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shd w:val="clear" w:color="auto" w:fill="auto"/>
          </w:tcPr>
          <w:p w14:paraId="692E9B72" w14:textId="5F7CBD3B" w:rsidR="00610DC2" w:rsidRPr="004604DE" w:rsidRDefault="00610DC2" w:rsidP="00610DC2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  <w:tc>
          <w:tcPr>
            <w:tcW w:w="236" w:type="dxa"/>
          </w:tcPr>
          <w:p w14:paraId="3C0E4419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0A574B34" w14:textId="775BFC57" w:rsidR="00610DC2" w:rsidRPr="00AB4D27" w:rsidRDefault="00E76C5F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2" w:type="dxa"/>
          </w:tcPr>
          <w:p w14:paraId="51ECAE61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FEAAAAF" w14:textId="133599BF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</w:tr>
      <w:tr w:rsidR="00610DC2" w:rsidRPr="00AB4D27" w14:paraId="3C0DD888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99B5F5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FE65883" w14:textId="1996C108" w:rsidR="00610DC2" w:rsidRPr="00AB4D27" w:rsidRDefault="00E76C5F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52" w:type="dxa"/>
          </w:tcPr>
          <w:p w14:paraId="02DE71A2" w14:textId="77777777" w:rsidR="00610DC2" w:rsidRPr="00AB4D27" w:rsidRDefault="00610DC2" w:rsidP="00610DC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17BD" w14:textId="3F7F6EA3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36" w:type="dxa"/>
          </w:tcPr>
          <w:p w14:paraId="402D76DE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35FEE3" w14:textId="2A75686D" w:rsidR="00610DC2" w:rsidRPr="00AB4D27" w:rsidRDefault="00E76C5F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2" w:type="dxa"/>
          </w:tcPr>
          <w:p w14:paraId="518014F1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05085" w14:textId="6A1BF2CF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</w:tr>
      <w:tr w:rsidR="00610DC2" w:rsidRPr="00AB4D27" w14:paraId="2EA90709" w14:textId="77777777" w:rsidTr="0099267F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7C1BD32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3E8415E9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C4950F3" w14:textId="77777777" w:rsidR="00610DC2" w:rsidRPr="00AB4D27" w:rsidRDefault="00610DC2" w:rsidP="00610DC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B37B27" w14:textId="77777777" w:rsidR="00610DC2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87131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386B3F77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56E89D5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AA5C6F" w14:textId="77777777" w:rsid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0DC2" w:rsidRPr="00AB4D27" w14:paraId="7C3BCDF6" w14:textId="77777777" w:rsidTr="00E60A2B">
        <w:trPr>
          <w:cantSplit/>
          <w:tblHeader/>
        </w:trPr>
        <w:tc>
          <w:tcPr>
            <w:tcW w:w="4050" w:type="dxa"/>
          </w:tcPr>
          <w:p w14:paraId="639BC512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69E423F8" w14:textId="2866F7EB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44D887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3A16A" w14:textId="30542D9F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03C4286B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4F3A3C" w14:textId="781DF530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579CD76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CC1484" w14:textId="52F76657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0DC2" w:rsidRPr="00AB4D27" w14:paraId="5E2C6D93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C40F17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2983A9B1" w14:textId="7000C458" w:rsidR="00610DC2" w:rsidRP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gridSpan w:val="2"/>
          </w:tcPr>
          <w:p w14:paraId="3B11B7F4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CADE83" w14:textId="62DC9F9B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4EC71D62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7BF119E" w14:textId="2CDD25E4" w:rsidR="00610DC2" w:rsidRP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72" w:type="dxa"/>
          </w:tcPr>
          <w:p w14:paraId="0813AC26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5BFE7CC" w14:textId="6E83C4B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DC2" w:rsidRPr="00AB4D27" w14:paraId="42F3BD51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B1269D6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73044C" w14:textId="3CCDE6E0" w:rsidR="00610DC2" w:rsidRP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70" w:type="dxa"/>
            <w:gridSpan w:val="2"/>
          </w:tcPr>
          <w:p w14:paraId="03788B04" w14:textId="77777777" w:rsidR="00610DC2" w:rsidRPr="004604DE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9BCCB" w14:textId="78ACA5D4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534C9541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06D2D4" w14:textId="4559B3CB" w:rsidR="00610DC2" w:rsidRP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72" w:type="dxa"/>
          </w:tcPr>
          <w:p w14:paraId="6CD2DE4A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A69D76" w14:textId="3FA01562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0DC2" w:rsidRPr="00AB4D27" w14:paraId="31127741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73D67C0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79C2063D" w14:textId="77777777" w:rsidR="00610DC2" w:rsidRPr="004604DE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3765C08" w14:textId="77777777" w:rsidR="00610DC2" w:rsidRPr="004604DE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B55AC7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E683CCA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0E992" w14:textId="77777777" w:rsidR="00610DC2" w:rsidRPr="004604DE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83D7E3A" w14:textId="77777777" w:rsidR="00610DC2" w:rsidRPr="00AB4D27" w:rsidRDefault="00610DC2" w:rsidP="00610DC2">
            <w:pPr>
              <w:pStyle w:val="a1"/>
              <w:tabs>
                <w:tab w:val="decimal" w:pos="875"/>
              </w:tabs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03809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10DC2" w:rsidRPr="00AB4D27" w14:paraId="1F98E18F" w14:textId="77777777" w:rsidTr="00E60A2B">
        <w:trPr>
          <w:cantSplit/>
          <w:tblHeader/>
        </w:trPr>
        <w:tc>
          <w:tcPr>
            <w:tcW w:w="4050" w:type="dxa"/>
          </w:tcPr>
          <w:p w14:paraId="56A6B16F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4075678"/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3F1DAEC" w14:textId="108BFE95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686349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FB588F0" w14:textId="343FD99C" w:rsidR="00610DC2" w:rsidRPr="00AB4D27" w:rsidRDefault="00610DC2" w:rsidP="00610DC2">
            <w:pPr>
              <w:pStyle w:val="a1"/>
              <w:ind w:right="-108" w:hanging="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3253397B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D0E0D3" w14:textId="3D95BB51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14DE0E3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3B91CF5" w14:textId="36F05911" w:rsidR="00610DC2" w:rsidRPr="00AB4D27" w:rsidRDefault="00610DC2" w:rsidP="00610DC2">
            <w:pPr>
              <w:pStyle w:val="a1"/>
              <w:ind w:right="-108" w:hanging="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0DC2" w:rsidRPr="00AB4D27" w14:paraId="5E7A8E48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A29EE0D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159E5080" w14:textId="189D89CF" w:rsidR="00610DC2" w:rsidRP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  <w:gridSpan w:val="2"/>
          </w:tcPr>
          <w:p w14:paraId="758307ED" w14:textId="77777777" w:rsidR="00610DC2" w:rsidRPr="00AB4D27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D40F9A" w14:textId="6F99583A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68674E33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E2FF0C3" w14:textId="2FDBA69B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72" w:type="dxa"/>
          </w:tcPr>
          <w:p w14:paraId="70345ACE" w14:textId="77777777" w:rsidR="00610DC2" w:rsidRPr="00AB4D27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8C753E" w14:textId="59D6E086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0DC2" w:rsidRPr="00AB4D27" w14:paraId="537D48A9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EB15A4B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E1A592" w14:textId="72119DF0" w:rsidR="00610DC2" w:rsidRPr="00610DC2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  <w:gridSpan w:val="2"/>
          </w:tcPr>
          <w:p w14:paraId="2F999FF7" w14:textId="77777777" w:rsidR="00610DC2" w:rsidRPr="00AB4D27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A9CF9" w14:textId="255AEE3F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4D84D8EB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828EC0" w14:textId="316C72DE" w:rsidR="00610DC2" w:rsidRPr="004604DE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72" w:type="dxa"/>
          </w:tcPr>
          <w:p w14:paraId="37AB64B8" w14:textId="77777777" w:rsidR="00610DC2" w:rsidRPr="00AB4D27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3C22E" w14:textId="27728B20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bookmarkEnd w:id="2"/>
      <w:tr w:rsidR="00610DC2" w:rsidRPr="00AB4D27" w14:paraId="0F3F1128" w14:textId="77777777" w:rsidTr="00E60A2B">
        <w:trPr>
          <w:cantSplit/>
          <w:trHeight w:val="425"/>
          <w:tblHeader/>
        </w:trPr>
        <w:tc>
          <w:tcPr>
            <w:tcW w:w="4050" w:type="dxa"/>
          </w:tcPr>
          <w:p w14:paraId="4F759994" w14:textId="77777777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</w:p>
        </w:tc>
        <w:tc>
          <w:tcPr>
            <w:tcW w:w="2430" w:type="dxa"/>
            <w:gridSpan w:val="4"/>
          </w:tcPr>
          <w:p w14:paraId="6D91B3C1" w14:textId="77777777" w:rsidR="00610DC2" w:rsidRPr="00AB4D27" w:rsidRDefault="00610DC2" w:rsidP="00610D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9A9F006" w14:textId="77777777" w:rsidR="00610DC2" w:rsidRPr="00AB4D27" w:rsidRDefault="00610DC2" w:rsidP="00610D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5769C1DD" w14:textId="77777777" w:rsidR="00610DC2" w:rsidRPr="00AB4D27" w:rsidRDefault="00610DC2" w:rsidP="00610DC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10DC2" w:rsidRPr="00AB4D27" w14:paraId="5E3FD29A" w14:textId="77777777" w:rsidTr="00E60A2B">
        <w:trPr>
          <w:cantSplit/>
          <w:tblHeader/>
        </w:trPr>
        <w:tc>
          <w:tcPr>
            <w:tcW w:w="4050" w:type="dxa"/>
            <w:vAlign w:val="center"/>
          </w:tcPr>
          <w:p w14:paraId="0181E528" w14:textId="21EEC360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</w:tcPr>
          <w:p w14:paraId="6F40D6CB" w14:textId="77777777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57D0A7B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907E2E1" w14:textId="77777777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4E97B58B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C6D3D" w14:textId="77777777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6978B89" w14:textId="77777777" w:rsidR="00610DC2" w:rsidRPr="00AB4D27" w:rsidRDefault="00610DC2" w:rsidP="00610DC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ED0E075" w14:textId="77777777" w:rsidR="00610DC2" w:rsidRPr="00AB4D27" w:rsidRDefault="00610DC2" w:rsidP="00610DC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10DC2" w:rsidRPr="00AB4D27" w14:paraId="27BCCCCF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17F3F93" w14:textId="62BFCF0D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19B6DE3F" w14:textId="1EBF6C8C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70" w:type="dxa"/>
            <w:gridSpan w:val="2"/>
          </w:tcPr>
          <w:p w14:paraId="1778C352" w14:textId="77777777" w:rsidR="00610DC2" w:rsidRPr="00AB4D27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E9EF9E" w14:textId="7D7DAFFC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  <w:tc>
          <w:tcPr>
            <w:tcW w:w="270" w:type="dxa"/>
            <w:gridSpan w:val="3"/>
          </w:tcPr>
          <w:p w14:paraId="3F9A372C" w14:textId="7777777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43645C" w14:textId="03687878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72" w:type="dxa"/>
          </w:tcPr>
          <w:p w14:paraId="266DDAF1" w14:textId="77777777" w:rsidR="00610DC2" w:rsidRPr="00AB4D27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F7507E5" w14:textId="39C54B67" w:rsidR="00610DC2" w:rsidRPr="00AB4D27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</w:tr>
      <w:tr w:rsidR="00610DC2" w:rsidRPr="00AB4D27" w14:paraId="44FC10DE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109FB44" w14:textId="6E6CEA00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6F91FEB" w14:textId="58AABBA0" w:rsidR="00610DC2" w:rsidRPr="004604DE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144,500</w:t>
            </w:r>
          </w:p>
        </w:tc>
        <w:tc>
          <w:tcPr>
            <w:tcW w:w="270" w:type="dxa"/>
            <w:gridSpan w:val="2"/>
          </w:tcPr>
          <w:p w14:paraId="5E4A4765" w14:textId="77777777" w:rsidR="00610DC2" w:rsidRPr="004604DE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1E367" w14:textId="67EF5B2F" w:rsidR="00610DC2" w:rsidRPr="004604DE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70" w:type="dxa"/>
            <w:gridSpan w:val="3"/>
          </w:tcPr>
          <w:p w14:paraId="779DCDF7" w14:textId="77777777" w:rsidR="00610DC2" w:rsidRPr="004604DE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F37DFA" w14:textId="59E256E1" w:rsidR="00610DC2" w:rsidRPr="004604DE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144,500</w:t>
            </w:r>
          </w:p>
        </w:tc>
        <w:tc>
          <w:tcPr>
            <w:tcW w:w="272" w:type="dxa"/>
          </w:tcPr>
          <w:p w14:paraId="4734ECC3" w14:textId="77777777" w:rsidR="00610DC2" w:rsidRPr="004604DE" w:rsidRDefault="00610DC2" w:rsidP="00610DC2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BC1F1" w14:textId="2029A146" w:rsidR="00610DC2" w:rsidRPr="004604DE" w:rsidRDefault="00610DC2" w:rsidP="00610DC2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</w:tr>
      <w:tr w:rsidR="00610DC2" w:rsidRPr="00E60A2B" w14:paraId="6B6DC886" w14:textId="77777777" w:rsidTr="00E60A2B">
        <w:trPr>
          <w:cantSplit/>
          <w:tblHeader/>
        </w:trPr>
        <w:tc>
          <w:tcPr>
            <w:tcW w:w="4050" w:type="dxa"/>
          </w:tcPr>
          <w:p w14:paraId="6BB89788" w14:textId="77777777" w:rsidR="00610DC2" w:rsidRPr="00E60A2B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239A2442" w14:textId="77777777" w:rsidR="00610DC2" w:rsidRPr="00E60A2B" w:rsidRDefault="00610DC2" w:rsidP="00610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5B36" w:rsidRPr="00E60A2B" w14:paraId="142912C4" w14:textId="77777777" w:rsidTr="00E60A2B">
        <w:trPr>
          <w:cantSplit/>
          <w:tblHeader/>
        </w:trPr>
        <w:tc>
          <w:tcPr>
            <w:tcW w:w="4050" w:type="dxa"/>
          </w:tcPr>
          <w:p w14:paraId="53D10806" w14:textId="77777777" w:rsidR="00B25B36" w:rsidRPr="00E60A2B" w:rsidRDefault="00B25B36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152DABEB" w14:textId="77777777" w:rsidR="00B25B36" w:rsidRPr="00E60A2B" w:rsidRDefault="00B25B36" w:rsidP="00610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5B36" w:rsidRPr="00E60A2B" w14:paraId="4D6A15D9" w14:textId="77777777" w:rsidTr="00E60A2B">
        <w:trPr>
          <w:cantSplit/>
          <w:tblHeader/>
        </w:trPr>
        <w:tc>
          <w:tcPr>
            <w:tcW w:w="4050" w:type="dxa"/>
          </w:tcPr>
          <w:p w14:paraId="0C2DDFE6" w14:textId="77777777" w:rsidR="00B25B36" w:rsidRPr="00E60A2B" w:rsidRDefault="00B25B36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10"/>
            <w:shd w:val="clear" w:color="auto" w:fill="auto"/>
          </w:tcPr>
          <w:p w14:paraId="56F3434F" w14:textId="77777777" w:rsidR="00B25B36" w:rsidRPr="00E60A2B" w:rsidRDefault="00B25B36" w:rsidP="00610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10DC2" w:rsidRPr="00AB4D27" w14:paraId="1C12F29D" w14:textId="77777777" w:rsidTr="00E60A2B">
        <w:trPr>
          <w:cantSplit/>
          <w:tblHeader/>
        </w:trPr>
        <w:tc>
          <w:tcPr>
            <w:tcW w:w="4050" w:type="dxa"/>
          </w:tcPr>
          <w:p w14:paraId="79FB62BE" w14:textId="0FB4B3DB" w:rsidR="00610DC2" w:rsidRPr="00AB4D27" w:rsidRDefault="00610DC2" w:rsidP="0061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3C080E22" w14:textId="77777777" w:rsidR="00610DC2" w:rsidRPr="00AB4D27" w:rsidRDefault="00610DC2" w:rsidP="00610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666B" w:rsidRPr="00AB4D27" w14:paraId="408A58B8" w14:textId="77777777" w:rsidTr="00E60A2B">
        <w:trPr>
          <w:cantSplit/>
        </w:trPr>
        <w:tc>
          <w:tcPr>
            <w:tcW w:w="4050" w:type="dxa"/>
          </w:tcPr>
          <w:p w14:paraId="48CDB6E7" w14:textId="77777777" w:rsidR="0043666B" w:rsidRPr="00AB4D27" w:rsidRDefault="0043666B" w:rsidP="004366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EE9FE0" w14:textId="1B6640A9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2,691</w:t>
            </w:r>
          </w:p>
        </w:tc>
        <w:tc>
          <w:tcPr>
            <w:tcW w:w="252" w:type="dxa"/>
          </w:tcPr>
          <w:p w14:paraId="5B7813B0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2898336F" w14:textId="32992E18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  <w:tc>
          <w:tcPr>
            <w:tcW w:w="236" w:type="dxa"/>
          </w:tcPr>
          <w:p w14:paraId="71FA03C3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F6F32E6" w14:textId="526B756A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2,691</w:t>
            </w:r>
          </w:p>
        </w:tc>
        <w:tc>
          <w:tcPr>
            <w:tcW w:w="272" w:type="dxa"/>
          </w:tcPr>
          <w:p w14:paraId="08005A21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08E5CCA" w14:textId="5CDA4B3D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</w:tr>
      <w:tr w:rsidR="0043666B" w:rsidRPr="00AB4D27" w14:paraId="3A55F54D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67A728C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72892751" w14:textId="60278FA8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38,629</w:t>
            </w:r>
          </w:p>
        </w:tc>
        <w:tc>
          <w:tcPr>
            <w:tcW w:w="252" w:type="dxa"/>
          </w:tcPr>
          <w:p w14:paraId="12B6530D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  <w:shd w:val="clear" w:color="auto" w:fill="auto"/>
          </w:tcPr>
          <w:p w14:paraId="779CE0AD" w14:textId="0093F20B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  <w:tc>
          <w:tcPr>
            <w:tcW w:w="236" w:type="dxa"/>
          </w:tcPr>
          <w:p w14:paraId="58644D93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B00DCA4" w14:textId="7F843C4B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38,629</w:t>
            </w:r>
          </w:p>
        </w:tc>
        <w:tc>
          <w:tcPr>
            <w:tcW w:w="272" w:type="dxa"/>
          </w:tcPr>
          <w:p w14:paraId="0B1D4A0F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AEEA0D" w14:textId="3FE3083C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</w:tr>
      <w:tr w:rsidR="0043666B" w:rsidRPr="00AB4D27" w14:paraId="63BDA2C6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EB05920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E57E569" w14:textId="0822C916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41,320</w:t>
            </w:r>
          </w:p>
        </w:tc>
        <w:tc>
          <w:tcPr>
            <w:tcW w:w="252" w:type="dxa"/>
          </w:tcPr>
          <w:p w14:paraId="2D08BD3F" w14:textId="77777777" w:rsidR="0043666B" w:rsidRPr="00AB4D27" w:rsidRDefault="0043666B" w:rsidP="0043666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0D408" w14:textId="4DA5FBE3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  <w:tc>
          <w:tcPr>
            <w:tcW w:w="236" w:type="dxa"/>
          </w:tcPr>
          <w:p w14:paraId="0EE30EF3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1442A" w14:textId="0F0A12D1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41,320</w:t>
            </w:r>
          </w:p>
        </w:tc>
        <w:tc>
          <w:tcPr>
            <w:tcW w:w="272" w:type="dxa"/>
          </w:tcPr>
          <w:p w14:paraId="0C60C877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F74276" w14:textId="6EB19BAD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</w:tr>
      <w:tr w:rsidR="0043666B" w:rsidRPr="00E60A2B" w14:paraId="4A4BB240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C3031AF" w14:textId="77777777" w:rsidR="0043666B" w:rsidRPr="00E60A2B" w:rsidRDefault="0043666B" w:rsidP="0043666B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1FEED879" w14:textId="77777777" w:rsidR="0043666B" w:rsidRPr="00E60A2B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8F361E4" w14:textId="77777777" w:rsidR="0043666B" w:rsidRPr="00E60A2B" w:rsidRDefault="0043666B" w:rsidP="0043666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FF29B1" w14:textId="77777777" w:rsidR="0043666B" w:rsidRPr="00E60A2B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F382E" w14:textId="77777777" w:rsidR="0043666B" w:rsidRPr="00E60A2B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424AFE20" w14:textId="77777777" w:rsidR="0043666B" w:rsidRPr="00E60A2B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203DB0E" w14:textId="77777777" w:rsidR="0043666B" w:rsidRPr="00E60A2B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F78239" w14:textId="77777777" w:rsidR="0043666B" w:rsidRPr="00E60A2B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666B" w:rsidRPr="00AB4D27" w14:paraId="0009B1F7" w14:textId="77777777" w:rsidTr="00E60A2B">
        <w:trPr>
          <w:cantSplit/>
          <w:tblHeader/>
        </w:trPr>
        <w:tc>
          <w:tcPr>
            <w:tcW w:w="4050" w:type="dxa"/>
          </w:tcPr>
          <w:p w14:paraId="7D1A7425" w14:textId="57BB8ED0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132" w:type="dxa"/>
            <w:gridSpan w:val="10"/>
            <w:shd w:val="clear" w:color="auto" w:fill="auto"/>
          </w:tcPr>
          <w:p w14:paraId="7AE6B70F" w14:textId="77777777" w:rsidR="0043666B" w:rsidRPr="00AB4D27" w:rsidRDefault="0043666B" w:rsidP="0043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666B" w:rsidRPr="00AB4D27" w14:paraId="029596F9" w14:textId="77777777" w:rsidTr="00E60A2B">
        <w:trPr>
          <w:cantSplit/>
        </w:trPr>
        <w:tc>
          <w:tcPr>
            <w:tcW w:w="4050" w:type="dxa"/>
          </w:tcPr>
          <w:p w14:paraId="0EFCF96B" w14:textId="77777777" w:rsidR="0043666B" w:rsidRPr="00AB4D27" w:rsidRDefault="0043666B" w:rsidP="0043666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19F9498D" w14:textId="75B313F8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52" w:type="dxa"/>
          </w:tcPr>
          <w:p w14:paraId="0B8778E4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6" w:type="dxa"/>
            <w:gridSpan w:val="3"/>
          </w:tcPr>
          <w:p w14:paraId="67357BDD" w14:textId="69703418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36" w:type="dxa"/>
          </w:tcPr>
          <w:p w14:paraId="09DDCE69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6" w:type="dxa"/>
            <w:gridSpan w:val="2"/>
          </w:tcPr>
          <w:p w14:paraId="1D443C7B" w14:textId="41C1ADCC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72" w:type="dxa"/>
          </w:tcPr>
          <w:p w14:paraId="5DD10636" w14:textId="77777777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6E8230E" w14:textId="52A1A2F2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</w:tr>
      <w:tr w:rsidR="0043666B" w:rsidRPr="00AB4D27" w14:paraId="3285D773" w14:textId="77777777" w:rsidTr="00E60A2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CD1AB7E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ACC629" w14:textId="2B123D25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52" w:type="dxa"/>
          </w:tcPr>
          <w:p w14:paraId="393ACE04" w14:textId="77777777" w:rsidR="0043666B" w:rsidRPr="00AB4D27" w:rsidRDefault="0043666B" w:rsidP="0043666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E2EFF" w14:textId="52135D9B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2A1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36" w:type="dxa"/>
          </w:tcPr>
          <w:p w14:paraId="755DB850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74C070" w14:textId="3E355279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72" w:type="dxa"/>
          </w:tcPr>
          <w:p w14:paraId="45074767" w14:textId="77777777" w:rsidR="0043666B" w:rsidRPr="00AB4D27" w:rsidRDefault="0043666B" w:rsidP="004366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B1588" w14:textId="5A6F91AC" w:rsidR="0043666B" w:rsidRPr="00AB4D27" w:rsidRDefault="0043666B" w:rsidP="0043666B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622A1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</w:tr>
    </w:tbl>
    <w:p w14:paraId="57569677" w14:textId="77777777" w:rsidR="00E60A2B" w:rsidRPr="007F17DA" w:rsidRDefault="00E60A2B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9F6A16B" w14:textId="1D9AD127" w:rsidR="00C71AE0" w:rsidRPr="00C71AE0" w:rsidRDefault="00C71AE0" w:rsidP="00593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71AE0">
        <w:rPr>
          <w:rFonts w:ascii="Angsana New" w:hAnsi="Angsana New" w:hint="cs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8204C2" w14:textId="32FD566D" w:rsidR="00C71AE0" w:rsidRPr="007F17DA" w:rsidRDefault="00C71AE0" w:rsidP="00C7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BE9662B" w14:textId="17EDD0AE" w:rsidR="00C71AE0" w:rsidRPr="00C71AE0" w:rsidRDefault="00C71AE0" w:rsidP="00C71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1AE0">
        <w:rPr>
          <w:rFonts w:ascii="Angsana New" w:hAnsi="Angsana New" w:hint="cs"/>
          <w:sz w:val="30"/>
          <w:szCs w:val="30"/>
          <w:cs/>
        </w:rPr>
        <w:t>ณ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วันที</w:t>
      </w:r>
      <w:r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/>
          <w:sz w:val="30"/>
          <w:szCs w:val="30"/>
        </w:rPr>
        <w:t xml:space="preserve">31 </w:t>
      </w:r>
      <w:r w:rsidRPr="00C71AE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B362D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บริษัทมีเงิน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C71AE0">
        <w:rPr>
          <w:rFonts w:ascii="Angsana New" w:hAnsi="Angsana New" w:hint="cs"/>
          <w:sz w:val="30"/>
          <w:szCs w:val="30"/>
          <w:cs/>
        </w:rPr>
        <w:t>กู้ยืมระยะยาว</w:t>
      </w:r>
      <w:r>
        <w:rPr>
          <w:rFonts w:ascii="Angsana New" w:hAnsi="Angsana New" w:hint="cs"/>
          <w:sz w:val="30"/>
          <w:szCs w:val="30"/>
          <w:cs/>
        </w:rPr>
        <w:t>แก่บริษัทร่วม</w:t>
      </w:r>
      <w:r w:rsidRPr="00C71AE0">
        <w:rPr>
          <w:rFonts w:ascii="Angsana New" w:hAnsi="Angsana New" w:hint="cs"/>
          <w:sz w:val="30"/>
          <w:szCs w:val="30"/>
          <w:cs/>
        </w:rPr>
        <w:t>จำนวน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="004E3F94">
        <w:rPr>
          <w:rFonts w:ascii="Angsana New" w:hAnsi="Angsana New"/>
          <w:sz w:val="30"/>
          <w:szCs w:val="30"/>
        </w:rPr>
        <w:t>144.50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ล้านบาท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 w:rsidRPr="00C71AE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sz w:val="30"/>
          <w:szCs w:val="30"/>
        </w:rPr>
        <w:t xml:space="preserve"> 256</w:t>
      </w:r>
      <w:r w:rsidR="00B362D3">
        <w:rPr>
          <w:rFonts w:ascii="Angsana New" w:hAnsi="Angsana New"/>
          <w:i/>
          <w:iCs/>
          <w:sz w:val="30"/>
          <w:szCs w:val="30"/>
        </w:rPr>
        <w:t>4</w:t>
      </w:r>
      <w:r w:rsidRPr="00C71AE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362D3">
        <w:rPr>
          <w:rFonts w:ascii="Angsana New" w:hAnsi="Angsana New"/>
          <w:i/>
          <w:iCs/>
          <w:sz w:val="30"/>
          <w:szCs w:val="30"/>
        </w:rPr>
        <w:t>120.05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71AE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71AE0">
        <w:rPr>
          <w:rFonts w:ascii="Angsana New" w:hAnsi="Angsana New"/>
          <w:i/>
          <w:iCs/>
          <w:sz w:val="30"/>
          <w:szCs w:val="30"/>
          <w:cs/>
        </w:rPr>
        <w:t>)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 w:rsidRPr="00C71AE0">
        <w:rPr>
          <w:rFonts w:ascii="Angsana New" w:hAnsi="Angsana New"/>
          <w:sz w:val="30"/>
          <w:szCs w:val="30"/>
        </w:rPr>
        <w:t xml:space="preserve">MLR </w:t>
      </w:r>
      <w:r w:rsidRPr="00C71AE0">
        <w:rPr>
          <w:rFonts w:ascii="Angsana New" w:hAnsi="Angsana New" w:hint="cs"/>
          <w:sz w:val="30"/>
          <w:szCs w:val="30"/>
          <w:cs/>
        </w:rPr>
        <w:t>หักด้วยอัตราคงที่ต่อปี</w:t>
      </w:r>
      <w:r w:rsidRPr="00C71AE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เงินให้กู้ยืมดังกล่าวมีกำหนดชำระคืนภายใน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ปี นับตั้งแต่วันที่เบิกใช้ครั้งแรก โดยจะเริ่มชำระในเดือนสิงหาคม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ถึงเดือนกรกฎาคม</w:t>
      </w:r>
      <w:r>
        <w:rPr>
          <w:rFonts w:ascii="Angsana New" w:hAnsi="Angsana New"/>
          <w:sz w:val="30"/>
          <w:szCs w:val="30"/>
        </w:rPr>
        <w:t xml:space="preserve"> 2570</w:t>
      </w:r>
    </w:p>
    <w:p w14:paraId="3CFB0EFC" w14:textId="77777777" w:rsidR="00593FF0" w:rsidRPr="007F17DA" w:rsidRDefault="00593FF0" w:rsidP="007F1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6BF94E2F" w14:textId="52195A25" w:rsidR="00E70FD2" w:rsidRPr="00AB4D27" w:rsidRDefault="00E70FD2" w:rsidP="0005246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639433B" w14:textId="5AF3F588" w:rsidR="00E70FD2" w:rsidRPr="007F17DA" w:rsidRDefault="00E70FD2" w:rsidP="00E70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4049"/>
        <w:gridCol w:w="1080"/>
        <w:gridCol w:w="270"/>
        <w:gridCol w:w="1081"/>
        <w:gridCol w:w="273"/>
        <w:gridCol w:w="1071"/>
        <w:gridCol w:w="272"/>
        <w:gridCol w:w="1084"/>
      </w:tblGrid>
      <w:tr w:rsidR="0020089F" w:rsidRPr="00AB4D27" w14:paraId="6BAA03E8" w14:textId="77777777" w:rsidTr="006B34F9">
        <w:trPr>
          <w:cantSplit/>
          <w:trHeight w:val="425"/>
          <w:tblHeader/>
        </w:trPr>
        <w:tc>
          <w:tcPr>
            <w:tcW w:w="4049" w:type="dxa"/>
          </w:tcPr>
          <w:p w14:paraId="51A2A044" w14:textId="77777777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sz w:val="30"/>
                <w:szCs w:val="30"/>
              </w:rPr>
              <w:br w:type="page"/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1" w:type="dxa"/>
            <w:gridSpan w:val="3"/>
          </w:tcPr>
          <w:p w14:paraId="66EB3AA6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935EC5C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54B98181" w14:textId="77777777" w:rsidR="0020089F" w:rsidRPr="00AB4D27" w:rsidRDefault="0020089F" w:rsidP="006722D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89F" w:rsidRPr="00AB4D27" w14:paraId="12C0D413" w14:textId="77777777" w:rsidTr="006B34F9">
        <w:trPr>
          <w:cantSplit/>
          <w:tblHeader/>
        </w:trPr>
        <w:tc>
          <w:tcPr>
            <w:tcW w:w="4049" w:type="dxa"/>
          </w:tcPr>
          <w:p w14:paraId="7464D782" w14:textId="7E425C8D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AC9CB9" w14:textId="69901B20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0540D9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4C957DED" w14:textId="1BF288A3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</w:tcPr>
          <w:p w14:paraId="1E0CD6AD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71" w:type="dxa"/>
          </w:tcPr>
          <w:p w14:paraId="6D945BB3" w14:textId="2311A7DA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</w:tcPr>
          <w:p w14:paraId="6F8ECC59" w14:textId="77777777" w:rsidR="0020089F" w:rsidRPr="00AB4D27" w:rsidRDefault="0020089F" w:rsidP="006722D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544268F1" w14:textId="7BD86230" w:rsidR="0020089F" w:rsidRPr="00AB4D27" w:rsidRDefault="00B362D3" w:rsidP="006722D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20089F" w:rsidRPr="00AB4D27" w14:paraId="47299084" w14:textId="77777777" w:rsidTr="006B34F9">
        <w:trPr>
          <w:cantSplit/>
          <w:tblHeader/>
        </w:trPr>
        <w:tc>
          <w:tcPr>
            <w:tcW w:w="4049" w:type="dxa"/>
          </w:tcPr>
          <w:p w14:paraId="0A948D4F" w14:textId="77777777" w:rsidR="0020089F" w:rsidRPr="00AB4D27" w:rsidRDefault="0020089F" w:rsidP="0067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7FFDD035" w14:textId="77777777" w:rsidR="0020089F" w:rsidRPr="00AB4D27" w:rsidRDefault="0020089F" w:rsidP="00672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2D3" w:rsidRPr="00AB4D27" w14:paraId="2D0B8ACC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2099FD2F" w14:textId="41DC63D2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left w:val="nil"/>
            </w:tcBorders>
          </w:tcPr>
          <w:p w14:paraId="4E92B6C3" w14:textId="221C8CF9" w:rsidR="00B362D3" w:rsidRPr="00AB4D27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</w:p>
        </w:tc>
        <w:tc>
          <w:tcPr>
            <w:tcW w:w="270" w:type="dxa"/>
          </w:tcPr>
          <w:p w14:paraId="6D7A23A4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1B62B64" w14:textId="3C980178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68</w:t>
            </w:r>
          </w:p>
        </w:tc>
        <w:tc>
          <w:tcPr>
            <w:tcW w:w="273" w:type="dxa"/>
          </w:tcPr>
          <w:p w14:paraId="44AB4284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9239BB7" w14:textId="7E4F19F3" w:rsidR="00B362D3" w:rsidRPr="00AB4D27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</w:p>
        </w:tc>
        <w:tc>
          <w:tcPr>
            <w:tcW w:w="272" w:type="dxa"/>
          </w:tcPr>
          <w:p w14:paraId="6619C38C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56FCCAC" w14:textId="4604F1CE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362D3" w:rsidRPr="00AB4D27" w14:paraId="279D3F60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07DBBD99" w14:textId="00BCEADC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left w:val="nil"/>
            </w:tcBorders>
          </w:tcPr>
          <w:p w14:paraId="14055227" w14:textId="1AE8427F" w:rsidR="00B362D3" w:rsidRPr="00AB4D27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197,67</w:t>
            </w:r>
            <w:r w:rsidR="0069656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2B2D6528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78E71D9" w14:textId="14B9B5DA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348,535</w:t>
            </w:r>
          </w:p>
        </w:tc>
        <w:tc>
          <w:tcPr>
            <w:tcW w:w="273" w:type="dxa"/>
          </w:tcPr>
          <w:p w14:paraId="7EB23BCA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ACA9CC" w14:textId="105A2B6A" w:rsidR="00B362D3" w:rsidRPr="00AB4D27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196,624</w:t>
            </w:r>
          </w:p>
        </w:tc>
        <w:tc>
          <w:tcPr>
            <w:tcW w:w="272" w:type="dxa"/>
          </w:tcPr>
          <w:p w14:paraId="78FAC2DC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7126443" w14:textId="660CF0AE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347,378</w:t>
            </w:r>
          </w:p>
        </w:tc>
      </w:tr>
      <w:tr w:rsidR="00B362D3" w:rsidRPr="00AB4D27" w14:paraId="0D177E3B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3FB45663" w14:textId="59525F85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0462EFD5" w14:textId="3BC9F6D0" w:rsidR="00B362D3" w:rsidRPr="00AB4D27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1,78</w:t>
            </w:r>
            <w:r w:rsidR="0069656A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62976604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53184A9" w14:textId="234AAC8B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1,807</w:t>
            </w:r>
          </w:p>
        </w:tc>
        <w:tc>
          <w:tcPr>
            <w:tcW w:w="273" w:type="dxa"/>
          </w:tcPr>
          <w:p w14:paraId="37BB4619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7D0CD8" w14:textId="6E404127" w:rsidR="00B362D3" w:rsidRPr="0069656A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1,78</w:t>
            </w:r>
            <w:r w:rsidR="0069656A"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2" w:type="dxa"/>
          </w:tcPr>
          <w:p w14:paraId="26627331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9E9E589" w14:textId="0236EE29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1,807</w:t>
            </w:r>
          </w:p>
        </w:tc>
      </w:tr>
      <w:tr w:rsidR="00B362D3" w:rsidRPr="00AB4D27" w14:paraId="06BCC60C" w14:textId="77777777" w:rsidTr="006B34F9">
        <w:trPr>
          <w:cantSplit/>
        </w:trPr>
        <w:tc>
          <w:tcPr>
            <w:tcW w:w="4049" w:type="dxa"/>
            <w:shd w:val="clear" w:color="auto" w:fill="auto"/>
          </w:tcPr>
          <w:p w14:paraId="7A0E1D65" w14:textId="497F853D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งบกระแสเงินสด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5A8BD20" w14:textId="77777777" w:rsidR="00B362D3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A8AB7E3" w14:textId="16E07440" w:rsidR="003D7F19" w:rsidRPr="003D7F19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199,512</w:t>
            </w:r>
          </w:p>
        </w:tc>
        <w:tc>
          <w:tcPr>
            <w:tcW w:w="270" w:type="dxa"/>
          </w:tcPr>
          <w:p w14:paraId="06BD2D40" w14:textId="77777777" w:rsidR="00B362D3" w:rsidRPr="004604DE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9A0E0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27DA30E" w14:textId="60CD6ED1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  <w:tc>
          <w:tcPr>
            <w:tcW w:w="273" w:type="dxa"/>
          </w:tcPr>
          <w:p w14:paraId="48E50968" w14:textId="77777777" w:rsidR="00B362D3" w:rsidRPr="004604DE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9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D60F3A0" w14:textId="77777777" w:rsidR="00B362D3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15A6B2E6" w14:textId="02CAF67A" w:rsidR="003D7F19" w:rsidRPr="004604DE" w:rsidRDefault="003D7F19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198,46</w:t>
            </w:r>
            <w:r w:rsidR="0069656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72" w:type="dxa"/>
          </w:tcPr>
          <w:p w14:paraId="3729EC69" w14:textId="77777777" w:rsidR="00B362D3" w:rsidRPr="004604DE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8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E2803" w14:textId="77777777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5E5F3D3A" w14:textId="1811BBC1" w:rsidR="00B362D3" w:rsidRPr="004604DE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604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</w:p>
        </w:tc>
      </w:tr>
    </w:tbl>
    <w:p w14:paraId="4C34F503" w14:textId="2E38F6B1" w:rsidR="00C6763D" w:rsidRDefault="00C6763D" w:rsidP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5CA4E3" w14:textId="2F2E8856" w:rsidR="00052466" w:rsidRDefault="00052466" w:rsidP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73105FD" w14:textId="1EBF7DF9" w:rsidR="00052466" w:rsidRDefault="00052466" w:rsidP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35082BD" w14:textId="77777777" w:rsidR="00052466" w:rsidRDefault="00052466" w:rsidP="00C6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81AF7AD" w14:textId="1AFF38DB" w:rsidR="00686806" w:rsidRPr="00AB4D27" w:rsidRDefault="00686806" w:rsidP="00F304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p w14:paraId="3D9CAABF" w14:textId="77777777" w:rsidR="00C24C04" w:rsidRPr="00AB4D27" w:rsidRDefault="00C24C04" w:rsidP="00813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1"/>
        </w:tabs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852D47" w:rsidRPr="00AB4D27" w14:paraId="3E31A226" w14:textId="77777777" w:rsidTr="006B34F9">
        <w:trPr>
          <w:tblHeader/>
        </w:trPr>
        <w:tc>
          <w:tcPr>
            <w:tcW w:w="3150" w:type="dxa"/>
          </w:tcPr>
          <w:p w14:paraId="3E4F47D0" w14:textId="77777777" w:rsidR="00852D47" w:rsidRPr="00AB4D27" w:rsidRDefault="00852D47" w:rsidP="00C24C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39352964"/>
          </w:p>
        </w:tc>
        <w:tc>
          <w:tcPr>
            <w:tcW w:w="900" w:type="dxa"/>
          </w:tcPr>
          <w:p w14:paraId="0282DC05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713F5D0B" w14:textId="77777777" w:rsidR="00852D47" w:rsidRPr="00AB4D27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6E155CD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DA56C1F" w14:textId="77777777" w:rsidR="00852D47" w:rsidRPr="00AB4D27" w:rsidRDefault="00852D4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28D" w:rsidRPr="00AB4D27" w14:paraId="318E595A" w14:textId="77777777" w:rsidTr="006B34F9">
        <w:trPr>
          <w:tblHeader/>
        </w:trPr>
        <w:tc>
          <w:tcPr>
            <w:tcW w:w="3150" w:type="dxa"/>
          </w:tcPr>
          <w:p w14:paraId="11267130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AD0E8B3" w14:textId="77777777" w:rsidR="00E3428D" w:rsidRPr="00AB4D27" w:rsidRDefault="00E3428D" w:rsidP="00F8176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0B7BDF97" w14:textId="2349C941" w:rsidR="00E3428D" w:rsidRPr="00B362D3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2565</w:t>
            </w:r>
          </w:p>
        </w:tc>
        <w:tc>
          <w:tcPr>
            <w:tcW w:w="262" w:type="dxa"/>
          </w:tcPr>
          <w:p w14:paraId="2A3D5F0D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743C3C" w14:textId="1173C581" w:rsidR="00E3428D" w:rsidRPr="00AB4D27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9377A59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D9D25" w14:textId="4D38DAC7" w:rsidR="00E3428D" w:rsidRPr="00AB4D27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262752E" w14:textId="77777777" w:rsidR="00E3428D" w:rsidRPr="00AB4D27" w:rsidRDefault="00E3428D" w:rsidP="00E342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05EF" w14:textId="32903F77" w:rsidR="00E3428D" w:rsidRPr="00B362D3" w:rsidRDefault="00B362D3" w:rsidP="00F8176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852D47" w:rsidRPr="00AB4D27" w14:paraId="3C6B89BD" w14:textId="77777777" w:rsidTr="006B34F9">
        <w:trPr>
          <w:tblHeader/>
        </w:trPr>
        <w:tc>
          <w:tcPr>
            <w:tcW w:w="3150" w:type="dxa"/>
          </w:tcPr>
          <w:p w14:paraId="3D068CAA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4F2DB9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5B99F57C" w14:textId="77777777" w:rsidR="00852D47" w:rsidRPr="00AB4D27" w:rsidRDefault="00852D4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3"/>
      <w:tr w:rsidR="00852D47" w:rsidRPr="00AB4D27" w14:paraId="2E81FB36" w14:textId="77777777" w:rsidTr="006B34F9">
        <w:tc>
          <w:tcPr>
            <w:tcW w:w="3150" w:type="dxa"/>
            <w:hideMark/>
          </w:tcPr>
          <w:p w14:paraId="048FDC86" w14:textId="77777777" w:rsidR="00852D47" w:rsidRPr="00AB4D27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1E0BB163" w14:textId="77777777" w:rsidR="00852D47" w:rsidRPr="00AB4D27" w:rsidRDefault="00852D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A0D8FD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B13A53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741768E0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F5AB4" w14:textId="77777777" w:rsidR="00852D47" w:rsidRPr="00AB4D27" w:rsidRDefault="00852D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772A5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61A2E" w14:textId="77777777" w:rsidR="00852D47" w:rsidRPr="00AB4D27" w:rsidRDefault="00852D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72276" w14:textId="77777777" w:rsidR="00852D47" w:rsidRPr="00AB4D27" w:rsidRDefault="00852D4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2D3" w:rsidRPr="00AB4D27" w14:paraId="07686E28" w14:textId="77777777" w:rsidTr="006B34F9">
        <w:tc>
          <w:tcPr>
            <w:tcW w:w="3150" w:type="dxa"/>
            <w:hideMark/>
          </w:tcPr>
          <w:p w14:paraId="4B8F0149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48312FFA" w14:textId="78F7D7CD" w:rsidR="00B362D3" w:rsidRPr="00AB4D27" w:rsidRDefault="00587942" w:rsidP="00B362D3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</w:tcPr>
          <w:p w14:paraId="220A5739" w14:textId="2D4A22DE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160</w:t>
            </w:r>
          </w:p>
        </w:tc>
        <w:tc>
          <w:tcPr>
            <w:tcW w:w="262" w:type="dxa"/>
          </w:tcPr>
          <w:p w14:paraId="01C0F18A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  <w:tab w:val="left" w:pos="637"/>
              </w:tabs>
              <w:spacing w:line="240" w:lineRule="auto"/>
              <w:ind w:left="-108" w:right="-9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FEE7B7" w14:textId="748C2D73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1,351</w:t>
            </w:r>
          </w:p>
        </w:tc>
        <w:tc>
          <w:tcPr>
            <w:tcW w:w="270" w:type="dxa"/>
          </w:tcPr>
          <w:p w14:paraId="0B0C343F" w14:textId="77777777" w:rsidR="00B362D3" w:rsidRPr="00AB4D27" w:rsidRDefault="00B362D3" w:rsidP="00B362D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3D1A6B" w14:textId="6A7D9E28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160</w:t>
            </w:r>
          </w:p>
        </w:tc>
        <w:tc>
          <w:tcPr>
            <w:tcW w:w="270" w:type="dxa"/>
          </w:tcPr>
          <w:p w14:paraId="392B6A4A" w14:textId="77777777" w:rsidR="00B362D3" w:rsidRPr="00AB4D27" w:rsidRDefault="00B362D3" w:rsidP="00B362D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99769E" w14:textId="42A224C9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1,351</w:t>
            </w:r>
          </w:p>
        </w:tc>
      </w:tr>
      <w:tr w:rsidR="00B362D3" w:rsidRPr="00AB4D27" w14:paraId="6EA9D753" w14:textId="77777777" w:rsidTr="006B34F9">
        <w:tc>
          <w:tcPr>
            <w:tcW w:w="3150" w:type="dxa"/>
            <w:hideMark/>
          </w:tcPr>
          <w:p w14:paraId="4C56B771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35C84BC2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F25EB" w14:textId="131AB335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312,594</w:t>
            </w:r>
          </w:p>
        </w:tc>
        <w:tc>
          <w:tcPr>
            <w:tcW w:w="262" w:type="dxa"/>
          </w:tcPr>
          <w:p w14:paraId="402E9D69" w14:textId="77777777" w:rsidR="00B362D3" w:rsidRPr="00AB4D27" w:rsidRDefault="00B362D3" w:rsidP="00B362D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9458" w14:textId="0540A709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282,864</w:t>
            </w:r>
          </w:p>
        </w:tc>
        <w:tc>
          <w:tcPr>
            <w:tcW w:w="270" w:type="dxa"/>
          </w:tcPr>
          <w:p w14:paraId="229CCD96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B042" w14:textId="6A74FB8B" w:rsidR="00B362D3" w:rsidRPr="00C308BF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312,533</w:t>
            </w:r>
          </w:p>
        </w:tc>
        <w:tc>
          <w:tcPr>
            <w:tcW w:w="270" w:type="dxa"/>
          </w:tcPr>
          <w:p w14:paraId="1481B9BB" w14:textId="77777777" w:rsidR="00B362D3" w:rsidRPr="00AB4D27" w:rsidRDefault="00B362D3" w:rsidP="00B362D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F082F" w14:textId="3DC0F6FB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282,803</w:t>
            </w:r>
          </w:p>
        </w:tc>
      </w:tr>
      <w:tr w:rsidR="00B362D3" w:rsidRPr="00AB4D27" w14:paraId="3FF8AE77" w14:textId="77777777" w:rsidTr="006B34F9">
        <w:tc>
          <w:tcPr>
            <w:tcW w:w="3150" w:type="dxa"/>
          </w:tcPr>
          <w:p w14:paraId="04B68CB5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A40B17A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4EE5783A" w14:textId="7600D739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312,754</w:t>
            </w:r>
          </w:p>
        </w:tc>
        <w:tc>
          <w:tcPr>
            <w:tcW w:w="262" w:type="dxa"/>
          </w:tcPr>
          <w:p w14:paraId="544219EB" w14:textId="77777777" w:rsidR="00B362D3" w:rsidRPr="00AB4D27" w:rsidRDefault="00B362D3" w:rsidP="00B362D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6E925D7" w14:textId="7AC0790B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395D57F0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0359D2" w14:textId="2EED36EF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312,693</w:t>
            </w:r>
          </w:p>
        </w:tc>
        <w:tc>
          <w:tcPr>
            <w:tcW w:w="270" w:type="dxa"/>
          </w:tcPr>
          <w:p w14:paraId="149999A5" w14:textId="77777777" w:rsidR="00B362D3" w:rsidRPr="00AB4D27" w:rsidRDefault="00B362D3" w:rsidP="00B362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805F0" w14:textId="754EC2CF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B362D3" w:rsidRPr="00AB4D27" w14:paraId="0F560EA4" w14:textId="77777777" w:rsidTr="006B34F9">
        <w:tc>
          <w:tcPr>
            <w:tcW w:w="3150" w:type="dxa"/>
          </w:tcPr>
          <w:p w14:paraId="4249E2BF" w14:textId="0E1BBA6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78C9939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60B036" w14:textId="77777777" w:rsidR="00B362D3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C2D0EAB" w14:textId="36691CF3" w:rsidR="00C308BF" w:rsidRPr="00AB4D27" w:rsidRDefault="00C308BF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(19,59</w:t>
            </w:r>
            <w:r w:rsidR="00587942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center"/>
          </w:tcPr>
          <w:p w14:paraId="07987BF5" w14:textId="77777777" w:rsidR="00B362D3" w:rsidRPr="00AB4D27" w:rsidRDefault="00B362D3" w:rsidP="00B362D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A11823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FD82491" w14:textId="6527D5DF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21FFC238" w14:textId="77777777" w:rsidR="00B362D3" w:rsidRPr="00AB4D27" w:rsidRDefault="00B362D3" w:rsidP="00B362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422A5" w14:textId="77777777" w:rsidR="00B362D3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5D2F0C1" w14:textId="37EE05C6" w:rsidR="00C308BF" w:rsidRPr="00AB4D27" w:rsidRDefault="00C308BF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(19,53</w:t>
            </w:r>
            <w:r w:rsidR="00587942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186AEFA9" w14:textId="77777777" w:rsidR="00B362D3" w:rsidRPr="00AB4D27" w:rsidRDefault="00B362D3" w:rsidP="00B362D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6F51A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978EE2D" w14:textId="2C15DB2F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B4D27">
              <w:rPr>
                <w:rFonts w:ascii="Angsana New" w:hAnsi="Angsana New"/>
                <w:sz w:val="30"/>
                <w:szCs w:val="30"/>
              </w:rPr>
              <w:t>18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508</w:t>
            </w:r>
            <w:r w:rsidRPr="00AB4D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B362D3" w:rsidRPr="00AB4D27" w14:paraId="492A6F7C" w14:textId="77777777" w:rsidTr="006B34F9">
        <w:tc>
          <w:tcPr>
            <w:tcW w:w="3150" w:type="dxa"/>
          </w:tcPr>
          <w:p w14:paraId="737C5855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4559BE9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34AE3D4" w14:textId="01E8E495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293,15</w:t>
            </w:r>
            <w:r w:rsidR="0058794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62" w:type="dxa"/>
          </w:tcPr>
          <w:p w14:paraId="4B131FF8" w14:textId="77777777" w:rsidR="00B362D3" w:rsidRPr="00AB4D27" w:rsidRDefault="00B362D3" w:rsidP="00B362D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7BE52C6" w14:textId="1C89809B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265,646</w:t>
            </w:r>
          </w:p>
        </w:tc>
        <w:tc>
          <w:tcPr>
            <w:tcW w:w="270" w:type="dxa"/>
          </w:tcPr>
          <w:p w14:paraId="1B7A3C11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B5F0C40" w14:textId="27C2772E" w:rsidR="00B362D3" w:rsidRPr="00AB4D27" w:rsidRDefault="00C308BF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293,15</w:t>
            </w:r>
            <w:r w:rsidR="0058794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4865D64E" w14:textId="77777777" w:rsidR="00B362D3" w:rsidRPr="00AB4D27" w:rsidRDefault="00B362D3" w:rsidP="00B362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5DB4D20" w14:textId="0A19A9AF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1557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265,646</w:t>
            </w:r>
          </w:p>
        </w:tc>
      </w:tr>
      <w:tr w:rsidR="00B362D3" w:rsidRPr="00AB4D27" w14:paraId="152E8804" w14:textId="77777777" w:rsidTr="006B34F9">
        <w:tc>
          <w:tcPr>
            <w:tcW w:w="3150" w:type="dxa"/>
          </w:tcPr>
          <w:p w14:paraId="7C03BDFC" w14:textId="5BA118E6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9C79DD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BFBDCF1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857D23A" w14:textId="77777777" w:rsidR="00B362D3" w:rsidRPr="00AB4D27" w:rsidRDefault="00B362D3" w:rsidP="00B362D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29029D" w14:textId="77777777" w:rsidR="00B362D3" w:rsidRPr="00AB4D27" w:rsidRDefault="00B362D3" w:rsidP="00B362D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63181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5EDFF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77F1BB" w14:textId="77777777" w:rsidR="00B362D3" w:rsidRPr="00AB4D27" w:rsidRDefault="00B362D3" w:rsidP="00B362D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815F38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362D3" w:rsidRPr="00AB4D27" w14:paraId="650DDC80" w14:textId="77777777" w:rsidTr="006B34F9">
        <w:tc>
          <w:tcPr>
            <w:tcW w:w="3150" w:type="dxa"/>
          </w:tcPr>
          <w:p w14:paraId="3524BC6C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5D5D5333" w14:textId="77777777" w:rsidR="00B362D3" w:rsidRPr="00AB4D27" w:rsidRDefault="00B362D3" w:rsidP="00B362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04DAECE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F380887" w14:textId="77777777" w:rsidR="00B362D3" w:rsidRPr="00AB4D27" w:rsidRDefault="00B362D3" w:rsidP="00B362D3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43ABE7E7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C5FFC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B2B22EE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E8033D" w14:textId="77777777" w:rsidR="00B362D3" w:rsidRPr="00AB4D27" w:rsidRDefault="00B362D3" w:rsidP="00B36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D121E4" w14:textId="77777777" w:rsidR="00B362D3" w:rsidRPr="00AB4D27" w:rsidRDefault="00B362D3" w:rsidP="00B362D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08BF" w:rsidRPr="00AB4D27" w14:paraId="7290D6DD" w14:textId="77777777" w:rsidTr="006B34F9">
        <w:tc>
          <w:tcPr>
            <w:tcW w:w="3150" w:type="dxa"/>
          </w:tcPr>
          <w:p w14:paraId="5FD10EF0" w14:textId="77777777" w:rsidR="00C308BF" w:rsidRPr="00AB4D27" w:rsidRDefault="00C308BF" w:rsidP="00C308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236F15D" w14:textId="52302240" w:rsidR="00C308BF" w:rsidRPr="00AB4D27" w:rsidRDefault="00587942" w:rsidP="00C308BF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0D6775E" w14:textId="587BE096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</w:t>
            </w:r>
          </w:p>
        </w:tc>
        <w:tc>
          <w:tcPr>
            <w:tcW w:w="262" w:type="dxa"/>
          </w:tcPr>
          <w:p w14:paraId="7EAE3147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BA572B7" w14:textId="7320791E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52ED57D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C0CB64" w14:textId="723F4D74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</w:t>
            </w:r>
          </w:p>
        </w:tc>
        <w:tc>
          <w:tcPr>
            <w:tcW w:w="270" w:type="dxa"/>
          </w:tcPr>
          <w:p w14:paraId="3F4790E6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8E8BAA" w14:textId="1DCB6624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08BF" w:rsidRPr="00AB4D27" w14:paraId="0E949DBE" w14:textId="77777777" w:rsidTr="006B34F9">
        <w:tc>
          <w:tcPr>
            <w:tcW w:w="3150" w:type="dxa"/>
          </w:tcPr>
          <w:p w14:paraId="398FE1E2" w14:textId="77777777" w:rsidR="00C308BF" w:rsidRPr="00AB4D27" w:rsidRDefault="00C308BF" w:rsidP="00C308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5FD96FD8" w14:textId="77777777" w:rsidR="00C308BF" w:rsidRPr="00AB4D27" w:rsidRDefault="00C308BF" w:rsidP="00C308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33A49C05" w14:textId="30892467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48,571</w:t>
            </w:r>
          </w:p>
        </w:tc>
        <w:tc>
          <w:tcPr>
            <w:tcW w:w="262" w:type="dxa"/>
            <w:vAlign w:val="center"/>
          </w:tcPr>
          <w:p w14:paraId="4D022A88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7267E84" w14:textId="2B623A7E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  <w:vAlign w:val="center"/>
          </w:tcPr>
          <w:p w14:paraId="4AD0895C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D326E7B" w14:textId="610DC71C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48,571</w:t>
            </w:r>
          </w:p>
        </w:tc>
        <w:tc>
          <w:tcPr>
            <w:tcW w:w="270" w:type="dxa"/>
            <w:vAlign w:val="center"/>
          </w:tcPr>
          <w:p w14:paraId="52C53947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3333567" w14:textId="4A3A3C44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E2C27">
              <w:rPr>
                <w:rFonts w:ascii="Angsana New" w:hAnsi="Angsana New"/>
                <w:sz w:val="30"/>
                <w:szCs w:val="30"/>
                <w:lang w:val="en-GB"/>
              </w:rPr>
              <w:t>37,971</w:t>
            </w:r>
          </w:p>
        </w:tc>
      </w:tr>
      <w:tr w:rsidR="00C308BF" w:rsidRPr="00AB4D27" w14:paraId="36EAB7A4" w14:textId="77777777" w:rsidTr="006B34F9">
        <w:tc>
          <w:tcPr>
            <w:tcW w:w="3150" w:type="dxa"/>
            <w:hideMark/>
          </w:tcPr>
          <w:p w14:paraId="76743618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34C4023" w14:textId="77777777" w:rsidR="00C308BF" w:rsidRPr="00AB4D27" w:rsidRDefault="00C308BF" w:rsidP="00C308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55DA5" w14:textId="42577D62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49,548</w:t>
            </w:r>
          </w:p>
        </w:tc>
        <w:tc>
          <w:tcPr>
            <w:tcW w:w="262" w:type="dxa"/>
          </w:tcPr>
          <w:p w14:paraId="23268877" w14:textId="77777777" w:rsidR="00C308BF" w:rsidRPr="00AB4D27" w:rsidRDefault="00C308BF" w:rsidP="00C308B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E0B15" w14:textId="019368EF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E2C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</w:tcPr>
          <w:p w14:paraId="050BF3E8" w14:textId="77777777" w:rsidR="00C308BF" w:rsidRPr="00AB4D27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8C580" w14:textId="4066D5A5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49,548</w:t>
            </w:r>
          </w:p>
        </w:tc>
        <w:tc>
          <w:tcPr>
            <w:tcW w:w="270" w:type="dxa"/>
          </w:tcPr>
          <w:p w14:paraId="1DDD9E83" w14:textId="77777777" w:rsidR="00C308BF" w:rsidRPr="00AB4D27" w:rsidRDefault="00C308BF" w:rsidP="00C308B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C75A" w14:textId="672F8D9B" w:rsidR="00C308BF" w:rsidRPr="00AB4D27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E2C2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37,971</w:t>
            </w:r>
          </w:p>
        </w:tc>
      </w:tr>
      <w:tr w:rsidR="00C308BF" w:rsidRPr="004458AC" w14:paraId="19CFC7DE" w14:textId="77777777" w:rsidTr="006B34F9">
        <w:tc>
          <w:tcPr>
            <w:tcW w:w="3150" w:type="dxa"/>
            <w:hideMark/>
          </w:tcPr>
          <w:p w14:paraId="6593D04A" w14:textId="77777777" w:rsidR="00C308BF" w:rsidRPr="004458AC" w:rsidRDefault="00C308BF" w:rsidP="00C308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2AA8C2F" w14:textId="77777777" w:rsidR="00C308BF" w:rsidRPr="004458AC" w:rsidRDefault="00C308BF" w:rsidP="00C308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3D0D718" w14:textId="77777777" w:rsidR="00C308BF" w:rsidRPr="004458AC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4DD87C79" w14:textId="77777777" w:rsidR="00C308BF" w:rsidRPr="004458AC" w:rsidRDefault="00C308BF" w:rsidP="00C308B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</w:tcPr>
          <w:p w14:paraId="052C161C" w14:textId="77777777" w:rsidR="00C308BF" w:rsidRPr="004458AC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58F615" w14:textId="77777777" w:rsidR="00C308BF" w:rsidRPr="004458AC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54929" w14:textId="77777777" w:rsidR="00C308BF" w:rsidRPr="004458AC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9349950" w14:textId="77777777" w:rsidR="00C308BF" w:rsidRPr="004458AC" w:rsidRDefault="00C308BF" w:rsidP="00C3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A6FCD" w14:textId="77777777" w:rsidR="00C308BF" w:rsidRPr="004458AC" w:rsidRDefault="00C308BF" w:rsidP="00C308B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014AC" w:rsidRPr="00AB4D27" w14:paraId="16F49D29" w14:textId="77777777" w:rsidTr="000014AC">
        <w:tc>
          <w:tcPr>
            <w:tcW w:w="3150" w:type="dxa"/>
            <w:hideMark/>
          </w:tcPr>
          <w:p w14:paraId="02757F17" w14:textId="77777777" w:rsidR="000014AC" w:rsidRPr="000014AC" w:rsidRDefault="000014AC" w:rsidP="00BA6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70993C77" w14:textId="77777777" w:rsidR="000014AC" w:rsidRPr="000014AC" w:rsidRDefault="000014AC" w:rsidP="00BA6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19A64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57CD428" w14:textId="77777777" w:rsidR="000014AC" w:rsidRPr="000014AC" w:rsidRDefault="000014AC" w:rsidP="00BA66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0E3D69A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ACA425" w14:textId="77777777" w:rsidR="000014AC" w:rsidRPr="000014AC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DCE3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723A1D7" w14:textId="77777777" w:rsidR="000014AC" w:rsidRPr="000014AC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4A9D8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4AC" w:rsidRPr="00AB4D27" w14:paraId="5589EF48" w14:textId="77777777" w:rsidTr="000014AC">
        <w:tc>
          <w:tcPr>
            <w:tcW w:w="3150" w:type="dxa"/>
            <w:hideMark/>
          </w:tcPr>
          <w:p w14:paraId="413DF1A1" w14:textId="77777777" w:rsidR="000014AC" w:rsidRPr="000014AC" w:rsidRDefault="000014AC" w:rsidP="000014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014A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0014A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006B8F20" w14:textId="76576415" w:rsidR="000014AC" w:rsidRPr="000014AC" w:rsidRDefault="006D0E47" w:rsidP="000014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4" w:type="dxa"/>
          </w:tcPr>
          <w:p w14:paraId="395E65BD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  <w:tc>
          <w:tcPr>
            <w:tcW w:w="262" w:type="dxa"/>
          </w:tcPr>
          <w:p w14:paraId="7571D674" w14:textId="77777777" w:rsidR="000014AC" w:rsidRPr="000014AC" w:rsidRDefault="000014AC" w:rsidP="000014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2B3D20CB" w14:textId="77777777" w:rsidR="000014AC" w:rsidRPr="000014AC" w:rsidRDefault="000014AC" w:rsidP="005961B5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31FE0F0" w14:textId="77777777" w:rsidR="000014AC" w:rsidRPr="000014AC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5452E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  <w:tc>
          <w:tcPr>
            <w:tcW w:w="270" w:type="dxa"/>
          </w:tcPr>
          <w:p w14:paraId="3A3BE86D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507AF6" w14:textId="77777777" w:rsidR="000014AC" w:rsidRPr="000014AC" w:rsidRDefault="000014AC" w:rsidP="005961B5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014AC" w:rsidRPr="00AB4D27" w14:paraId="2076575C" w14:textId="77777777" w:rsidTr="000014AC">
        <w:tc>
          <w:tcPr>
            <w:tcW w:w="3150" w:type="dxa"/>
            <w:hideMark/>
          </w:tcPr>
          <w:p w14:paraId="27AD74AD" w14:textId="77777777" w:rsidR="000014AC" w:rsidRPr="000014AC" w:rsidRDefault="000014AC" w:rsidP="000014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014A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461CA51" w14:textId="77777777" w:rsidR="000014AC" w:rsidRPr="000014AC" w:rsidRDefault="000014AC" w:rsidP="00BA6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9B6B7A" w14:textId="068E09D7" w:rsidR="000014AC" w:rsidRPr="008A3E50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8A3E5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2" w:type="dxa"/>
          </w:tcPr>
          <w:p w14:paraId="4377104C" w14:textId="77777777" w:rsidR="000014AC" w:rsidRPr="000014AC" w:rsidRDefault="000014AC" w:rsidP="000014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9B8F984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</w:tcPr>
          <w:p w14:paraId="584928D9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0FC41" w14:textId="2DD302B9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 w:rsidR="005760E4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65CA00E9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1C66F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121</w:t>
            </w:r>
          </w:p>
        </w:tc>
      </w:tr>
      <w:tr w:rsidR="000014AC" w:rsidRPr="00AB4D27" w14:paraId="49B1C971" w14:textId="77777777" w:rsidTr="000014AC">
        <w:tc>
          <w:tcPr>
            <w:tcW w:w="3150" w:type="dxa"/>
            <w:hideMark/>
          </w:tcPr>
          <w:p w14:paraId="77021F63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77B174C" w14:textId="77777777" w:rsidR="000014AC" w:rsidRPr="000014AC" w:rsidRDefault="000014AC" w:rsidP="00BA6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8397BAD" w14:textId="0B64AB90" w:rsidR="000014AC" w:rsidRPr="000014AC" w:rsidRDefault="000014AC" w:rsidP="000014A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</w:t>
            </w:r>
            <w:r w:rsidR="008A3E5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62" w:type="dxa"/>
          </w:tcPr>
          <w:p w14:paraId="104A771D" w14:textId="77777777" w:rsidR="000014AC" w:rsidRPr="000014AC" w:rsidRDefault="000014AC" w:rsidP="000014A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3C85028" w14:textId="77777777" w:rsidR="000014AC" w:rsidRPr="000014AC" w:rsidRDefault="000014AC" w:rsidP="000014A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</w:tcPr>
          <w:p w14:paraId="06B7BFFD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4CFBE4" w14:textId="40824E7F" w:rsidR="000014AC" w:rsidRPr="000014AC" w:rsidRDefault="000014AC" w:rsidP="000014A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</w:t>
            </w:r>
            <w:r w:rsidR="005760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E682F65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EF202A" w14:textId="77777777" w:rsidR="000014AC" w:rsidRPr="000014AC" w:rsidRDefault="000014AC" w:rsidP="000014A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</w:t>
            </w:r>
          </w:p>
        </w:tc>
      </w:tr>
      <w:tr w:rsidR="000014AC" w:rsidRPr="00C6763D" w14:paraId="124787C2" w14:textId="77777777" w:rsidTr="000014AC">
        <w:tc>
          <w:tcPr>
            <w:tcW w:w="3150" w:type="dxa"/>
            <w:hideMark/>
          </w:tcPr>
          <w:p w14:paraId="4489DA41" w14:textId="77777777" w:rsidR="000014AC" w:rsidRPr="000014AC" w:rsidRDefault="000014AC" w:rsidP="000014AC">
            <w:pPr>
              <w:pStyle w:val="BodyTex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86C028" w14:textId="77777777" w:rsidR="000014AC" w:rsidRPr="000014AC" w:rsidRDefault="000014AC" w:rsidP="00BA6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786C8DA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8D412A9" w14:textId="77777777" w:rsidR="000014AC" w:rsidRPr="000014AC" w:rsidRDefault="000014AC" w:rsidP="000014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ADCB176" w14:textId="77777777" w:rsidR="000014AC" w:rsidRPr="000014AC" w:rsidRDefault="000014AC" w:rsidP="000014AC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90F46D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DDD67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4239028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E4345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014AC" w:rsidRPr="00AB4D27" w14:paraId="06F27014" w14:textId="77777777" w:rsidTr="000014AC">
        <w:tc>
          <w:tcPr>
            <w:tcW w:w="3150" w:type="dxa"/>
            <w:hideMark/>
          </w:tcPr>
          <w:p w14:paraId="5D2FE136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10DFB641" w14:textId="77777777" w:rsidR="000014AC" w:rsidRPr="000014AC" w:rsidRDefault="000014AC" w:rsidP="000014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715F82B9" w14:textId="77777777" w:rsidR="000014AC" w:rsidRPr="000014AC" w:rsidRDefault="000014AC" w:rsidP="00BA66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826EC5D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846A10D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343,549</w:t>
            </w:r>
          </w:p>
        </w:tc>
        <w:tc>
          <w:tcPr>
            <w:tcW w:w="262" w:type="dxa"/>
          </w:tcPr>
          <w:p w14:paraId="189D2D8B" w14:textId="77777777" w:rsidR="000014AC" w:rsidRPr="000014AC" w:rsidRDefault="000014AC" w:rsidP="00BA66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0E8DB5A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6033EBD4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303,738</w:t>
            </w:r>
          </w:p>
        </w:tc>
        <w:tc>
          <w:tcPr>
            <w:tcW w:w="270" w:type="dxa"/>
          </w:tcPr>
          <w:p w14:paraId="42EAFF94" w14:textId="77777777" w:rsidR="000014AC" w:rsidRPr="000014AC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5BA941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79104E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343,549</w:t>
            </w:r>
          </w:p>
        </w:tc>
        <w:tc>
          <w:tcPr>
            <w:tcW w:w="270" w:type="dxa"/>
          </w:tcPr>
          <w:p w14:paraId="06737D8C" w14:textId="77777777" w:rsidR="000014AC" w:rsidRPr="000014AC" w:rsidRDefault="000014AC" w:rsidP="000014A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A4050E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A62AF79" w14:textId="77777777" w:rsidR="000014AC" w:rsidRPr="000014AC" w:rsidRDefault="000014AC" w:rsidP="00BA66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303,738</w:t>
            </w:r>
          </w:p>
        </w:tc>
      </w:tr>
    </w:tbl>
    <w:p w14:paraId="499AF18E" w14:textId="1F700E68" w:rsidR="006B34F9" w:rsidRPr="000014AC" w:rsidRDefault="00C6763D">
      <w:r>
        <w:br w:type="page"/>
      </w: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4458AC" w:rsidRPr="00AB4D27" w14:paraId="38F3ACB7" w14:textId="77777777" w:rsidTr="006B34F9">
        <w:trPr>
          <w:tblHeader/>
        </w:trPr>
        <w:tc>
          <w:tcPr>
            <w:tcW w:w="3150" w:type="dxa"/>
          </w:tcPr>
          <w:p w14:paraId="3DEB9419" w14:textId="67BC9B33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9D4C24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A7EB860" w14:textId="77777777" w:rsidR="004458AC" w:rsidRPr="00AB4D27" w:rsidRDefault="004458AC" w:rsidP="002308B0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A7416A9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2963ECA" w14:textId="77777777" w:rsidR="004458AC" w:rsidRPr="00AB4D27" w:rsidRDefault="004458AC" w:rsidP="002308B0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58AC" w:rsidRPr="00AB4D27" w14:paraId="196325A6" w14:textId="77777777" w:rsidTr="006B34F9">
        <w:trPr>
          <w:tblHeader/>
        </w:trPr>
        <w:tc>
          <w:tcPr>
            <w:tcW w:w="3150" w:type="dxa"/>
          </w:tcPr>
          <w:p w14:paraId="7735C071" w14:textId="045A9A6F" w:rsidR="004458AC" w:rsidRPr="004458AC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58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58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58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hideMark/>
          </w:tcPr>
          <w:p w14:paraId="6424B8B1" w14:textId="4269E012" w:rsidR="004458AC" w:rsidRPr="00AB4D27" w:rsidRDefault="004458AC" w:rsidP="002308B0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FCE5210" w14:textId="55C7E97A" w:rsidR="004458AC" w:rsidRPr="00B362D3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2565</w:t>
            </w:r>
          </w:p>
        </w:tc>
        <w:tc>
          <w:tcPr>
            <w:tcW w:w="262" w:type="dxa"/>
          </w:tcPr>
          <w:p w14:paraId="592F2201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385350" w14:textId="7C33496D" w:rsidR="004458AC" w:rsidRPr="00AB4D27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BE0DA77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9B5C3" w14:textId="51BD55E4" w:rsidR="004458AC" w:rsidRPr="00AB4D27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72EDA56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B045C" w14:textId="4B4F849A" w:rsidR="004458AC" w:rsidRPr="00B362D3" w:rsidRDefault="00B362D3" w:rsidP="002308B0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</w:tr>
      <w:tr w:rsidR="004458AC" w:rsidRPr="00AB4D27" w14:paraId="0317C840" w14:textId="77777777" w:rsidTr="006B34F9">
        <w:trPr>
          <w:tblHeader/>
        </w:trPr>
        <w:tc>
          <w:tcPr>
            <w:tcW w:w="3150" w:type="dxa"/>
          </w:tcPr>
          <w:p w14:paraId="0BA81E2F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9AB27C" w14:textId="77777777" w:rsidR="004458AC" w:rsidRPr="00AB4D27" w:rsidRDefault="004458AC" w:rsidP="002308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8BE2ED8" w14:textId="77777777" w:rsidR="004458AC" w:rsidRPr="00AB4D27" w:rsidRDefault="004458AC" w:rsidP="002308B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3805" w:rsidRPr="00AB4D27" w14:paraId="7C4D15D2" w14:textId="77777777" w:rsidTr="006B34F9">
        <w:tc>
          <w:tcPr>
            <w:tcW w:w="3150" w:type="dxa"/>
          </w:tcPr>
          <w:p w14:paraId="2867E9D5" w14:textId="5F18A822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5825B62" w14:textId="77777777" w:rsidR="00D63805" w:rsidRPr="00AB4D27" w:rsidRDefault="00D63805" w:rsidP="00D638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4F8919F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EF7647E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3D7068B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B22FB5B" w14:textId="77777777" w:rsidR="00D63805" w:rsidRPr="00AB4D27" w:rsidRDefault="00D63805" w:rsidP="00D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11AB60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E84921" w14:textId="77777777" w:rsidR="00D63805" w:rsidRPr="00AB4D27" w:rsidRDefault="00D63805" w:rsidP="00D6380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4A6D3B" w14:textId="77777777" w:rsidR="00D63805" w:rsidRPr="00AB4D27" w:rsidRDefault="00D63805" w:rsidP="00D63805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B596F" w:rsidRPr="00AB4D27" w14:paraId="3DBF1716" w14:textId="77777777" w:rsidTr="006B34F9">
        <w:tc>
          <w:tcPr>
            <w:tcW w:w="3150" w:type="dxa"/>
          </w:tcPr>
          <w:p w14:paraId="2D85FF7C" w14:textId="4FF70834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08A70A2C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B3DF076" w14:textId="6005F0D6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143,677</w:t>
            </w:r>
          </w:p>
        </w:tc>
        <w:tc>
          <w:tcPr>
            <w:tcW w:w="262" w:type="dxa"/>
          </w:tcPr>
          <w:p w14:paraId="623E945D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5CEA827" w14:textId="17FAAF9C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  <w:tc>
          <w:tcPr>
            <w:tcW w:w="270" w:type="dxa"/>
          </w:tcPr>
          <w:p w14:paraId="34159704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4F4CCB" w14:textId="41F08ADD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143,677</w:t>
            </w:r>
          </w:p>
        </w:tc>
        <w:tc>
          <w:tcPr>
            <w:tcW w:w="270" w:type="dxa"/>
          </w:tcPr>
          <w:p w14:paraId="6C41E781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B1EF3" w14:textId="16068D30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</w:tr>
      <w:tr w:rsidR="004B596F" w:rsidRPr="00AB4D27" w14:paraId="70DADBC2" w14:textId="77777777" w:rsidTr="006B34F9">
        <w:tc>
          <w:tcPr>
            <w:tcW w:w="3150" w:type="dxa"/>
          </w:tcPr>
          <w:p w14:paraId="7C642A4E" w14:textId="5302834A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9B7E2F4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E8A84C8" w14:textId="77777777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314B3D6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C440802" w14:textId="77777777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F42AE3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1E318A" w14:textId="77777777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5F4443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CAA2F8" w14:textId="77777777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B596F" w:rsidRPr="00AB4D27" w14:paraId="25C9FBA1" w14:textId="77777777" w:rsidTr="006B34F9">
        <w:tc>
          <w:tcPr>
            <w:tcW w:w="3150" w:type="dxa"/>
          </w:tcPr>
          <w:p w14:paraId="21669A55" w14:textId="22E3E74D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783B65CC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BD48C9" w14:textId="52AF5147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125,254</w:t>
            </w:r>
          </w:p>
        </w:tc>
        <w:tc>
          <w:tcPr>
            <w:tcW w:w="262" w:type="dxa"/>
          </w:tcPr>
          <w:p w14:paraId="0D9DFC4C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0E4A8B5" w14:textId="4AF2858D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  <w:tc>
          <w:tcPr>
            <w:tcW w:w="270" w:type="dxa"/>
          </w:tcPr>
          <w:p w14:paraId="5F28EAF7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CADCF3" w14:textId="440C1F4B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125,254</w:t>
            </w:r>
          </w:p>
        </w:tc>
        <w:tc>
          <w:tcPr>
            <w:tcW w:w="270" w:type="dxa"/>
          </w:tcPr>
          <w:p w14:paraId="648B25B3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32328C" w14:textId="3CDDC4E2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</w:tr>
      <w:tr w:rsidR="004B596F" w:rsidRPr="00AB4D27" w14:paraId="4D19D810" w14:textId="77777777" w:rsidTr="006B34F9">
        <w:tc>
          <w:tcPr>
            <w:tcW w:w="3150" w:type="dxa"/>
          </w:tcPr>
          <w:p w14:paraId="1D74E9F0" w14:textId="0CB4A719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293F5C7A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ECB8850" w14:textId="23DB5E6A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16,861</w:t>
            </w:r>
          </w:p>
        </w:tc>
        <w:tc>
          <w:tcPr>
            <w:tcW w:w="262" w:type="dxa"/>
          </w:tcPr>
          <w:p w14:paraId="613956A7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FBE2C97" w14:textId="2494CD56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  <w:tc>
          <w:tcPr>
            <w:tcW w:w="270" w:type="dxa"/>
          </w:tcPr>
          <w:p w14:paraId="6DC19A95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43E8A" w14:textId="20196660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16,861</w:t>
            </w:r>
          </w:p>
        </w:tc>
        <w:tc>
          <w:tcPr>
            <w:tcW w:w="270" w:type="dxa"/>
          </w:tcPr>
          <w:p w14:paraId="35F00A14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BF61DA" w14:textId="28C79E01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</w:tr>
      <w:tr w:rsidR="004B596F" w:rsidRPr="00AB4D27" w14:paraId="1AAB7512" w14:textId="77777777" w:rsidTr="006B34F9">
        <w:tc>
          <w:tcPr>
            <w:tcW w:w="3150" w:type="dxa"/>
          </w:tcPr>
          <w:p w14:paraId="1D101D10" w14:textId="36C1BA6B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181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- 360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0E37A3CA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7933FF9" w14:textId="7BF9EAE5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4,957</w:t>
            </w:r>
          </w:p>
        </w:tc>
        <w:tc>
          <w:tcPr>
            <w:tcW w:w="262" w:type="dxa"/>
          </w:tcPr>
          <w:p w14:paraId="3709E0CA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017B1B" w14:textId="489DA3BB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  <w:tc>
          <w:tcPr>
            <w:tcW w:w="270" w:type="dxa"/>
          </w:tcPr>
          <w:p w14:paraId="00DC667F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4C5A5" w14:textId="09793A75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4,957</w:t>
            </w:r>
          </w:p>
        </w:tc>
        <w:tc>
          <w:tcPr>
            <w:tcW w:w="270" w:type="dxa"/>
          </w:tcPr>
          <w:p w14:paraId="292F0490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CEE171" w14:textId="1DF8E692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F1D28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</w:tr>
      <w:tr w:rsidR="004B596F" w:rsidRPr="00AB4D27" w14:paraId="031F5BE7" w14:textId="77777777" w:rsidTr="006B34F9">
        <w:tc>
          <w:tcPr>
            <w:tcW w:w="3150" w:type="dxa"/>
          </w:tcPr>
          <w:p w14:paraId="6754FDC6" w14:textId="1C5B9D56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360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42988134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FA16D6C" w14:textId="391127A6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22,005</w:t>
            </w:r>
          </w:p>
        </w:tc>
        <w:tc>
          <w:tcPr>
            <w:tcW w:w="262" w:type="dxa"/>
          </w:tcPr>
          <w:p w14:paraId="1EEFB7A8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D655F67" w14:textId="09AA1917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22,120</w:t>
            </w:r>
          </w:p>
        </w:tc>
        <w:tc>
          <w:tcPr>
            <w:tcW w:w="270" w:type="dxa"/>
          </w:tcPr>
          <w:p w14:paraId="6509D52C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543E269" w14:textId="5F98CA15" w:rsidR="004B596F" w:rsidRPr="004B596F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21,94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58519F6C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5DE4CD" w14:textId="01AB7C89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22,059</w:t>
            </w:r>
          </w:p>
        </w:tc>
      </w:tr>
      <w:tr w:rsidR="004B596F" w:rsidRPr="00AB4D27" w14:paraId="564D1EBC" w14:textId="77777777" w:rsidTr="00997E52">
        <w:tc>
          <w:tcPr>
            <w:tcW w:w="3150" w:type="dxa"/>
          </w:tcPr>
          <w:p w14:paraId="1092A0C8" w14:textId="15D6A3EB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42ECB61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23D4750" w14:textId="47199AF5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312,754</w:t>
            </w:r>
          </w:p>
        </w:tc>
        <w:tc>
          <w:tcPr>
            <w:tcW w:w="262" w:type="dxa"/>
          </w:tcPr>
          <w:p w14:paraId="33E5CAAA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19CA651" w14:textId="2A4DEF3D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41A51AA3" w14:textId="77777777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5FBB54E" w14:textId="636DB86B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312,693</w:t>
            </w:r>
          </w:p>
        </w:tc>
        <w:tc>
          <w:tcPr>
            <w:tcW w:w="270" w:type="dxa"/>
          </w:tcPr>
          <w:p w14:paraId="54676639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C98056" w14:textId="54687E8F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4B596F" w:rsidRPr="00AB4D27" w14:paraId="687AB379" w14:textId="77777777" w:rsidTr="00187495">
        <w:tc>
          <w:tcPr>
            <w:tcW w:w="4050" w:type="dxa"/>
            <w:gridSpan w:val="2"/>
            <w:vAlign w:val="bottom"/>
          </w:tcPr>
          <w:p w14:paraId="246AE154" w14:textId="099F0690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353117C" w14:textId="27E51247" w:rsidR="004B596F" w:rsidRPr="004604DE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(19,59</w:t>
            </w:r>
            <w:r w:rsidR="00B02D5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14D27DD8" w14:textId="77777777" w:rsidR="004B596F" w:rsidRPr="004604DE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6A3278FE" w14:textId="71099766" w:rsidR="004B596F" w:rsidRPr="004604DE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604DE">
              <w:rPr>
                <w:rFonts w:ascii="Angsana New" w:hAnsi="Angsana New"/>
                <w:sz w:val="30"/>
                <w:szCs w:val="30"/>
              </w:rPr>
              <w:t>(18,569)</w:t>
            </w:r>
          </w:p>
        </w:tc>
        <w:tc>
          <w:tcPr>
            <w:tcW w:w="270" w:type="dxa"/>
          </w:tcPr>
          <w:p w14:paraId="2D58AAF3" w14:textId="77777777" w:rsidR="004B596F" w:rsidRPr="004604DE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A2FDBA" w14:textId="18D1C6C3" w:rsidR="004B596F" w:rsidRPr="004604DE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(19,53</w:t>
            </w:r>
            <w:r w:rsidR="00B02D5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EC8D0E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DEC2CAC" w14:textId="3ED235CD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4DE">
              <w:rPr>
                <w:rFonts w:ascii="Angsana New" w:hAnsi="Angsana New"/>
                <w:sz w:val="30"/>
                <w:szCs w:val="30"/>
              </w:rPr>
              <w:t>(18,508)</w:t>
            </w:r>
          </w:p>
        </w:tc>
      </w:tr>
      <w:tr w:rsidR="004B596F" w:rsidRPr="00AB4D27" w14:paraId="24C2ACFC" w14:textId="77777777" w:rsidTr="008C42D0">
        <w:tc>
          <w:tcPr>
            <w:tcW w:w="3150" w:type="dxa"/>
          </w:tcPr>
          <w:p w14:paraId="45CB4FB6" w14:textId="4506B5C3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23BDC279" w14:textId="77777777" w:rsidR="004B596F" w:rsidRPr="00AB4D27" w:rsidRDefault="004B596F" w:rsidP="004B596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A6F21" w14:textId="4B1C2928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293,15</w:t>
            </w:r>
            <w:r w:rsidR="00B02D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2" w:type="dxa"/>
          </w:tcPr>
          <w:p w14:paraId="73E6104A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BD5C6" w14:textId="398ABB82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265,646</w:t>
            </w:r>
          </w:p>
        </w:tc>
        <w:tc>
          <w:tcPr>
            <w:tcW w:w="270" w:type="dxa"/>
          </w:tcPr>
          <w:p w14:paraId="4D15068A" w14:textId="141693C6" w:rsidR="004B596F" w:rsidRPr="00AB4D27" w:rsidRDefault="004B596F" w:rsidP="004B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8AE68" w14:textId="4A3AF035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293,15</w:t>
            </w:r>
            <w:r w:rsidR="00B02D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4379030" w14:textId="77777777" w:rsidR="004B596F" w:rsidRPr="00AB4D27" w:rsidRDefault="004B596F" w:rsidP="004B596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37B6D" w14:textId="1C5A5FA0" w:rsidR="004B596F" w:rsidRPr="00AB4D27" w:rsidRDefault="004B596F" w:rsidP="004B596F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265,646</w:t>
            </w:r>
          </w:p>
        </w:tc>
      </w:tr>
    </w:tbl>
    <w:p w14:paraId="496A5963" w14:textId="1754A73F" w:rsidR="003307B8" w:rsidRPr="001B487F" w:rsidRDefault="003307B8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720"/>
        <w:gridCol w:w="178"/>
        <w:gridCol w:w="1082"/>
        <w:gridCol w:w="270"/>
        <w:gridCol w:w="1080"/>
        <w:gridCol w:w="270"/>
        <w:gridCol w:w="1080"/>
        <w:gridCol w:w="270"/>
        <w:gridCol w:w="1080"/>
      </w:tblGrid>
      <w:tr w:rsidR="000014AC" w:rsidRPr="00AB4D27" w14:paraId="5BE6EAFB" w14:textId="77777777" w:rsidTr="00BA6605">
        <w:trPr>
          <w:cantSplit/>
          <w:trHeight w:val="20"/>
          <w:tblHeader/>
        </w:trPr>
        <w:tc>
          <w:tcPr>
            <w:tcW w:w="3870" w:type="dxa"/>
            <w:gridSpan w:val="2"/>
          </w:tcPr>
          <w:p w14:paraId="63BE784E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1D1A24BA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14:paraId="0EFFA5A0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081AB7E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9CB560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14AC" w:rsidRPr="00AB4D27" w14:paraId="4394E0F0" w14:textId="77777777" w:rsidTr="00BA6605">
        <w:trPr>
          <w:cantSplit/>
          <w:trHeight w:val="20"/>
          <w:tblHeader/>
        </w:trPr>
        <w:tc>
          <w:tcPr>
            <w:tcW w:w="3150" w:type="dxa"/>
          </w:tcPr>
          <w:p w14:paraId="44D192FC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700B001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06CE3C4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C6AA207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D6DFDB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68AF5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1DADE7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539AE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A29BFB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6C8DE" w14:textId="77777777" w:rsidR="000014AC" w:rsidRPr="00AB4D27" w:rsidRDefault="000014AC" w:rsidP="00BA660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</w:tr>
      <w:tr w:rsidR="000014AC" w:rsidRPr="00AB4D27" w14:paraId="2AD3C4B4" w14:textId="77777777" w:rsidTr="00BA6605">
        <w:trPr>
          <w:cantSplit/>
          <w:trHeight w:val="20"/>
          <w:tblHeader/>
        </w:trPr>
        <w:tc>
          <w:tcPr>
            <w:tcW w:w="3150" w:type="dxa"/>
          </w:tcPr>
          <w:p w14:paraId="41862D6E" w14:textId="77777777" w:rsidR="000014AC" w:rsidRPr="00AB4D27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5389B16C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685B9E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2" w:type="dxa"/>
            <w:gridSpan w:val="7"/>
            <w:vAlign w:val="bottom"/>
          </w:tcPr>
          <w:p w14:paraId="128F9F02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14AC" w:rsidRPr="00AB4D27" w14:paraId="62497882" w14:textId="77777777" w:rsidTr="00BA6605">
        <w:trPr>
          <w:cantSplit/>
          <w:trHeight w:val="20"/>
        </w:trPr>
        <w:tc>
          <w:tcPr>
            <w:tcW w:w="3150" w:type="dxa"/>
          </w:tcPr>
          <w:p w14:paraId="192DF0FB" w14:textId="77777777" w:rsidR="000014AC" w:rsidRPr="00AB4D27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0" w:type="dxa"/>
            <w:vAlign w:val="bottom"/>
          </w:tcPr>
          <w:p w14:paraId="12827A85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A2EFAC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FD16B88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18,569</w:t>
            </w:r>
          </w:p>
        </w:tc>
        <w:tc>
          <w:tcPr>
            <w:tcW w:w="270" w:type="dxa"/>
            <w:vAlign w:val="bottom"/>
          </w:tcPr>
          <w:p w14:paraId="10171647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BE5B69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1D8">
              <w:rPr>
                <w:rFonts w:ascii="Angsana New" w:hAnsi="Angsana New"/>
                <w:sz w:val="30"/>
                <w:szCs w:val="30"/>
              </w:rPr>
              <w:t>18,333</w:t>
            </w:r>
          </w:p>
        </w:tc>
        <w:tc>
          <w:tcPr>
            <w:tcW w:w="270" w:type="dxa"/>
            <w:vAlign w:val="bottom"/>
          </w:tcPr>
          <w:p w14:paraId="01C5BF23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425C16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18,508</w:t>
            </w:r>
          </w:p>
        </w:tc>
        <w:tc>
          <w:tcPr>
            <w:tcW w:w="270" w:type="dxa"/>
            <w:vAlign w:val="bottom"/>
          </w:tcPr>
          <w:p w14:paraId="7ED37E93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ABC24B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41D8">
              <w:rPr>
                <w:rFonts w:ascii="Angsana New" w:hAnsi="Angsana New"/>
                <w:sz w:val="30"/>
                <w:szCs w:val="30"/>
              </w:rPr>
              <w:t>18,272</w:t>
            </w:r>
          </w:p>
        </w:tc>
      </w:tr>
      <w:tr w:rsidR="000014AC" w:rsidRPr="00AB4D27" w14:paraId="3DAC55C4" w14:textId="77777777" w:rsidTr="00BA6605">
        <w:trPr>
          <w:cantSplit/>
          <w:trHeight w:val="20"/>
        </w:trPr>
        <w:tc>
          <w:tcPr>
            <w:tcW w:w="3150" w:type="dxa"/>
          </w:tcPr>
          <w:p w14:paraId="37A0F515" w14:textId="77777777" w:rsidR="000014AC" w:rsidRPr="00AB4D27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vAlign w:val="bottom"/>
          </w:tcPr>
          <w:p w14:paraId="34E70903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517E86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76FAAA1" w14:textId="63113B12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</w:t>
            </w:r>
            <w:r w:rsidR="00B02D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1F1B50F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BBE0BB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  <w:tc>
          <w:tcPr>
            <w:tcW w:w="270" w:type="dxa"/>
          </w:tcPr>
          <w:p w14:paraId="02A94F70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92593" w14:textId="7CA1A470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</w:t>
            </w:r>
            <w:r w:rsidR="00B02D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B03407C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DBBDA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</w:t>
            </w:r>
          </w:p>
        </w:tc>
      </w:tr>
      <w:tr w:rsidR="000014AC" w:rsidRPr="00AB4D27" w14:paraId="5F9E7699" w14:textId="77777777" w:rsidTr="00BA6605">
        <w:trPr>
          <w:cantSplit/>
          <w:trHeight w:val="20"/>
        </w:trPr>
        <w:tc>
          <w:tcPr>
            <w:tcW w:w="3150" w:type="dxa"/>
          </w:tcPr>
          <w:p w14:paraId="17630331" w14:textId="77777777" w:rsidR="000014AC" w:rsidRPr="00AB4D27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20" w:type="dxa"/>
            <w:vAlign w:val="bottom"/>
          </w:tcPr>
          <w:p w14:paraId="4C7E311D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02EF5DC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49AC7F9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270" w:type="dxa"/>
          </w:tcPr>
          <w:p w14:paraId="00F66724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F6EBA" w14:textId="77777777" w:rsidR="000014AC" w:rsidRPr="00AB4D27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  <w:tc>
          <w:tcPr>
            <w:tcW w:w="270" w:type="dxa"/>
          </w:tcPr>
          <w:p w14:paraId="21A79437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DBB44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(441)</w:t>
            </w:r>
          </w:p>
        </w:tc>
        <w:tc>
          <w:tcPr>
            <w:tcW w:w="270" w:type="dxa"/>
          </w:tcPr>
          <w:p w14:paraId="1F35E128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B7543" w14:textId="77777777" w:rsidR="000014AC" w:rsidRPr="001A7B85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</w:tr>
      <w:tr w:rsidR="000014AC" w:rsidRPr="00AB4D27" w14:paraId="08CA5E52" w14:textId="77777777" w:rsidTr="00BA6605">
        <w:trPr>
          <w:cantSplit/>
          <w:trHeight w:val="20"/>
        </w:trPr>
        <w:tc>
          <w:tcPr>
            <w:tcW w:w="3150" w:type="dxa"/>
          </w:tcPr>
          <w:p w14:paraId="5D38B95A" w14:textId="77777777" w:rsidR="000014AC" w:rsidRPr="00AB4D27" w:rsidRDefault="000014AC" w:rsidP="00BA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42B8F81" w14:textId="77777777" w:rsidR="000014AC" w:rsidRPr="00AB4D27" w:rsidRDefault="000014AC" w:rsidP="00BA6605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62D3196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42CA5" w14:textId="46D5D06F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19,59</w:t>
            </w:r>
            <w:r w:rsidR="00B02D5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CC1982C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AED8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1D8">
              <w:rPr>
                <w:rFonts w:ascii="Angsana New" w:hAnsi="Angsana New"/>
                <w:b/>
                <w:bCs/>
                <w:sz w:val="30"/>
                <w:szCs w:val="30"/>
              </w:rPr>
              <w:t>18,569</w:t>
            </w:r>
          </w:p>
        </w:tc>
        <w:tc>
          <w:tcPr>
            <w:tcW w:w="270" w:type="dxa"/>
            <w:vAlign w:val="bottom"/>
          </w:tcPr>
          <w:p w14:paraId="0DFB6CD0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A20F6" w14:textId="6B16665F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19,53</w:t>
            </w:r>
            <w:r w:rsidR="00B02D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B1F3617" w14:textId="77777777" w:rsidR="000014AC" w:rsidRPr="00AB4D27" w:rsidRDefault="000014AC" w:rsidP="00BA660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AD716" w14:textId="77777777" w:rsidR="000014AC" w:rsidRPr="00AB4D27" w:rsidRDefault="000014AC" w:rsidP="00BA6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1D8">
              <w:rPr>
                <w:rFonts w:ascii="Angsana New" w:hAnsi="Angsana New"/>
                <w:b/>
                <w:bCs/>
                <w:sz w:val="30"/>
                <w:szCs w:val="30"/>
              </w:rPr>
              <w:t>18,508</w:t>
            </w:r>
          </w:p>
        </w:tc>
      </w:tr>
    </w:tbl>
    <w:p w14:paraId="56911A33" w14:textId="77777777" w:rsidR="000014AC" w:rsidRPr="001B487F" w:rsidRDefault="000014AC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17A6E907" w14:textId="47179397" w:rsidR="000014AC" w:rsidRDefault="000014AC" w:rsidP="0000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ข้อมูลเกี่ยวกับความเสี่ยงด้าน</w:t>
      </w:r>
      <w:r w:rsidRPr="00F14C50">
        <w:rPr>
          <w:rFonts w:ascii="Angsana New" w:hAnsi="Angsana New" w:hint="cs"/>
          <w:sz w:val="30"/>
          <w:szCs w:val="30"/>
          <w:cs/>
        </w:rPr>
        <w:t>เครดิตเปิด</w:t>
      </w:r>
      <w:r w:rsidR="0052038E">
        <w:rPr>
          <w:rFonts w:ascii="Angsana New" w:hAnsi="Angsana New" w:hint="cs"/>
          <w:sz w:val="30"/>
          <w:szCs w:val="30"/>
          <w:cs/>
        </w:rPr>
        <w:t>เ</w:t>
      </w:r>
      <w:r w:rsidRPr="00F14C50">
        <w:rPr>
          <w:rFonts w:ascii="Angsana New" w:hAnsi="Angsana New" w:hint="cs"/>
          <w:sz w:val="30"/>
          <w:szCs w:val="30"/>
          <w:cs/>
        </w:rPr>
        <w:t>ผยในหมายเหตุข้อ</w:t>
      </w:r>
      <w:r w:rsidRPr="00F14C50">
        <w:rPr>
          <w:rFonts w:ascii="Angsana New" w:hAnsi="Angsana New"/>
          <w:sz w:val="30"/>
          <w:szCs w:val="30"/>
          <w:cs/>
        </w:rPr>
        <w:t xml:space="preserve"> </w:t>
      </w:r>
      <w:r w:rsidRPr="00F14C50">
        <w:rPr>
          <w:rFonts w:ascii="Angsana New" w:hAnsi="Angsana New"/>
          <w:sz w:val="30"/>
          <w:szCs w:val="30"/>
        </w:rPr>
        <w:t>2</w:t>
      </w:r>
      <w:r w:rsidR="00383329">
        <w:rPr>
          <w:rFonts w:ascii="Angsana New" w:hAnsi="Angsana New"/>
          <w:sz w:val="30"/>
          <w:szCs w:val="30"/>
        </w:rPr>
        <w:t>5</w:t>
      </w:r>
      <w:r w:rsidRPr="00F14C50">
        <w:rPr>
          <w:rFonts w:ascii="Angsana New" w:hAnsi="Angsana New"/>
          <w:sz w:val="30"/>
          <w:szCs w:val="30"/>
          <w:cs/>
        </w:rPr>
        <w:t xml:space="preserve"> (</w:t>
      </w:r>
      <w:r w:rsidRPr="00F14C50">
        <w:rPr>
          <w:rFonts w:ascii="Angsana New" w:hAnsi="Angsana New" w:hint="cs"/>
          <w:sz w:val="30"/>
          <w:szCs w:val="30"/>
          <w:cs/>
        </w:rPr>
        <w:t>ข</w:t>
      </w:r>
      <w:r w:rsidRPr="00F14C50">
        <w:rPr>
          <w:rFonts w:ascii="Angsana New" w:hAnsi="Angsana New"/>
          <w:sz w:val="30"/>
          <w:szCs w:val="30"/>
          <w:cs/>
        </w:rPr>
        <w:t>.1)</w:t>
      </w:r>
    </w:p>
    <w:p w14:paraId="568D7F16" w14:textId="77777777" w:rsidR="00383329" w:rsidRPr="001B487F" w:rsidRDefault="00383329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4D9ED0F4" w14:textId="79BCBF8C" w:rsidR="00383329" w:rsidRDefault="00383329" w:rsidP="0038332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38332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590D65DA" w14:textId="77777777" w:rsidR="00383329" w:rsidRPr="001B487F" w:rsidRDefault="00383329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14098435" w14:textId="37CAC969" w:rsidR="00383329" w:rsidRPr="00383329" w:rsidRDefault="00383329" w:rsidP="001B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8736D8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736D8">
        <w:rPr>
          <w:rFonts w:ascii="Angsana New" w:hAnsi="Angsana New"/>
          <w:sz w:val="30"/>
          <w:szCs w:val="30"/>
        </w:rPr>
        <w:t xml:space="preserve">21 </w:t>
      </w:r>
      <w:r w:rsidRPr="008736D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8736D8">
        <w:rPr>
          <w:rFonts w:ascii="Angsana New" w:hAnsi="Angsana New"/>
          <w:sz w:val="30"/>
          <w:szCs w:val="30"/>
        </w:rPr>
        <w:t>2565</w:t>
      </w:r>
      <w:r w:rsidRPr="008736D8">
        <w:rPr>
          <w:rFonts w:ascii="Angsana New" w:hAnsi="Angsana New"/>
          <w:sz w:val="30"/>
          <w:szCs w:val="30"/>
          <w:cs/>
        </w:rPr>
        <w:t xml:space="preserve"> </w:t>
      </w:r>
      <w:r w:rsidRPr="008736D8">
        <w:rPr>
          <w:rFonts w:ascii="Angsana New" w:hAnsi="Angsana New" w:hint="cs"/>
          <w:sz w:val="30"/>
          <w:szCs w:val="30"/>
          <w:cs/>
        </w:rPr>
        <w:t>กรรมการของบริษัทมีมติอนุมัติให้จำหน่ายเงินลงทุนในบริษัทร่วม</w:t>
      </w:r>
      <w:r w:rsidR="007E1C09" w:rsidRPr="008736D8">
        <w:rPr>
          <w:rFonts w:ascii="Angsana New" w:hAnsi="Angsana New"/>
          <w:sz w:val="30"/>
          <w:szCs w:val="30"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โดยเข้าทำสัญญาซื้อขายเพื่อขายหุ้นสามัญทั้งหมดที่บริษัทถืออยู่ในบริษัท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เอมส์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ดาต้า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เซ็นเตอร์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(</w:t>
      </w:r>
      <w:r w:rsidR="007E1C09" w:rsidRPr="008736D8">
        <w:rPr>
          <w:rFonts w:ascii="Angsana New" w:hAnsi="Angsana New" w:hint="cs"/>
          <w:sz w:val="30"/>
          <w:szCs w:val="30"/>
          <w:cs/>
        </w:rPr>
        <w:t>ประเทศไทย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) </w:t>
      </w:r>
      <w:r w:rsidR="007E1C09" w:rsidRPr="008736D8">
        <w:rPr>
          <w:rFonts w:ascii="Angsana New" w:hAnsi="Angsana New" w:hint="cs"/>
          <w:sz w:val="30"/>
          <w:szCs w:val="30"/>
          <w:cs/>
        </w:rPr>
        <w:t>จำกัด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ให้กับผู้ซื้อ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B25B36" w:rsidRPr="008736D8">
        <w:rPr>
          <w:rFonts w:ascii="Angsana New" w:hAnsi="Angsana New" w:hint="cs"/>
          <w:sz w:val="30"/>
          <w:szCs w:val="30"/>
          <w:cs/>
        </w:rPr>
        <w:t>บริษัทได้เริ่มพยายามดำเนินการขายและคาดว่าการขายจะเสร็จสิ้นภายใน</w:t>
      </w:r>
      <w:r w:rsidR="007E1C09" w:rsidRPr="008736D8">
        <w:rPr>
          <w:rFonts w:ascii="Angsana New" w:hAnsi="Angsana New" w:hint="cs"/>
          <w:sz w:val="30"/>
          <w:szCs w:val="30"/>
          <w:cs/>
        </w:rPr>
        <w:t>สิ้นไตรมาสที่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/>
          <w:sz w:val="30"/>
          <w:szCs w:val="30"/>
        </w:rPr>
        <w:t xml:space="preserve">2 </w:t>
      </w:r>
      <w:r w:rsidR="007E1C09" w:rsidRPr="008736D8">
        <w:rPr>
          <w:rFonts w:ascii="Angsana New" w:hAnsi="Angsana New" w:hint="cs"/>
          <w:sz w:val="30"/>
          <w:szCs w:val="30"/>
          <w:cs/>
        </w:rPr>
        <w:t>ของปี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/>
          <w:sz w:val="30"/>
          <w:szCs w:val="30"/>
        </w:rPr>
        <w:t xml:space="preserve">2566 </w:t>
      </w:r>
      <w:r w:rsidR="007E1C09" w:rsidRPr="008736D8">
        <w:rPr>
          <w:rFonts w:ascii="Angsana New" w:hAnsi="Angsana New" w:hint="cs"/>
          <w:sz w:val="30"/>
          <w:szCs w:val="30"/>
          <w:cs/>
        </w:rPr>
        <w:t>ณ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วันที่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/>
          <w:sz w:val="30"/>
          <w:szCs w:val="30"/>
        </w:rPr>
        <w:t xml:space="preserve">31 </w:t>
      </w:r>
      <w:r w:rsidR="007E1C09" w:rsidRPr="008736D8">
        <w:rPr>
          <w:rFonts w:ascii="Angsana New" w:hAnsi="Angsana New" w:hint="cs"/>
          <w:sz w:val="30"/>
          <w:szCs w:val="30"/>
          <w:cs/>
        </w:rPr>
        <w:t>ธันวาคม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/>
          <w:sz w:val="30"/>
          <w:szCs w:val="30"/>
        </w:rPr>
        <w:t xml:space="preserve">2565 </w:t>
      </w:r>
      <w:r w:rsidR="007E1C09" w:rsidRPr="008736D8">
        <w:rPr>
          <w:rFonts w:ascii="Angsana New" w:hAnsi="Angsana New" w:hint="cs"/>
          <w:sz w:val="30"/>
          <w:szCs w:val="30"/>
          <w:cs/>
        </w:rPr>
        <w:t>เงินลงทุนในบริษัทร่วมถูกจัดประเภทเป็นสินทรัพย์ที่ถือไว้เพื่อขายและบันทึกมูลค่าตามบัญชีเป็น</w:t>
      </w:r>
      <w:r w:rsidR="001B487F" w:rsidRPr="008736D8">
        <w:rPr>
          <w:rFonts w:ascii="Angsana New" w:hAnsi="Angsana New" w:hint="cs"/>
          <w:sz w:val="30"/>
          <w:szCs w:val="30"/>
          <w:cs/>
        </w:rPr>
        <w:t>จำนวน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/>
          <w:sz w:val="30"/>
          <w:szCs w:val="30"/>
        </w:rPr>
        <w:t xml:space="preserve">49 </w:t>
      </w:r>
      <w:r w:rsidR="007E1C09" w:rsidRPr="008736D8">
        <w:rPr>
          <w:rFonts w:ascii="Angsana New" w:hAnsi="Angsana New" w:hint="cs"/>
          <w:sz w:val="30"/>
          <w:szCs w:val="30"/>
          <w:cs/>
        </w:rPr>
        <w:t>ล้านบาท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ซึ่ง</w:t>
      </w:r>
      <w:r w:rsidR="008736D8" w:rsidRPr="008736D8">
        <w:rPr>
          <w:rFonts w:ascii="Angsana New" w:hAnsi="Angsana New" w:hint="cs"/>
          <w:sz w:val="30"/>
          <w:szCs w:val="30"/>
          <w:cs/>
        </w:rPr>
        <w:t>เป็นมูลค่าที่</w:t>
      </w:r>
      <w:r w:rsidR="007E1C09" w:rsidRPr="008736D8">
        <w:rPr>
          <w:rFonts w:ascii="Angsana New" w:hAnsi="Angsana New" w:hint="cs"/>
          <w:sz w:val="30"/>
          <w:szCs w:val="30"/>
          <w:cs/>
        </w:rPr>
        <w:t>ต่ำกว่าราคาขายที่เจรจาไว้</w:t>
      </w:r>
      <w:r w:rsidR="001B487F" w:rsidRPr="008736D8">
        <w:rPr>
          <w:rFonts w:ascii="Angsana New" w:hAnsi="Angsana New" w:hint="cs"/>
          <w:sz w:val="30"/>
          <w:szCs w:val="30"/>
          <w:cs/>
        </w:rPr>
        <w:t>จำนวน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/>
          <w:sz w:val="30"/>
          <w:szCs w:val="30"/>
        </w:rPr>
        <w:t xml:space="preserve">63.7 </w:t>
      </w:r>
      <w:r w:rsidR="007E1C09" w:rsidRPr="008736D8">
        <w:rPr>
          <w:rFonts w:ascii="Angsana New" w:hAnsi="Angsana New" w:hint="cs"/>
          <w:sz w:val="30"/>
          <w:szCs w:val="30"/>
          <w:cs/>
        </w:rPr>
        <w:t>ล้านบาท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ราคาขายขึ้นอยู่กับการเจรจาและข้อตกลงร่วมกันระหว่างคู่สัญญา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7E1C09" w:rsidRPr="008736D8">
        <w:rPr>
          <w:rFonts w:ascii="Angsana New" w:hAnsi="Angsana New"/>
          <w:sz w:val="30"/>
          <w:szCs w:val="30"/>
          <w:cs/>
        </w:rPr>
        <w:t xml:space="preserve"> </w:t>
      </w:r>
      <w:r w:rsidR="007E1C09" w:rsidRPr="008736D8">
        <w:rPr>
          <w:rFonts w:ascii="Angsana New" w:hAnsi="Angsana New" w:hint="cs"/>
          <w:sz w:val="30"/>
          <w:szCs w:val="30"/>
          <w:cs/>
        </w:rPr>
        <w:t>ราคาขายอาจมีการปรับเปลี่ยนโดยพิจารณาจากหนี้สินสุทธิจริงและเงินทุนหมุนเวียน</w:t>
      </w:r>
      <w:r w:rsidR="008736D8" w:rsidRPr="008736D8">
        <w:rPr>
          <w:rFonts w:ascii="Angsana New" w:hAnsi="Angsana New" w:hint="cs"/>
          <w:sz w:val="30"/>
          <w:szCs w:val="30"/>
          <w:cs/>
        </w:rPr>
        <w:t>ในการดำเนินงาน</w:t>
      </w:r>
      <w:r w:rsidR="007E1C09" w:rsidRPr="008736D8">
        <w:rPr>
          <w:rFonts w:ascii="Angsana New" w:hAnsi="Angsana New" w:hint="cs"/>
          <w:sz w:val="30"/>
          <w:szCs w:val="30"/>
          <w:cs/>
        </w:rPr>
        <w:t>ในขั้น</w:t>
      </w:r>
      <w:r w:rsidR="008736D8" w:rsidRPr="008736D8">
        <w:rPr>
          <w:rFonts w:ascii="Angsana New" w:hAnsi="Angsana New" w:hint="cs"/>
          <w:sz w:val="30"/>
          <w:szCs w:val="30"/>
          <w:cs/>
        </w:rPr>
        <w:t>ตอนสุดท้ายของการซื้อขาย</w:t>
      </w:r>
      <w:r w:rsidR="00C6763D" w:rsidRPr="00383329">
        <w:rPr>
          <w:rFonts w:ascii="Angsana New" w:hAnsi="Angsana New"/>
          <w:bCs/>
          <w:sz w:val="30"/>
          <w:szCs w:val="30"/>
        </w:rPr>
        <w:br w:type="page"/>
      </w:r>
    </w:p>
    <w:p w14:paraId="0FF3F72C" w14:textId="60C30AD0" w:rsidR="00383329" w:rsidRPr="00383329" w:rsidRDefault="00383329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  <w:lang w:val="th-TH"/>
        </w:rPr>
        <w:sectPr w:rsidR="00383329" w:rsidRPr="00383329" w:rsidSect="007D6600">
          <w:headerReference w:type="default" r:id="rId11"/>
          <w:footerReference w:type="default" r:id="rId12"/>
          <w:pgSz w:w="11909" w:h="16834" w:code="9"/>
          <w:pgMar w:top="691" w:right="1152" w:bottom="720" w:left="1152" w:header="691" w:footer="576" w:gutter="0"/>
          <w:pgNumType w:start="17"/>
          <w:cols w:space="720"/>
          <w:docGrid w:linePitch="245"/>
        </w:sectPr>
      </w:pPr>
    </w:p>
    <w:p w14:paraId="1D5DFC0C" w14:textId="77777777" w:rsidR="00641A7E" w:rsidRPr="00AB4D27" w:rsidRDefault="00641A7E" w:rsidP="00284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450"/>
        <w:jc w:val="both"/>
        <w:rPr>
          <w:rFonts w:ascii="Angsana New" w:hAnsi="Angsana New"/>
          <w:b/>
          <w:bCs/>
          <w:sz w:val="30"/>
          <w:szCs w:val="30"/>
        </w:rPr>
      </w:pPr>
    </w:p>
    <w:p w14:paraId="399B2084" w14:textId="7AC43073" w:rsidR="002D1970" w:rsidRPr="00AB4D27" w:rsidRDefault="002D1970" w:rsidP="00F304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F3B3EB9" w14:textId="77777777" w:rsidR="002D1970" w:rsidRPr="002A6ADD" w:rsidRDefault="002D1970" w:rsidP="002D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0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990"/>
        <w:gridCol w:w="236"/>
        <w:gridCol w:w="938"/>
        <w:gridCol w:w="270"/>
        <w:gridCol w:w="986"/>
        <w:gridCol w:w="238"/>
        <w:gridCol w:w="1025"/>
        <w:gridCol w:w="240"/>
        <w:gridCol w:w="1020"/>
        <w:gridCol w:w="236"/>
        <w:gridCol w:w="34"/>
        <w:gridCol w:w="1080"/>
        <w:gridCol w:w="261"/>
        <w:gridCol w:w="999"/>
        <w:gridCol w:w="236"/>
        <w:gridCol w:w="1024"/>
      </w:tblGrid>
      <w:tr w:rsidR="00B354FE" w:rsidRPr="00E668D1" w14:paraId="7E4B345F" w14:textId="77777777" w:rsidTr="000B3D0B">
        <w:tc>
          <w:tcPr>
            <w:tcW w:w="2250" w:type="dxa"/>
          </w:tcPr>
          <w:p w14:paraId="6EE1FFB8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1C1EB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5F7C0F" w14:textId="20BB3246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2273F5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38" w:type="dxa"/>
          </w:tcPr>
          <w:p w14:paraId="26B6AC8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90667ED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379" w:type="dxa"/>
            <w:gridSpan w:val="12"/>
          </w:tcPr>
          <w:p w14:paraId="2CDC7E96" w14:textId="506B1113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firstLine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4FE" w:rsidRPr="00E668D1" w14:paraId="2E9C7371" w14:textId="77777777" w:rsidTr="000B3D0B">
        <w:tc>
          <w:tcPr>
            <w:tcW w:w="2250" w:type="dxa"/>
          </w:tcPr>
          <w:p w14:paraId="26251AA6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7C08C6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gridSpan w:val="3"/>
          </w:tcPr>
          <w:p w14:paraId="49699628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72B24AAE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3CE7E05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2696F9AC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08F50392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A96A17A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3FBD89F4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354FE" w:rsidRPr="00E668D1" w14:paraId="10F7A6DA" w14:textId="77777777" w:rsidTr="000B3D0B">
        <w:tc>
          <w:tcPr>
            <w:tcW w:w="2250" w:type="dxa"/>
          </w:tcPr>
          <w:p w14:paraId="4305779D" w14:textId="77777777" w:rsidR="00B354FE" w:rsidRPr="00E668D1" w:rsidDel="00685444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43CA9967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2164" w:type="dxa"/>
            <w:gridSpan w:val="3"/>
          </w:tcPr>
          <w:p w14:paraId="4E6BD650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1A09A95C" w14:textId="77777777" w:rsidR="00B354FE" w:rsidRPr="00E668D1" w:rsidRDefault="00B354FE" w:rsidP="00B354FE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49" w:type="dxa"/>
            <w:gridSpan w:val="3"/>
          </w:tcPr>
          <w:p w14:paraId="7FB2F048" w14:textId="06DD06ED" w:rsidR="00B354FE" w:rsidRPr="00E668D1" w:rsidDel="00685444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0" w:type="dxa"/>
          </w:tcPr>
          <w:p w14:paraId="0EB8ED66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0" w:type="dxa"/>
            <w:gridSpan w:val="4"/>
          </w:tcPr>
          <w:p w14:paraId="6778239D" w14:textId="303599A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61" w:type="dxa"/>
            <w:shd w:val="clear" w:color="auto" w:fill="auto"/>
          </w:tcPr>
          <w:p w14:paraId="06FB3BC5" w14:textId="77777777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6F30A019" w14:textId="2669D939" w:rsidR="00B354FE" w:rsidRPr="00E668D1" w:rsidRDefault="00B354FE" w:rsidP="00B354F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 - สุทธิ</w:t>
            </w:r>
          </w:p>
        </w:tc>
      </w:tr>
      <w:tr w:rsidR="00677CA1" w:rsidRPr="00E668D1" w14:paraId="2C819D04" w14:textId="77777777" w:rsidTr="000B3D0B">
        <w:tc>
          <w:tcPr>
            <w:tcW w:w="2250" w:type="dxa"/>
          </w:tcPr>
          <w:p w14:paraId="07C8A4BB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6461D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10B4383" w14:textId="17E6EFC3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4829C57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</w:tcPr>
          <w:p w14:paraId="05894E03" w14:textId="606DC51F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7F826C2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97C14AB" w14:textId="73AC4C34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8" w:type="dxa"/>
          </w:tcPr>
          <w:p w14:paraId="3831D1B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A4835E5" w14:textId="3DF0C5D5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0" w:type="dxa"/>
          </w:tcPr>
          <w:p w14:paraId="6F488428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02D6EF" w14:textId="7A5B4DBA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23FC77F3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2792790D" w14:textId="772D0FAC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393A9E0C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8CE004A" w14:textId="3FEC3E05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1EDC6C3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9EF034E" w14:textId="503D3FA2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677CA1" w:rsidRPr="00E668D1" w14:paraId="5AC8D539" w14:textId="77777777" w:rsidTr="000B3D0B">
        <w:tc>
          <w:tcPr>
            <w:tcW w:w="2250" w:type="dxa"/>
          </w:tcPr>
          <w:p w14:paraId="03716D4F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</w:tcPr>
          <w:p w14:paraId="317B34C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4" w:type="dxa"/>
            <w:gridSpan w:val="3"/>
          </w:tcPr>
          <w:p w14:paraId="5EA4C8A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B1988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9" w:type="dxa"/>
            <w:gridSpan w:val="12"/>
          </w:tcPr>
          <w:p w14:paraId="1EF2AB20" w14:textId="648C666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54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CA1" w:rsidRPr="00E668D1" w14:paraId="14825055" w14:textId="77777777" w:rsidTr="000B3D0B">
        <w:tc>
          <w:tcPr>
            <w:tcW w:w="2250" w:type="dxa"/>
          </w:tcPr>
          <w:p w14:paraId="65A8DC8C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1A21D5D5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15003B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B6A596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10FB3048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77E3E5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056E8257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B8AF548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CF0B568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6C202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2419B1E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8CA1CC5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BE7A1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425EE45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D6A3CC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AAD5CA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7D8A05D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677CA1" w:rsidRPr="00E668D1" w14:paraId="7DE26560" w14:textId="77777777" w:rsidTr="000B3D0B">
        <w:tc>
          <w:tcPr>
            <w:tcW w:w="2250" w:type="dxa"/>
          </w:tcPr>
          <w:p w14:paraId="66508EBD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ไดมอนด์ ไลน์ </w:t>
            </w:r>
          </w:p>
        </w:tc>
        <w:tc>
          <w:tcPr>
            <w:tcW w:w="1980" w:type="dxa"/>
          </w:tcPr>
          <w:p w14:paraId="3B80DBE7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ให้บริการติดตั้ง</w:t>
            </w:r>
          </w:p>
        </w:tc>
        <w:tc>
          <w:tcPr>
            <w:tcW w:w="990" w:type="dxa"/>
          </w:tcPr>
          <w:p w14:paraId="5980EE54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243FC4F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8" w:type="dxa"/>
          </w:tcPr>
          <w:p w14:paraId="45333CD7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B1CB49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86" w:type="dxa"/>
          </w:tcPr>
          <w:p w14:paraId="14D09ECA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2687B1C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" w:type="dxa"/>
          </w:tcPr>
          <w:p w14:paraId="1D479ED7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A5646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67091257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2116E6B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C5DE67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EF205F6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5DB8177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102769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68B6553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677CA1" w:rsidRPr="00E668D1" w14:paraId="1E683D8E" w14:textId="77777777" w:rsidTr="000B3D0B">
        <w:trPr>
          <w:trHeight w:val="70"/>
        </w:trPr>
        <w:tc>
          <w:tcPr>
            <w:tcW w:w="2250" w:type="dxa"/>
          </w:tcPr>
          <w:p w14:paraId="7158095C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เซอร์วิสเซส จำกัด</w:t>
            </w:r>
          </w:p>
        </w:tc>
        <w:tc>
          <w:tcPr>
            <w:tcW w:w="1980" w:type="dxa"/>
          </w:tcPr>
          <w:p w14:paraId="596C076E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68D1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90" w:type="dxa"/>
          </w:tcPr>
          <w:p w14:paraId="2065EE4A" w14:textId="7FC7DD46" w:rsidR="00677CA1" w:rsidRPr="00E668D1" w:rsidRDefault="007F1A42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017352DF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403EDB27" w14:textId="614A069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66A2C1A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722ACAF1" w14:textId="11A75BA5" w:rsidR="00677CA1" w:rsidRPr="00E668D1" w:rsidRDefault="008B33F7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38" w:type="dxa"/>
          </w:tcPr>
          <w:p w14:paraId="6EB87629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3599F16A" w14:textId="5C0BE7C5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40" w:type="dxa"/>
          </w:tcPr>
          <w:p w14:paraId="6DCF465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CAB22D" w14:textId="4777949A" w:rsidR="00677CA1" w:rsidRPr="00E668D1" w:rsidRDefault="008B33F7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(5,000)</w:t>
            </w:r>
          </w:p>
        </w:tc>
        <w:tc>
          <w:tcPr>
            <w:tcW w:w="270" w:type="dxa"/>
            <w:gridSpan w:val="2"/>
          </w:tcPr>
          <w:p w14:paraId="52224D46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FB69F9" w14:textId="6DA014BC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5,000)</w:t>
            </w:r>
          </w:p>
        </w:tc>
        <w:tc>
          <w:tcPr>
            <w:tcW w:w="261" w:type="dxa"/>
            <w:shd w:val="clear" w:color="auto" w:fill="auto"/>
          </w:tcPr>
          <w:p w14:paraId="301D2C61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6A3C648B" w14:textId="518CA32C" w:rsidR="00677CA1" w:rsidRPr="00E668D1" w:rsidRDefault="008B33F7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EA2A8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76D2999" w14:textId="4BB73C6A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00E2D94" w14:textId="77777777" w:rsidR="002D1970" w:rsidRPr="00AB4D27" w:rsidRDefault="002D1970" w:rsidP="002D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AF75B0F" w14:textId="21E2BF88" w:rsidR="00AD5CF3" w:rsidRPr="00AB4D27" w:rsidRDefault="0023061D" w:rsidP="00430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  <w:sectPr w:rsidR="00AD5CF3" w:rsidRPr="00AB4D27" w:rsidSect="00BC6E0B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810" w:right="1152" w:bottom="576" w:left="1170" w:header="720" w:footer="490" w:gutter="0"/>
          <w:cols w:space="720"/>
        </w:sectPr>
      </w:pPr>
      <w:r w:rsidRPr="00AB4D27">
        <w:rPr>
          <w:rFonts w:ascii="Angsana New" w:hAnsi="Angsana New" w:hint="cs"/>
          <w:sz w:val="30"/>
          <w:szCs w:val="30"/>
          <w:cs/>
          <w:lang w:val="th-TH"/>
        </w:rPr>
        <w:t>บริษัทย่อยจดทะเบียนจัดตั้งและดำเนินธุรกิจในประเทศไท</w:t>
      </w:r>
      <w:r w:rsidR="00EC4295" w:rsidRPr="00AB4D27">
        <w:rPr>
          <w:rFonts w:ascii="Angsana New" w:hAnsi="Angsana New" w:hint="cs"/>
          <w:sz w:val="30"/>
          <w:szCs w:val="30"/>
          <w:cs/>
          <w:lang w:val="th-TH"/>
        </w:rPr>
        <w:t>ย</w:t>
      </w:r>
    </w:p>
    <w:p w14:paraId="3A43D805" w14:textId="5B5FC4D3" w:rsidR="00AC28EF" w:rsidRPr="00AB4D27" w:rsidRDefault="00AC28EF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45888694" w14:textId="77777777" w:rsidR="00EC4295" w:rsidRPr="00AB4D27" w:rsidRDefault="00EC4295" w:rsidP="00EC429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040EC42C" w14:textId="77777777" w:rsidR="00EC4295" w:rsidRPr="00AB4D27" w:rsidRDefault="00EC4295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810"/>
        <w:gridCol w:w="236"/>
        <w:gridCol w:w="754"/>
        <w:gridCol w:w="264"/>
        <w:gridCol w:w="816"/>
        <w:gridCol w:w="238"/>
        <w:gridCol w:w="752"/>
        <w:gridCol w:w="236"/>
        <w:gridCol w:w="844"/>
        <w:gridCol w:w="236"/>
        <w:gridCol w:w="34"/>
        <w:gridCol w:w="810"/>
        <w:gridCol w:w="261"/>
        <w:gridCol w:w="819"/>
        <w:gridCol w:w="236"/>
        <w:gridCol w:w="754"/>
        <w:gridCol w:w="236"/>
        <w:gridCol w:w="844"/>
        <w:gridCol w:w="243"/>
        <w:gridCol w:w="837"/>
      </w:tblGrid>
      <w:tr w:rsidR="001E7C32" w:rsidRPr="00E668D1" w14:paraId="3CA949AE" w14:textId="77777777" w:rsidTr="006B34F9">
        <w:tc>
          <w:tcPr>
            <w:tcW w:w="2520" w:type="dxa"/>
          </w:tcPr>
          <w:p w14:paraId="57C30BF6" w14:textId="77777777" w:rsidR="001E7C32" w:rsidRPr="00E668D1" w:rsidDel="00685444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AEB587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79770216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4" w:type="dxa"/>
          </w:tcPr>
          <w:p w14:paraId="6598048B" w14:textId="77777777" w:rsidR="001E7C32" w:rsidRPr="00E668D1" w:rsidRDefault="001E7C32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13F340C2" w14:textId="368CDC52" w:rsidR="001E7C32" w:rsidRPr="00E668D1" w:rsidRDefault="00EC4295" w:rsidP="00D62BE8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081A68" w14:textId="77777777" w:rsidR="001E7C32" w:rsidRPr="00E668D1" w:rsidRDefault="001E7C32" w:rsidP="00D62BE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12"/>
          </w:tcPr>
          <w:p w14:paraId="2FE9F002" w14:textId="7F118B22" w:rsidR="001E7C32" w:rsidRPr="00E668D1" w:rsidRDefault="00EC4295" w:rsidP="00D62BE8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4295" w:rsidRPr="00E668D1" w14:paraId="69B2618E" w14:textId="77777777" w:rsidTr="006B34F9">
        <w:tc>
          <w:tcPr>
            <w:tcW w:w="2520" w:type="dxa"/>
          </w:tcPr>
          <w:p w14:paraId="457C6097" w14:textId="77777777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26C87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3F5A518F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</w:tc>
        <w:tc>
          <w:tcPr>
            <w:tcW w:w="264" w:type="dxa"/>
          </w:tcPr>
          <w:p w14:paraId="06F79E9D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648CA155" w14:textId="113CB7C2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14:paraId="021631D8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4"/>
          </w:tcPr>
          <w:p w14:paraId="2882D787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E932864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2E8166B6" w14:textId="50B46580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4E1A8D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4" w:type="dxa"/>
            <w:gridSpan w:val="3"/>
          </w:tcPr>
          <w:p w14:paraId="105D632D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C4295" w:rsidRPr="00E668D1" w14:paraId="163A518C" w14:textId="77777777" w:rsidTr="006B34F9">
        <w:tc>
          <w:tcPr>
            <w:tcW w:w="2520" w:type="dxa"/>
          </w:tcPr>
          <w:p w14:paraId="7B5564DE" w14:textId="77777777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60B8226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1800" w:type="dxa"/>
            <w:gridSpan w:val="3"/>
          </w:tcPr>
          <w:p w14:paraId="528CBC0D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64" w:type="dxa"/>
          </w:tcPr>
          <w:p w14:paraId="7C172D2A" w14:textId="77777777" w:rsidR="00EC4295" w:rsidRPr="00E668D1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02C9A6C" w14:textId="14B57C09" w:rsidR="00EC4295" w:rsidRPr="00E668D1" w:rsidDel="00685444" w:rsidRDefault="00EC4295" w:rsidP="00EC429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236" w:type="dxa"/>
          </w:tcPr>
          <w:p w14:paraId="6A2CE5F1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4"/>
          </w:tcPr>
          <w:p w14:paraId="577E3E0B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</w:tcPr>
          <w:p w14:paraId="211F10A1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9" w:type="dxa"/>
            <w:gridSpan w:val="3"/>
            <w:shd w:val="clear" w:color="auto" w:fill="auto"/>
          </w:tcPr>
          <w:p w14:paraId="3FCDA1CB" w14:textId="0B9AE79F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4EC4B027" w14:textId="77777777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4" w:type="dxa"/>
            <w:gridSpan w:val="3"/>
          </w:tcPr>
          <w:p w14:paraId="6AA6A5FA" w14:textId="7D6ACF95" w:rsidR="00EC4295" w:rsidRPr="00E668D1" w:rsidRDefault="00EC4295" w:rsidP="00EC42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03" w:hanging="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  <w:r w:rsidRPr="00E668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668D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</w:tr>
      <w:tr w:rsidR="00677CA1" w:rsidRPr="00E668D1" w14:paraId="5ECB863D" w14:textId="77777777" w:rsidTr="006B34F9">
        <w:tc>
          <w:tcPr>
            <w:tcW w:w="2520" w:type="dxa"/>
          </w:tcPr>
          <w:p w14:paraId="565726A6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29062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E19F6E4" w14:textId="4E6C0022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52142E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</w:tcPr>
          <w:p w14:paraId="381042A1" w14:textId="6B78FAA4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64" w:type="dxa"/>
          </w:tcPr>
          <w:p w14:paraId="62D8E27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3575EAF8" w14:textId="10F23ABB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8" w:type="dxa"/>
          </w:tcPr>
          <w:p w14:paraId="07C3F4DA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39510FD" w14:textId="6CBE540E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2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</w:tcPr>
          <w:p w14:paraId="08B95975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9A9A309" w14:textId="7CA0479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0BE07FB1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gridSpan w:val="2"/>
          </w:tcPr>
          <w:p w14:paraId="3E8F6099" w14:textId="6848EBD9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61" w:type="dxa"/>
            <w:shd w:val="clear" w:color="auto" w:fill="auto"/>
          </w:tcPr>
          <w:p w14:paraId="1D79A95F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shd w:val="clear" w:color="auto" w:fill="auto"/>
          </w:tcPr>
          <w:p w14:paraId="5F63688B" w14:textId="0F04D175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AE7DD5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581E05FB" w14:textId="38334BCF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2D85177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FBA0F8F" w14:textId="5A6C33C4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3" w:type="dxa"/>
          </w:tcPr>
          <w:p w14:paraId="6FF3A5CE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</w:tcPr>
          <w:p w14:paraId="712CCD43" w14:textId="2C988A9C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677CA1" w:rsidRPr="00E668D1" w14:paraId="7B1C1949" w14:textId="77777777" w:rsidTr="006B34F9">
        <w:tc>
          <w:tcPr>
            <w:tcW w:w="2520" w:type="dxa"/>
          </w:tcPr>
          <w:p w14:paraId="40E9B896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5B37F2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037E1682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40" w:right="-11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4" w:type="dxa"/>
          </w:tcPr>
          <w:p w14:paraId="173239AB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6" w:type="dxa"/>
            <w:gridSpan w:val="16"/>
          </w:tcPr>
          <w:p w14:paraId="7CDB10B0" w14:textId="77777777" w:rsidR="00677CA1" w:rsidRPr="00E668D1" w:rsidRDefault="00677CA1" w:rsidP="00677CA1">
            <w:pPr>
              <w:pStyle w:val="acctfourfigures"/>
              <w:tabs>
                <w:tab w:val="clear" w:pos="765"/>
              </w:tabs>
              <w:spacing w:line="240" w:lineRule="atLeast"/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68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CA1" w:rsidRPr="00E668D1" w14:paraId="37CD8035" w14:textId="77777777" w:rsidTr="006B34F9">
        <w:tc>
          <w:tcPr>
            <w:tcW w:w="2520" w:type="dxa"/>
          </w:tcPr>
          <w:p w14:paraId="0002EE59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B7E844F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A6721E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7498AC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3711F2EC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6A12C10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816" w:type="dxa"/>
          </w:tcPr>
          <w:p w14:paraId="302443F8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A5058FB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777297DB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A45F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206951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191B519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DDD5D9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205C5E1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291A7D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8DFB72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981E57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4C52E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561557D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BD87B0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37" w:type="dxa"/>
          </w:tcPr>
          <w:p w14:paraId="0AF36DF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7CA1" w:rsidRPr="00E668D1" w14:paraId="7B6BE2A3" w14:textId="77777777" w:rsidTr="006B34F9">
        <w:tc>
          <w:tcPr>
            <w:tcW w:w="2520" w:type="dxa"/>
          </w:tcPr>
          <w:p w14:paraId="61BC39EF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เอมส์ ดาต้า เซ็นเตอร์</w:t>
            </w:r>
          </w:p>
        </w:tc>
        <w:tc>
          <w:tcPr>
            <w:tcW w:w="1440" w:type="dxa"/>
          </w:tcPr>
          <w:p w14:paraId="0D076702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ให้บริการธุรกิจ</w:t>
            </w:r>
          </w:p>
        </w:tc>
        <w:tc>
          <w:tcPr>
            <w:tcW w:w="810" w:type="dxa"/>
          </w:tcPr>
          <w:p w14:paraId="700781C1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09B4A2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6E639DDD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left="-54" w:right="-11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EAC2097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816" w:type="dxa"/>
          </w:tcPr>
          <w:p w14:paraId="2C6B440E" w14:textId="77777777" w:rsidR="00677CA1" w:rsidRPr="00E668D1" w:rsidRDefault="00677CA1" w:rsidP="00677CA1">
            <w:pPr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2A1EA906" w14:textId="77777777" w:rsidR="00677CA1" w:rsidRPr="00E668D1" w:rsidRDefault="00677CA1" w:rsidP="00677CA1">
            <w:pPr>
              <w:pStyle w:val="10"/>
              <w:tabs>
                <w:tab w:val="clear" w:pos="1080"/>
              </w:tabs>
              <w:ind w:right="-11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75472025" w14:textId="77777777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92AE5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28DF6BF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3E5F6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59DE45AF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F2439EB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BCEC310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1E1CB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C40ABD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80E2236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3143653C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18F6CB1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37" w:type="dxa"/>
          </w:tcPr>
          <w:p w14:paraId="7649771F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7CA1" w:rsidRPr="00E668D1" w14:paraId="6607E3AA" w14:textId="77777777" w:rsidTr="006B34F9">
        <w:trPr>
          <w:trHeight w:val="70"/>
        </w:trPr>
        <w:tc>
          <w:tcPr>
            <w:tcW w:w="2520" w:type="dxa"/>
          </w:tcPr>
          <w:p w14:paraId="74E26EB0" w14:textId="77777777" w:rsidR="00677CA1" w:rsidRPr="00E668D1" w:rsidRDefault="00677CA1" w:rsidP="00677CA1">
            <w:pPr>
              <w:pStyle w:val="10"/>
              <w:tabs>
                <w:tab w:val="clear" w:pos="1080"/>
                <w:tab w:val="left" w:pos="270"/>
              </w:tabs>
              <w:ind w:left="-90" w:right="-1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440" w:type="dxa"/>
          </w:tcPr>
          <w:p w14:paraId="2DBD504C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668D1">
              <w:rPr>
                <w:rFonts w:ascii="Angsana New" w:hAnsi="Angsana New"/>
                <w:sz w:val="30"/>
                <w:szCs w:val="30"/>
                <w:cs/>
              </w:rPr>
              <w:t xml:space="preserve">   ศูนย์ข้อมูล</w:t>
            </w:r>
          </w:p>
        </w:tc>
        <w:tc>
          <w:tcPr>
            <w:tcW w:w="810" w:type="dxa"/>
          </w:tcPr>
          <w:p w14:paraId="52BE3EE9" w14:textId="1033CA80" w:rsidR="00677CA1" w:rsidRPr="00E668D1" w:rsidRDefault="00AC033F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67805F89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</w:tcPr>
          <w:p w14:paraId="42DE0461" w14:textId="2ED86E41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8D1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4" w:type="dxa"/>
          </w:tcPr>
          <w:p w14:paraId="5A5ACF82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68D798FF" w14:textId="1B5CB6EA" w:rsidR="00677CA1" w:rsidRPr="00E668D1" w:rsidRDefault="008B33F7" w:rsidP="00677CA1">
            <w:pPr>
              <w:tabs>
                <w:tab w:val="clear" w:pos="227"/>
                <w:tab w:val="clear" w:pos="454"/>
                <w:tab w:val="clear" w:pos="680"/>
                <w:tab w:val="left" w:pos="608"/>
              </w:tabs>
              <w:ind w:left="-108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215689F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</w:tcPr>
          <w:p w14:paraId="7A5B6A82" w14:textId="3CB5BF4D" w:rsidR="00677CA1" w:rsidRPr="00E668D1" w:rsidRDefault="00677CA1" w:rsidP="00677CA1">
            <w:pPr>
              <w:ind w:left="-108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6,287</w:t>
            </w:r>
          </w:p>
        </w:tc>
        <w:tc>
          <w:tcPr>
            <w:tcW w:w="236" w:type="dxa"/>
          </w:tcPr>
          <w:p w14:paraId="2011F9C2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CA75D1E" w14:textId="7E29A4A6" w:rsidR="00677CA1" w:rsidRPr="00E668D1" w:rsidRDefault="009736CA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BAC3956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92098BE" w14:textId="63B46D71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49,000</w:t>
            </w:r>
          </w:p>
        </w:tc>
        <w:tc>
          <w:tcPr>
            <w:tcW w:w="261" w:type="dxa"/>
            <w:shd w:val="clear" w:color="auto" w:fill="auto"/>
          </w:tcPr>
          <w:p w14:paraId="02909EA6" w14:textId="77777777" w:rsidR="00677CA1" w:rsidRPr="00E668D1" w:rsidRDefault="00677CA1" w:rsidP="00677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12"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122EFD2" w14:textId="04A62143" w:rsidR="00677CA1" w:rsidRPr="00E668D1" w:rsidRDefault="008B33F7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56F088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  <w:tab w:val="decimal" w:pos="522"/>
                <w:tab w:val="decimal" w:pos="621"/>
              </w:tabs>
              <w:ind w:left="-84" w:right="-1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6566673" w14:textId="2A08B2E1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A4F054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1A49E98" w14:textId="41D3FAEF" w:rsidR="00677CA1" w:rsidRPr="00E668D1" w:rsidRDefault="009736CA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36507BB" w14:textId="77777777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left="-84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35E67AF5" w14:textId="05FD101C" w:rsidR="00677CA1" w:rsidRPr="00E668D1" w:rsidRDefault="00677CA1" w:rsidP="00677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-84"/>
              </w:tabs>
              <w:ind w:left="-8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66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49,000</w:t>
            </w:r>
          </w:p>
        </w:tc>
      </w:tr>
    </w:tbl>
    <w:p w14:paraId="76C08219" w14:textId="77777777" w:rsidR="00AC28EF" w:rsidRPr="00AB4D27" w:rsidRDefault="00AC28EF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both"/>
        <w:rPr>
          <w:rFonts w:ascii="Angsana New" w:hAnsi="Angsana New"/>
          <w:sz w:val="30"/>
          <w:szCs w:val="30"/>
          <w:lang w:val="th-TH"/>
        </w:rPr>
      </w:pPr>
    </w:p>
    <w:p w14:paraId="524BEF05" w14:textId="77777777" w:rsidR="0010761A" w:rsidRPr="00AB4D27" w:rsidRDefault="0010761A" w:rsidP="006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บริษัทร่วมจดทะเบียนจัดตั้งและดำเนินธุรกิจในประเทศไทย</w:t>
      </w:r>
    </w:p>
    <w:p w14:paraId="461D690F" w14:textId="77777777" w:rsidR="0010761A" w:rsidRPr="00AB4D27" w:rsidRDefault="0010761A" w:rsidP="00AC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810"/>
        <w:jc w:val="both"/>
        <w:rPr>
          <w:rFonts w:ascii="Angsana New" w:hAnsi="Angsana New"/>
          <w:sz w:val="30"/>
          <w:szCs w:val="30"/>
          <w:lang w:val="th-TH"/>
        </w:rPr>
      </w:pPr>
    </w:p>
    <w:p w14:paraId="05710C26" w14:textId="77777777" w:rsidR="00EC4295" w:rsidRPr="00AB4D27" w:rsidRDefault="00EC4295" w:rsidP="00EC4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5CA78A36" w14:textId="77777777" w:rsidR="004D33BB" w:rsidRPr="00E668D1" w:rsidRDefault="004D33BB" w:rsidP="003D41E8">
      <w:pPr>
        <w:rPr>
          <w:rFonts w:ascii="Angsana New" w:hAnsi="Angsana New"/>
          <w:sz w:val="30"/>
          <w:szCs w:val="30"/>
        </w:rPr>
      </w:pPr>
    </w:p>
    <w:p w14:paraId="484B0A07" w14:textId="5CEBC9BF" w:rsidR="00EC4295" w:rsidRPr="00AB4D27" w:rsidRDefault="00EC4295" w:rsidP="003D41E8">
      <w:pPr>
        <w:sectPr w:rsidR="00EC4295" w:rsidRPr="00AB4D27" w:rsidSect="006B34F9">
          <w:footerReference w:type="default" r:id="rId16"/>
          <w:type w:val="evenPage"/>
          <w:pgSz w:w="16834" w:h="11909" w:orient="landscape" w:code="9"/>
          <w:pgMar w:top="691" w:right="1152" w:bottom="720" w:left="1152" w:header="720" w:footer="490" w:gutter="0"/>
          <w:pgNumType w:start="42"/>
          <w:cols w:space="720"/>
          <w:docGrid w:linePitch="245"/>
        </w:sectPr>
      </w:pPr>
    </w:p>
    <w:tbl>
      <w:tblPr>
        <w:tblW w:w="9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7"/>
        <w:gridCol w:w="1024"/>
        <w:gridCol w:w="240"/>
        <w:gridCol w:w="1020"/>
        <w:gridCol w:w="270"/>
        <w:gridCol w:w="1080"/>
        <w:gridCol w:w="236"/>
        <w:gridCol w:w="1080"/>
      </w:tblGrid>
      <w:tr w:rsidR="00EC4295" w:rsidRPr="00AB4D27" w14:paraId="407BAA9E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4294C669" w14:textId="1EE63021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284" w:type="dxa"/>
            <w:gridSpan w:val="3"/>
            <w:shd w:val="clear" w:color="auto" w:fill="auto"/>
          </w:tcPr>
          <w:p w14:paraId="608C7658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7A503C3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6" w:type="dxa"/>
            <w:gridSpan w:val="3"/>
          </w:tcPr>
          <w:p w14:paraId="608DF1A1" w14:textId="77777777" w:rsidR="00EC4295" w:rsidRPr="00AB4D27" w:rsidRDefault="00EC429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295" w:rsidRPr="00AB4D27" w14:paraId="7FCA7CC2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634D5646" w14:textId="5E5004A8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28F3A455" w14:textId="6BF88D66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5F40FBF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F0CD513" w14:textId="735F7936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A5706B4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7A90834" w14:textId="393546F8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7AAC5A13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1088B08" w14:textId="281B244B" w:rsidR="00EC4295" w:rsidRPr="00AB4D27" w:rsidRDefault="004D2B97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EC4295" w:rsidRPr="00AB4D27" w14:paraId="21234585" w14:textId="77777777" w:rsidTr="006B34F9">
        <w:trPr>
          <w:trHeight w:val="20"/>
          <w:tblHeader/>
        </w:trPr>
        <w:tc>
          <w:tcPr>
            <w:tcW w:w="4407" w:type="dxa"/>
            <w:shd w:val="clear" w:color="auto" w:fill="auto"/>
          </w:tcPr>
          <w:p w14:paraId="162109ED" w14:textId="77777777" w:rsidR="00EC4295" w:rsidRPr="00AB4D27" w:rsidRDefault="00EC4295" w:rsidP="00E2029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0C868EDC" w14:textId="77777777" w:rsidR="00EC4295" w:rsidRPr="00AB4D27" w:rsidRDefault="00EC4295" w:rsidP="00E2029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AB4D27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677CA1" w:rsidRPr="00AB4D27" w14:paraId="38394F7A" w14:textId="77777777" w:rsidTr="006B34F9">
        <w:trPr>
          <w:trHeight w:val="20"/>
        </w:trPr>
        <w:tc>
          <w:tcPr>
            <w:tcW w:w="4407" w:type="dxa"/>
            <w:shd w:val="clear" w:color="auto" w:fill="auto"/>
          </w:tcPr>
          <w:p w14:paraId="4DE8A860" w14:textId="77777777" w:rsidR="00677CA1" w:rsidRPr="00AB4D27" w:rsidRDefault="00677CA1" w:rsidP="00677CA1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ส่วนแบ่ง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024" w:type="dxa"/>
            <w:shd w:val="clear" w:color="auto" w:fill="auto"/>
          </w:tcPr>
          <w:p w14:paraId="719042B0" w14:textId="40935B72" w:rsidR="00677CA1" w:rsidRPr="00AB4D27" w:rsidRDefault="00924D60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(6,28</w:t>
            </w:r>
            <w:r w:rsidR="0028362A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7</w:t>
            </w:r>
            <w:r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65B55A5" w14:textId="77777777" w:rsidR="00677CA1" w:rsidRPr="00AB4D2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8F17096" w14:textId="08BBD2F7" w:rsidR="00677CA1" w:rsidRPr="00AB4D2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4A0C49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34,706</w:t>
            </w:r>
            <w:r w:rsidRPr="004A0C49">
              <w:rPr>
                <w:rFonts w:ascii="Angsana New" w:eastAsia="Calibri" w:hAnsi="Angsana New" w:cs="Cordi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78F593" w14:textId="77777777" w:rsidR="00677CA1" w:rsidRPr="00AB4D2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1BC07" w14:textId="745A0595" w:rsidR="00677CA1" w:rsidRPr="00AB4D27" w:rsidRDefault="007E3BF3" w:rsidP="00677CA1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473826" w14:textId="77777777" w:rsidR="00677CA1" w:rsidRPr="00AB4D27" w:rsidRDefault="00677CA1" w:rsidP="00677CA1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20152" w14:textId="522E1E79" w:rsidR="00677CA1" w:rsidRPr="00AB4D27" w:rsidRDefault="00677CA1" w:rsidP="00677CA1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4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</w:tbl>
    <w:p w14:paraId="6E0E031F" w14:textId="316D6649" w:rsidR="008772F9" w:rsidRDefault="008772F9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9BB49" w14:textId="632C0FC9" w:rsidR="000B3D0B" w:rsidRPr="0048192A" w:rsidRDefault="0048192A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192A">
        <w:rPr>
          <w:rFonts w:ascii="Angsana New" w:hAnsi="Angsana New" w:hint="cs"/>
          <w:i/>
          <w:iCs/>
          <w:sz w:val="30"/>
          <w:szCs w:val="30"/>
          <w:cs/>
        </w:rPr>
        <w:t>บริษัทร่วมที่มีสาระสำคัญ</w:t>
      </w:r>
    </w:p>
    <w:p w14:paraId="50A6DB88" w14:textId="77777777" w:rsidR="000B3D0B" w:rsidRPr="00AB4D27" w:rsidRDefault="000B3D0B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ABA4B" w14:textId="6D2FFA69" w:rsidR="00281A59" w:rsidRPr="00AB4D27" w:rsidRDefault="008772F9" w:rsidP="00885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9242D4" w:rsidRPr="00AB4D27">
        <w:rPr>
          <w:rFonts w:ascii="Angsana New" w:hAnsi="Angsana New" w:hint="cs"/>
          <w:sz w:val="30"/>
          <w:szCs w:val="30"/>
          <w:cs/>
        </w:rPr>
        <w:t>ที่มีสาระสำคัญซึ่งนำเสนอ</w:t>
      </w:r>
      <w:r w:rsidRPr="00AB4D27">
        <w:rPr>
          <w:rFonts w:ascii="Angsana New" w:hAnsi="Angsana New" w:hint="cs"/>
          <w:sz w:val="30"/>
          <w:szCs w:val="30"/>
          <w:cs/>
        </w:rPr>
        <w:t>อยู่ในงบการเงินของบริษัทร่วม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ปรับปรุงด้วยการปรับมูลค่ายุติธรรม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วันที่ซื้อ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9242B4" w:rsidRPr="00AB4D27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0CE996CE" w14:textId="77777777" w:rsidR="00281A59" w:rsidRPr="00AB4D27" w:rsidRDefault="00281A59" w:rsidP="00B27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290"/>
        <w:gridCol w:w="1890"/>
      </w:tblGrid>
      <w:tr w:rsidR="0048192A" w:rsidRPr="00AB4D27" w14:paraId="633C47A1" w14:textId="20BCCB5E" w:rsidTr="00D74FCF">
        <w:trPr>
          <w:trHeight w:val="20"/>
          <w:tblHeader/>
        </w:trPr>
        <w:tc>
          <w:tcPr>
            <w:tcW w:w="7290" w:type="dxa"/>
            <w:shd w:val="clear" w:color="auto" w:fill="auto"/>
          </w:tcPr>
          <w:p w14:paraId="784B2237" w14:textId="77777777" w:rsidR="0048192A" w:rsidRPr="00AB4D27" w:rsidRDefault="0048192A" w:rsidP="0087438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5D2A819" w14:textId="3B897DCC" w:rsidR="0048192A" w:rsidRPr="00AB4D27" w:rsidRDefault="0048192A" w:rsidP="009242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เอมส์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ดาต้า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เซ็นเตอร์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AB4D27">
              <w:rPr>
                <w:rFonts w:ascii="Angsana New" w:eastAsia="Calibri" w:hAnsi="Angsana New"/>
                <w:sz w:val="30"/>
                <w:szCs w:val="30"/>
                <w:lang w:bidi="th-TH"/>
              </w:rPr>
              <w:br/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ประเทศไทย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) </w:t>
            </w:r>
            <w:r w:rsidRPr="00AB4D27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>จำกัด</w:t>
            </w:r>
          </w:p>
        </w:tc>
      </w:tr>
      <w:tr w:rsidR="00D74FCF" w:rsidRPr="00AB4D27" w14:paraId="4A3FFFCD" w14:textId="7D877D7A" w:rsidTr="00D74FCF">
        <w:trPr>
          <w:trHeight w:val="20"/>
          <w:tblHeader/>
        </w:trPr>
        <w:tc>
          <w:tcPr>
            <w:tcW w:w="7290" w:type="dxa"/>
            <w:shd w:val="clear" w:color="auto" w:fill="auto"/>
          </w:tcPr>
          <w:p w14:paraId="1A94CD92" w14:textId="77777777" w:rsidR="00D74FCF" w:rsidRPr="00AB4D27" w:rsidRDefault="00D74FCF" w:rsidP="0087438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1E5AC94" w14:textId="6C99C6D2" w:rsidR="00D74FCF" w:rsidRPr="00AB4D27" w:rsidRDefault="00D74FCF" w:rsidP="0087438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48192A" w:rsidRPr="00AB4D27" w14:paraId="4909137A" w14:textId="731A7BF6" w:rsidTr="00D74FCF">
        <w:trPr>
          <w:trHeight w:val="20"/>
          <w:tblHeader/>
        </w:trPr>
        <w:tc>
          <w:tcPr>
            <w:tcW w:w="7290" w:type="dxa"/>
            <w:shd w:val="clear" w:color="auto" w:fill="auto"/>
          </w:tcPr>
          <w:p w14:paraId="14452C8C" w14:textId="77777777" w:rsidR="0048192A" w:rsidRPr="00AB4D27" w:rsidRDefault="0048192A" w:rsidP="0087438C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12702C" w14:textId="388C6216" w:rsidR="0048192A" w:rsidRPr="00AB4D27" w:rsidRDefault="0048192A" w:rsidP="0087438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74FCF" w:rsidRPr="00AB4D27" w14:paraId="6A387C29" w14:textId="10661FBB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7C3D1E70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890" w:type="dxa"/>
          </w:tcPr>
          <w:p w14:paraId="38DBF0F2" w14:textId="337FAD41" w:rsidR="00D74FCF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10,547</w:t>
            </w:r>
          </w:p>
        </w:tc>
      </w:tr>
      <w:tr w:rsidR="00D74FCF" w:rsidRPr="00AB4D27" w14:paraId="2F8065CC" w14:textId="68B74D9A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14002ABB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890" w:type="dxa"/>
          </w:tcPr>
          <w:p w14:paraId="5B28F70B" w14:textId="11086B93" w:rsidR="00D74FCF" w:rsidRPr="00372215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72215">
              <w:rPr>
                <w:rFonts w:ascii="Angsana New" w:eastAsia="Calibri" w:hAnsi="Angsana New"/>
                <w:sz w:val="30"/>
                <w:szCs w:val="30"/>
                <w:lang w:bidi="th-TH"/>
              </w:rPr>
              <w:t>(70,828)</w:t>
            </w:r>
          </w:p>
        </w:tc>
      </w:tr>
      <w:tr w:rsidR="00D74FCF" w:rsidRPr="00AB4D27" w14:paraId="33A18E41" w14:textId="4D9A42A1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6BCE17DA" w14:textId="530A7FCC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B4D27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AB4D27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1FAE7F7" w14:textId="0C8141B4" w:rsidR="00D74FCF" w:rsidRPr="00372215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372215">
              <w:rPr>
                <w:rFonts w:ascii="Angsana New" w:eastAsia="Calibri" w:hAnsi="Angsana New"/>
                <w:sz w:val="30"/>
                <w:szCs w:val="30"/>
                <w:lang w:bidi="th-TH"/>
              </w:rPr>
              <w:t>(70,828)</w:t>
            </w:r>
          </w:p>
        </w:tc>
      </w:tr>
      <w:tr w:rsidR="00D74FCF" w:rsidRPr="00AB4D27" w14:paraId="340810BD" w14:textId="01A1C188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57DB164C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26DE" w14:textId="1A679203" w:rsidR="00D74FCF" w:rsidRPr="00682380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</w:pPr>
            <w:r w:rsidRPr="00682380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(34,70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Pr="00682380">
              <w:rPr>
                <w:rFonts w:ascii="Angsana New" w:eastAsia="Calibri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74FCF" w:rsidRPr="00AB4D27" w14:paraId="0E6EDADA" w14:textId="1001EFCA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5260C8D8" w14:textId="33DD3166" w:rsidR="00D74FCF" w:rsidRPr="00AB4D27" w:rsidRDefault="00D74FCF" w:rsidP="004D2B97">
            <w:pPr>
              <w:ind w:left="144" w:hanging="60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558CEDB" w14:textId="77777777" w:rsidR="00D74FCF" w:rsidRPr="00AB4D27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20"/>
              </w:rPr>
            </w:pPr>
          </w:p>
        </w:tc>
      </w:tr>
      <w:tr w:rsidR="00D74FCF" w:rsidRPr="00AB4D27" w14:paraId="09C55345" w14:textId="31C8B3EF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05CB2FB7" w14:textId="615C7ABB" w:rsidR="00D74FCF" w:rsidRPr="00AB4D27" w:rsidRDefault="00D74FCF" w:rsidP="004D2B97">
            <w:pPr>
              <w:ind w:left="144" w:hanging="6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7BABB70E" w14:textId="4314E6B1" w:rsidR="00D74FCF" w:rsidRPr="001A7B85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1A7B85">
              <w:rPr>
                <w:rFonts w:ascii="Angsana New" w:eastAsia="Calibri" w:hAnsi="Angsana New"/>
                <w:sz w:val="30"/>
                <w:szCs w:val="30"/>
              </w:rPr>
              <w:t>4</w:t>
            </w: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1A7B85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812</w:t>
            </w:r>
          </w:p>
        </w:tc>
      </w:tr>
      <w:tr w:rsidR="00D74FCF" w:rsidRPr="00AB4D27" w14:paraId="7EE85A14" w14:textId="059A8F1F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4DCE976A" w14:textId="77777777" w:rsidR="00D74FCF" w:rsidRPr="00AB4D27" w:rsidRDefault="00D74FCF" w:rsidP="004D2B97">
            <w:pPr>
              <w:ind w:left="144" w:hanging="60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157155A2" w14:textId="05F8D42F" w:rsidR="00D74FCF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366,828</w:t>
            </w:r>
          </w:p>
        </w:tc>
      </w:tr>
      <w:tr w:rsidR="00D74FCF" w:rsidRPr="00AB4D27" w14:paraId="0CB77990" w14:textId="37EED243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32D4A136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</w:tcPr>
          <w:p w14:paraId="600526D6" w14:textId="6DF788D4" w:rsidR="00D74FCF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(139,349)</w:t>
            </w:r>
          </w:p>
        </w:tc>
      </w:tr>
      <w:tr w:rsidR="00D74FCF" w:rsidRPr="00AB4D27" w14:paraId="64BB5923" w14:textId="40AFB90F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75BF4AB9" w14:textId="77777777" w:rsidR="00D74FCF" w:rsidRPr="00AB4D27" w:rsidRDefault="00D74FCF" w:rsidP="004D2B97">
            <w:pPr>
              <w:spacing w:line="240" w:lineRule="auto"/>
              <w:ind w:firstLine="93"/>
              <w:rPr>
                <w:rFonts w:ascii="Angsana New" w:eastAsia="Calibri" w:hAnsi="Angsana New"/>
                <w:sz w:val="20"/>
                <w:szCs w:val="2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5B3BB5" w14:textId="29B284A2" w:rsidR="00D74FCF" w:rsidRPr="00C548C9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C548C9">
              <w:rPr>
                <w:rFonts w:ascii="Angsana New" w:eastAsia="Calibri" w:hAnsi="Angsana New"/>
                <w:sz w:val="30"/>
                <w:szCs w:val="30"/>
                <w:lang w:bidi="th-TH"/>
              </w:rPr>
              <w:t>(257,93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0</w:t>
            </w:r>
            <w:r w:rsidRPr="00C548C9">
              <w:rPr>
                <w:rFonts w:ascii="Angsana New" w:eastAsia="Calibri" w:hAnsi="Angsana New"/>
                <w:sz w:val="30"/>
                <w:szCs w:val="30"/>
                <w:lang w:bidi="th-TH"/>
              </w:rPr>
              <w:t>)</w:t>
            </w:r>
          </w:p>
        </w:tc>
      </w:tr>
      <w:tr w:rsidR="00D74FCF" w:rsidRPr="00AB4D27" w14:paraId="05A4309E" w14:textId="370E5EA1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02578144" w14:textId="09F6F7D2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30"/>
                <w:szCs w:val="30"/>
              </w:rPr>
              <w:t>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หนี้สิน) </w:t>
            </w:r>
            <w:r w:rsidRPr="00AB4D27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สุทธิ (ร้อยละ </w:t>
            </w:r>
            <w:r w:rsidRPr="00AB4D27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D511217" w14:textId="7CF393A3" w:rsidR="00D74FCF" w:rsidRPr="00465554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65554">
              <w:rPr>
                <w:rFonts w:ascii="Angsana New" w:eastAsia="Calibri" w:hAnsi="Angsana New"/>
                <w:sz w:val="30"/>
                <w:szCs w:val="30"/>
              </w:rPr>
              <w:t>12,361</w:t>
            </w:r>
          </w:p>
        </w:tc>
      </w:tr>
      <w:tr w:rsidR="00D74FCF" w:rsidRPr="00AB4D27" w14:paraId="4F0ACC2F" w14:textId="6A2FE0C2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06E9CBC8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9CE5B9A" w14:textId="1FA0961A" w:rsidR="00D74FCF" w:rsidRPr="004E58F5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4E58F5">
              <w:rPr>
                <w:rFonts w:ascii="Angsana New" w:eastAsia="Calibri" w:hAnsi="Angsana New"/>
                <w:sz w:val="30"/>
                <w:szCs w:val="30"/>
              </w:rPr>
              <w:t>6,05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D74FCF" w:rsidRPr="00AB4D27" w14:paraId="164D0ED2" w14:textId="0C9CF6B8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6C48022F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B4D27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B1A72A" w14:textId="392D18C5" w:rsidR="00D74FCF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230</w:t>
            </w:r>
          </w:p>
        </w:tc>
      </w:tr>
      <w:tr w:rsidR="00D74FCF" w:rsidRPr="00AB4D27" w14:paraId="57D36740" w14:textId="4666EA8C" w:rsidTr="00D74FCF">
        <w:trPr>
          <w:trHeight w:val="20"/>
        </w:trPr>
        <w:tc>
          <w:tcPr>
            <w:tcW w:w="7290" w:type="dxa"/>
            <w:shd w:val="clear" w:color="auto" w:fill="auto"/>
          </w:tcPr>
          <w:p w14:paraId="253E437D" w14:textId="77777777" w:rsidR="00D74FCF" w:rsidRPr="00AB4D27" w:rsidRDefault="00D74FCF" w:rsidP="004D2B97">
            <w:pPr>
              <w:ind w:firstLine="93"/>
              <w:rPr>
                <w:rFonts w:ascii="Angsana New" w:eastAsia="Calibri" w:hAnsi="Angsana New"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40D319" w14:textId="5C47709B" w:rsidR="00D74FCF" w:rsidRPr="002A589D" w:rsidRDefault="00D74FCF" w:rsidP="004D2B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0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A589D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6,28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8971FCB" w14:textId="1FA62DCD" w:rsidR="00383329" w:rsidRDefault="00383329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537E6AB" w14:textId="0C98F5C2" w:rsidR="00E93E98" w:rsidRDefault="00E93E98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318B977" w14:textId="77777777" w:rsidR="00E93E98" w:rsidRPr="003E5F99" w:rsidRDefault="00E93E98" w:rsidP="00383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5D486FB" w14:textId="2CD92083" w:rsidR="0052038E" w:rsidRDefault="00383329" w:rsidP="00520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75296">
        <w:rPr>
          <w:rFonts w:ascii="Angsana New" w:hAnsi="Angsana New" w:hint="cs"/>
          <w:sz w:val="30"/>
          <w:szCs w:val="30"/>
          <w:cs/>
        </w:rPr>
        <w:lastRenderedPageBreak/>
        <w:t>ใน</w:t>
      </w:r>
      <w:r w:rsidR="002375EA" w:rsidRPr="00E75296">
        <w:rPr>
          <w:rFonts w:ascii="Angsana New" w:hAnsi="Angsana New" w:hint="cs"/>
          <w:sz w:val="30"/>
          <w:szCs w:val="30"/>
          <w:cs/>
        </w:rPr>
        <w:t>ระหว่าง</w:t>
      </w:r>
      <w:r w:rsidR="00D74FCF" w:rsidRPr="00E75296">
        <w:rPr>
          <w:rFonts w:ascii="Angsana New" w:hAnsi="Angsana New" w:hint="cs"/>
          <w:sz w:val="30"/>
          <w:szCs w:val="30"/>
          <w:cs/>
        </w:rPr>
        <w:t xml:space="preserve">ปี </w:t>
      </w:r>
      <w:r w:rsidR="00D74FCF" w:rsidRPr="00E75296">
        <w:rPr>
          <w:rFonts w:ascii="Angsana New" w:hAnsi="Angsana New"/>
          <w:sz w:val="30"/>
          <w:szCs w:val="30"/>
        </w:rPr>
        <w:t xml:space="preserve">2565 </w:t>
      </w:r>
      <w:r w:rsidRPr="00E75296">
        <w:rPr>
          <w:rFonts w:ascii="Angsana New" w:hAnsi="Angsana New" w:hint="cs"/>
          <w:sz w:val="30"/>
          <w:szCs w:val="30"/>
          <w:cs/>
        </w:rPr>
        <w:t>บริษัท</w:t>
      </w:r>
      <w:r w:rsidR="00E93E98" w:rsidRPr="00E75296">
        <w:rPr>
          <w:rFonts w:ascii="Angsana New" w:hAnsi="Angsana New" w:hint="cs"/>
          <w:sz w:val="30"/>
          <w:szCs w:val="30"/>
          <w:cs/>
        </w:rPr>
        <w:t>รับรู้</w:t>
      </w:r>
      <w:r w:rsidR="0052038E" w:rsidRPr="00E75296">
        <w:rPr>
          <w:rFonts w:ascii="Angsana New" w:hAnsi="Angsana New"/>
          <w:sz w:val="30"/>
          <w:szCs w:val="30"/>
          <w:cs/>
        </w:rPr>
        <w:t>ส่วนแบ่งขาดทุน</w:t>
      </w:r>
      <w:r w:rsidR="00E93E98" w:rsidRPr="00E75296">
        <w:rPr>
          <w:rFonts w:ascii="Angsana New" w:hAnsi="Angsana New" w:hint="cs"/>
          <w:sz w:val="30"/>
          <w:szCs w:val="30"/>
          <w:cs/>
        </w:rPr>
        <w:t xml:space="preserve">จากบริษัทร่วมเป็นจำนวน </w:t>
      </w:r>
      <w:r w:rsidR="00E93E98" w:rsidRPr="00E75296">
        <w:rPr>
          <w:rFonts w:ascii="Angsana New" w:hAnsi="Angsana New"/>
          <w:sz w:val="30"/>
          <w:szCs w:val="30"/>
        </w:rPr>
        <w:t xml:space="preserve">6.29 </w:t>
      </w:r>
      <w:r w:rsidR="00E93E98" w:rsidRPr="00E75296">
        <w:rPr>
          <w:rFonts w:ascii="Angsana New" w:hAnsi="Angsana New" w:hint="cs"/>
          <w:sz w:val="30"/>
          <w:szCs w:val="30"/>
          <w:cs/>
        </w:rPr>
        <w:t>ล้านบาท ส่งผลให้</w:t>
      </w:r>
      <w:r w:rsidR="0052038E" w:rsidRPr="00E75296">
        <w:rPr>
          <w:rFonts w:ascii="Angsana New" w:hAnsi="Angsana New"/>
          <w:sz w:val="30"/>
          <w:szCs w:val="30"/>
          <w:cs/>
        </w:rPr>
        <w:t>มูลค่า</w:t>
      </w:r>
      <w:r w:rsidR="0052038E" w:rsidRPr="00E75296">
        <w:rPr>
          <w:rFonts w:ascii="Angsana New" w:hAnsi="Angsana New" w:hint="cs"/>
          <w:sz w:val="30"/>
          <w:szCs w:val="30"/>
          <w:cs/>
        </w:rPr>
        <w:t>เงินลงทุน</w:t>
      </w:r>
      <w:r w:rsidR="008736D8" w:rsidRPr="00E75296">
        <w:rPr>
          <w:rFonts w:ascii="Angsana New" w:hAnsi="Angsana New" w:hint="cs"/>
          <w:sz w:val="30"/>
          <w:szCs w:val="30"/>
          <w:cs/>
        </w:rPr>
        <w:t>ตามวิธีส่วนได้เสีย</w:t>
      </w:r>
      <w:r w:rsidR="0052038E" w:rsidRPr="00E75296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52038E" w:rsidRPr="00E75296">
        <w:rPr>
          <w:rFonts w:ascii="Angsana New" w:hAnsi="Angsana New"/>
          <w:sz w:val="30"/>
          <w:szCs w:val="30"/>
          <w:cs/>
        </w:rPr>
        <w:t>เท่าก</w:t>
      </w:r>
      <w:r w:rsidR="0052038E" w:rsidRPr="00E75296">
        <w:rPr>
          <w:rFonts w:ascii="Angsana New" w:hAnsi="Angsana New" w:hint="cs"/>
          <w:sz w:val="30"/>
          <w:szCs w:val="30"/>
          <w:cs/>
        </w:rPr>
        <w:t>ับ</w:t>
      </w:r>
      <w:r w:rsidR="0052038E" w:rsidRPr="00E75296">
        <w:rPr>
          <w:rFonts w:ascii="Angsana New" w:hAnsi="Angsana New"/>
          <w:sz w:val="30"/>
          <w:szCs w:val="30"/>
          <w:cs/>
        </w:rPr>
        <w:t>ศูนย์</w:t>
      </w:r>
      <w:r w:rsidR="0052038E" w:rsidRPr="00E75296">
        <w:rPr>
          <w:rFonts w:ascii="Angsana New" w:hAnsi="Angsana New" w:hint="cs"/>
          <w:sz w:val="30"/>
          <w:szCs w:val="30"/>
          <w:cs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E75296" w:rsidRPr="00E75296">
        <w:rPr>
          <w:rFonts w:ascii="Angsana New" w:hAnsi="Angsana New"/>
          <w:sz w:val="30"/>
          <w:szCs w:val="30"/>
        </w:rPr>
        <w:t xml:space="preserve">21 </w:t>
      </w:r>
      <w:r w:rsidR="00E75296" w:rsidRPr="00E7529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E75296" w:rsidRPr="00E75296">
        <w:rPr>
          <w:rFonts w:ascii="Angsana New" w:hAnsi="Angsana New"/>
          <w:sz w:val="30"/>
          <w:szCs w:val="30"/>
        </w:rPr>
        <w:t>2565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>กรรมการของบริษัทมีมติอนุมัติให้จำหน่ายเงินลงทุนในบริษัทร่วม</w:t>
      </w:r>
      <w:r w:rsidR="00E75296" w:rsidRPr="00E75296">
        <w:rPr>
          <w:rFonts w:ascii="Angsana New" w:hAnsi="Angsana New"/>
          <w:sz w:val="30"/>
          <w:szCs w:val="30"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>โดยเข้าทำสัญญาซื้อขายเพื่อขายหุ้นสามัญทั้งหมดที่บริษัทถืออยู่ในบริษัท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>เอมส์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>ดาต้า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>เซ็นเตอร์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(</w:t>
      </w:r>
      <w:r w:rsidR="00E75296" w:rsidRPr="00E75296">
        <w:rPr>
          <w:rFonts w:ascii="Angsana New" w:hAnsi="Angsana New" w:hint="cs"/>
          <w:sz w:val="30"/>
          <w:szCs w:val="30"/>
          <w:cs/>
        </w:rPr>
        <w:t>ประเทศไทย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) </w:t>
      </w:r>
      <w:r w:rsidR="00E75296" w:rsidRPr="00E75296">
        <w:rPr>
          <w:rFonts w:ascii="Angsana New" w:hAnsi="Angsana New" w:hint="cs"/>
          <w:sz w:val="30"/>
          <w:szCs w:val="30"/>
          <w:cs/>
        </w:rPr>
        <w:t>จำกัด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</w:t>
      </w:r>
      <w:r w:rsidR="00E75296" w:rsidRPr="00E75296">
        <w:rPr>
          <w:rFonts w:ascii="Angsana New" w:hAnsi="Angsana New" w:hint="cs"/>
          <w:sz w:val="30"/>
          <w:szCs w:val="30"/>
          <w:cs/>
        </w:rPr>
        <w:t>ให้กับผู้ซื้อ</w:t>
      </w:r>
      <w:r w:rsidR="00E75296" w:rsidRPr="00E75296">
        <w:rPr>
          <w:rFonts w:ascii="Angsana New" w:hAnsi="Angsana New"/>
          <w:sz w:val="30"/>
          <w:szCs w:val="30"/>
          <w:cs/>
        </w:rPr>
        <w:t xml:space="preserve"> </w:t>
      </w:r>
      <w:r w:rsidR="0052038E" w:rsidRPr="00E75296">
        <w:rPr>
          <w:rFonts w:ascii="Angsana New" w:hAnsi="Angsana New" w:hint="cs"/>
          <w:sz w:val="30"/>
          <w:szCs w:val="30"/>
          <w:cs/>
        </w:rPr>
        <w:t>การขายคาดว่าจะเสร็จ</w:t>
      </w:r>
      <w:r w:rsidR="00E75296" w:rsidRPr="00E75296">
        <w:rPr>
          <w:rFonts w:ascii="Angsana New" w:hAnsi="Angsana New" w:hint="cs"/>
          <w:sz w:val="30"/>
          <w:szCs w:val="30"/>
          <w:cs/>
        </w:rPr>
        <w:t>สิ้น</w:t>
      </w:r>
      <w:r w:rsidR="0052038E" w:rsidRPr="00E75296">
        <w:rPr>
          <w:rFonts w:ascii="Angsana New" w:hAnsi="Angsana New" w:hint="cs"/>
          <w:sz w:val="30"/>
          <w:szCs w:val="30"/>
          <w:cs/>
        </w:rPr>
        <w:t>ภายใน</w:t>
      </w:r>
      <w:r w:rsidR="00D47989" w:rsidRPr="00E75296">
        <w:rPr>
          <w:rFonts w:ascii="Angsana New" w:hAnsi="Angsana New" w:hint="cs"/>
          <w:sz w:val="30"/>
          <w:szCs w:val="30"/>
          <w:cs/>
        </w:rPr>
        <w:t>สิ้น</w:t>
      </w:r>
      <w:r w:rsidR="0052038E" w:rsidRPr="00E75296">
        <w:rPr>
          <w:rFonts w:ascii="Angsana New" w:hAnsi="Angsana New" w:hint="cs"/>
          <w:sz w:val="30"/>
          <w:szCs w:val="30"/>
          <w:cs/>
        </w:rPr>
        <w:t xml:space="preserve">ไตรมาส </w:t>
      </w:r>
      <w:r w:rsidR="0052038E" w:rsidRPr="00E75296">
        <w:rPr>
          <w:rFonts w:ascii="Angsana New" w:hAnsi="Angsana New"/>
          <w:sz w:val="30"/>
          <w:szCs w:val="30"/>
        </w:rPr>
        <w:t>2</w:t>
      </w:r>
      <w:r w:rsidR="0052038E" w:rsidRPr="00E75296">
        <w:rPr>
          <w:rFonts w:ascii="Angsana New" w:hAnsi="Angsana New" w:hint="cs"/>
          <w:sz w:val="30"/>
          <w:szCs w:val="30"/>
          <w:cs/>
        </w:rPr>
        <w:t xml:space="preserve"> ของปี </w:t>
      </w:r>
      <w:r w:rsidR="0052038E" w:rsidRPr="00E75296">
        <w:rPr>
          <w:rFonts w:ascii="Angsana New" w:hAnsi="Angsana New"/>
          <w:sz w:val="30"/>
          <w:szCs w:val="30"/>
        </w:rPr>
        <w:t xml:space="preserve">2566 </w:t>
      </w:r>
      <w:r w:rsidR="0052038E" w:rsidRPr="00E7529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2038E" w:rsidRPr="00E75296">
        <w:rPr>
          <w:rFonts w:ascii="Angsana New" w:hAnsi="Angsana New"/>
          <w:sz w:val="30"/>
          <w:szCs w:val="30"/>
        </w:rPr>
        <w:t xml:space="preserve">31 </w:t>
      </w:r>
      <w:r w:rsidR="0052038E" w:rsidRPr="00E7529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2038E" w:rsidRPr="00E75296">
        <w:rPr>
          <w:rFonts w:ascii="Angsana New" w:hAnsi="Angsana New"/>
          <w:sz w:val="30"/>
          <w:szCs w:val="30"/>
        </w:rPr>
        <w:t xml:space="preserve">2565 </w:t>
      </w:r>
      <w:r w:rsidR="0052038E" w:rsidRPr="00E75296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653905" w:rsidRPr="00E75296">
        <w:rPr>
          <w:rFonts w:ascii="Angsana New" w:hAnsi="Angsana New" w:hint="cs"/>
          <w:sz w:val="30"/>
          <w:szCs w:val="30"/>
          <w:cs/>
        </w:rPr>
        <w:t>ถูก</w:t>
      </w:r>
      <w:r w:rsidR="0052038E" w:rsidRPr="00E75296">
        <w:rPr>
          <w:rFonts w:ascii="Angsana New" w:hAnsi="Angsana New" w:hint="cs"/>
          <w:sz w:val="30"/>
          <w:szCs w:val="30"/>
          <w:cs/>
        </w:rPr>
        <w:t>จัดประเภทเป็นสินทรัพย์ไม่หมุนเวียนที่ถือไว้เพื่อขาย (</w:t>
      </w:r>
      <w:r w:rsidR="006D1D3F" w:rsidRPr="00E75296">
        <w:rPr>
          <w:rFonts w:ascii="Angsana New" w:hAnsi="Angsana New" w:hint="cs"/>
          <w:sz w:val="30"/>
          <w:szCs w:val="30"/>
          <w:cs/>
        </w:rPr>
        <w:t>ดู</w:t>
      </w:r>
      <w:r w:rsidR="0052038E" w:rsidRPr="00E75296">
        <w:rPr>
          <w:rFonts w:ascii="Angsana New" w:hAnsi="Angsana New" w:hint="cs"/>
          <w:sz w:val="30"/>
          <w:szCs w:val="30"/>
          <w:cs/>
        </w:rPr>
        <w:t>หมายเหตุข้อ</w:t>
      </w:r>
      <w:r w:rsidR="0052038E" w:rsidRPr="00E75296">
        <w:rPr>
          <w:rFonts w:ascii="Angsana New" w:hAnsi="Angsana New"/>
          <w:sz w:val="30"/>
          <w:szCs w:val="30"/>
          <w:cs/>
        </w:rPr>
        <w:t xml:space="preserve"> </w:t>
      </w:r>
      <w:r w:rsidR="0052038E" w:rsidRPr="00E75296">
        <w:rPr>
          <w:rFonts w:ascii="Angsana New" w:hAnsi="Angsana New"/>
          <w:sz w:val="30"/>
          <w:szCs w:val="30"/>
        </w:rPr>
        <w:t>8</w:t>
      </w:r>
      <w:r w:rsidR="0052038E" w:rsidRPr="00E75296">
        <w:rPr>
          <w:rFonts w:ascii="Angsana New" w:hAnsi="Angsana New"/>
          <w:sz w:val="30"/>
          <w:szCs w:val="30"/>
          <w:cs/>
        </w:rPr>
        <w:t>)</w:t>
      </w:r>
    </w:p>
    <w:p w14:paraId="20C10148" w14:textId="275AE9C5" w:rsidR="00E75296" w:rsidRDefault="00E75296" w:rsidP="00520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C6F066" w14:textId="46E6DC8D" w:rsidR="00E75296" w:rsidRPr="00E75296" w:rsidRDefault="00E75296" w:rsidP="00520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เงินกู้ยืมที่บริษัทร่วมยังคงค้างชำระต่อบริษัทตามสัญญาเงินกู้ยืมจากผู้ถือหุ้น รวมทั้งดอกเบี้ยค้างรับ ซึ่งเงินกู้ยืมและดอกเบี้ยค้างรับดังกล่าวจะถูกชำระคืนให้แก่บริษัทเต็มจำนวนภายใน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วัน หลังจากธุรกรรมการจำหน่ายหุ้นเสร็จสิ้น</w:t>
      </w:r>
      <w:r w:rsidR="00252F27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252F27">
        <w:rPr>
          <w:rFonts w:ascii="Angsana New" w:hAnsi="Angsana New"/>
          <w:sz w:val="30"/>
          <w:szCs w:val="30"/>
        </w:rPr>
        <w:t>4)</w:t>
      </w:r>
    </w:p>
    <w:p w14:paraId="29CB1C0A" w14:textId="77777777" w:rsidR="0052038E" w:rsidRPr="00D84FE4" w:rsidRDefault="0052038E" w:rsidP="00D8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642CD917" w14:textId="3965C023" w:rsidR="00645D36" w:rsidRPr="00AB4D27" w:rsidRDefault="004253C9" w:rsidP="00BC6E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อุปกรณ์โครงข่าย</w:t>
      </w:r>
    </w:p>
    <w:p w14:paraId="27913534" w14:textId="77777777" w:rsidR="000C02C2" w:rsidRPr="00D84FE4" w:rsidRDefault="000C02C2" w:rsidP="00D8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FD35EC" w:rsidRPr="00AB4D27" w14:paraId="22BF97B8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08B2CA4F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4E07F7F0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F45E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5EC" w:rsidRPr="00AB4D27" w14:paraId="2FEA32FC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2B2C260B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BC3050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64F5E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6FAEFA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อุปกรณ์โครงข่ายระหว่างติดตั้ง</w:t>
            </w:r>
          </w:p>
        </w:tc>
        <w:tc>
          <w:tcPr>
            <w:tcW w:w="270" w:type="dxa"/>
            <w:vAlign w:val="bottom"/>
          </w:tcPr>
          <w:p w14:paraId="459880E4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957D07" w14:textId="77777777" w:rsidR="00FD35EC" w:rsidRPr="00AB4D27" w:rsidRDefault="00FD35EC" w:rsidP="005D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35EC" w:rsidRPr="00AB4D27" w14:paraId="77909BAA" w14:textId="77777777" w:rsidTr="006B34F9">
        <w:trPr>
          <w:tblHeader/>
        </w:trPr>
        <w:tc>
          <w:tcPr>
            <w:tcW w:w="3960" w:type="dxa"/>
            <w:shd w:val="clear" w:color="auto" w:fill="auto"/>
          </w:tcPr>
          <w:p w14:paraId="46B2C54A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53477642" w14:textId="77777777" w:rsidR="00FD35EC" w:rsidRPr="00AB4D27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D35EC" w:rsidRPr="00AB4D27" w14:paraId="0C139929" w14:textId="77777777" w:rsidTr="006B34F9">
        <w:tc>
          <w:tcPr>
            <w:tcW w:w="3960" w:type="dxa"/>
            <w:shd w:val="clear" w:color="auto" w:fill="auto"/>
          </w:tcPr>
          <w:p w14:paraId="01B0B2DC" w14:textId="77777777" w:rsidR="00FD35EC" w:rsidRPr="006B34F9" w:rsidRDefault="00FD35EC" w:rsidP="00FD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34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CA5D30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65EE47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97303AA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083D9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AEF5AD" w14:textId="77777777" w:rsidR="00FD35EC" w:rsidRPr="00AB4D27" w:rsidRDefault="00FD35EC" w:rsidP="00FD35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B97" w:rsidRPr="00AB4D27" w14:paraId="65286598" w14:textId="77777777" w:rsidTr="006B34F9">
        <w:tc>
          <w:tcPr>
            <w:tcW w:w="3960" w:type="dxa"/>
            <w:shd w:val="clear" w:color="auto" w:fill="auto"/>
          </w:tcPr>
          <w:p w14:paraId="66E76CEB" w14:textId="54051EAC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A67F5" w14:textId="0EC0C9EE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3141E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BA7B53E" w14:textId="0DE579BD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</w:tcPr>
          <w:p w14:paraId="5BE0C60B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1A6884" w14:textId="29614AC5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764</w:t>
            </w:r>
          </w:p>
        </w:tc>
      </w:tr>
      <w:tr w:rsidR="004D2B97" w:rsidRPr="00AB4D27" w14:paraId="1BF8AC5E" w14:textId="77777777" w:rsidTr="006B34F9">
        <w:tc>
          <w:tcPr>
            <w:tcW w:w="3960" w:type="dxa"/>
          </w:tcPr>
          <w:p w14:paraId="59CE69A9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85262" w14:textId="4769E971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D5935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943DC4" w14:textId="793428A3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31F">
              <w:rPr>
                <w:rFonts w:ascii="Angsana New" w:hAnsi="Angsana New"/>
                <w:sz w:val="30"/>
                <w:szCs w:val="30"/>
                <w:lang w:bidi="th-TH"/>
              </w:rPr>
              <w:t>424,457</w:t>
            </w:r>
          </w:p>
        </w:tc>
        <w:tc>
          <w:tcPr>
            <w:tcW w:w="270" w:type="dxa"/>
          </w:tcPr>
          <w:p w14:paraId="4E12572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A7446C" w14:textId="08B8231F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520,302</w:t>
            </w:r>
          </w:p>
        </w:tc>
      </w:tr>
      <w:tr w:rsidR="004D2B97" w:rsidRPr="00AB4D27" w14:paraId="1988EB1D" w14:textId="77777777" w:rsidTr="006B34F9">
        <w:tc>
          <w:tcPr>
            <w:tcW w:w="3960" w:type="dxa"/>
          </w:tcPr>
          <w:p w14:paraId="2DF9506A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8ECA2C" w14:textId="6D3DDCD1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272,088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EE7C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3DB4ED" w14:textId="23246C03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left="-126" w:right="-1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(272,088)</w:t>
            </w:r>
          </w:p>
        </w:tc>
        <w:tc>
          <w:tcPr>
            <w:tcW w:w="270" w:type="dxa"/>
            <w:vAlign w:val="bottom"/>
          </w:tcPr>
          <w:p w14:paraId="3252AB7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888CA9" w14:textId="72EA9A72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left="68" w:right="3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D2B97" w:rsidRPr="00AB4D27" w14:paraId="1E0288B9" w14:textId="77777777" w:rsidTr="006B34F9">
        <w:tc>
          <w:tcPr>
            <w:tcW w:w="3960" w:type="dxa"/>
          </w:tcPr>
          <w:p w14:paraId="34B08875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FD0EF" w14:textId="40B0432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(42,667)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F584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D9CA80" w14:textId="2DBE268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left="-126"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(413)</w:t>
            </w:r>
          </w:p>
        </w:tc>
        <w:tc>
          <w:tcPr>
            <w:tcW w:w="270" w:type="dxa"/>
            <w:vAlign w:val="bottom"/>
          </w:tcPr>
          <w:p w14:paraId="763A40E7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D8C4CC" w14:textId="03B5FE9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(43,080)</w:t>
            </w:r>
          </w:p>
        </w:tc>
      </w:tr>
      <w:tr w:rsidR="004D2B97" w:rsidRPr="00AB4D27" w14:paraId="0CA31F13" w14:textId="77777777" w:rsidTr="006B34F9">
        <w:tc>
          <w:tcPr>
            <w:tcW w:w="3960" w:type="dxa"/>
            <w:shd w:val="clear" w:color="auto" w:fill="auto"/>
          </w:tcPr>
          <w:p w14:paraId="62034F8F" w14:textId="408F46B9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147D" w14:textId="77F4F1FF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5,791,149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EDCB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577F9" w14:textId="0AF4A93E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403,837</w:t>
            </w:r>
          </w:p>
        </w:tc>
        <w:tc>
          <w:tcPr>
            <w:tcW w:w="270" w:type="dxa"/>
          </w:tcPr>
          <w:p w14:paraId="6E286718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F07E32E" w14:textId="670D6EB0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6,194,986</w:t>
            </w:r>
          </w:p>
        </w:tc>
      </w:tr>
      <w:tr w:rsidR="004D2B97" w:rsidRPr="00AB4D27" w14:paraId="1441D9EF" w14:textId="77777777" w:rsidTr="006B34F9">
        <w:tc>
          <w:tcPr>
            <w:tcW w:w="3960" w:type="dxa"/>
          </w:tcPr>
          <w:p w14:paraId="68EBDAB1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319A62" w14:textId="5EDC0198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C7285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C25F1E" w14:textId="6F27010E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545,129</w:t>
            </w:r>
          </w:p>
        </w:tc>
        <w:tc>
          <w:tcPr>
            <w:tcW w:w="270" w:type="dxa"/>
          </w:tcPr>
          <w:p w14:paraId="46C7ACA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38848C" w14:textId="68E0E7A3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610,642</w:t>
            </w:r>
          </w:p>
        </w:tc>
      </w:tr>
      <w:tr w:rsidR="004D2B97" w:rsidRPr="00AB4D27" w14:paraId="3FEEFD8F" w14:textId="77777777" w:rsidTr="006B34F9">
        <w:tc>
          <w:tcPr>
            <w:tcW w:w="3960" w:type="dxa"/>
          </w:tcPr>
          <w:p w14:paraId="3D526F08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7A4B24" w14:textId="5EC49EFD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562,995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1779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76FCE8" w14:textId="5A775053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(562,995)</w:t>
            </w:r>
          </w:p>
        </w:tc>
        <w:tc>
          <w:tcPr>
            <w:tcW w:w="270" w:type="dxa"/>
            <w:vAlign w:val="bottom"/>
          </w:tcPr>
          <w:p w14:paraId="5CD12A9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F5AF828" w14:textId="2E5163CF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D2B97" w:rsidRPr="00AB4D27" w14:paraId="55FE18AA" w14:textId="77777777" w:rsidTr="006B34F9">
        <w:tc>
          <w:tcPr>
            <w:tcW w:w="3960" w:type="dxa"/>
          </w:tcPr>
          <w:p w14:paraId="4E82276C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2F3738" w14:textId="1C4FA827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(60,63</w:t>
            </w:r>
            <w:r w:rsidR="0025671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64925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710D634" w14:textId="57676E2B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(2,800)</w:t>
            </w:r>
          </w:p>
        </w:tc>
        <w:tc>
          <w:tcPr>
            <w:tcW w:w="270" w:type="dxa"/>
            <w:vAlign w:val="bottom"/>
          </w:tcPr>
          <w:p w14:paraId="4BF6407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14CCB5" w14:textId="4313B970" w:rsidR="004D2B97" w:rsidRPr="009816F1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(63,43</w:t>
            </w:r>
            <w:r w:rsidR="0025671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D2B97" w:rsidRPr="00AB4D27" w14:paraId="79F48CDE" w14:textId="77777777" w:rsidTr="006B34F9">
        <w:tc>
          <w:tcPr>
            <w:tcW w:w="3960" w:type="dxa"/>
            <w:shd w:val="clear" w:color="auto" w:fill="auto"/>
          </w:tcPr>
          <w:p w14:paraId="10051497" w14:textId="319BA615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3AEBC" w14:textId="785930D4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6,359,0</w:t>
            </w:r>
            <w:r w:rsidR="0025671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33FE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695EB" w14:textId="78553382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383,171</w:t>
            </w:r>
          </w:p>
        </w:tc>
        <w:tc>
          <w:tcPr>
            <w:tcW w:w="270" w:type="dxa"/>
          </w:tcPr>
          <w:p w14:paraId="6F2249E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6A6D" w14:textId="1AF6D3BF" w:rsidR="004D2B97" w:rsidRPr="00AB4D27" w:rsidRDefault="009816F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6,742,19</w:t>
            </w:r>
            <w:r w:rsidR="0025671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D2B97" w:rsidRPr="00D84FE4" w14:paraId="05C92F23" w14:textId="77777777" w:rsidTr="006B34F9">
        <w:tc>
          <w:tcPr>
            <w:tcW w:w="3960" w:type="dxa"/>
            <w:shd w:val="clear" w:color="auto" w:fill="auto"/>
          </w:tcPr>
          <w:p w14:paraId="79AB85BF" w14:textId="77777777" w:rsidR="004D2B97" w:rsidRPr="00D84FE4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36F1B7" w14:textId="77777777" w:rsidR="004D2B97" w:rsidRPr="00D84FE4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E3C0BE" w14:textId="77777777" w:rsidR="004D2B97" w:rsidRPr="00D84FE4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E65E288" w14:textId="77777777" w:rsidR="004D2B97" w:rsidRPr="00D84FE4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06D60" w14:textId="77777777" w:rsidR="004D2B97" w:rsidRPr="00D84FE4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60B9EA" w14:textId="77777777" w:rsidR="004D2B97" w:rsidRPr="00D84FE4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0EFEB27" w14:textId="77777777" w:rsidR="00FE2D0A" w:rsidRDefault="00FE2D0A"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422"/>
        <w:gridCol w:w="270"/>
        <w:gridCol w:w="1530"/>
      </w:tblGrid>
      <w:tr w:rsidR="00FE2D0A" w:rsidRPr="00AB4D27" w14:paraId="3D2FBCE9" w14:textId="77777777" w:rsidTr="001B12AE">
        <w:trPr>
          <w:tblHeader/>
        </w:trPr>
        <w:tc>
          <w:tcPr>
            <w:tcW w:w="3960" w:type="dxa"/>
            <w:shd w:val="clear" w:color="auto" w:fill="auto"/>
          </w:tcPr>
          <w:p w14:paraId="5F4AFC35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5ABA6E8B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0A" w:rsidRPr="00AB4D27" w14:paraId="3645AF9C" w14:textId="77777777" w:rsidTr="001B12AE">
        <w:trPr>
          <w:tblHeader/>
        </w:trPr>
        <w:tc>
          <w:tcPr>
            <w:tcW w:w="3960" w:type="dxa"/>
            <w:shd w:val="clear" w:color="auto" w:fill="auto"/>
          </w:tcPr>
          <w:p w14:paraId="6B6F1E7E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F1BE89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763DC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32EE3D0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อุปกรณ์โครงข่ายระหว่างติดตั้ง</w:t>
            </w:r>
          </w:p>
        </w:tc>
        <w:tc>
          <w:tcPr>
            <w:tcW w:w="270" w:type="dxa"/>
            <w:vAlign w:val="bottom"/>
          </w:tcPr>
          <w:p w14:paraId="38E663D3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907782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E2D0A" w:rsidRPr="00AB4D27" w14:paraId="3499394C" w14:textId="77777777" w:rsidTr="001B12AE">
        <w:trPr>
          <w:tblHeader/>
        </w:trPr>
        <w:tc>
          <w:tcPr>
            <w:tcW w:w="3960" w:type="dxa"/>
            <w:shd w:val="clear" w:color="auto" w:fill="auto"/>
          </w:tcPr>
          <w:p w14:paraId="2A6ED767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5"/>
            <w:shd w:val="clear" w:color="auto" w:fill="auto"/>
            <w:vAlign w:val="bottom"/>
          </w:tcPr>
          <w:p w14:paraId="794A5B30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D2B97" w:rsidRPr="00AB4D27" w14:paraId="1DB41A24" w14:textId="77777777" w:rsidTr="006B34F9">
        <w:tc>
          <w:tcPr>
            <w:tcW w:w="3960" w:type="dxa"/>
            <w:shd w:val="clear" w:color="auto" w:fill="auto"/>
          </w:tcPr>
          <w:p w14:paraId="0EDF8AA1" w14:textId="36CC9153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D5FCD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24A8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C0114C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D41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925E44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B97" w:rsidRPr="00AB4D27" w14:paraId="6033EF77" w14:textId="77777777" w:rsidTr="006B34F9">
        <w:tc>
          <w:tcPr>
            <w:tcW w:w="3960" w:type="dxa"/>
            <w:shd w:val="clear" w:color="auto" w:fill="auto"/>
          </w:tcPr>
          <w:p w14:paraId="601FCA56" w14:textId="419D33A4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23316" w14:textId="14889ACE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 w:bidi="th-TH"/>
              </w:rPr>
              <w:t>3,093,798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EB7C5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12CE62B" w14:textId="51327B3C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</w:tcPr>
          <w:p w14:paraId="4286E526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11C15D" w14:textId="790B7CEC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</w:tr>
      <w:tr w:rsidR="004D2B97" w:rsidRPr="00AB4D27" w14:paraId="4B972D75" w14:textId="77777777" w:rsidTr="006B34F9">
        <w:tc>
          <w:tcPr>
            <w:tcW w:w="3960" w:type="dxa"/>
            <w:shd w:val="clear" w:color="auto" w:fill="auto"/>
          </w:tcPr>
          <w:p w14:paraId="43768A89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D8F99" w14:textId="2E275BB8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346,968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B4A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A13CDD" w14:textId="24564F6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8CE17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F72019" w14:textId="53569AAE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346,968</w:t>
            </w:r>
          </w:p>
        </w:tc>
      </w:tr>
      <w:tr w:rsidR="004D2B97" w:rsidRPr="00AB4D27" w14:paraId="2D1A1F83" w14:textId="77777777" w:rsidTr="006B34F9">
        <w:tc>
          <w:tcPr>
            <w:tcW w:w="3960" w:type="dxa"/>
            <w:shd w:val="clear" w:color="auto" w:fill="auto"/>
          </w:tcPr>
          <w:p w14:paraId="01B7BB32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9530E7" w14:textId="06258F7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(4,502)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1C93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C101AE8" w14:textId="48A8B45E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539A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E0BF5D" w14:textId="56CC59BB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(4,502)</w:t>
            </w:r>
          </w:p>
        </w:tc>
      </w:tr>
      <w:tr w:rsidR="004D2B97" w:rsidRPr="00AB4D27" w14:paraId="412400FD" w14:textId="77777777" w:rsidTr="006B34F9">
        <w:tc>
          <w:tcPr>
            <w:tcW w:w="3960" w:type="dxa"/>
            <w:shd w:val="clear" w:color="auto" w:fill="auto"/>
          </w:tcPr>
          <w:p w14:paraId="5E37BE6D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9153A3" w14:textId="7683733E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(35,117)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2473E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B3E3BF" w14:textId="27BB99EC" w:rsidR="004D2B97" w:rsidRPr="00AB4D27" w:rsidRDefault="004D2B97" w:rsidP="00604B91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35088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408D7" w14:textId="7A4AF504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(35,117)</w:t>
            </w:r>
          </w:p>
        </w:tc>
      </w:tr>
      <w:tr w:rsidR="004D2B97" w:rsidRPr="00AB4D27" w14:paraId="16C6DB08" w14:textId="77777777" w:rsidTr="006B34F9">
        <w:tc>
          <w:tcPr>
            <w:tcW w:w="3960" w:type="dxa"/>
            <w:shd w:val="clear" w:color="auto" w:fill="auto"/>
          </w:tcPr>
          <w:p w14:paraId="1D46BE6F" w14:textId="5AB4283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4579B" w14:textId="28A6884D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3,401,147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1A06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2CFF5" w14:textId="17C7B08A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22,657</w:t>
            </w:r>
          </w:p>
        </w:tc>
        <w:tc>
          <w:tcPr>
            <w:tcW w:w="270" w:type="dxa"/>
          </w:tcPr>
          <w:p w14:paraId="0140A34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39F66" w14:textId="62CC6B4F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3,423,804</w:t>
            </w:r>
          </w:p>
        </w:tc>
      </w:tr>
      <w:tr w:rsidR="004D2B97" w:rsidRPr="00AB4D27" w14:paraId="7E728E5D" w14:textId="77777777" w:rsidTr="006B34F9">
        <w:tc>
          <w:tcPr>
            <w:tcW w:w="3960" w:type="dxa"/>
            <w:shd w:val="clear" w:color="auto" w:fill="auto"/>
          </w:tcPr>
          <w:p w14:paraId="65CD921D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6B60AE" w14:textId="1F5914C8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329,080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8B1DA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7BCC57" w14:textId="377F01AB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5AFEC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ECAB40" w14:textId="32C86E47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329,080</w:t>
            </w:r>
          </w:p>
        </w:tc>
      </w:tr>
      <w:tr w:rsidR="004D2B97" w:rsidRPr="00AB4D27" w14:paraId="584ADF9A" w14:textId="77777777" w:rsidTr="006B34F9">
        <w:tc>
          <w:tcPr>
            <w:tcW w:w="3960" w:type="dxa"/>
            <w:shd w:val="clear" w:color="auto" w:fill="auto"/>
          </w:tcPr>
          <w:p w14:paraId="0BCC7701" w14:textId="4F861443" w:rsidR="004D2B97" w:rsidRPr="00AB4D27" w:rsidRDefault="0019575F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D2B97" w:rsidRPr="00AB4D27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D2B97" w:rsidRPr="00AB4D2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FE2686" w14:textId="257F859C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</w:t>
            </w:r>
            <w:r w:rsidR="0019575F">
              <w:rPr>
                <w:rFonts w:ascii="Angsana New" w:hAnsi="Angsana New"/>
                <w:sz w:val="30"/>
                <w:szCs w:val="30"/>
                <w:lang w:val="en-US" w:bidi="th-TH"/>
              </w:rPr>
              <w:t>,263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8AF4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00842E2" w14:textId="043B7C05" w:rsidR="004D2B97" w:rsidRPr="00AB4D27" w:rsidRDefault="0019575F" w:rsidP="0019575F">
            <w:pPr>
              <w:pStyle w:val="acctfourfigures"/>
              <w:tabs>
                <w:tab w:val="clear" w:pos="765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57FA8BA7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CC5E4F" w14:textId="6C033B93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9575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9575F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D2B97" w:rsidRPr="00AB4D27" w14:paraId="09B3F84C" w14:textId="77777777" w:rsidTr="006B34F9">
        <w:tc>
          <w:tcPr>
            <w:tcW w:w="3960" w:type="dxa"/>
            <w:shd w:val="clear" w:color="auto" w:fill="auto"/>
          </w:tcPr>
          <w:p w14:paraId="4B710E28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38EDFF" w14:textId="0942C960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(56,732)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F24D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04C702" w14:textId="6234185A" w:rsidR="004D2B97" w:rsidRPr="006B34F9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538A7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F2EE7D" w14:textId="41AA001D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(56,732)</w:t>
            </w:r>
          </w:p>
        </w:tc>
      </w:tr>
      <w:tr w:rsidR="004D2B97" w:rsidRPr="00AB4D27" w14:paraId="66B2D3FB" w14:textId="77777777" w:rsidTr="006B34F9">
        <w:tc>
          <w:tcPr>
            <w:tcW w:w="3960" w:type="dxa"/>
            <w:shd w:val="clear" w:color="auto" w:fill="auto"/>
          </w:tcPr>
          <w:p w14:paraId="584928A4" w14:textId="24690AE5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8FBCA" w14:textId="218737A6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</w:t>
            </w:r>
            <w:r w:rsidR="00FE7B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0308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36597" w14:textId="5F56519C" w:rsidR="004D2B97" w:rsidRPr="00AB4D27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E7BA9">
              <w:rPr>
                <w:rFonts w:ascii="Angsana New" w:hAnsi="Angsana New"/>
                <w:b/>
                <w:bCs/>
                <w:sz w:val="30"/>
                <w:szCs w:val="30"/>
              </w:rPr>
              <w:t>3,09</w:t>
            </w:r>
            <w:r w:rsidR="0019575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BD3FE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A3A7F" w14:textId="5D5828AA" w:rsidR="004D2B97" w:rsidRPr="00604B91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</w:t>
            </w:r>
            <w:r w:rsidR="00FE7B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3,32</w:t>
            </w:r>
            <w:r w:rsidR="001957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D2B97" w:rsidRPr="00AB4D27" w14:paraId="273AB376" w14:textId="77777777" w:rsidTr="006B34F9">
        <w:tc>
          <w:tcPr>
            <w:tcW w:w="3960" w:type="dxa"/>
            <w:shd w:val="clear" w:color="auto" w:fill="auto"/>
          </w:tcPr>
          <w:p w14:paraId="0531E805" w14:textId="77777777" w:rsidR="002375EA" w:rsidRDefault="002375EA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CCFF33" w14:textId="6450A760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6705CA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56146A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159EDE9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907D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7DC6A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B97" w:rsidRPr="00AB4D27" w14:paraId="716262D4" w14:textId="77777777" w:rsidTr="006B34F9">
        <w:tc>
          <w:tcPr>
            <w:tcW w:w="3960" w:type="dxa"/>
            <w:shd w:val="clear" w:color="auto" w:fill="auto"/>
          </w:tcPr>
          <w:p w14:paraId="12037197" w14:textId="4D3E3421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29586B" w14:textId="6CE1B972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2,390,002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1BAF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DD80A0" w14:textId="160240F2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381,180</w:t>
            </w:r>
          </w:p>
        </w:tc>
        <w:tc>
          <w:tcPr>
            <w:tcW w:w="270" w:type="dxa"/>
          </w:tcPr>
          <w:p w14:paraId="249C422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1DB2F" w14:textId="70E470E3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2,771,182</w:t>
            </w:r>
          </w:p>
        </w:tc>
      </w:tr>
      <w:tr w:rsidR="004D2B97" w:rsidRPr="00AB4D27" w14:paraId="2E9F68F3" w14:textId="77777777" w:rsidTr="006B34F9">
        <w:tc>
          <w:tcPr>
            <w:tcW w:w="3960" w:type="dxa"/>
            <w:shd w:val="clear" w:color="auto" w:fill="auto"/>
          </w:tcPr>
          <w:p w14:paraId="6676472A" w14:textId="74C37561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502AD" w14:textId="0C8C63B3" w:rsidR="004D2B97" w:rsidRPr="00D07883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2,68</w:t>
            </w:r>
            <w:r w:rsidR="00FE7B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8,78</w:t>
            </w:r>
            <w:r w:rsidR="00904B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4A0A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51A64" w14:textId="75C6154B" w:rsidR="004D2B97" w:rsidRPr="00D07883" w:rsidRDefault="00604B91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360,</w:t>
            </w:r>
            <w:r w:rsidR="00FE7B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904B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</w:tcPr>
          <w:p w14:paraId="6132265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7059E" w14:textId="17DDFCBF" w:rsidR="004D2B97" w:rsidRPr="00FE7BA9" w:rsidRDefault="00D07883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</w:t>
            </w:r>
            <w:r w:rsidR="00FE7B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8,867</w:t>
            </w:r>
          </w:p>
        </w:tc>
      </w:tr>
    </w:tbl>
    <w:p w14:paraId="2AEF1B63" w14:textId="77777777" w:rsidR="00FD35EC" w:rsidRPr="006F204E" w:rsidRDefault="00FD35EC" w:rsidP="00312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A7A02" w14:textId="203674A0" w:rsidR="00F50E78" w:rsidRPr="00AB4D27" w:rsidRDefault="00F50E78" w:rsidP="00F50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ธันวาคม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245F07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บริษัทมีอุปกรณ์โครงข่ายซึ่งมีมูลค่าสุทธิตามบัญชีจำนวน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1A7B85">
        <w:rPr>
          <w:rFonts w:ascii="Angsana New" w:hAnsi="Angsana New"/>
          <w:sz w:val="30"/>
          <w:szCs w:val="30"/>
        </w:rPr>
        <w:t>7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</w:t>
      </w:r>
      <w:r w:rsidR="008852DA">
        <w:rPr>
          <w:rFonts w:ascii="Angsana New" w:hAnsi="Angsana New"/>
          <w:i/>
          <w:iCs/>
          <w:sz w:val="30"/>
          <w:szCs w:val="30"/>
        </w:rPr>
        <w:t>4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8852DA">
        <w:rPr>
          <w:rFonts w:ascii="Angsana New" w:hAnsi="Angsana New"/>
          <w:i/>
          <w:iCs/>
          <w:sz w:val="30"/>
          <w:szCs w:val="30"/>
        </w:rPr>
        <w:t>7</w:t>
      </w:r>
      <w:r w:rsidRPr="00AB4D2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i/>
          <w:iCs/>
          <w:sz w:val="30"/>
          <w:szCs w:val="30"/>
          <w:cs/>
        </w:rPr>
        <w:t>)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ติดตั้งอยู่ในพื้นที่ของคู่สัญญารายหนึ่ง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โดยเมื่อสิ้นสุดระยะเวลาสัญญา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อุปกรณ์โครงข่ายดังกล่าวจะตกเป็นกรรมสิทธิ์ของคู่สัญญาทันที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โดยบริษัทให้สิทธิแก่คู่สัญญาใช้ประโยชน์จากอุปกรณ์โครงข่ายบางส่วน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และมีภาระผูกพันที่ต้องแบ่งรายได้จากอุปกรณ์โครงข่ายข้างต้นบางส่วนให้แก่คู่สัญญาตามสัดส่วนที่ระบุไว้ในสัญญาเป็นรายปีตลอดอายุสัญญา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นอกจากนี้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ตกลงชำระส่วนแบ่งรายได้ขั้นต่ำตามจำนวนที่ระบุในสัญญาเพื่อเป็นการประกันรายได้ให้กับคู่สัญญา</w:t>
      </w:r>
    </w:p>
    <w:p w14:paraId="13862806" w14:textId="77777777" w:rsidR="00400A6B" w:rsidRPr="006F204E" w:rsidRDefault="00400A6B" w:rsidP="00E12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905D00" w14:textId="7B8FCF8B" w:rsidR="00D837F0" w:rsidRDefault="00F50E78" w:rsidP="00A4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และคู่สัญญาได้ตกลงยกเลิกการใช้บริการบางส่วนของบันทึกความเข้าใจการร่วมจัดสร้างและบริหารจัดการอุปกรณ์โครงข่า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ซึ่งภายใต้บันทึกความเข้าใจการร่วมจัดสร้างและบริหารจัดการ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เมื่อสิ้นสุดระยะเวลาบันทึกความเข้าใจ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บริษัทตกลงโอนกรรมสิทธิ์ในอุปกรณ์โครงข่ายดังกล่าวเป็นของอีกฝ่ายหนึ่ง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โดยคิดราคาตามที่ทั้งสองฝ่ายจะตกลงกัน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ซึ่งอยู่ในระหว่างการเจรจาตกลง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โดย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ณ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วันที่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ธันวาคม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AC033F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บริษัทมีอุปกรณ์โครงข่ายตามบันทึกความเข้าใจดังกล่าวมูลค่าสุทธิตามบัญชีจำนวน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="001A7B85">
        <w:rPr>
          <w:rFonts w:ascii="Angsana New" w:hAnsi="Angsana New"/>
          <w:sz w:val="30"/>
          <w:szCs w:val="30"/>
        </w:rPr>
        <w:t>1</w:t>
      </w:r>
      <w:r w:rsidR="000115D7">
        <w:rPr>
          <w:rFonts w:ascii="Angsana New" w:hAnsi="Angsana New"/>
          <w:sz w:val="30"/>
          <w:szCs w:val="30"/>
        </w:rPr>
        <w:t>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</w:t>
      </w:r>
      <w:r w:rsidR="00AC033F">
        <w:rPr>
          <w:rFonts w:ascii="Angsana New" w:hAnsi="Angsana New"/>
          <w:i/>
          <w:iCs/>
          <w:sz w:val="30"/>
          <w:szCs w:val="30"/>
        </w:rPr>
        <w:t>4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1</w:t>
      </w:r>
      <w:r w:rsidR="00AC033F">
        <w:rPr>
          <w:rFonts w:ascii="Angsana New" w:hAnsi="Angsana New"/>
          <w:i/>
          <w:iCs/>
          <w:sz w:val="30"/>
          <w:szCs w:val="30"/>
        </w:rPr>
        <w:t>2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B4D27">
        <w:rPr>
          <w:rFonts w:ascii="Angsana New" w:hAnsi="Angsana New"/>
          <w:i/>
          <w:iCs/>
          <w:sz w:val="30"/>
          <w:szCs w:val="30"/>
          <w:cs/>
        </w:rPr>
        <w:t>)</w:t>
      </w:r>
      <w:r w:rsidRPr="00AB4D27">
        <w:rPr>
          <w:rFonts w:ascii="Angsana New" w:hAnsi="Angsana New"/>
          <w:sz w:val="30"/>
          <w:szCs w:val="30"/>
        </w:rPr>
        <w:t xml:space="preserve"> </w:t>
      </w:r>
    </w:p>
    <w:p w14:paraId="571A0812" w14:textId="77777777" w:rsidR="006D1D3F" w:rsidRDefault="006D1D3F" w:rsidP="00A4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A108B9" w14:textId="62559BF2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7F0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ข้อจำกัดภายใต้สัญญาเงินกู้ยืมกับ</w:t>
      </w:r>
      <w:r w:rsidR="003E257B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4DD87055" w14:textId="77777777" w:rsidR="00D837F0" w:rsidRP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73D389" w14:textId="1CB48F0E" w:rsidR="00D837F0" w:rsidRDefault="00D837F0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37F0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 w:rsidR="003E257B">
        <w:rPr>
          <w:rFonts w:ascii="Angsana New" w:hAnsi="Angsana New" w:hint="cs"/>
          <w:sz w:val="30"/>
          <w:szCs w:val="30"/>
          <w:cs/>
        </w:rPr>
        <w:t>ยืม</w:t>
      </w:r>
      <w:r w:rsidRPr="00D837F0">
        <w:rPr>
          <w:rFonts w:ascii="Angsana New" w:hAnsi="Angsana New" w:hint="cs"/>
          <w:sz w:val="30"/>
          <w:szCs w:val="30"/>
          <w:cs/>
        </w:rPr>
        <w:t>กับ</w:t>
      </w:r>
      <w:r w:rsidR="003E257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837F0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837F0">
        <w:rPr>
          <w:rFonts w:ascii="Angsana New" w:hAnsi="Angsana New"/>
          <w:sz w:val="30"/>
          <w:szCs w:val="30"/>
          <w:cs/>
        </w:rPr>
        <w:t xml:space="preserve"> </w:t>
      </w:r>
      <w:r w:rsidR="00AC5C5C">
        <w:rPr>
          <w:rFonts w:ascii="Angsana New" w:hAnsi="Angsana New" w:hint="cs"/>
          <w:sz w:val="30"/>
          <w:szCs w:val="30"/>
          <w:cs/>
        </w:rPr>
        <w:t>ซึ่ง</w:t>
      </w:r>
      <w:r w:rsidR="00AC5C5C" w:rsidRPr="00AC5C5C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บริษัทต้องปฏิบัติตามเงื่อนไขบางประการเกี่ยวกั</w:t>
      </w:r>
      <w:r w:rsidR="00AC5C5C">
        <w:rPr>
          <w:rFonts w:ascii="Angsana New" w:hAnsi="Angsana New" w:hint="cs"/>
          <w:sz w:val="30"/>
          <w:szCs w:val="30"/>
          <w:cs/>
        </w:rPr>
        <w:t>บ</w:t>
      </w:r>
      <w:r w:rsidR="00AC5C5C" w:rsidRPr="00AC5C5C">
        <w:rPr>
          <w:rFonts w:ascii="Angsana New" w:hAnsi="Angsana New" w:hint="cs"/>
          <w:sz w:val="30"/>
          <w:szCs w:val="30"/>
          <w:cs/>
        </w:rPr>
        <w:t>การจำหน่าย</w:t>
      </w:r>
      <w:r w:rsidR="00AC5C5C" w:rsidRPr="00AC5C5C">
        <w:rPr>
          <w:rFonts w:ascii="Angsana New" w:hAnsi="Angsana New"/>
          <w:sz w:val="30"/>
          <w:szCs w:val="30"/>
          <w:cs/>
        </w:rPr>
        <w:t xml:space="preserve"> </w:t>
      </w:r>
      <w:r w:rsidR="00AC5C5C" w:rsidRPr="00AC5C5C">
        <w:rPr>
          <w:rFonts w:ascii="Angsana New" w:hAnsi="Angsana New" w:hint="cs"/>
          <w:sz w:val="30"/>
          <w:szCs w:val="30"/>
          <w:cs/>
        </w:rPr>
        <w:t>โอน</w:t>
      </w:r>
      <w:r w:rsidR="00AC5C5C" w:rsidRPr="00AC5C5C">
        <w:rPr>
          <w:rFonts w:ascii="Angsana New" w:hAnsi="Angsana New"/>
          <w:sz w:val="30"/>
          <w:szCs w:val="30"/>
          <w:cs/>
        </w:rPr>
        <w:t xml:space="preserve"> </w:t>
      </w:r>
      <w:r w:rsidR="00AC5C5C" w:rsidRPr="00AC5C5C">
        <w:rPr>
          <w:rFonts w:ascii="Angsana New" w:hAnsi="Angsana New" w:hint="cs"/>
          <w:sz w:val="30"/>
          <w:szCs w:val="30"/>
          <w:cs/>
        </w:rPr>
        <w:t>ให้เช่า</w:t>
      </w:r>
      <w:r w:rsidR="00AC5C5C">
        <w:rPr>
          <w:rFonts w:ascii="Angsana New" w:hAnsi="Angsana New" w:hint="cs"/>
          <w:sz w:val="30"/>
          <w:szCs w:val="30"/>
          <w:cs/>
        </w:rPr>
        <w:t xml:space="preserve"> หรือการก่อให้เกิดภาระผูกพันใดๆ กับ</w:t>
      </w:r>
      <w:r w:rsidR="00AC5C5C" w:rsidRPr="00AC5C5C">
        <w:rPr>
          <w:rFonts w:ascii="Angsana New" w:hAnsi="Angsana New" w:hint="cs"/>
          <w:sz w:val="30"/>
          <w:szCs w:val="30"/>
          <w:cs/>
        </w:rPr>
        <w:t>อุปกรณ์โครงข่าย</w:t>
      </w:r>
    </w:p>
    <w:p w14:paraId="55E0D0DE" w14:textId="2CB9CB1D" w:rsidR="006D1D3F" w:rsidRDefault="006D1D3F" w:rsidP="00D83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67BF23" w14:textId="1B3A49BB" w:rsidR="000C02C2" w:rsidRPr="00AB4D27" w:rsidRDefault="005003A3" w:rsidP="00400A6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</w:t>
      </w:r>
      <w:r w:rsidRPr="00AB4D2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อาคารและอุปกรณ์</w:t>
      </w:r>
    </w:p>
    <w:p w14:paraId="508241C3" w14:textId="14FA8710" w:rsidR="00E124D1" w:rsidRPr="00F34871" w:rsidRDefault="00E124D1" w:rsidP="00F34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2"/>
        <w:gridCol w:w="918"/>
        <w:gridCol w:w="270"/>
        <w:gridCol w:w="1080"/>
        <w:gridCol w:w="270"/>
        <w:gridCol w:w="990"/>
        <w:gridCol w:w="247"/>
        <w:gridCol w:w="833"/>
        <w:gridCol w:w="246"/>
        <w:gridCol w:w="924"/>
        <w:gridCol w:w="246"/>
        <w:gridCol w:w="924"/>
        <w:gridCol w:w="8"/>
      </w:tblGrid>
      <w:tr w:rsidR="008109B5" w:rsidRPr="00AB4D27" w14:paraId="5AEEEF43" w14:textId="77777777" w:rsidTr="006B34F9">
        <w:trPr>
          <w:tblHeader/>
        </w:trPr>
        <w:tc>
          <w:tcPr>
            <w:tcW w:w="2232" w:type="dxa"/>
            <w:shd w:val="clear" w:color="auto" w:fill="auto"/>
          </w:tcPr>
          <w:p w14:paraId="6733B51E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shd w:val="clear" w:color="auto" w:fill="auto"/>
            <w:vAlign w:val="bottom"/>
          </w:tcPr>
          <w:p w14:paraId="463E311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/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AB4D2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109B5" w:rsidRPr="00AB4D27" w14:paraId="3566E638" w14:textId="77777777" w:rsidTr="006B34F9">
        <w:trPr>
          <w:gridAfter w:val="1"/>
          <w:wAfter w:w="8" w:type="dxa"/>
          <w:tblHeader/>
        </w:trPr>
        <w:tc>
          <w:tcPr>
            <w:tcW w:w="2232" w:type="dxa"/>
            <w:shd w:val="clear" w:color="auto" w:fill="auto"/>
          </w:tcPr>
          <w:p w14:paraId="1B5DD35B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0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961014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7BD60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08" w:firstLine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CE38C9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8654EFD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3FCD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71E58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>ส่วนปรับปรุงสินทรัพย์เช่า</w:t>
            </w:r>
          </w:p>
        </w:tc>
        <w:tc>
          <w:tcPr>
            <w:tcW w:w="270" w:type="dxa"/>
            <w:vAlign w:val="bottom"/>
          </w:tcPr>
          <w:p w14:paraId="4A33DAD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5ECE15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เครื่องตกแต่ง ติดตั้ง และ</w:t>
            </w: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อุปกรณ์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14D804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CAFE9DF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ABD061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165CDD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 w:hint="cs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967837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C8E97EA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109B5" w:rsidRPr="00AB4D27" w14:paraId="452DE378" w14:textId="77777777" w:rsidTr="006B34F9">
        <w:trPr>
          <w:tblHeader/>
        </w:trPr>
        <w:tc>
          <w:tcPr>
            <w:tcW w:w="2232" w:type="dxa"/>
            <w:shd w:val="clear" w:color="auto" w:fill="auto"/>
          </w:tcPr>
          <w:p w14:paraId="479AAFB6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6956" w:type="dxa"/>
            <w:gridSpan w:val="12"/>
            <w:shd w:val="clear" w:color="auto" w:fill="auto"/>
            <w:vAlign w:val="bottom"/>
          </w:tcPr>
          <w:p w14:paraId="68A96252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AB4D2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109B5" w:rsidRPr="00AB4D27" w14:paraId="11DCC457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C7C39DB" w14:textId="77777777" w:rsidR="008109B5" w:rsidRPr="00AB4D27" w:rsidRDefault="008109B5" w:rsidP="00E20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574EE2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E0BF7C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EBAD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F16AF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A188C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3092E96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124CE060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4878FA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955DED8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52DE02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3C1BCEE4" w14:textId="77777777" w:rsidR="008109B5" w:rsidRPr="00AB4D27" w:rsidRDefault="008109B5" w:rsidP="00E202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2B97" w:rsidRPr="00AB4D27" w14:paraId="2D4BEE8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5D650A55" w14:textId="5DF574BC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26EBC85" w14:textId="340D0346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2ED59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81731" w14:textId="1F09E8D4" w:rsidR="004D2B97" w:rsidRPr="004D2B9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340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270" w:type="dxa"/>
          </w:tcPr>
          <w:p w14:paraId="74BEA4EA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C99759" w14:textId="5D42DB21" w:rsidR="004D2B97" w:rsidRPr="004D2B97" w:rsidRDefault="004D2B97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522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C0125D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38D5C3E" w14:textId="1381542F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1883ED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489E6ED" w14:textId="5938D410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726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CE50A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19BB3C1" w14:textId="6342D749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232</w:t>
            </w:r>
          </w:p>
        </w:tc>
      </w:tr>
      <w:tr w:rsidR="004D2B97" w:rsidRPr="00AB4D27" w14:paraId="7D832235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50A4460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36F3735" w14:textId="2BFC4B94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5B33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8F8FA" w14:textId="68D3D735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2,143</w:t>
            </w:r>
          </w:p>
        </w:tc>
        <w:tc>
          <w:tcPr>
            <w:tcW w:w="270" w:type="dxa"/>
          </w:tcPr>
          <w:p w14:paraId="7DD4914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5E70C" w14:textId="2655E6CE" w:rsidR="004D2B97" w:rsidRPr="00AB4D27" w:rsidRDefault="004D2B97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11,477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0D8F4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563D6690" w14:textId="120615A6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CA1">
              <w:rPr>
                <w:rFonts w:ascii="Angsana New" w:hAnsi="Angsana New"/>
                <w:sz w:val="24"/>
                <w:szCs w:val="24"/>
                <w:lang w:val="en-US"/>
              </w:rPr>
              <w:t>3,3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473C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629C453" w14:textId="5BC5247F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>
              <w:rPr>
                <w:rFonts w:ascii="Angsana New" w:hAnsi="Angsana New"/>
                <w:sz w:val="24"/>
                <w:szCs w:val="24"/>
              </w:rPr>
              <w:t>,07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5D7EB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4CD409A7" w14:textId="2B4752EB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28,065</w:t>
            </w:r>
          </w:p>
        </w:tc>
      </w:tr>
      <w:tr w:rsidR="004D2B97" w:rsidRPr="00AB4D27" w14:paraId="3AC994F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2AC44397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0187DF6" w14:textId="6CA08F0C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50B6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246E0" w14:textId="25D2900B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9,937</w:t>
            </w:r>
          </w:p>
        </w:tc>
        <w:tc>
          <w:tcPr>
            <w:tcW w:w="270" w:type="dxa"/>
            <w:vAlign w:val="bottom"/>
          </w:tcPr>
          <w:p w14:paraId="7655F9E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602C57" w14:textId="2CC2F85B" w:rsidR="004D2B97" w:rsidRPr="00AB4D27" w:rsidRDefault="004D2B97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3,613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91EC5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02453D7" w14:textId="7E15C7BC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0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B14C9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8D38BB3" w14:textId="21AF9A87" w:rsidR="004D2B97" w:rsidRPr="00AB4D27" w:rsidRDefault="004D2B97" w:rsidP="004D2B9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234FE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550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A34C3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11B07D74" w14:textId="5995221D" w:rsidR="004D2B97" w:rsidRPr="00AB4D27" w:rsidRDefault="004D2B97" w:rsidP="004D2B97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D2B97" w:rsidRPr="00AB4D27" w14:paraId="15E212C4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6263DE88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217811D" w14:textId="4CF7E509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0F3A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01767" w14:textId="5AF4DB85" w:rsidR="004D2B97" w:rsidRPr="00AB4D27" w:rsidRDefault="004D2B97" w:rsidP="002375E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9E8AB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C15BF" w14:textId="6B43AC8D" w:rsidR="004D2B97" w:rsidRPr="00AB4D27" w:rsidRDefault="004D2B97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(1,376)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1B31FB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D592BBF" w14:textId="06D54F63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015C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57F5F03" w14:textId="53FAAFF4" w:rsidR="004D2B97" w:rsidRPr="00AB4D27" w:rsidRDefault="004D2B97" w:rsidP="002375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6CBE19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0C58DE9" w14:textId="69B4DCBC" w:rsidR="004D2B97" w:rsidRPr="00AB4D27" w:rsidRDefault="004D2B97" w:rsidP="004D2B9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(1,376)</w:t>
            </w:r>
          </w:p>
        </w:tc>
      </w:tr>
      <w:tr w:rsidR="004D2B97" w:rsidRPr="00AB4D27" w14:paraId="1D11C3AE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CF6AAFE" w14:textId="1CEADC55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</w:t>
            </w:r>
          </w:p>
          <w:p w14:paraId="3E0A982F" w14:textId="0DD2B280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011BA" w14:textId="5A8515BA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74EA3B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AB538" w14:textId="3E9F5CF5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352,476</w:t>
            </w:r>
          </w:p>
        </w:tc>
        <w:tc>
          <w:tcPr>
            <w:tcW w:w="270" w:type="dxa"/>
          </w:tcPr>
          <w:p w14:paraId="421712B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36BDFF" w14:textId="02BDFB6C" w:rsidR="004D2B97" w:rsidRPr="00AB4D27" w:rsidRDefault="004D2B97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207,236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23913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7B470" w14:textId="4D631E9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5,721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22207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CE0C" w14:textId="6E99AE8B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4455F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5A38427" w14:textId="18CA0EF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597,921</w:t>
            </w:r>
          </w:p>
        </w:tc>
      </w:tr>
      <w:tr w:rsidR="004D2B97" w:rsidRPr="00AB4D27" w14:paraId="5F297870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4D8CB943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52F83D4" w14:textId="07122629" w:rsidR="004D2B97" w:rsidRPr="00AB4D27" w:rsidRDefault="00597356" w:rsidP="005973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11AA8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C8732E" w14:textId="7FE99AE9" w:rsidR="004D2B97" w:rsidRPr="00AB4D27" w:rsidRDefault="00597356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5,161</w:t>
            </w:r>
          </w:p>
        </w:tc>
        <w:tc>
          <w:tcPr>
            <w:tcW w:w="270" w:type="dxa"/>
          </w:tcPr>
          <w:p w14:paraId="5CF75E8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F1A747" w14:textId="0E9FF98B" w:rsidR="004D2B97" w:rsidRPr="002375EA" w:rsidRDefault="00597356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13,48</w:t>
            </w:r>
            <w:r w:rsidR="002375EA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AB008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040C5B8" w14:textId="73C70100" w:rsidR="004D2B97" w:rsidRPr="00AB4D27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2375E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EDC29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F4DFA48" w14:textId="4783A434" w:rsidR="004D2B97" w:rsidRPr="00C44CF2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4,163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87A0EE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7359F34" w14:textId="04614DC8" w:rsidR="004D2B97" w:rsidRPr="00AB4D27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23,264</w:t>
            </w:r>
          </w:p>
        </w:tc>
      </w:tr>
      <w:tr w:rsidR="004D2B97" w:rsidRPr="00AB4D27" w14:paraId="5967C8C3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54FE45EA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A2E0B41" w14:textId="584A5B0D" w:rsidR="004D2B97" w:rsidRPr="00AB4D27" w:rsidRDefault="00597356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2770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E47FF" w14:textId="3C01DD57" w:rsidR="004D2B97" w:rsidRPr="00AB4D27" w:rsidRDefault="00597356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126"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4,058</w:t>
            </w:r>
          </w:p>
        </w:tc>
        <w:tc>
          <w:tcPr>
            <w:tcW w:w="270" w:type="dxa"/>
            <w:vAlign w:val="bottom"/>
          </w:tcPr>
          <w:p w14:paraId="4B2D01C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9870F" w14:textId="0ED7B48A" w:rsidR="004D2B97" w:rsidRPr="00AB4D27" w:rsidRDefault="00597356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26"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AF0F89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8F3C060" w14:textId="41A8CD16" w:rsidR="004D2B97" w:rsidRPr="00BB065B" w:rsidRDefault="00597356" w:rsidP="004D2B97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28194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F5DF8E2" w14:textId="139BEDEE" w:rsidR="004D2B97" w:rsidRPr="00AB4D27" w:rsidRDefault="00597356" w:rsidP="004D2B9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(4,292)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21ABE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6DCC806D" w14:textId="23F196E6" w:rsidR="004D2B97" w:rsidRPr="001A7B85" w:rsidRDefault="00597356" w:rsidP="004D2B97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D2B97" w:rsidRPr="00AB4D27" w14:paraId="65BCA092" w14:textId="77777777" w:rsidTr="006B34F9">
        <w:trPr>
          <w:gridAfter w:val="1"/>
          <w:wAfter w:w="8" w:type="dxa"/>
        </w:trPr>
        <w:tc>
          <w:tcPr>
            <w:tcW w:w="2232" w:type="dxa"/>
          </w:tcPr>
          <w:p w14:paraId="7D8DC1B8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89B7737" w14:textId="3793EAA0" w:rsidR="004D2B97" w:rsidRPr="00AB4D27" w:rsidRDefault="00597356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440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F4CD71" w14:textId="2E953417" w:rsidR="004D2B97" w:rsidRPr="00AB4D27" w:rsidRDefault="00597356" w:rsidP="004D2B9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7A214C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5C31C1" w14:textId="34D40D7B" w:rsidR="004D2B97" w:rsidRPr="00AB4D27" w:rsidRDefault="00597356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(25,195)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7EDAE7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44A5CFF" w14:textId="03D0A8A7" w:rsidR="004D2B97" w:rsidRPr="00AB4D27" w:rsidRDefault="00597356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DEA012" w14:textId="77777777" w:rsidR="004D2B97" w:rsidRPr="00597356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EAF8890" w14:textId="60037CDB" w:rsidR="004D2B97" w:rsidRPr="00AB4D27" w:rsidRDefault="00597356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16D4BB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vAlign w:val="bottom"/>
          </w:tcPr>
          <w:p w14:paraId="79EBCA4B" w14:textId="6B796FF5" w:rsidR="004D2B97" w:rsidRPr="00AB4D27" w:rsidRDefault="00597356" w:rsidP="004D2B9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(25,195)</w:t>
            </w:r>
          </w:p>
        </w:tc>
      </w:tr>
      <w:tr w:rsidR="004D2B97" w:rsidRPr="00AB4D27" w14:paraId="21DFDE66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068EEAA" w14:textId="69F025DD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CB7AC" w14:textId="30C3586E" w:rsidR="004D2B97" w:rsidRPr="00AB4D27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EFF8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A0CD" w14:textId="1822E6EB" w:rsidR="004D2B97" w:rsidRPr="00AB4D27" w:rsidRDefault="00597356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361,695</w:t>
            </w:r>
          </w:p>
        </w:tc>
        <w:tc>
          <w:tcPr>
            <w:tcW w:w="270" w:type="dxa"/>
          </w:tcPr>
          <w:p w14:paraId="1E8ED2A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540F0" w14:textId="16F312E9" w:rsidR="004D2B97" w:rsidRPr="00AB4D27" w:rsidRDefault="00597356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195,76</w:t>
            </w:r>
            <w:r w:rsidR="002375E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092E5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2F8A7" w14:textId="6D1B3909" w:rsidR="004D2B97" w:rsidRPr="00AB4D27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5,87</w:t>
            </w:r>
            <w:r w:rsidR="002375E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49D19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B8805" w14:textId="27670E42" w:rsidR="004D2B97" w:rsidRPr="00AB4D27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9DF7B0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40CE8" w14:textId="4FFC9A5B" w:rsidR="004D2B97" w:rsidRPr="00AB4D27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595,990</w:t>
            </w:r>
          </w:p>
        </w:tc>
      </w:tr>
      <w:tr w:rsidR="004D2B97" w:rsidRPr="00F34871" w14:paraId="5DD43E9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2463B8CA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8E37A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2BB0E9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C291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B3268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F991AE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568824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B54E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853E37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08565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FA3D1F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A867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4D2B97" w:rsidRPr="00AB4D27" w14:paraId="64FEB975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38353274" w14:textId="77777777" w:rsidR="004D2B9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</w:p>
          <w:p w14:paraId="327262DA" w14:textId="0BD96833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6FA5F6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2AB8B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9367" w14:textId="77777777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AFB13A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2F03F8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B80B5A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F982F65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F1C45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CC5019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29781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5F00BBB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2B97" w:rsidRPr="00AB4D27" w14:paraId="6D70652D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B1DA402" w14:textId="453EF510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7F0407D" w14:textId="45D70B89" w:rsidR="004D2B97" w:rsidRPr="004D2B9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E297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8F72E6" w14:textId="3ABA9A29" w:rsidR="004D2B97" w:rsidRPr="004D2B9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221</w:t>
            </w:r>
          </w:p>
        </w:tc>
        <w:tc>
          <w:tcPr>
            <w:tcW w:w="270" w:type="dxa"/>
          </w:tcPr>
          <w:p w14:paraId="3437DCAA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1929F1" w14:textId="08659491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829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6AE7A2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4E44E69A" w14:textId="179CD4EF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4F76FD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794A7F8" w14:textId="2FC58ED3" w:rsidR="004D2B97" w:rsidRPr="004D2B9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FCA9B0" w14:textId="77777777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406A18C" w14:textId="60495D9E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318</w:t>
            </w:r>
            <w:r w:rsidRPr="004D2B97">
              <w:rPr>
                <w:rFonts w:ascii="Angsana New" w:hAnsi="Angsana New"/>
                <w:sz w:val="24"/>
                <w:szCs w:val="24"/>
              </w:rPr>
              <w:t>,</w:t>
            </w:r>
            <w:r w:rsidRPr="004D2B97">
              <w:rPr>
                <w:rFonts w:ascii="Angsana New" w:hAnsi="Angsana New"/>
                <w:sz w:val="24"/>
                <w:szCs w:val="24"/>
                <w:lang w:val="en-US"/>
              </w:rPr>
              <w:t>402</w:t>
            </w:r>
          </w:p>
        </w:tc>
      </w:tr>
      <w:tr w:rsidR="004D2B97" w:rsidRPr="00AB4D27" w14:paraId="0C3C337C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BE67014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D42E08E" w14:textId="0DF2146F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D968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759FCD" w14:textId="6702223F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64AD">
              <w:rPr>
                <w:rFonts w:ascii="Angsana New" w:hAnsi="Angsana New"/>
                <w:sz w:val="24"/>
                <w:szCs w:val="24"/>
              </w:rPr>
              <w:t>16,88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280499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9543E9" w14:textId="1645DFBE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3421">
              <w:rPr>
                <w:rFonts w:ascii="Angsana New" w:hAnsi="Angsana New"/>
                <w:sz w:val="24"/>
                <w:szCs w:val="24"/>
              </w:rPr>
              <w:t>7,129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F5B11BE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73C48687" w14:textId="082A9E0A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6DBB">
              <w:rPr>
                <w:rFonts w:ascii="Angsana New" w:hAnsi="Angsana New"/>
                <w:sz w:val="24"/>
                <w:szCs w:val="24"/>
              </w:rPr>
              <w:t>210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9E77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AE0EABC" w14:textId="4CF8D811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9A24D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183E6DC" w14:textId="099CFA5E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F86DBB">
              <w:rPr>
                <w:rFonts w:ascii="Angsana New" w:hAnsi="Angsana New"/>
                <w:sz w:val="24"/>
                <w:szCs w:val="24"/>
              </w:rPr>
              <w:t>,22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4D2B97" w:rsidRPr="00AB4D27" w14:paraId="10CFEC96" w14:textId="77777777" w:rsidTr="004B6BEF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C8FC571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FC8D4" w14:textId="6500E0DD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845E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B2EA" w14:textId="65927C85" w:rsidR="004D2B97" w:rsidRPr="00AB4D27" w:rsidRDefault="004D2B97" w:rsidP="004D2B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E57D5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05831D" w14:textId="42035D1C" w:rsidR="004D2B97" w:rsidRPr="00AB4D27" w:rsidRDefault="004D2B97" w:rsidP="004D2B9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3421">
              <w:rPr>
                <w:rFonts w:ascii="Angsana New" w:hAnsi="Angsana New"/>
                <w:sz w:val="24"/>
                <w:szCs w:val="24"/>
              </w:rPr>
              <w:t>(1,330)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83BE9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34C2B" w14:textId="2CA116C3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FDF8F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0D5A" w14:textId="171C142F" w:rsidR="004D2B97" w:rsidRPr="00AB4D27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7B10C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0AA3F" w14:textId="2B3AADEE" w:rsidR="004D2B97" w:rsidRPr="00AB4D27" w:rsidRDefault="004D2B97" w:rsidP="004D2B9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6DBB">
              <w:rPr>
                <w:rFonts w:ascii="Angsana New" w:hAnsi="Angsana New"/>
                <w:sz w:val="24"/>
                <w:szCs w:val="24"/>
              </w:rPr>
              <w:t>(1,330)</w:t>
            </w:r>
          </w:p>
        </w:tc>
      </w:tr>
      <w:tr w:rsidR="004D2B97" w:rsidRPr="00AB4D27" w14:paraId="47409B0C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3B3E4BA" w14:textId="50BA7C29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A643F" w14:textId="052F5776" w:rsidR="004D2B97" w:rsidRPr="001A7B85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49F5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1635" w14:textId="043AEEBC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151,10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B9DCE09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F626DB" w14:textId="63E563DB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187,628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3D758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19674" w14:textId="7234C64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2,562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85A9A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A000C" w14:textId="6DA7D6C7" w:rsidR="004D2B97" w:rsidRPr="003234FE" w:rsidRDefault="004D2B97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70B5C9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AA960" w14:textId="5AE77EA9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341,29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4D2B97" w:rsidRPr="00AB4D27" w14:paraId="7764E183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1488E6AA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1147A20" w14:textId="7B30454D" w:rsidR="004D2B97" w:rsidRPr="00AB4D27" w:rsidRDefault="006F72DE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9E164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8CCE7" w14:textId="56E11917" w:rsidR="004D2B97" w:rsidRPr="006F72DE" w:rsidRDefault="006F72DE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6F72DE">
              <w:rPr>
                <w:rFonts w:ascii="Angsana New" w:hAnsi="Angsana New"/>
                <w:sz w:val="24"/>
                <w:szCs w:val="24"/>
              </w:rPr>
              <w:t>18,31</w:t>
            </w:r>
            <w:r w:rsidR="002375E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3269751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BEA00C" w14:textId="53CE55CA" w:rsidR="004D2B97" w:rsidRPr="0030167C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0167C">
              <w:rPr>
                <w:rFonts w:ascii="Angsana New" w:hAnsi="Angsana New"/>
                <w:sz w:val="24"/>
                <w:szCs w:val="24"/>
              </w:rPr>
              <w:t>7,365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0EA86A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6B5FC79B" w14:textId="14F64C5D" w:rsidR="004D2B97" w:rsidRPr="0030167C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</w:t>
            </w:r>
            <w:r w:rsidR="002375E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9666A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05AD9EE" w14:textId="7A2DEA82" w:rsidR="004D2B97" w:rsidRPr="0030167C" w:rsidRDefault="0030167C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76F1B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31E2B03" w14:textId="3EBC11D5" w:rsidR="004D2B97" w:rsidRPr="0030167C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</w:tr>
      <w:tr w:rsidR="004D2B97" w:rsidRPr="00AB4D27" w14:paraId="70BF8E5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42C4D1B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51B02" w14:textId="05DF82E7" w:rsidR="004D2B97" w:rsidRPr="0030167C" w:rsidRDefault="006F72DE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0167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A0779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D8E70" w14:textId="58005317" w:rsidR="004D2B97" w:rsidRPr="0030167C" w:rsidRDefault="006F72DE" w:rsidP="004D2B9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</w:rPr>
            </w:pPr>
            <w:r w:rsidRPr="003016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AE4497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A2FE4" w14:textId="2192DEA1" w:rsidR="004D2B97" w:rsidRPr="0030167C" w:rsidRDefault="0030167C" w:rsidP="004D2B9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0167C">
              <w:rPr>
                <w:rFonts w:ascii="Angsana New" w:hAnsi="Angsana New"/>
                <w:sz w:val="24"/>
                <w:szCs w:val="24"/>
              </w:rPr>
              <w:t>(24,967)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C3245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13F08" w14:textId="1FA9F875" w:rsidR="004D2B97" w:rsidRPr="0030167C" w:rsidRDefault="0030167C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DBF80F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855B3" w14:textId="4E8A70FD" w:rsidR="004D2B97" w:rsidRPr="0030167C" w:rsidRDefault="0030167C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CB6C7" w14:textId="77777777" w:rsidR="004D2B97" w:rsidRPr="0030167C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CC8C8" w14:textId="5CCE249D" w:rsidR="004D2B97" w:rsidRPr="0030167C" w:rsidRDefault="0030167C" w:rsidP="004D2B97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(24,967)</w:t>
            </w:r>
          </w:p>
        </w:tc>
      </w:tr>
      <w:tr w:rsidR="004D2B97" w:rsidRPr="00AB4D27" w14:paraId="054D6AA9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7FC4E989" w14:textId="58C008B0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DC2" w14:textId="6AAD88FE" w:rsidR="004D2B97" w:rsidRPr="001A7B85" w:rsidRDefault="006F72DE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18A3EC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59D07" w14:textId="6AD8118C" w:rsidR="004D2B97" w:rsidRPr="001A7B85" w:rsidRDefault="006F72DE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169,41</w:t>
            </w:r>
            <w:r w:rsidR="002375EA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C75FEF8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33960" w14:textId="55FF1C29" w:rsidR="004D2B97" w:rsidRPr="001A7B85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7CE414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6A2B0" w14:textId="73DBF09B" w:rsidR="004D2B97" w:rsidRPr="001A7B85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</w:t>
            </w:r>
            <w:r w:rsidR="002375EA">
              <w:rPr>
                <w:rFonts w:ascii="Angsana New" w:hAnsi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C2874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E745" w14:textId="301D8C2D" w:rsidR="004D2B97" w:rsidRPr="001A7B85" w:rsidRDefault="0030167C" w:rsidP="004D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9D2918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E4E45" w14:textId="26791892" w:rsidR="004D2B97" w:rsidRPr="001A7B85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342,692</w:t>
            </w:r>
          </w:p>
        </w:tc>
      </w:tr>
      <w:tr w:rsidR="004D2B97" w:rsidRPr="00F34871" w14:paraId="43E490E2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060194B6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01B0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099FFD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BB20F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ABABF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DB0E4C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9C05C71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724EF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409C0B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F4D2D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30A8DD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B0751" w14:textId="77777777" w:rsidR="004D2B97" w:rsidRPr="00F34871" w:rsidRDefault="004D2B97" w:rsidP="00F3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4D2B97" w:rsidRPr="00AB4D27" w14:paraId="54BAE3BF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3296FBA7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BF9E008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144A0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9C8F1" w14:textId="77777777" w:rsidR="004D2B97" w:rsidRPr="00AB4D27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E6E7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F08574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3C7741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5B7B05D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F598A7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2EE39B3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286BC2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1BAC23F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D2B97" w:rsidRPr="00AB4D27" w14:paraId="5A6DE77A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20BFEFB4" w14:textId="3735354D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3C172E" w14:textId="0DEDB5BD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32,236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20B78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8EA034" w14:textId="078EED7F" w:rsidR="004D2B97" w:rsidRPr="001A7B85" w:rsidRDefault="004D2B97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201,37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6A4F224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E9FD50" w14:textId="72CC5AA3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19,608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A79C50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247005" w14:textId="28950DFD" w:rsidR="004D2B97" w:rsidRPr="001A7B85" w:rsidRDefault="004D2B97" w:rsidP="00301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3,15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A55AF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E5DEE9" w14:textId="1C69AEC0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A55D4C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F8FF7B" w14:textId="4769974B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7B85">
              <w:rPr>
                <w:rFonts w:ascii="Angsana New" w:hAnsi="Angsana New"/>
                <w:b/>
                <w:bCs/>
                <w:sz w:val="24"/>
                <w:szCs w:val="24"/>
              </w:rPr>
              <w:t>256,62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4D2B97" w:rsidRPr="00AB4D27" w14:paraId="2A2030E2" w14:textId="77777777" w:rsidTr="006B34F9">
        <w:trPr>
          <w:gridAfter w:val="1"/>
          <w:wAfter w:w="8" w:type="dxa"/>
        </w:trPr>
        <w:tc>
          <w:tcPr>
            <w:tcW w:w="2232" w:type="dxa"/>
            <w:shd w:val="clear" w:color="auto" w:fill="auto"/>
          </w:tcPr>
          <w:p w14:paraId="45560C56" w14:textId="3C1AA2D3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C9A45" w14:textId="1CE8B02B" w:rsidR="004D2B97" w:rsidRPr="001A7B85" w:rsidRDefault="006F72DE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7132D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974B1D" w14:textId="3FEA5395" w:rsidR="004D2B97" w:rsidRPr="001A7B85" w:rsidRDefault="006F72DE" w:rsidP="004D2B9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192,27</w:t>
            </w:r>
            <w:r w:rsidR="002375E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E295FFD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545F8E" w14:textId="4890BACB" w:rsidR="004D2B97" w:rsidRPr="001A7B85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25,73</w:t>
            </w:r>
            <w:r w:rsidR="002375E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E27AC5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C832D" w14:textId="7EB3ACD9" w:rsidR="004D2B97" w:rsidRPr="001A7B85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2,626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912440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868FD" w14:textId="639CA086" w:rsidR="004D2B97" w:rsidRPr="001A7B85" w:rsidRDefault="0030167C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50A587" w14:textId="77777777" w:rsidR="004D2B97" w:rsidRPr="001A7B85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AEA03" w14:textId="156AE1CE" w:rsidR="004D2B97" w:rsidRPr="00597356" w:rsidRDefault="00597356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253,298</w:t>
            </w:r>
          </w:p>
        </w:tc>
      </w:tr>
    </w:tbl>
    <w:p w14:paraId="39A0D5A0" w14:textId="0026D66E" w:rsidR="003E257B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37F0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ข้อจำกัดภายใต้สัญญาเงินกู้ยืมกับ</w:t>
      </w:r>
      <w:r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6CFCF71A" w14:textId="77777777" w:rsidR="00F34871" w:rsidRPr="00F34871" w:rsidRDefault="00F34871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3EE4770" w14:textId="7537F1FF" w:rsidR="00AC5C5C" w:rsidRDefault="003E257B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37F0">
        <w:rPr>
          <w:rFonts w:ascii="Angsana New" w:hAnsi="Angsana New" w:hint="cs"/>
          <w:sz w:val="30"/>
          <w:szCs w:val="30"/>
          <w:cs/>
        </w:rPr>
        <w:t>บริษัทได้ทำสัญญาเงินกู้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D837F0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D837F0"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837F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AC5C5C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บริษัทต้องปฏิบัติตามเงื่อนไขบางประการเกี่ยวกั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AC5C5C">
        <w:rPr>
          <w:rFonts w:ascii="Angsana New" w:hAnsi="Angsana New" w:hint="cs"/>
          <w:sz w:val="30"/>
          <w:szCs w:val="30"/>
          <w:cs/>
        </w:rPr>
        <w:t>การจำหน่าย</w:t>
      </w:r>
      <w:r w:rsidRPr="00AC5C5C">
        <w:rPr>
          <w:rFonts w:ascii="Angsana New" w:hAnsi="Angsana New"/>
          <w:sz w:val="30"/>
          <w:szCs w:val="30"/>
          <w:cs/>
        </w:rPr>
        <w:t xml:space="preserve"> </w:t>
      </w:r>
      <w:r w:rsidRPr="00AC5C5C">
        <w:rPr>
          <w:rFonts w:ascii="Angsana New" w:hAnsi="Angsana New" w:hint="cs"/>
          <w:sz w:val="30"/>
          <w:szCs w:val="30"/>
          <w:cs/>
        </w:rPr>
        <w:t>โอน</w:t>
      </w:r>
      <w:r w:rsidRPr="00AC5C5C">
        <w:rPr>
          <w:rFonts w:ascii="Angsana New" w:hAnsi="Angsana New"/>
          <w:sz w:val="30"/>
          <w:szCs w:val="30"/>
          <w:cs/>
        </w:rPr>
        <w:t xml:space="preserve"> </w:t>
      </w:r>
      <w:r w:rsidRPr="00AC5C5C">
        <w:rPr>
          <w:rFonts w:ascii="Angsana New" w:hAnsi="Angsana New" w:hint="cs"/>
          <w:sz w:val="30"/>
          <w:szCs w:val="30"/>
          <w:cs/>
        </w:rPr>
        <w:t>ให้เช่า</w:t>
      </w:r>
      <w:r>
        <w:rPr>
          <w:rFonts w:ascii="Angsana New" w:hAnsi="Angsana New" w:hint="cs"/>
          <w:sz w:val="30"/>
          <w:szCs w:val="30"/>
          <w:cs/>
        </w:rPr>
        <w:t xml:space="preserve"> หรือการก่อให้เกิดภาระผูกพันใดๆ กับ</w:t>
      </w:r>
      <w:r w:rsidR="00AC5C5C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7E4BB839" w14:textId="77777777" w:rsidR="00FE2D0A" w:rsidRDefault="00FE2D0A" w:rsidP="003E2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10C8B" w14:textId="498AADF8" w:rsidR="000F614D" w:rsidRPr="008109B5" w:rsidRDefault="00D77369" w:rsidP="00E124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26A25A5D" w14:textId="77777777" w:rsidR="00865C87" w:rsidRPr="00F34871" w:rsidRDefault="00865C87" w:rsidP="00F34871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51"/>
        <w:gridCol w:w="1890"/>
        <w:gridCol w:w="270"/>
        <w:gridCol w:w="1890"/>
      </w:tblGrid>
      <w:tr w:rsidR="00D73407" w:rsidRPr="00AB4D27" w14:paraId="3AF715FE" w14:textId="1CC9C201" w:rsidTr="00493B16">
        <w:trPr>
          <w:cantSplit/>
          <w:tblHeader/>
        </w:trPr>
        <w:tc>
          <w:tcPr>
            <w:tcW w:w="5051" w:type="dxa"/>
            <w:vAlign w:val="bottom"/>
            <w:hideMark/>
          </w:tcPr>
          <w:p w14:paraId="3D716AD7" w14:textId="01890A6B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050" w:type="dxa"/>
            <w:gridSpan w:val="3"/>
            <w:hideMark/>
          </w:tcPr>
          <w:p w14:paraId="03245830" w14:textId="0F630B6F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AB4D2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407" w:rsidRPr="00AB4D27" w14:paraId="3AE19DB9" w14:textId="77777777" w:rsidTr="00493B16">
        <w:trPr>
          <w:cantSplit/>
          <w:tblHeader/>
        </w:trPr>
        <w:tc>
          <w:tcPr>
            <w:tcW w:w="5051" w:type="dxa"/>
            <w:vAlign w:val="bottom"/>
          </w:tcPr>
          <w:p w14:paraId="76E27D32" w14:textId="264AEA8A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90" w:type="dxa"/>
          </w:tcPr>
          <w:p w14:paraId="69E9EF62" w14:textId="31BBABA8" w:rsidR="00D73407" w:rsidRPr="00AB4D27" w:rsidRDefault="004D2B9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308868D8" w14:textId="77777777" w:rsidR="00D73407" w:rsidRPr="00AB4D27" w:rsidRDefault="00D7340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4E916522" w14:textId="7C41B5D2" w:rsidR="00D73407" w:rsidRPr="00AB4D27" w:rsidRDefault="004D2B97" w:rsidP="00AA28D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</w:tr>
      <w:tr w:rsidR="00D73407" w:rsidRPr="00AB4D27" w14:paraId="637A5D16" w14:textId="2457E947" w:rsidTr="00493B16">
        <w:trPr>
          <w:cantSplit/>
          <w:tblHeader/>
        </w:trPr>
        <w:tc>
          <w:tcPr>
            <w:tcW w:w="5051" w:type="dxa"/>
            <w:vAlign w:val="bottom"/>
          </w:tcPr>
          <w:p w14:paraId="3413784E" w14:textId="77777777" w:rsidR="00D73407" w:rsidRPr="00AB4D27" w:rsidRDefault="00D73407" w:rsidP="00F9492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5B9D1958" w14:textId="02F641E3" w:rsidR="00D73407" w:rsidRPr="00AB4D27" w:rsidRDefault="00D73407" w:rsidP="00F9492F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B4D2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2B97" w:rsidRPr="00AB4D27" w14:paraId="28B56A69" w14:textId="2C4D9C0E" w:rsidTr="00493B16">
        <w:trPr>
          <w:cantSplit/>
        </w:trPr>
        <w:tc>
          <w:tcPr>
            <w:tcW w:w="5051" w:type="dxa"/>
            <w:shd w:val="clear" w:color="auto" w:fill="auto"/>
          </w:tcPr>
          <w:p w14:paraId="577BC74F" w14:textId="77777777" w:rsidR="004D2B97" w:rsidRPr="00AB4D27" w:rsidRDefault="004D2B97" w:rsidP="004D2B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1890" w:type="dxa"/>
          </w:tcPr>
          <w:p w14:paraId="4299FE16" w14:textId="4F6740CF" w:rsidR="004D2B97" w:rsidRPr="00C32810" w:rsidRDefault="00C32810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62,665</w:t>
            </w:r>
          </w:p>
        </w:tc>
        <w:tc>
          <w:tcPr>
            <w:tcW w:w="270" w:type="dxa"/>
          </w:tcPr>
          <w:p w14:paraId="4E3CB167" w14:textId="77777777" w:rsidR="004D2B97" w:rsidRPr="00AB4D27" w:rsidRDefault="004D2B97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8689F73" w14:textId="49A0A8DC" w:rsidR="004D2B97" w:rsidRPr="00AB4D27" w:rsidRDefault="004D2B97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57,192</w:t>
            </w:r>
          </w:p>
        </w:tc>
      </w:tr>
      <w:tr w:rsidR="004D2B97" w:rsidRPr="00AB4D27" w14:paraId="7BDBCAE8" w14:textId="20B9DADE" w:rsidTr="00493B16">
        <w:trPr>
          <w:cantSplit/>
        </w:trPr>
        <w:tc>
          <w:tcPr>
            <w:tcW w:w="5051" w:type="dxa"/>
            <w:shd w:val="clear" w:color="auto" w:fill="auto"/>
          </w:tcPr>
          <w:p w14:paraId="52BFFE82" w14:textId="77777777" w:rsidR="004D2B97" w:rsidRPr="00AB4D27" w:rsidRDefault="004D2B97" w:rsidP="004D2B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A939C31" w14:textId="6844F427" w:rsidR="004D2B97" w:rsidRPr="00D46116" w:rsidRDefault="00D46116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54,572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8733A5" w14:textId="77777777" w:rsidR="004D2B97" w:rsidRPr="00AB4D27" w:rsidRDefault="004D2B97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0E3332" w14:textId="08DEB816" w:rsidR="004D2B97" w:rsidRPr="00AB4D27" w:rsidRDefault="004D2B97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11,711</w:t>
            </w:r>
          </w:p>
        </w:tc>
      </w:tr>
      <w:tr w:rsidR="004D2B97" w:rsidRPr="00AB4D27" w14:paraId="2C465D1D" w14:textId="5CCEAFA6" w:rsidTr="00493B16">
        <w:trPr>
          <w:cantSplit/>
        </w:trPr>
        <w:tc>
          <w:tcPr>
            <w:tcW w:w="5051" w:type="dxa"/>
            <w:shd w:val="clear" w:color="auto" w:fill="auto"/>
          </w:tcPr>
          <w:p w14:paraId="3A040E95" w14:textId="77777777" w:rsidR="004D2B97" w:rsidRPr="00AB4D27" w:rsidRDefault="004D2B97" w:rsidP="004D2B9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8B03DF9" w14:textId="11462418" w:rsidR="004D2B97" w:rsidRPr="00AB4D27" w:rsidRDefault="00D46116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FBAF6" w14:textId="77777777" w:rsidR="004D2B97" w:rsidRPr="00AB4D27" w:rsidRDefault="004D2B97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354CC6" w14:textId="7EC94DE1" w:rsidR="004D2B97" w:rsidRPr="00AB4D27" w:rsidRDefault="004D2B97" w:rsidP="004D2B97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9,316</w:t>
            </w:r>
          </w:p>
        </w:tc>
      </w:tr>
      <w:tr w:rsidR="00D46116" w:rsidRPr="00AB4D27" w14:paraId="2BDD70BC" w14:textId="77777777" w:rsidTr="00493B16">
        <w:trPr>
          <w:cantSplit/>
        </w:trPr>
        <w:tc>
          <w:tcPr>
            <w:tcW w:w="5051" w:type="dxa"/>
            <w:shd w:val="clear" w:color="auto" w:fill="auto"/>
          </w:tcPr>
          <w:p w14:paraId="1C54AABB" w14:textId="6A94C767" w:rsidR="00D46116" w:rsidRPr="00AB4D27" w:rsidRDefault="00C47716" w:rsidP="00D461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  <w:r w:rsidR="00D46116">
              <w:rPr>
                <w:rFonts w:ascii="Angsana New" w:hAnsi="Angsana New" w:hint="cs"/>
                <w:sz w:val="30"/>
                <w:szCs w:val="30"/>
                <w:cs/>
              </w:rPr>
              <w:t>เส้นทางใต้ดินเพื่อให้บริการ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2695EF" w14:textId="1BA675EA" w:rsidR="00D46116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2E60A" w14:textId="77777777" w:rsidR="00D46116" w:rsidRPr="00AB4D27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D4FDCFB" w14:textId="2F6BD355" w:rsidR="00D46116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332"/>
              </w:tabs>
              <w:spacing w:line="240" w:lineRule="auto"/>
              <w:ind w:right="3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116" w:rsidRPr="00AB4D27" w14:paraId="0C5146A7" w14:textId="17CEF6C3" w:rsidTr="00493B16">
        <w:trPr>
          <w:cantSplit/>
        </w:trPr>
        <w:tc>
          <w:tcPr>
            <w:tcW w:w="5051" w:type="dxa"/>
            <w:shd w:val="clear" w:color="auto" w:fill="auto"/>
          </w:tcPr>
          <w:p w14:paraId="226EEB57" w14:textId="77777777" w:rsidR="00D46116" w:rsidRPr="00AB4D27" w:rsidRDefault="00D46116" w:rsidP="00D461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14473F3A" w14:textId="0B3AB8F2" w:rsidR="00D46116" w:rsidRPr="00AB4D27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7,613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7F200" w14:textId="77777777" w:rsidR="00D46116" w:rsidRPr="00AB4D27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79DD5E78" w14:textId="07A71A63" w:rsidR="00D46116" w:rsidRPr="00AB4D27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7,960</w:t>
            </w:r>
          </w:p>
        </w:tc>
      </w:tr>
      <w:tr w:rsidR="00D46116" w:rsidRPr="00AB4D27" w14:paraId="74793EE6" w14:textId="3C7E22AD" w:rsidTr="00493B16">
        <w:trPr>
          <w:cantSplit/>
        </w:trPr>
        <w:tc>
          <w:tcPr>
            <w:tcW w:w="5051" w:type="dxa"/>
            <w:shd w:val="clear" w:color="auto" w:fill="auto"/>
            <w:hideMark/>
          </w:tcPr>
          <w:p w14:paraId="25101916" w14:textId="77777777" w:rsidR="00D46116" w:rsidRPr="00AB4D27" w:rsidRDefault="00D46116" w:rsidP="00D461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9F1F1B" w14:textId="64B0954C" w:rsidR="00D46116" w:rsidRPr="00C32810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172,051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04960E" w14:textId="77777777" w:rsidR="00D46116" w:rsidRPr="00AB4D27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52748" w14:textId="515B49E7" w:rsidR="00D46116" w:rsidRPr="00AB4D27" w:rsidRDefault="00D46116" w:rsidP="00D46116">
            <w:pPr>
              <w:pStyle w:val="acctfourfigures"/>
              <w:tabs>
                <w:tab w:val="clear" w:pos="765"/>
                <w:tab w:val="decimal" w:pos="731"/>
                <w:tab w:val="decimal" w:pos="1545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86,179</w:t>
            </w:r>
          </w:p>
        </w:tc>
      </w:tr>
    </w:tbl>
    <w:p w14:paraId="6A6EF391" w14:textId="77777777" w:rsidR="000D0449" w:rsidRPr="00F34871" w:rsidRDefault="000D0449" w:rsidP="00865C8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3D82DED0" w14:textId="15A5A404" w:rsidR="00865C87" w:rsidRPr="00AB4D27" w:rsidRDefault="00865C87" w:rsidP="00865C87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ในปี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4D2B97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สินทรัพย์สิทธิการใช้ของกลุ่มบริษัทเพิ่มขึ้นเป็นจำนวน</w:t>
      </w:r>
      <w:r w:rsidR="006442A0" w:rsidRPr="00AB4D27">
        <w:rPr>
          <w:rFonts w:ascii="Angsana New" w:hAnsi="Angsana New"/>
          <w:sz w:val="30"/>
          <w:szCs w:val="30"/>
        </w:rPr>
        <w:t xml:space="preserve"> </w:t>
      </w:r>
      <w:r w:rsidR="00C47716">
        <w:rPr>
          <w:rFonts w:ascii="Angsana New" w:hAnsi="Angsana New"/>
          <w:sz w:val="30"/>
          <w:szCs w:val="30"/>
        </w:rPr>
        <w:t>156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ล้านบาท</w:t>
      </w:r>
      <w:r w:rsidR="00D73407" w:rsidRPr="00AB4D27">
        <w:rPr>
          <w:rFonts w:ascii="Angsana New" w:hAnsi="Angsana New"/>
          <w:i/>
          <w:iCs/>
          <w:sz w:val="30"/>
          <w:szCs w:val="30"/>
        </w:rPr>
        <w:t xml:space="preserve"> (256</w:t>
      </w:r>
      <w:r w:rsidR="004D2B97">
        <w:rPr>
          <w:rFonts w:ascii="Angsana New" w:hAnsi="Angsana New"/>
          <w:i/>
          <w:iCs/>
          <w:sz w:val="30"/>
          <w:szCs w:val="30"/>
        </w:rPr>
        <w:t>4</w:t>
      </w:r>
      <w:r w:rsidR="00D73407" w:rsidRPr="00AB4D27">
        <w:rPr>
          <w:rFonts w:ascii="Angsana New" w:hAnsi="Angsana New"/>
          <w:i/>
          <w:iCs/>
          <w:sz w:val="30"/>
          <w:szCs w:val="30"/>
        </w:rPr>
        <w:t xml:space="preserve">: 26 </w:t>
      </w:r>
      <w:r w:rsidR="00D73407"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0AAA2EF" w14:textId="77777777" w:rsidR="00865C87" w:rsidRPr="00F34871" w:rsidRDefault="00865C87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D398EB5" w14:textId="43278CDA" w:rsidR="00865C87" w:rsidRPr="00C47716" w:rsidRDefault="00AA28DB" w:rsidP="00865C87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109B5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865C87" w:rsidRPr="008109B5">
        <w:rPr>
          <w:rFonts w:ascii="Angsana New" w:hAnsi="Angsana New"/>
          <w:sz w:val="30"/>
          <w:szCs w:val="30"/>
          <w:cs/>
        </w:rPr>
        <w:t>บริษัทเช่า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>อาคารเพื่อให้บริการ</w:t>
      </w:r>
      <w:r w:rsidR="003670D5" w:rsidRPr="008109B5">
        <w:rPr>
          <w:rFonts w:ascii="Angsana New" w:hAnsi="Angsana New"/>
          <w:sz w:val="30"/>
          <w:szCs w:val="30"/>
          <w:lang w:bidi="th-TH"/>
        </w:rPr>
        <w:t xml:space="preserve"> </w:t>
      </w:r>
      <w:r w:rsidR="003670D5" w:rsidRPr="008109B5">
        <w:rPr>
          <w:rFonts w:ascii="Angsana New" w:hAnsi="Angsana New" w:hint="cs"/>
          <w:sz w:val="30"/>
          <w:szCs w:val="30"/>
          <w:cs/>
          <w:lang w:bidi="th-TH"/>
        </w:rPr>
        <w:t>อาคารสำนักงาน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ยานพาหนะ</w:t>
      </w:r>
      <w:r w:rsidR="00C4771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670D5" w:rsidRPr="008109B5">
        <w:rPr>
          <w:rFonts w:ascii="Angsana New" w:hAnsi="Angsana New" w:hint="cs"/>
          <w:sz w:val="30"/>
          <w:szCs w:val="30"/>
          <w:cs/>
          <w:lang w:bidi="th-TH"/>
        </w:rPr>
        <w:t>สิทธิการเช่าที่ดิน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C47716">
        <w:rPr>
          <w:rFonts w:ascii="Angsana New" w:hAnsi="Angsana New" w:hint="cs"/>
          <w:sz w:val="30"/>
          <w:szCs w:val="30"/>
          <w:cs/>
          <w:lang w:bidi="th-TH"/>
        </w:rPr>
        <w:t xml:space="preserve">และสิทธิการเช่าเส้นทางใต้ดินเพื่อให้บริการ </w:t>
      </w:r>
      <w:r w:rsidR="00865C87" w:rsidRPr="008109B5">
        <w:rPr>
          <w:rFonts w:ascii="Angsana New" w:hAnsi="Angsana New" w:hint="cs"/>
          <w:sz w:val="30"/>
          <w:szCs w:val="30"/>
          <w:cs/>
        </w:rPr>
        <w:t>เป็น</w:t>
      </w:r>
      <w:r w:rsidR="00865C87" w:rsidRPr="008109B5">
        <w:rPr>
          <w:rFonts w:ascii="Angsana New" w:hAnsi="Angsana New"/>
          <w:sz w:val="30"/>
          <w:szCs w:val="30"/>
          <w:cs/>
        </w:rPr>
        <w:t>ระยะเวลา</w:t>
      </w:r>
      <w:r w:rsidR="003E6A72" w:rsidRPr="008109B5">
        <w:rPr>
          <w:rFonts w:ascii="Angsana New" w:hAnsi="Angsana New" w:hint="cs"/>
          <w:sz w:val="30"/>
          <w:szCs w:val="30"/>
          <w:cs/>
          <w:lang w:val="en-US" w:bidi="th-TH"/>
        </w:rPr>
        <w:t xml:space="preserve">ตั้งแต่ </w:t>
      </w:r>
      <w:r w:rsidR="004D7A8F" w:rsidRPr="008109B5">
        <w:rPr>
          <w:rFonts w:ascii="Angsana New" w:hAnsi="Angsana New"/>
          <w:sz w:val="30"/>
          <w:szCs w:val="30"/>
          <w:lang w:val="en-US" w:bidi="th-TH"/>
        </w:rPr>
        <w:t>1</w:t>
      </w:r>
      <w:r w:rsidR="003234FE" w:rsidRPr="008109B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E6A72" w:rsidRPr="008109B5">
        <w:rPr>
          <w:rFonts w:ascii="Angsana New" w:hAnsi="Angsana New"/>
          <w:sz w:val="30"/>
          <w:szCs w:val="30"/>
          <w:lang w:val="en-US" w:bidi="th-TH"/>
        </w:rPr>
        <w:t>-</w:t>
      </w:r>
      <w:r w:rsidR="003234FE" w:rsidRPr="008109B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D7A8F" w:rsidRPr="008109B5">
        <w:rPr>
          <w:rFonts w:ascii="Angsana New" w:hAnsi="Angsana New"/>
          <w:sz w:val="30"/>
          <w:szCs w:val="30"/>
          <w:lang w:val="en-US" w:bidi="th-TH"/>
        </w:rPr>
        <w:t>30</w:t>
      </w:r>
      <w:r w:rsidR="00865C87" w:rsidRPr="008109B5">
        <w:rPr>
          <w:rFonts w:ascii="Angsana New" w:hAnsi="Angsana New"/>
          <w:sz w:val="30"/>
          <w:szCs w:val="30"/>
          <w:cs/>
        </w:rPr>
        <w:t xml:space="preserve"> ปี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กำหนดชำระเป็นรายเดือน</w:t>
      </w:r>
      <w:r w:rsidR="003E6A72" w:rsidRPr="008109B5">
        <w:rPr>
          <w:rFonts w:ascii="Angsana New" w:hAnsi="Angsana New" w:hint="cs"/>
          <w:sz w:val="30"/>
          <w:szCs w:val="30"/>
          <w:cs/>
          <w:lang w:bidi="th-TH"/>
        </w:rPr>
        <w:t>และรายปี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ตามอัตราที่</w:t>
      </w:r>
      <w:r w:rsidR="00865C87" w:rsidRPr="008109B5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="00865C87" w:rsidRPr="008109B5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02275286" w14:textId="77777777" w:rsidR="00493B16" w:rsidRPr="00F34871" w:rsidRDefault="00493B16" w:rsidP="00493B1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2019E2B" w14:textId="008D7D22" w:rsidR="00865C87" w:rsidRPr="00AB4D27" w:rsidRDefault="00865C87" w:rsidP="00D85410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995A291" w14:textId="77777777" w:rsidR="00493B16" w:rsidRPr="00F34871" w:rsidRDefault="00493B16" w:rsidP="00493B16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31D9ECD" w14:textId="0CAAE4FA" w:rsidR="00865C87" w:rsidRPr="00AB4D27" w:rsidRDefault="00D73407" w:rsidP="00BE643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</w:t>
      </w:r>
      <w:r w:rsidRPr="00AB4D27">
        <w:rPr>
          <w:rFonts w:ascii="Angsana New" w:hAnsi="Angsana New"/>
          <w:sz w:val="30"/>
          <w:szCs w:val="30"/>
          <w:cs/>
        </w:rPr>
        <w:t>บริษัท</w:t>
      </w:r>
      <w:r w:rsidRPr="00AB4D27">
        <w:rPr>
          <w:rFonts w:ascii="Angsana New" w:hAnsi="Angsana New" w:hint="cs"/>
          <w:sz w:val="30"/>
          <w:szCs w:val="30"/>
          <w:cs/>
        </w:rPr>
        <w:t>มีสิทธิ</w:t>
      </w:r>
      <w:r w:rsidRPr="00AB4D27">
        <w:rPr>
          <w:rFonts w:ascii="Angsana New" w:hAnsi="Angsana New"/>
          <w:sz w:val="30"/>
          <w:szCs w:val="30"/>
          <w:cs/>
        </w:rPr>
        <w:t>เลือกขยายอายุสัญญาเช่า</w:t>
      </w:r>
      <w:r w:rsidR="00865C87" w:rsidRPr="00AB4D27">
        <w:rPr>
          <w:rFonts w:ascii="Angsana New" w:hAnsi="Angsana New"/>
          <w:sz w:val="30"/>
          <w:szCs w:val="30"/>
          <w:cs/>
        </w:rPr>
        <w:t>อสังหาริมทรัพย์ภายในหนึ่งปีก่อนสิ้นสุดระยะเวลาเช่า</w:t>
      </w:r>
      <w:r w:rsidRPr="00AB4D27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865C87" w:rsidRPr="00AB4D27">
        <w:rPr>
          <w:rFonts w:ascii="Angsana New" w:hAnsi="Angsana New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D85410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865C87" w:rsidRPr="00AB4D27">
        <w:rPr>
          <w:rFonts w:ascii="Angsana New" w:hAnsi="Angsana New"/>
          <w:sz w:val="30"/>
          <w:szCs w:val="30"/>
          <w:cs/>
        </w:rPr>
        <w:t>และกลุ่มบริษัทจะทบทวนการประเมิน</w:t>
      </w:r>
      <w:r w:rsidRPr="00AB4D27">
        <w:rPr>
          <w:rFonts w:ascii="Angsana New" w:hAnsi="Angsana New" w:hint="cs"/>
          <w:sz w:val="30"/>
          <w:szCs w:val="30"/>
          <w:cs/>
        </w:rPr>
        <w:t>ดังกล่าวอย่างสม่ำเสมอ</w:t>
      </w:r>
    </w:p>
    <w:p w14:paraId="6E74ACB8" w14:textId="39E754D3" w:rsidR="00D837F0" w:rsidRDefault="00D837F0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AADEEB4" w14:textId="7DAB573D" w:rsidR="00FE2D0A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13EB613" w14:textId="4DDBB491" w:rsidR="00FE2D0A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0AB0B53" w14:textId="3CDE312A" w:rsidR="00FE2D0A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310F313" w14:textId="77777777" w:rsidR="00FE2D0A" w:rsidRPr="00F34871" w:rsidRDefault="00FE2D0A" w:rsidP="003234FE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62"/>
        <w:gridCol w:w="1091"/>
        <w:gridCol w:w="262"/>
        <w:gridCol w:w="1090"/>
        <w:gridCol w:w="274"/>
        <w:gridCol w:w="1071"/>
      </w:tblGrid>
      <w:tr w:rsidR="001269CD" w:rsidRPr="00AB4D27" w14:paraId="75C765B1" w14:textId="77777777" w:rsidTr="00493B16">
        <w:trPr>
          <w:tblHeader/>
        </w:trPr>
        <w:tc>
          <w:tcPr>
            <w:tcW w:w="3780" w:type="dxa"/>
          </w:tcPr>
          <w:p w14:paraId="06B601C0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E06C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  <w:hideMark/>
          </w:tcPr>
          <w:p w14:paraId="05474627" w14:textId="77777777" w:rsidR="001269CD" w:rsidRPr="00AB4D27" w:rsidRDefault="001269CD" w:rsidP="00DD079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A5AEFDE" w14:textId="77777777" w:rsidR="001269CD" w:rsidRPr="00AB4D27" w:rsidRDefault="001269CD" w:rsidP="00DD07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vAlign w:val="bottom"/>
            <w:hideMark/>
          </w:tcPr>
          <w:p w14:paraId="2DB0E17E" w14:textId="77777777" w:rsidR="001269CD" w:rsidRPr="00AB4D27" w:rsidRDefault="001269CD" w:rsidP="00DD0798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EAF" w:rsidRPr="00AB4D27" w14:paraId="46B29C70" w14:textId="77777777" w:rsidTr="00493B16">
        <w:trPr>
          <w:tblHeader/>
        </w:trPr>
        <w:tc>
          <w:tcPr>
            <w:tcW w:w="3780" w:type="dxa"/>
          </w:tcPr>
          <w:p w14:paraId="7D95215C" w14:textId="5C22F7CD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4D7A8F"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</w:tcPr>
          <w:p w14:paraId="5D2DB7C9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0937B" w14:textId="1E7A92F8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51569A04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5F7E79" w14:textId="1079DE6F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24839477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66E36F06" w14:textId="3F987576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3E27293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645234" w14:textId="5EAF55C2" w:rsidR="00D23EAF" w:rsidRPr="00AB4D27" w:rsidRDefault="004D2B97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23EAF" w:rsidRPr="00AB4D27" w14:paraId="2DFB71A8" w14:textId="77777777" w:rsidTr="00493B16">
        <w:trPr>
          <w:tblHeader/>
        </w:trPr>
        <w:tc>
          <w:tcPr>
            <w:tcW w:w="3780" w:type="dxa"/>
          </w:tcPr>
          <w:p w14:paraId="4D283EC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DBDE0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6A02D4" w14:textId="77777777" w:rsidR="00D23EAF" w:rsidRPr="00AB4D27" w:rsidRDefault="00D23EAF" w:rsidP="00D23EA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3EAF" w:rsidRPr="00AB4D27" w14:paraId="1AD72304" w14:textId="77777777" w:rsidTr="00493B16">
        <w:tc>
          <w:tcPr>
            <w:tcW w:w="3780" w:type="dxa"/>
          </w:tcPr>
          <w:p w14:paraId="22441093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83CA960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3A96C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4B70E0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A23C86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3F89EA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3EB021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vAlign w:val="center"/>
          </w:tcPr>
          <w:p w14:paraId="59BC50F9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287B3CC5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23EAF" w:rsidRPr="00AB4D27" w14:paraId="17AD3003" w14:textId="77777777" w:rsidTr="00493B16">
        <w:tc>
          <w:tcPr>
            <w:tcW w:w="3780" w:type="dxa"/>
          </w:tcPr>
          <w:p w14:paraId="4A6714F0" w14:textId="77777777" w:rsidR="00D23EAF" w:rsidRPr="00AB4D27" w:rsidRDefault="00D23EAF" w:rsidP="00D23EAF">
            <w:pPr>
              <w:tabs>
                <w:tab w:val="clear" w:pos="680"/>
                <w:tab w:val="clear" w:pos="907"/>
              </w:tabs>
              <w:ind w:firstLine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</w:tcPr>
          <w:p w14:paraId="6F9B15C6" w14:textId="77777777" w:rsidR="00D23EAF" w:rsidRPr="00AB4D27" w:rsidRDefault="00D23EAF" w:rsidP="00D23E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B9F3DEC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7175D4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vAlign w:val="center"/>
          </w:tcPr>
          <w:p w14:paraId="76623EC3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20EB41B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79202D9F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4" w:type="dxa"/>
            <w:vAlign w:val="center"/>
          </w:tcPr>
          <w:p w14:paraId="62832758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5C893B1A" w14:textId="77777777" w:rsidR="00D23EAF" w:rsidRPr="00AB4D27" w:rsidRDefault="00D23EAF" w:rsidP="00D2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FF0A35" w:rsidRPr="00AB4D27" w14:paraId="1DDEA78E" w14:textId="77777777" w:rsidTr="00493B16">
        <w:tc>
          <w:tcPr>
            <w:tcW w:w="3780" w:type="dxa"/>
          </w:tcPr>
          <w:p w14:paraId="6A179537" w14:textId="77777777" w:rsidR="00FF0A35" w:rsidRPr="00AB4D27" w:rsidRDefault="00FF0A35" w:rsidP="00FF0A3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เพื่อให้บริการ</w:t>
            </w:r>
          </w:p>
        </w:tc>
        <w:tc>
          <w:tcPr>
            <w:tcW w:w="270" w:type="dxa"/>
          </w:tcPr>
          <w:p w14:paraId="25C44CAD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BE5FB0" w14:textId="7BE21D5E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36,739</w:t>
            </w:r>
          </w:p>
        </w:tc>
        <w:tc>
          <w:tcPr>
            <w:tcW w:w="262" w:type="dxa"/>
            <w:vAlign w:val="bottom"/>
          </w:tcPr>
          <w:p w14:paraId="0069D0C9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67B6D95" w14:textId="318D7608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34,545</w:t>
            </w:r>
          </w:p>
        </w:tc>
        <w:tc>
          <w:tcPr>
            <w:tcW w:w="262" w:type="dxa"/>
            <w:vAlign w:val="center"/>
          </w:tcPr>
          <w:p w14:paraId="7827E0AB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CE2EBCB" w14:textId="4E2EFCB3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36,739</w:t>
            </w:r>
          </w:p>
        </w:tc>
        <w:tc>
          <w:tcPr>
            <w:tcW w:w="274" w:type="dxa"/>
            <w:vAlign w:val="bottom"/>
          </w:tcPr>
          <w:p w14:paraId="187CA556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0DF9EE0" w14:textId="67E9469B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34,545</w:t>
            </w:r>
          </w:p>
        </w:tc>
      </w:tr>
      <w:tr w:rsidR="00FF0A35" w:rsidRPr="00AB4D27" w14:paraId="71F65998" w14:textId="77777777" w:rsidTr="00493B16">
        <w:tc>
          <w:tcPr>
            <w:tcW w:w="3780" w:type="dxa"/>
          </w:tcPr>
          <w:p w14:paraId="01CEC490" w14:textId="77777777" w:rsidR="00FF0A35" w:rsidRPr="00AB4D27" w:rsidRDefault="00FF0A35" w:rsidP="00FF0A3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" w:type="dxa"/>
          </w:tcPr>
          <w:p w14:paraId="74577C59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4A5516" w14:textId="01942A12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24,27</w:t>
            </w:r>
            <w:r w:rsidR="002375E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2" w:type="dxa"/>
            <w:vAlign w:val="bottom"/>
          </w:tcPr>
          <w:p w14:paraId="4DAF11C5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049982B" w14:textId="66415E4F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18,674</w:t>
            </w:r>
          </w:p>
        </w:tc>
        <w:tc>
          <w:tcPr>
            <w:tcW w:w="262" w:type="dxa"/>
            <w:vAlign w:val="center"/>
          </w:tcPr>
          <w:p w14:paraId="325F8F26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703835E" w14:textId="2E17FF0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24,27</w:t>
            </w:r>
            <w:r w:rsidR="002375E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4" w:type="dxa"/>
            <w:vAlign w:val="bottom"/>
          </w:tcPr>
          <w:p w14:paraId="7CD36976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581DC89" w14:textId="5E0F5A0A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18,674</w:t>
            </w:r>
          </w:p>
        </w:tc>
      </w:tr>
      <w:tr w:rsidR="00FF0A35" w:rsidRPr="00AB4D27" w14:paraId="2FC88059" w14:textId="77777777" w:rsidTr="00493B16">
        <w:tc>
          <w:tcPr>
            <w:tcW w:w="3780" w:type="dxa"/>
          </w:tcPr>
          <w:p w14:paraId="12D816A8" w14:textId="77777777" w:rsidR="00FF0A35" w:rsidRPr="00AB4D27" w:rsidRDefault="00FF0A35" w:rsidP="00FF0A3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6E9D705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EA7FD5" w14:textId="63D97FF1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9,106</w:t>
            </w:r>
          </w:p>
        </w:tc>
        <w:tc>
          <w:tcPr>
            <w:tcW w:w="262" w:type="dxa"/>
            <w:vAlign w:val="bottom"/>
          </w:tcPr>
          <w:p w14:paraId="6636DDE0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1EACFDC" w14:textId="4CDDC7B1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10,178</w:t>
            </w:r>
          </w:p>
        </w:tc>
        <w:tc>
          <w:tcPr>
            <w:tcW w:w="262" w:type="dxa"/>
            <w:vAlign w:val="center"/>
          </w:tcPr>
          <w:p w14:paraId="083523EF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9B048B5" w14:textId="73A207B9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9,106</w:t>
            </w:r>
          </w:p>
        </w:tc>
        <w:tc>
          <w:tcPr>
            <w:tcW w:w="274" w:type="dxa"/>
            <w:vAlign w:val="bottom"/>
          </w:tcPr>
          <w:p w14:paraId="7AE2537E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A9FFD5" w14:textId="693B4DE6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10,178</w:t>
            </w:r>
          </w:p>
        </w:tc>
      </w:tr>
      <w:tr w:rsidR="00FF0A35" w:rsidRPr="00AB4D27" w14:paraId="106594AA" w14:textId="77777777" w:rsidTr="00493B16">
        <w:tc>
          <w:tcPr>
            <w:tcW w:w="3780" w:type="dxa"/>
          </w:tcPr>
          <w:p w14:paraId="7DD89B35" w14:textId="4DCC8F9B" w:rsidR="00FF0A35" w:rsidRPr="00AB4D27" w:rsidRDefault="00FF0A35" w:rsidP="00FF0A3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สิทธิการเช่าเส้นทางใต้ดินเพื่อให้บริการ</w:t>
            </w:r>
          </w:p>
        </w:tc>
        <w:tc>
          <w:tcPr>
            <w:tcW w:w="270" w:type="dxa"/>
          </w:tcPr>
          <w:p w14:paraId="79C73EE1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C43D0A" w14:textId="0B79E39D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</w:t>
            </w:r>
          </w:p>
        </w:tc>
        <w:tc>
          <w:tcPr>
            <w:tcW w:w="262" w:type="dxa"/>
            <w:vAlign w:val="bottom"/>
          </w:tcPr>
          <w:p w14:paraId="626699D9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29055B" w14:textId="35DFA975" w:rsidR="00FF0A35" w:rsidRDefault="00FF0A35" w:rsidP="00FF0A3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vAlign w:val="center"/>
          </w:tcPr>
          <w:p w14:paraId="61BF40A2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1F791F" w14:textId="2A0F31AE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1,888</w:t>
            </w:r>
          </w:p>
        </w:tc>
        <w:tc>
          <w:tcPr>
            <w:tcW w:w="274" w:type="dxa"/>
            <w:vAlign w:val="bottom"/>
          </w:tcPr>
          <w:p w14:paraId="2F764DD0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893FD34" w14:textId="72153B8B" w:rsidR="00FF0A35" w:rsidRDefault="00FF0A35" w:rsidP="00FF0A3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0A35" w:rsidRPr="00AB4D27" w14:paraId="621C436F" w14:textId="77777777" w:rsidTr="00493B16">
        <w:tc>
          <w:tcPr>
            <w:tcW w:w="3780" w:type="dxa"/>
          </w:tcPr>
          <w:p w14:paraId="39F09460" w14:textId="77777777" w:rsidR="00FF0A35" w:rsidRPr="00AB4D27" w:rsidRDefault="00FF0A35" w:rsidP="00FF0A35">
            <w:pPr>
              <w:pStyle w:val="ListParagraph"/>
              <w:numPr>
                <w:ilvl w:val="0"/>
                <w:numId w:val="34"/>
              </w:numPr>
              <w:tabs>
                <w:tab w:val="clear" w:pos="680"/>
                <w:tab w:val="clear" w:pos="907"/>
              </w:tabs>
              <w:ind w:hanging="24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สิทธิการเช่าที่ดิน</w:t>
            </w:r>
          </w:p>
        </w:tc>
        <w:tc>
          <w:tcPr>
            <w:tcW w:w="270" w:type="dxa"/>
          </w:tcPr>
          <w:p w14:paraId="5D78E9A2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2A7E5FD" w14:textId="64386868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bottom"/>
          </w:tcPr>
          <w:p w14:paraId="7E2ED13B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1DB8B9" w14:textId="5D7EAED6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62" w:type="dxa"/>
            <w:vAlign w:val="center"/>
          </w:tcPr>
          <w:p w14:paraId="40447E87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EB6DB69" w14:textId="23F1A23A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4" w:type="dxa"/>
            <w:vAlign w:val="bottom"/>
          </w:tcPr>
          <w:p w14:paraId="680C00DE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F8A278E" w14:textId="5E7DF68C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FF0A35" w:rsidRPr="00AB4D27" w14:paraId="3420E61A" w14:textId="77777777" w:rsidTr="00493B16">
        <w:tc>
          <w:tcPr>
            <w:tcW w:w="3780" w:type="dxa"/>
          </w:tcPr>
          <w:p w14:paraId="7153D2C9" w14:textId="77777777" w:rsidR="00FF0A35" w:rsidRPr="00AB4D27" w:rsidRDefault="00FF0A35" w:rsidP="00FF0A35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270" w:type="dxa"/>
          </w:tcPr>
          <w:p w14:paraId="37CA6494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814978" w14:textId="2BD37E88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3,386</w:t>
            </w:r>
          </w:p>
        </w:tc>
        <w:tc>
          <w:tcPr>
            <w:tcW w:w="262" w:type="dxa"/>
            <w:vAlign w:val="bottom"/>
          </w:tcPr>
          <w:p w14:paraId="7CEC7A46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71BCF09" w14:textId="6B05EBF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3,111</w:t>
            </w:r>
          </w:p>
        </w:tc>
        <w:tc>
          <w:tcPr>
            <w:tcW w:w="262" w:type="dxa"/>
            <w:vAlign w:val="center"/>
          </w:tcPr>
          <w:p w14:paraId="20E24CA3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24A2BDD1" w14:textId="375C7745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3,386</w:t>
            </w:r>
          </w:p>
        </w:tc>
        <w:tc>
          <w:tcPr>
            <w:tcW w:w="274" w:type="dxa"/>
            <w:vAlign w:val="bottom"/>
          </w:tcPr>
          <w:p w14:paraId="1258C209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2189534" w14:textId="38A9A974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3,111</w:t>
            </w:r>
          </w:p>
        </w:tc>
      </w:tr>
      <w:tr w:rsidR="00FF0A35" w:rsidRPr="00AB4D27" w14:paraId="4E6E3E83" w14:textId="77777777" w:rsidTr="00493B16">
        <w:tc>
          <w:tcPr>
            <w:tcW w:w="3780" w:type="dxa"/>
          </w:tcPr>
          <w:p w14:paraId="6D2830CF" w14:textId="77777777" w:rsidR="00FF0A35" w:rsidRPr="00AB4D27" w:rsidRDefault="00FF0A35" w:rsidP="00FF0A35">
            <w:pPr>
              <w:tabs>
                <w:tab w:val="clear" w:pos="680"/>
                <w:tab w:val="clear" w:pos="907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70" w:type="dxa"/>
          </w:tcPr>
          <w:p w14:paraId="39E56C56" w14:textId="77777777" w:rsidR="00FF0A35" w:rsidRPr="00AB4D27" w:rsidRDefault="00FF0A35" w:rsidP="00FF0A3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9F1E4" w14:textId="7AD336FC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15,006</w:t>
            </w:r>
          </w:p>
        </w:tc>
        <w:tc>
          <w:tcPr>
            <w:tcW w:w="262" w:type="dxa"/>
            <w:vAlign w:val="bottom"/>
          </w:tcPr>
          <w:p w14:paraId="2E4178B8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0C0E9DC" w14:textId="20BC218F" w:rsidR="00FF0A35" w:rsidRPr="000D3C6C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13,350</w:t>
            </w:r>
          </w:p>
        </w:tc>
        <w:tc>
          <w:tcPr>
            <w:tcW w:w="262" w:type="dxa"/>
            <w:vAlign w:val="center"/>
          </w:tcPr>
          <w:p w14:paraId="23D86D8C" w14:textId="77777777" w:rsidR="00FF0A35" w:rsidRPr="000D3C6C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40EF586B" w14:textId="3AF3A0BB" w:rsidR="00FF0A35" w:rsidRPr="000D3C6C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14,964</w:t>
            </w:r>
          </w:p>
        </w:tc>
        <w:tc>
          <w:tcPr>
            <w:tcW w:w="274" w:type="dxa"/>
            <w:vAlign w:val="bottom"/>
          </w:tcPr>
          <w:p w14:paraId="391FE26E" w14:textId="77777777" w:rsidR="00FF0A35" w:rsidRPr="000D3C6C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3E5C79" w14:textId="48354B7E" w:rsidR="00FF0A35" w:rsidRPr="000D3C6C" w:rsidRDefault="00FF0A35" w:rsidP="00FF0A3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C6C">
              <w:rPr>
                <w:rFonts w:ascii="Angsana New" w:hAnsi="Angsana New"/>
                <w:sz w:val="30"/>
                <w:szCs w:val="30"/>
                <w:lang w:val="en-US" w:bidi="th-TH"/>
              </w:rPr>
              <w:t>13,308</w:t>
            </w:r>
          </w:p>
        </w:tc>
      </w:tr>
    </w:tbl>
    <w:p w14:paraId="557996C7" w14:textId="77777777" w:rsidR="00865C87" w:rsidRPr="00FC0A31" w:rsidRDefault="00865C87" w:rsidP="00FC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F9281" w14:textId="4860D55C" w:rsidR="004A5F43" w:rsidRDefault="00865C87" w:rsidP="00D6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4D2B97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AB4D27">
        <w:rPr>
          <w:rFonts w:ascii="Angsana New" w:hAnsi="Angsana New" w:hint="cs"/>
          <w:sz w:val="30"/>
          <w:szCs w:val="30"/>
          <w:cs/>
        </w:rPr>
        <w:t>ของ</w:t>
      </w:r>
      <w:r w:rsidRPr="00AB4D27">
        <w:rPr>
          <w:rFonts w:ascii="Angsana New" w:hAnsi="Angsana New"/>
          <w:sz w:val="30"/>
          <w:szCs w:val="30"/>
          <w:cs/>
        </w:rPr>
        <w:t>กลุ่มบริษัท มีจำนวน</w:t>
      </w:r>
      <w:r w:rsidR="00435DA3" w:rsidRPr="00AB4D27">
        <w:rPr>
          <w:rFonts w:ascii="Angsana New" w:hAnsi="Angsana New"/>
          <w:sz w:val="30"/>
          <w:szCs w:val="30"/>
        </w:rPr>
        <w:t xml:space="preserve"> </w:t>
      </w:r>
      <w:r w:rsidR="009D5FA2">
        <w:rPr>
          <w:rFonts w:ascii="Angsana New" w:hAnsi="Angsana New"/>
          <w:sz w:val="30"/>
          <w:szCs w:val="30"/>
        </w:rPr>
        <w:t>86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ล้านบาท</w:t>
      </w:r>
      <w:r w:rsidR="00D85410" w:rsidRPr="00AB4D27">
        <w:rPr>
          <w:rFonts w:ascii="Angsana New" w:hAnsi="Angsana New" w:hint="cs"/>
          <w:sz w:val="30"/>
          <w:szCs w:val="30"/>
          <w:cs/>
        </w:rPr>
        <w:t xml:space="preserve"> </w:t>
      </w:r>
      <w:r w:rsidR="00D85410" w:rsidRPr="00AB4D27">
        <w:rPr>
          <w:rFonts w:ascii="Angsana New" w:hAnsi="Angsana New"/>
          <w:i/>
          <w:iCs/>
          <w:sz w:val="30"/>
          <w:szCs w:val="30"/>
        </w:rPr>
        <w:t>(256</w:t>
      </w:r>
      <w:r w:rsidR="004D2B97">
        <w:rPr>
          <w:rFonts w:ascii="Angsana New" w:hAnsi="Angsana New"/>
          <w:i/>
          <w:iCs/>
          <w:sz w:val="30"/>
          <w:szCs w:val="30"/>
        </w:rPr>
        <w:t>4</w:t>
      </w:r>
      <w:r w:rsidR="00D85410" w:rsidRPr="00AB4D27">
        <w:rPr>
          <w:rFonts w:ascii="Angsana New" w:hAnsi="Angsana New"/>
          <w:i/>
          <w:iCs/>
          <w:sz w:val="30"/>
          <w:szCs w:val="30"/>
        </w:rPr>
        <w:t>: 7</w:t>
      </w:r>
      <w:r w:rsidR="004D2B97">
        <w:rPr>
          <w:rFonts w:ascii="Angsana New" w:hAnsi="Angsana New"/>
          <w:i/>
          <w:iCs/>
          <w:sz w:val="30"/>
          <w:szCs w:val="30"/>
        </w:rPr>
        <w:t>5</w:t>
      </w:r>
      <w:r w:rsidR="00D550D1">
        <w:rPr>
          <w:rFonts w:ascii="Angsana New" w:hAnsi="Angsana New"/>
          <w:i/>
          <w:iCs/>
          <w:sz w:val="30"/>
          <w:szCs w:val="30"/>
        </w:rPr>
        <w:t xml:space="preserve"> </w:t>
      </w:r>
      <w:r w:rsidR="00D85410" w:rsidRPr="00AB4D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65596">
        <w:rPr>
          <w:rFonts w:ascii="Angsana New" w:hAnsi="Angsana New"/>
          <w:i/>
          <w:iCs/>
          <w:sz w:val="30"/>
          <w:szCs w:val="30"/>
        </w:rPr>
        <w:t>)</w:t>
      </w:r>
    </w:p>
    <w:p w14:paraId="1ABE15A1" w14:textId="77777777" w:rsidR="008109B5" w:rsidRPr="00FC0A31" w:rsidRDefault="008109B5" w:rsidP="00D65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40B6E4" w14:textId="39C71B21" w:rsidR="00294821" w:rsidRPr="00AB4D27" w:rsidRDefault="00294821" w:rsidP="00E124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14:paraId="1EB4F5CA" w14:textId="77777777" w:rsidR="00294821" w:rsidRPr="00FC0A31" w:rsidRDefault="00294821" w:rsidP="00FC0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DF03BA" w:rsidRPr="00AB4D27" w14:paraId="522DD77B" w14:textId="77777777" w:rsidTr="00BF3EFC">
        <w:trPr>
          <w:tblHeader/>
        </w:trPr>
        <w:tc>
          <w:tcPr>
            <w:tcW w:w="7110" w:type="dxa"/>
          </w:tcPr>
          <w:p w14:paraId="1F45F943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A783FA1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A28DB"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3BA" w:rsidRPr="00AB4D27" w14:paraId="20F7BE6D" w14:textId="77777777" w:rsidTr="00BF3EFC">
        <w:trPr>
          <w:tblHeader/>
        </w:trPr>
        <w:tc>
          <w:tcPr>
            <w:tcW w:w="7110" w:type="dxa"/>
          </w:tcPr>
          <w:p w14:paraId="43B07B46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476145A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DF03BA" w:rsidRPr="00AB4D27" w14:paraId="62735966" w14:textId="77777777" w:rsidTr="00BF3EFC">
        <w:trPr>
          <w:tblHeader/>
        </w:trPr>
        <w:tc>
          <w:tcPr>
            <w:tcW w:w="7110" w:type="dxa"/>
          </w:tcPr>
          <w:p w14:paraId="5B512D7E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544B2911" w14:textId="77777777" w:rsidR="00DF03BA" w:rsidRPr="00AB4D27" w:rsidRDefault="00DF03BA" w:rsidP="000B0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03BA" w:rsidRPr="00AB4D27" w14:paraId="5290F9AF" w14:textId="77777777" w:rsidTr="00BF3EFC">
        <w:tc>
          <w:tcPr>
            <w:tcW w:w="7110" w:type="dxa"/>
          </w:tcPr>
          <w:p w14:paraId="7E39914A" w14:textId="77777777" w:rsidR="00DF03BA" w:rsidRPr="00AB4D27" w:rsidRDefault="00DF03BA" w:rsidP="00F9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14" w:type="dxa"/>
          </w:tcPr>
          <w:p w14:paraId="0187D207" w14:textId="77777777" w:rsidR="00DF03BA" w:rsidRPr="00AB4D27" w:rsidRDefault="00DF03BA" w:rsidP="00F94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2B97" w:rsidRPr="00AB4D27" w14:paraId="73B0D5B4" w14:textId="77777777" w:rsidTr="00BF3EFC">
        <w:tc>
          <w:tcPr>
            <w:tcW w:w="7110" w:type="dxa"/>
            <w:shd w:val="clear" w:color="auto" w:fill="auto"/>
          </w:tcPr>
          <w:p w14:paraId="1EC78FAF" w14:textId="6617D0A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14" w:type="dxa"/>
            <w:vAlign w:val="bottom"/>
          </w:tcPr>
          <w:p w14:paraId="68DFFB19" w14:textId="51FDE449" w:rsidR="004D2B97" w:rsidRPr="004D2B9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Pr="004D2B97">
              <w:rPr>
                <w:rFonts w:ascii="Angsana New" w:hAnsi="Angsana New"/>
                <w:sz w:val="30"/>
                <w:szCs w:val="30"/>
              </w:rPr>
              <w:t>,</w:t>
            </w:r>
            <w:r w:rsidRPr="004D2B97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4D2B97" w:rsidRPr="00AB4D27" w14:paraId="6B34E842" w14:textId="77777777" w:rsidTr="00BF3EFC">
        <w:tc>
          <w:tcPr>
            <w:tcW w:w="7110" w:type="dxa"/>
          </w:tcPr>
          <w:p w14:paraId="6203629C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36EADD34" w14:textId="69D130CC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</w:tr>
      <w:tr w:rsidR="004D2B97" w:rsidRPr="00AB4D27" w14:paraId="0C50F953" w14:textId="77777777" w:rsidTr="00BF3EFC">
        <w:tc>
          <w:tcPr>
            <w:tcW w:w="7110" w:type="dxa"/>
            <w:shd w:val="clear" w:color="auto" w:fill="auto"/>
          </w:tcPr>
          <w:p w14:paraId="67BF1A0B" w14:textId="1C418715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295711C2" w14:textId="1949ED56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78,999</w:t>
            </w:r>
          </w:p>
        </w:tc>
      </w:tr>
      <w:tr w:rsidR="004D2B97" w:rsidRPr="00AB4D27" w14:paraId="19033B9B" w14:textId="77777777" w:rsidTr="00BF3EFC">
        <w:tc>
          <w:tcPr>
            <w:tcW w:w="7110" w:type="dxa"/>
          </w:tcPr>
          <w:p w14:paraId="1979A153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14" w:type="dxa"/>
            <w:vAlign w:val="bottom"/>
          </w:tcPr>
          <w:p w14:paraId="6A2E9B28" w14:textId="5C7DBAF4" w:rsidR="004D2B97" w:rsidRPr="00AB4D27" w:rsidRDefault="0000692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6,605</w:t>
            </w:r>
          </w:p>
        </w:tc>
      </w:tr>
      <w:tr w:rsidR="00006927" w:rsidRPr="00AB4D27" w14:paraId="290CC56B" w14:textId="77777777" w:rsidTr="00BF3EFC">
        <w:tc>
          <w:tcPr>
            <w:tcW w:w="7110" w:type="dxa"/>
          </w:tcPr>
          <w:p w14:paraId="17A6D98E" w14:textId="2734EEDE" w:rsidR="00006927" w:rsidRPr="00AB4D27" w:rsidRDefault="0000692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14" w:type="dxa"/>
            <w:vAlign w:val="bottom"/>
          </w:tcPr>
          <w:p w14:paraId="76F4D142" w14:textId="6CF8A72E" w:rsidR="00006927" w:rsidRPr="00006927" w:rsidRDefault="0000692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(302)</w:t>
            </w:r>
          </w:p>
        </w:tc>
      </w:tr>
      <w:tr w:rsidR="004D2B97" w:rsidRPr="00AB4D27" w14:paraId="2BC8CF34" w14:textId="77777777" w:rsidTr="00BF3EFC">
        <w:tc>
          <w:tcPr>
            <w:tcW w:w="7110" w:type="dxa"/>
            <w:shd w:val="clear" w:color="auto" w:fill="auto"/>
          </w:tcPr>
          <w:p w14:paraId="2C125644" w14:textId="151DBADA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447F1" w14:textId="5DBB2C9F" w:rsidR="004D2B97" w:rsidRPr="00AB4D27" w:rsidRDefault="0000692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85,302</w:t>
            </w:r>
          </w:p>
        </w:tc>
      </w:tr>
    </w:tbl>
    <w:p w14:paraId="29D1444C" w14:textId="77777777" w:rsidR="00FE2D0A" w:rsidRDefault="00FE2D0A">
      <w:r>
        <w:br w:type="page"/>
      </w:r>
    </w:p>
    <w:tbl>
      <w:tblPr>
        <w:tblW w:w="91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14"/>
      </w:tblGrid>
      <w:tr w:rsidR="00FE2D0A" w:rsidRPr="00AB4D27" w14:paraId="7AB73998" w14:textId="77777777" w:rsidTr="001B12AE">
        <w:trPr>
          <w:tblHeader/>
        </w:trPr>
        <w:tc>
          <w:tcPr>
            <w:tcW w:w="7110" w:type="dxa"/>
          </w:tcPr>
          <w:p w14:paraId="7545812C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067968D4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0A" w:rsidRPr="00AB4D27" w14:paraId="4696DB26" w14:textId="77777777" w:rsidTr="001B12AE">
        <w:trPr>
          <w:tblHeader/>
        </w:trPr>
        <w:tc>
          <w:tcPr>
            <w:tcW w:w="7110" w:type="dxa"/>
          </w:tcPr>
          <w:p w14:paraId="62297F57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D072803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FE2D0A" w:rsidRPr="00AB4D27" w14:paraId="23EE28DD" w14:textId="77777777" w:rsidTr="001B12AE">
        <w:trPr>
          <w:tblHeader/>
        </w:trPr>
        <w:tc>
          <w:tcPr>
            <w:tcW w:w="7110" w:type="dxa"/>
          </w:tcPr>
          <w:p w14:paraId="2462158D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014" w:type="dxa"/>
            <w:vAlign w:val="bottom"/>
          </w:tcPr>
          <w:p w14:paraId="61E18668" w14:textId="77777777" w:rsidR="00FE2D0A" w:rsidRPr="00AB4D27" w:rsidRDefault="00FE2D0A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D2B97" w:rsidRPr="00AB4D27" w14:paraId="752F9E7F" w14:textId="77777777" w:rsidTr="00BF3EFC">
        <w:tc>
          <w:tcPr>
            <w:tcW w:w="7110" w:type="dxa"/>
            <w:shd w:val="clear" w:color="auto" w:fill="auto"/>
          </w:tcPr>
          <w:p w14:paraId="71611A6F" w14:textId="7F22177C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14" w:type="dxa"/>
            <w:vAlign w:val="bottom"/>
          </w:tcPr>
          <w:p w14:paraId="35400C96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2B97" w:rsidRPr="00AB4D27" w14:paraId="22FA8501" w14:textId="77777777" w:rsidTr="00BF3EFC">
        <w:tc>
          <w:tcPr>
            <w:tcW w:w="7110" w:type="dxa"/>
            <w:shd w:val="clear" w:color="auto" w:fill="auto"/>
          </w:tcPr>
          <w:p w14:paraId="3EE05D55" w14:textId="7A407C29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B4D27">
              <w:rPr>
                <w:rFonts w:ascii="Angsana New" w:hAnsi="Angsana New"/>
                <w:sz w:val="30"/>
                <w:szCs w:val="30"/>
              </w:rPr>
              <w:t>256</w:t>
            </w:r>
            <w:r w:rsidR="00061F1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14" w:type="dxa"/>
            <w:vAlign w:val="bottom"/>
          </w:tcPr>
          <w:p w14:paraId="40694EA2" w14:textId="71403029" w:rsidR="004D2B97" w:rsidRPr="00CE1CA9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1CA9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CE1CA9">
              <w:rPr>
                <w:rFonts w:ascii="Angsana New" w:hAnsi="Angsana New"/>
                <w:sz w:val="30"/>
                <w:szCs w:val="30"/>
              </w:rPr>
              <w:t>,</w:t>
            </w:r>
            <w:r w:rsidRPr="00CE1CA9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4D2B97" w:rsidRPr="00AB4D27" w14:paraId="479EABC9" w14:textId="77777777" w:rsidTr="00BF3EFC">
        <w:tc>
          <w:tcPr>
            <w:tcW w:w="7110" w:type="dxa"/>
            <w:shd w:val="clear" w:color="auto" w:fill="auto"/>
          </w:tcPr>
          <w:p w14:paraId="7FCD3D45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7FB46BF6" w14:textId="635C3FAA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4,585</w:t>
            </w:r>
          </w:p>
        </w:tc>
      </w:tr>
      <w:tr w:rsidR="004D2B97" w:rsidRPr="00AB4D27" w14:paraId="0F6F36ED" w14:textId="77777777" w:rsidTr="00BF3EFC">
        <w:tc>
          <w:tcPr>
            <w:tcW w:w="7110" w:type="dxa"/>
            <w:shd w:val="clear" w:color="auto" w:fill="auto"/>
          </w:tcPr>
          <w:p w14:paraId="2D311BC2" w14:textId="1BDBD576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1F1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61F1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0029DDE" w14:textId="65033B51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68,141</w:t>
            </w:r>
          </w:p>
        </w:tc>
      </w:tr>
      <w:tr w:rsidR="004D2B97" w:rsidRPr="00AB4D27" w14:paraId="09A232D1" w14:textId="77777777" w:rsidTr="00BF3EFC">
        <w:tc>
          <w:tcPr>
            <w:tcW w:w="7110" w:type="dxa"/>
            <w:shd w:val="clear" w:color="auto" w:fill="auto"/>
          </w:tcPr>
          <w:p w14:paraId="389ADD71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14" w:type="dxa"/>
            <w:vAlign w:val="bottom"/>
          </w:tcPr>
          <w:p w14:paraId="282E0C7F" w14:textId="1C619A2C" w:rsidR="004D2B97" w:rsidRPr="00006927" w:rsidRDefault="0000692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4,362</w:t>
            </w:r>
          </w:p>
        </w:tc>
      </w:tr>
      <w:tr w:rsidR="00006927" w:rsidRPr="00AB4D27" w14:paraId="4A5F1305" w14:textId="77777777" w:rsidTr="00BF3EFC">
        <w:tc>
          <w:tcPr>
            <w:tcW w:w="7110" w:type="dxa"/>
            <w:shd w:val="clear" w:color="auto" w:fill="auto"/>
          </w:tcPr>
          <w:p w14:paraId="6539EB96" w14:textId="554C84D6" w:rsidR="00006927" w:rsidRPr="00AB4D27" w:rsidRDefault="0000692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14" w:type="dxa"/>
            <w:vAlign w:val="bottom"/>
          </w:tcPr>
          <w:p w14:paraId="7A0FC755" w14:textId="2DB47E49" w:rsidR="00006927" w:rsidRDefault="0000692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(302)</w:t>
            </w:r>
          </w:p>
        </w:tc>
      </w:tr>
      <w:tr w:rsidR="004D2B97" w:rsidRPr="00AB4D27" w14:paraId="28671346" w14:textId="77777777" w:rsidTr="00BF3EFC">
        <w:tc>
          <w:tcPr>
            <w:tcW w:w="7110" w:type="dxa"/>
            <w:shd w:val="clear" w:color="auto" w:fill="auto"/>
          </w:tcPr>
          <w:p w14:paraId="2E8424C3" w14:textId="0EBBB672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1F1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32675" w14:textId="69811B4A" w:rsidR="004D2B97" w:rsidRPr="00AB4D27" w:rsidRDefault="0000692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72,201</w:t>
            </w:r>
          </w:p>
        </w:tc>
      </w:tr>
      <w:tr w:rsidR="004D2B97" w:rsidRPr="00AB4D27" w14:paraId="277304E9" w14:textId="77777777" w:rsidTr="00BF3EFC">
        <w:tc>
          <w:tcPr>
            <w:tcW w:w="7110" w:type="dxa"/>
            <w:shd w:val="clear" w:color="auto" w:fill="auto"/>
          </w:tcPr>
          <w:p w14:paraId="0C3FC360" w14:textId="77777777" w:rsidR="004D2B97" w:rsidRPr="00AB4D27" w:rsidRDefault="004D2B97" w:rsidP="004D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14" w:type="dxa"/>
            <w:vAlign w:val="bottom"/>
          </w:tcPr>
          <w:p w14:paraId="0536EEC7" w14:textId="77777777" w:rsidR="004D2B97" w:rsidRPr="00AB4D27" w:rsidRDefault="004D2B97" w:rsidP="004D2B9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1F1F" w:rsidRPr="00AB4D27" w14:paraId="41DB4730" w14:textId="77777777" w:rsidTr="00BF3EFC">
        <w:tc>
          <w:tcPr>
            <w:tcW w:w="7110" w:type="dxa"/>
            <w:shd w:val="clear" w:color="auto" w:fill="auto"/>
          </w:tcPr>
          <w:p w14:paraId="02903677" w14:textId="68FF0E7A" w:rsidR="00061F1F" w:rsidRPr="00AB4D27" w:rsidRDefault="00061F1F" w:rsidP="0006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14" w:type="dxa"/>
            <w:tcBorders>
              <w:bottom w:val="double" w:sz="4" w:space="0" w:color="auto"/>
            </w:tcBorders>
            <w:vAlign w:val="bottom"/>
          </w:tcPr>
          <w:p w14:paraId="71862235" w14:textId="1A7B72E3" w:rsidR="00061F1F" w:rsidRPr="00AB4D27" w:rsidRDefault="00061F1F" w:rsidP="00061F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10,858</w:t>
            </w:r>
          </w:p>
        </w:tc>
      </w:tr>
      <w:tr w:rsidR="00061F1F" w:rsidRPr="00AB4D27" w14:paraId="1091A7A8" w14:textId="77777777" w:rsidTr="00BF3EFC">
        <w:tc>
          <w:tcPr>
            <w:tcW w:w="7110" w:type="dxa"/>
            <w:shd w:val="clear" w:color="auto" w:fill="auto"/>
          </w:tcPr>
          <w:p w14:paraId="1446D7A1" w14:textId="45A43BF2" w:rsidR="00061F1F" w:rsidRPr="00AB4D27" w:rsidRDefault="00061F1F" w:rsidP="00061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CAF122" w14:textId="1F710011" w:rsidR="00061F1F" w:rsidRPr="00AB4D27" w:rsidRDefault="00006927" w:rsidP="00061F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13,101</w:t>
            </w:r>
          </w:p>
        </w:tc>
      </w:tr>
    </w:tbl>
    <w:p w14:paraId="298B3D51" w14:textId="77777777" w:rsidR="00FE2D0A" w:rsidRDefault="00FE2D0A" w:rsidP="00FE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989BE1F" w14:textId="02A25B0A" w:rsidR="003E420D" w:rsidRPr="00AB4D27" w:rsidRDefault="00F97CA2" w:rsidP="00D8541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44F84CE" w14:textId="77777777" w:rsidR="000F614D" w:rsidRPr="00F970B9" w:rsidRDefault="000F614D" w:rsidP="000F614D">
      <w:pPr>
        <w:rPr>
          <w:rFonts w:ascii="Angsana New" w:hAnsi="Angsana New"/>
          <w:sz w:val="28"/>
          <w:szCs w:val="28"/>
          <w:lang w:val="x-none" w:eastAsia="x-none"/>
        </w:rPr>
      </w:pPr>
    </w:p>
    <w:tbl>
      <w:tblPr>
        <w:tblW w:w="9274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2268"/>
        <w:gridCol w:w="969"/>
        <w:gridCol w:w="239"/>
        <w:gridCol w:w="1024"/>
        <w:gridCol w:w="236"/>
        <w:gridCol w:w="930"/>
        <w:gridCol w:w="241"/>
        <w:gridCol w:w="929"/>
        <w:gridCol w:w="236"/>
        <w:gridCol w:w="934"/>
        <w:gridCol w:w="271"/>
        <w:gridCol w:w="987"/>
        <w:gridCol w:w="10"/>
      </w:tblGrid>
      <w:tr w:rsidR="005234BA" w:rsidRPr="00AB4D27" w14:paraId="0AF3E44D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19A688A3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shd w:val="clear" w:color="auto" w:fill="auto"/>
          </w:tcPr>
          <w:p w14:paraId="24D498B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B4D2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="00EF1EC0" w:rsidRPr="00AB4D27">
              <w:rPr>
                <w:rFonts w:ascii="Angsana New" w:hAnsi="Angsana New"/>
                <w:bCs/>
                <w:sz w:val="28"/>
                <w:szCs w:val="28"/>
                <w:shd w:val="clear" w:color="auto" w:fill="FFFFFF"/>
              </w:rPr>
              <w:t xml:space="preserve">/ </w:t>
            </w:r>
            <w:r w:rsidRPr="00AB4D27">
              <w:rPr>
                <w:rFonts w:ascii="Angsana New" w:hAnsi="Angsana New" w:hint="cs"/>
                <w:bCs/>
                <w:sz w:val="28"/>
                <w:szCs w:val="28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5234BA" w:rsidRPr="00AB4D27" w14:paraId="66F1D295" w14:textId="77777777" w:rsidTr="001637E2">
        <w:trPr>
          <w:gridAfter w:val="1"/>
          <w:wAfter w:w="10" w:type="dxa"/>
          <w:tblHeader/>
        </w:trPr>
        <w:tc>
          <w:tcPr>
            <w:tcW w:w="2268" w:type="dxa"/>
            <w:shd w:val="clear" w:color="auto" w:fill="auto"/>
          </w:tcPr>
          <w:p w14:paraId="498A1173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</w:tcPr>
          <w:p w14:paraId="50CC3A73" w14:textId="31EE95CB" w:rsidR="005234BA" w:rsidRPr="00AB4D27" w:rsidRDefault="00061F1F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45EB272B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7" w:type="dxa"/>
            <w:gridSpan w:val="5"/>
            <w:shd w:val="clear" w:color="auto" w:fill="auto"/>
          </w:tcPr>
          <w:p w14:paraId="694A6AD8" w14:textId="435E7A43" w:rsidR="005234BA" w:rsidRPr="00AB4D27" w:rsidRDefault="00061F1F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234BA" w:rsidRPr="00AB4D27" w14:paraId="37A6015E" w14:textId="77777777" w:rsidTr="00061F1F">
        <w:trPr>
          <w:tblHeader/>
        </w:trPr>
        <w:tc>
          <w:tcPr>
            <w:tcW w:w="2268" w:type="dxa"/>
            <w:shd w:val="clear" w:color="auto" w:fill="auto"/>
          </w:tcPr>
          <w:p w14:paraId="66289078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D3B2C7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2618D7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93C5C0" w14:textId="77777777" w:rsidR="005234BA" w:rsidRPr="00AB4D27" w:rsidRDefault="005234BA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621D5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1C9C02" w14:textId="77777777" w:rsidR="005234BA" w:rsidRPr="00AB4D27" w:rsidRDefault="005234BA" w:rsidP="00323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299B1FA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D4D859B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B7795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F754A9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777C6D0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0912F74D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234BA" w:rsidRPr="00AB4D27" w14:paraId="49C735FA" w14:textId="77777777" w:rsidTr="001637E2">
        <w:trPr>
          <w:tblHeader/>
        </w:trPr>
        <w:tc>
          <w:tcPr>
            <w:tcW w:w="2268" w:type="dxa"/>
            <w:shd w:val="clear" w:color="auto" w:fill="auto"/>
          </w:tcPr>
          <w:p w14:paraId="768F360E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6" w:type="dxa"/>
            <w:gridSpan w:val="12"/>
            <w:shd w:val="clear" w:color="auto" w:fill="auto"/>
            <w:vAlign w:val="bottom"/>
          </w:tcPr>
          <w:p w14:paraId="6F19BF27" w14:textId="77777777" w:rsidR="005234BA" w:rsidRPr="00AB4D27" w:rsidRDefault="005234BA" w:rsidP="00874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FF0A35" w:rsidRPr="00AB4D27" w14:paraId="70610722" w14:textId="77777777" w:rsidTr="00061F1F">
        <w:tc>
          <w:tcPr>
            <w:tcW w:w="2268" w:type="dxa"/>
            <w:shd w:val="clear" w:color="auto" w:fill="auto"/>
          </w:tcPr>
          <w:p w14:paraId="7A6E8691" w14:textId="77777777" w:rsidR="00FF0A35" w:rsidRPr="00AB4D27" w:rsidRDefault="00FF0A35" w:rsidP="00FF0A35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  <w:p w14:paraId="7D2D6534" w14:textId="77777777" w:rsidR="00FF0A35" w:rsidRPr="00AB4D27" w:rsidRDefault="00FF0A35" w:rsidP="00FF0A35">
            <w:pPr>
              <w:pStyle w:val="ListParagraph"/>
              <w:ind w:left="0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19077E5" w14:textId="07D10E93" w:rsidR="00FF0A35" w:rsidRPr="00AB4D27" w:rsidRDefault="00FF0A35" w:rsidP="00FF0A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47DB6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6769B5" w14:textId="36B961A9" w:rsidR="00FF0A35" w:rsidRPr="00AB4D27" w:rsidRDefault="00FF0A35" w:rsidP="00FF0A3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4F469A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85479E8" w14:textId="2BD5085A" w:rsidR="00FF0A35" w:rsidRPr="003234FE" w:rsidRDefault="00FF0A35" w:rsidP="00FF0A3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D58BC8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A602A9B" w14:textId="144F707B" w:rsidR="00FF0A35" w:rsidRPr="00AB4D27" w:rsidRDefault="00FF0A35" w:rsidP="00FF0A3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F69EF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9F9F56" w14:textId="404E9499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9B071D9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210C4FE0" w14:textId="3088E358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FF0A35" w:rsidRPr="00AB4D27" w14:paraId="70EE6AA5" w14:textId="77777777" w:rsidTr="00061F1F">
        <w:tc>
          <w:tcPr>
            <w:tcW w:w="2268" w:type="dxa"/>
            <w:shd w:val="clear" w:color="auto" w:fill="auto"/>
          </w:tcPr>
          <w:p w14:paraId="555B9D7C" w14:textId="497DE7DB" w:rsidR="00FF0A35" w:rsidRPr="00AB4D27" w:rsidRDefault="00FF0A35" w:rsidP="00FF0A35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AB4D2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6B57AE2" w14:textId="7A28CAA8" w:rsidR="00FF0A35" w:rsidRPr="00AB4D27" w:rsidRDefault="00FF0A35" w:rsidP="00FF0A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380BF6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2FD0BB" w14:textId="05CD67AC" w:rsidR="00FF0A35" w:rsidRPr="00AB4D27" w:rsidRDefault="00FF0A35" w:rsidP="00FF0A3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150,734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77339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BC0AA8" w14:textId="7EE832F7" w:rsidR="00FF0A35" w:rsidRPr="003234FE" w:rsidRDefault="00FF0A35" w:rsidP="00FF0A3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150,734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4F1844F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06D83CB" w14:textId="55B57D27" w:rsidR="00FF0A35" w:rsidRPr="00AB4D27" w:rsidRDefault="00FF0A35" w:rsidP="00FF0A3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5EC51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27DD02" w14:textId="41CFBBA0" w:rsidR="00FF0A35" w:rsidRPr="00AB4D27" w:rsidRDefault="00FF0A35" w:rsidP="00FF0A3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67,570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5659B0" w14:textId="77777777" w:rsidR="00FF0A35" w:rsidRPr="00AB4D27" w:rsidRDefault="00FF0A35" w:rsidP="00FF0A3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CBB851C" w14:textId="7BEDDC55" w:rsidR="00FF0A35" w:rsidRPr="00AB4D27" w:rsidRDefault="00FF0A35" w:rsidP="00FF0A35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67,570</w:t>
            </w:r>
          </w:p>
        </w:tc>
      </w:tr>
      <w:tr w:rsidR="00FF0A35" w:rsidRPr="00AB4D27" w14:paraId="0BDE06E4" w14:textId="77777777" w:rsidTr="00061F1F">
        <w:tc>
          <w:tcPr>
            <w:tcW w:w="2268" w:type="dxa"/>
            <w:shd w:val="clear" w:color="auto" w:fill="auto"/>
          </w:tcPr>
          <w:p w14:paraId="057E364E" w14:textId="7B85BC03" w:rsidR="00FF0A35" w:rsidRPr="00AB4D27" w:rsidRDefault="00FF0A35" w:rsidP="00FF0A35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55F5F346" w14:textId="09F38426" w:rsidR="00FF0A35" w:rsidRPr="00AB4D27" w:rsidRDefault="00FF0A35" w:rsidP="00FF0A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82B353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264A66" w14:textId="58245F16" w:rsidR="00FF0A35" w:rsidRPr="003234FE" w:rsidRDefault="00FF0A35" w:rsidP="00FF0A3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945,066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0FD53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343EC" w14:textId="485042F3" w:rsidR="00FF0A35" w:rsidRPr="003234FE" w:rsidRDefault="00FF0A35" w:rsidP="00FF0A3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945,066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951AECB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DAB7776" w14:textId="5118AE39" w:rsidR="00FF0A35" w:rsidRPr="00AB4D27" w:rsidRDefault="00FF0A35" w:rsidP="00FF0A35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2E248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7F93A9" w14:textId="558FFECA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897,730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509A60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793F48F0" w14:textId="6018FFED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897,730</w:t>
            </w:r>
          </w:p>
        </w:tc>
      </w:tr>
      <w:tr w:rsidR="00FF0A35" w:rsidRPr="00AB4D27" w14:paraId="6E2231CE" w14:textId="77777777" w:rsidTr="00061F1F">
        <w:trPr>
          <w:trHeight w:val="80"/>
        </w:trPr>
        <w:tc>
          <w:tcPr>
            <w:tcW w:w="2268" w:type="dxa"/>
            <w:shd w:val="clear" w:color="auto" w:fill="auto"/>
          </w:tcPr>
          <w:p w14:paraId="5FBB1B4A" w14:textId="77777777" w:rsidR="00FF0A35" w:rsidRPr="00AB4D27" w:rsidRDefault="00FF0A35" w:rsidP="00FF0A35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4D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AB4D2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4D27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812C425" w14:textId="5E2155AF" w:rsidR="00FF0A35" w:rsidRPr="00AB4D27" w:rsidRDefault="00FF0A35" w:rsidP="00FF0A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FB863F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5A11AE" w14:textId="6884ECC5" w:rsidR="00FF0A35" w:rsidRPr="003234FE" w:rsidRDefault="00FF0A35" w:rsidP="00FF0A3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4FE2D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77E682" w14:textId="4A25447C" w:rsidR="00FF0A35" w:rsidRPr="003234FE" w:rsidRDefault="00FF0A35" w:rsidP="00FF0A3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(575)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D2BAC1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6535A6D" w14:textId="572552CD" w:rsidR="00FF0A35" w:rsidRPr="00AB4D27" w:rsidRDefault="00FF0A35" w:rsidP="00FF0A35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106" w:right="-101" w:hanging="1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0D90C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5365D9" w14:textId="19EEB50C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(1,454)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76EA0E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5FE0C14" w14:textId="3AD95216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sz w:val="28"/>
                <w:szCs w:val="28"/>
              </w:rPr>
            </w:pPr>
            <w:r w:rsidRPr="003234FE">
              <w:rPr>
                <w:rFonts w:ascii="Angsana New" w:hAnsi="Angsana New"/>
                <w:sz w:val="28"/>
                <w:szCs w:val="28"/>
              </w:rPr>
              <w:t>(1,454)</w:t>
            </w:r>
          </w:p>
        </w:tc>
      </w:tr>
      <w:tr w:rsidR="00FF0A35" w:rsidRPr="00AB4D27" w14:paraId="41A7D50E" w14:textId="77777777" w:rsidTr="00061F1F">
        <w:tc>
          <w:tcPr>
            <w:tcW w:w="2268" w:type="dxa"/>
            <w:shd w:val="clear" w:color="auto" w:fill="auto"/>
          </w:tcPr>
          <w:p w14:paraId="30DDA42C" w14:textId="77777777" w:rsidR="00FF0A35" w:rsidRPr="00AB4D27" w:rsidRDefault="00FF0A35" w:rsidP="00FF0A35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B4D2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FFB09" w14:textId="3471F3A7" w:rsidR="00FF0A35" w:rsidRPr="001637E2" w:rsidRDefault="00FF0A35" w:rsidP="00FF0A35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7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7E53F3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75649" w14:textId="72E6E8B4" w:rsidR="00FF0A35" w:rsidRPr="003234FE" w:rsidRDefault="00FF0A35" w:rsidP="00FF0A35">
            <w:pPr>
              <w:pStyle w:val="acctfourfigures"/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1,095,225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661385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7CFD3" w14:textId="3B5FEBD3" w:rsidR="00FF0A35" w:rsidRPr="00AB4D27" w:rsidRDefault="00FF0A35" w:rsidP="00FF0A3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1,095,225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BCAAE3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4D37C" w14:textId="275DAAF4" w:rsidR="00FF0A35" w:rsidRPr="00AB4D27" w:rsidRDefault="00FF0A35" w:rsidP="00FF0A3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37E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1E9D4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4432E" w14:textId="33042896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1,028,846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A21B65" w14:textId="77777777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1C9CF" w14:textId="2BA00CA8" w:rsidR="00FF0A35" w:rsidRPr="00AB4D27" w:rsidRDefault="00FF0A35" w:rsidP="00FF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6" w:right="-101" w:hanging="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1,028,846</w:t>
            </w:r>
          </w:p>
        </w:tc>
      </w:tr>
    </w:tbl>
    <w:p w14:paraId="5EA53F2B" w14:textId="77777777" w:rsidR="00F9492F" w:rsidRPr="00F970B9" w:rsidRDefault="00F9492F" w:rsidP="000F614D">
      <w:pPr>
        <w:rPr>
          <w:rFonts w:ascii="Angsana New" w:hAnsi="Angsana New"/>
          <w:sz w:val="28"/>
          <w:szCs w:val="28"/>
          <w:lang w:val="x-none" w:eastAsia="x-none"/>
        </w:rPr>
      </w:pPr>
    </w:p>
    <w:p w14:paraId="10657FBC" w14:textId="433A2FEE" w:rsidR="003234FE" w:rsidRPr="00FF0A35" w:rsidRDefault="003234FE" w:rsidP="003234FE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bookmarkStart w:id="4" w:name="_Hlk55026335"/>
      <w:r w:rsidRPr="00F970B9">
        <w:rPr>
          <w:rFonts w:ascii="Angsana New" w:hAnsi="Angsana New"/>
          <w:b w:val="0"/>
          <w:bCs w:val="0"/>
          <w:sz w:val="30"/>
          <w:szCs w:val="30"/>
          <w:cs/>
        </w:rPr>
        <w:lastRenderedPageBreak/>
        <w:t>ณ วันที่</w:t>
      </w:r>
      <w:r w:rsidRPr="00F970B9">
        <w:rPr>
          <w:rFonts w:ascii="Angsana New" w:hAnsi="Angsana New"/>
          <w:b w:val="0"/>
          <w:bCs w:val="0"/>
          <w:sz w:val="30"/>
          <w:szCs w:val="30"/>
        </w:rPr>
        <w:t xml:space="preserve"> 31 </w:t>
      </w:r>
      <w:r w:rsidRPr="00F970B9">
        <w:rPr>
          <w:rFonts w:ascii="Angsana New" w:hAnsi="Angsana New" w:hint="cs"/>
          <w:b w:val="0"/>
          <w:bCs w:val="0"/>
          <w:sz w:val="30"/>
          <w:szCs w:val="30"/>
          <w:cs/>
        </w:rPr>
        <w:t>ธันวาคม</w:t>
      </w:r>
      <w:r w:rsidRPr="00F970B9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F970B9">
        <w:rPr>
          <w:rFonts w:ascii="Angsana New" w:hAnsi="Angsana New"/>
          <w:b w:val="0"/>
          <w:bCs w:val="0"/>
          <w:sz w:val="30"/>
          <w:szCs w:val="30"/>
        </w:rPr>
        <w:t>256</w:t>
      </w:r>
      <w:r w:rsidR="002375EA" w:rsidRPr="00F970B9">
        <w:rPr>
          <w:rFonts w:ascii="Angsana New" w:hAnsi="Angsana New"/>
          <w:b w:val="0"/>
          <w:bCs w:val="0"/>
          <w:sz w:val="30"/>
          <w:szCs w:val="30"/>
        </w:rPr>
        <w:t>4</w:t>
      </w:r>
      <w:r w:rsidRPr="00F970B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970B9">
        <w:rPr>
          <w:rFonts w:ascii="Angsana New" w:hAnsi="Angsana New"/>
          <w:b w:val="0"/>
          <w:bCs w:val="0"/>
          <w:sz w:val="30"/>
          <w:szCs w:val="30"/>
          <w:cs/>
        </w:rPr>
        <w:t>บริษัท</w:t>
      </w:r>
      <w:r w:rsidRPr="00F970B9">
        <w:rPr>
          <w:rFonts w:ascii="Angsana New" w:hAnsi="Angsana New" w:hint="cs"/>
          <w:b w:val="0"/>
          <w:bCs w:val="0"/>
          <w:sz w:val="30"/>
          <w:szCs w:val="30"/>
          <w:cs/>
        </w:rPr>
        <w:t>มีเ</w:t>
      </w:r>
      <w:r w:rsidRPr="00F970B9">
        <w:rPr>
          <w:rFonts w:ascii="Angsana New" w:hAnsi="Angsana New"/>
          <w:b w:val="0"/>
          <w:bCs w:val="0"/>
          <w:sz w:val="30"/>
          <w:szCs w:val="30"/>
          <w:cs/>
        </w:rPr>
        <w:t>งินกู้ยืมระยะสั้นจากสถาบันการเงิน</w:t>
      </w:r>
      <w:r w:rsidRPr="00F970B9">
        <w:rPr>
          <w:rFonts w:ascii="Angsana New" w:hAnsi="Angsana New" w:hint="cs"/>
          <w:b w:val="0"/>
          <w:bCs w:val="0"/>
          <w:sz w:val="30"/>
          <w:szCs w:val="30"/>
          <w:cs/>
        </w:rPr>
        <w:t>แห่งหนึ่ง</w:t>
      </w:r>
      <w:r w:rsidR="002375EA" w:rsidRPr="00F970B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จำนวน </w:t>
      </w:r>
      <w:r w:rsidR="00061F1F" w:rsidRPr="00F970B9">
        <w:rPr>
          <w:rFonts w:ascii="Angsana New" w:hAnsi="Angsana New"/>
          <w:b w:val="0"/>
          <w:bCs w:val="0"/>
          <w:sz w:val="30"/>
          <w:szCs w:val="30"/>
        </w:rPr>
        <w:t xml:space="preserve">65.00 </w:t>
      </w:r>
      <w:r w:rsidR="00061F1F" w:rsidRPr="00F970B9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Pr="00F970B9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F970B9">
        <w:rPr>
          <w:rFonts w:ascii="Angsana New" w:hAnsi="Angsana New" w:hint="cs"/>
          <w:b w:val="0"/>
          <w:bCs w:val="0"/>
          <w:sz w:val="30"/>
          <w:szCs w:val="30"/>
          <w:cs/>
        </w:rPr>
        <w:t>โดยมีอัตรา</w:t>
      </w:r>
      <w:r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ดอกเบี้ย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ร้อยละ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2.05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ต่อปี</w:t>
      </w:r>
      <w:r w:rsidR="002375EA"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เงินกู้ยืมดังกล่าว</w:t>
      </w:r>
      <w:r w:rsidR="00F362A5"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ได้</w:t>
      </w:r>
      <w:r w:rsidR="00231CD8"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จ่ายชำระครบเต็มจำนวนแล้ว</w:t>
      </w:r>
      <w:r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ในเดือนมกราคม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2565</w:t>
      </w:r>
    </w:p>
    <w:p w14:paraId="6861F0F3" w14:textId="78D8D701" w:rsidR="003234FE" w:rsidRPr="00F970B9" w:rsidRDefault="003234FE" w:rsidP="002E10AA">
      <w:pPr>
        <w:rPr>
          <w:rFonts w:ascii="Angsana New" w:hAnsi="Angsana New"/>
          <w:sz w:val="28"/>
          <w:szCs w:val="28"/>
          <w:lang w:val="x-none" w:eastAsia="x-none"/>
        </w:rPr>
      </w:pPr>
    </w:p>
    <w:p w14:paraId="4460EB3C" w14:textId="55D112FE" w:rsidR="002375EA" w:rsidRPr="002375EA" w:rsidRDefault="002375EA" w:rsidP="002375EA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2375EA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2375E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375EA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2375EA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  <w:r w:rsidRPr="002375EA">
        <w:rPr>
          <w:rFonts w:ascii="Angsana New" w:hAnsi="Angsana New"/>
          <w:sz w:val="30"/>
          <w:szCs w:val="30"/>
        </w:rPr>
        <w:t xml:space="preserve">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แห่งหนึ่งจำนวน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20.00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โดยมีอัตราดอกเบี้ยร้อยละ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THBFIX </w:t>
      </w:r>
      <w:r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ต่อปี</w:t>
      </w:r>
      <w:r w:rsidR="00231CD8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2375E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เงินกู้ยืมดังกล่าวได้จ่ายชำระครบเต็มจำนวนแล้วในเดือน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กุมภาพันธ์ </w:t>
      </w:r>
      <w:r w:rsidRPr="002375EA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2565</w:t>
      </w:r>
    </w:p>
    <w:p w14:paraId="31BD4085" w14:textId="77777777" w:rsidR="002375EA" w:rsidRPr="00F970B9" w:rsidRDefault="002375EA" w:rsidP="002375EA">
      <w:pPr>
        <w:rPr>
          <w:rFonts w:ascii="Angsana New" w:hAnsi="Angsana New"/>
          <w:sz w:val="28"/>
          <w:szCs w:val="28"/>
          <w:lang w:val="x-none" w:eastAsia="x-none"/>
        </w:rPr>
      </w:pPr>
    </w:p>
    <w:p w14:paraId="0FBD3F11" w14:textId="01DF8019" w:rsidR="00E50817" w:rsidRPr="00AB4D27" w:rsidRDefault="00E50817" w:rsidP="0021093D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061F1F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r w:rsidR="00C24655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E95549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259.17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697576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E95549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              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061F1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061F1F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341.03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061F1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="001975CD" w:rsidRPr="001975CD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MLR </w:t>
      </w:r>
      <w:r w:rsidR="001975CD" w:rsidRPr="001975CD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ีนาคม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2561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จนถึงเดือนกุมภาพันธ์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2569</w:t>
      </w:r>
    </w:p>
    <w:p w14:paraId="6A2924F9" w14:textId="77777777" w:rsidR="00E50817" w:rsidRPr="00F970B9" w:rsidRDefault="00E50817" w:rsidP="002E10AA">
      <w:pPr>
        <w:rPr>
          <w:rFonts w:ascii="Angsana New" w:hAnsi="Angsana New"/>
          <w:sz w:val="28"/>
          <w:szCs w:val="28"/>
          <w:lang w:val="x-none" w:eastAsia="x-none"/>
        </w:rPr>
      </w:pPr>
    </w:p>
    <w:p w14:paraId="477C4E55" w14:textId="793AA6C0" w:rsidR="00E50817" w:rsidRPr="00AB4D27" w:rsidRDefault="00E50817" w:rsidP="0021093D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061F1F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จำนวน</w:t>
      </w:r>
      <w:r w:rsidR="00615BE9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E95549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66.60</w:t>
      </w:r>
      <w:r w:rsidR="003234F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697576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E95549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                 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061F1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061F1F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232.20</w:t>
      </w:r>
      <w:r w:rsidR="00061F1F" w:rsidRPr="0057296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โดยมีอัตราดอกเบี้ยร้อยละ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THBFIX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บวกอัตราคงที่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ต่อปี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061F1F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ร้อยละ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THBFIX </w:t>
      </w:r>
      <w:r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บวกอัตราคงที่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ต่อปี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และมีระยะเวลาผ่อนชำระคืนเป็นงวดๆ เริ่มเดือนมิถุนายน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2562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จนถึงเดือนพฤษภาคม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2566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อย่างไรก็ตาม บริษัทได้ทำสัญญาแลกเปลี่ยนอัตราดอกเบี้ยกับผู้ให้กู้ยืม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เป็นอั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ตราดอกเบี้ยคงที่</w:t>
      </w:r>
    </w:p>
    <w:p w14:paraId="15472001" w14:textId="77777777" w:rsidR="004A5F43" w:rsidRPr="001975CD" w:rsidRDefault="004A5F43" w:rsidP="00C24655">
      <w:pPr>
        <w:pStyle w:val="Heading6"/>
        <w:ind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13C7C7B6" w14:textId="5CB2C29F" w:rsidR="00E50817" w:rsidRDefault="00E50817" w:rsidP="00E5081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755AA9"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</w:t>
      </w:r>
      <w:r w:rsidR="00615BE9" w:rsidRPr="0057296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E95549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219.30 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E95549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                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(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31</w:t>
      </w:r>
      <w:r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ธันวาคม</w:t>
      </w:r>
      <w:r w:rsidR="00D23EA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755AA9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: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4D7A8F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3</w:t>
      </w:r>
      <w:r w:rsidR="00572962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04.50</w:t>
      </w:r>
      <w:r w:rsidR="00D23EAF"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D23EAF" w:rsidRPr="00572962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572962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)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MLR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หักด้วยอัตราคงที่ต่อปี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เริ่มเดือนสิงหาคม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2564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จนถึงเดือนกรกฎาคม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4D7A8F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2568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p w14:paraId="50E13CCE" w14:textId="77777777" w:rsidR="004B5F56" w:rsidRPr="002E10AA" w:rsidRDefault="004B5F56" w:rsidP="002E10AA">
      <w:pPr>
        <w:rPr>
          <w:rFonts w:asciiTheme="majorBidi" w:hAnsiTheme="majorBidi" w:cstheme="majorBidi"/>
          <w:sz w:val="30"/>
          <w:szCs w:val="30"/>
          <w:lang w:eastAsia="x-none"/>
        </w:rPr>
      </w:pPr>
    </w:p>
    <w:bookmarkEnd w:id="4"/>
    <w:p w14:paraId="55BD5D57" w14:textId="6B57D1DB" w:rsidR="004B5F56" w:rsidRPr="00AB4D27" w:rsidRDefault="004B5F56" w:rsidP="004B5F56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ณ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วันที่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Pr="00AB4D2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B4D27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AB4D27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>
        <w:rPr>
          <w:rFonts w:ascii="Angsana New" w:hAnsi="Angsana New"/>
          <w:b w:val="0"/>
          <w:bCs w:val="0"/>
          <w:sz w:val="30"/>
          <w:szCs w:val="30"/>
          <w:lang w:val="en-US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บริษัทมีเงินกู้ยืมระยะยาวจากสถาบันการเงินแห่งหนึ่ง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จำนวน</w:t>
      </w:r>
      <w:r w:rsidRPr="00572962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400</w:t>
      </w:r>
      <w:r w:rsidR="00904BC1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.00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572962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3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เริ่มเดือน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2566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จนถึงเดือ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นพฤษภาคม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2570</w:t>
      </w:r>
      <w:r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</w:p>
    <w:p w14:paraId="72455F6A" w14:textId="77777777" w:rsidR="00E50817" w:rsidRPr="002E10AA" w:rsidRDefault="00E50817" w:rsidP="002E10A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DBBB514" w14:textId="010E387D" w:rsidR="00E50817" w:rsidRDefault="00E50817" w:rsidP="004422B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</w:pP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2D2B2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เกี่ยวกับ</w:t>
      </w:r>
      <w:r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5438D4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bookmarkStart w:id="5" w:name="_Hlk96269994"/>
      <w:r w:rsidR="005438D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รวมถึงการจำหน่าย โอน</w:t>
      </w:r>
      <w:r w:rsidR="004422BF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ให้เช่า</w:t>
      </w:r>
      <w:r w:rsidR="004D2B7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หรือการก่อภาระผูกพันใดๆ กับอุปกรณ์โครงข่ายและที่ดิน อาคาร และอุปกรณ์</w:t>
      </w:r>
      <w:bookmarkEnd w:id="5"/>
    </w:p>
    <w:p w14:paraId="265B763A" w14:textId="77777777" w:rsidR="004422BF" w:rsidRPr="002E10AA" w:rsidRDefault="004422BF" w:rsidP="004422BF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51E7B28" w14:textId="38F221CA" w:rsidR="00F9492F" w:rsidRPr="00AD088D" w:rsidRDefault="00F9492F" w:rsidP="00697576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val="x-none" w:eastAsia="x-none"/>
        </w:rPr>
      </w:pPr>
      <w:r w:rsidRPr="00AD088D">
        <w:rPr>
          <w:rFonts w:ascii="Angsana New" w:hAnsi="Angsana New"/>
          <w:spacing w:val="-2"/>
          <w:sz w:val="30"/>
          <w:szCs w:val="30"/>
          <w:cs/>
        </w:rPr>
        <w:t>ณ วันที่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="004D7A8F" w:rsidRPr="00AD088D">
        <w:rPr>
          <w:rFonts w:ascii="Angsana New" w:hAnsi="Angsana New"/>
          <w:spacing w:val="-2"/>
          <w:sz w:val="30"/>
          <w:szCs w:val="30"/>
        </w:rPr>
        <w:t>31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D7A8F" w:rsidRPr="00AD088D">
        <w:rPr>
          <w:rFonts w:ascii="Angsana New" w:hAnsi="Angsana New"/>
          <w:spacing w:val="-2"/>
          <w:sz w:val="30"/>
          <w:szCs w:val="30"/>
        </w:rPr>
        <w:t>256</w:t>
      </w:r>
      <w:r w:rsidR="003768D8">
        <w:rPr>
          <w:rFonts w:ascii="Angsana New" w:hAnsi="Angsana New"/>
          <w:spacing w:val="-2"/>
          <w:sz w:val="30"/>
          <w:szCs w:val="30"/>
        </w:rPr>
        <w:t xml:space="preserve">5 </w:t>
      </w:r>
      <w:r w:rsidRPr="00AD088D">
        <w:rPr>
          <w:rFonts w:ascii="Angsana New" w:hAnsi="Angsana New"/>
          <w:spacing w:val="-2"/>
          <w:sz w:val="30"/>
          <w:szCs w:val="30"/>
          <w:cs/>
        </w:rPr>
        <w:t>บริษัทมีวงเงิน</w:t>
      </w:r>
      <w:r w:rsidR="001975CD" w:rsidRPr="00AD088D">
        <w:rPr>
          <w:rFonts w:ascii="Angsana New" w:hAnsi="Angsana New" w:hint="cs"/>
          <w:spacing w:val="-2"/>
          <w:sz w:val="30"/>
          <w:szCs w:val="30"/>
          <w:cs/>
        </w:rPr>
        <w:t>กู้ยืม</w:t>
      </w:r>
      <w:r w:rsidRPr="00AD088D">
        <w:rPr>
          <w:rFonts w:ascii="Angsana New" w:hAnsi="Angsana New"/>
          <w:spacing w:val="-2"/>
          <w:sz w:val="30"/>
          <w:szCs w:val="30"/>
          <w:cs/>
        </w:rPr>
        <w:t>ซึ่งยังมิได้เบิกใช้เป็นจำนวนเงินรวม</w:t>
      </w:r>
      <w:r w:rsidR="00A43D81"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="00082E2D">
        <w:rPr>
          <w:rFonts w:ascii="Angsana New" w:hAnsi="Angsana New"/>
          <w:spacing w:val="-2"/>
          <w:sz w:val="30"/>
          <w:szCs w:val="30"/>
        </w:rPr>
        <w:t>5</w:t>
      </w:r>
      <w:r w:rsidR="007E3644">
        <w:rPr>
          <w:rFonts w:ascii="Angsana New" w:hAnsi="Angsana New"/>
          <w:spacing w:val="-2"/>
          <w:sz w:val="30"/>
          <w:szCs w:val="30"/>
        </w:rPr>
        <w:t>75</w:t>
      </w:r>
      <w:r w:rsidR="00D23EAF"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D088D">
        <w:rPr>
          <w:rFonts w:ascii="Angsana New" w:hAnsi="Angsana New"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4D7A8F" w:rsidRPr="00AD088D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3768D8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3768D8">
        <w:rPr>
          <w:rFonts w:ascii="Angsana New" w:hAnsi="Angsana New"/>
          <w:i/>
          <w:iCs/>
          <w:spacing w:val="-2"/>
          <w:sz w:val="30"/>
          <w:szCs w:val="30"/>
        </w:rPr>
        <w:t>910</w:t>
      </w:r>
      <w:r w:rsidR="005234BA" w:rsidRPr="00AD088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AD08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="00A43D81" w:rsidRPr="00AD088D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 w:rsidRPr="00AD088D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75BEC04D" w14:textId="77777777" w:rsidR="007E3644" w:rsidRPr="002E10AA" w:rsidRDefault="007E3644" w:rsidP="002E10AA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1143BEDD" w14:textId="77777777" w:rsidR="00FE2D0A" w:rsidRDefault="00FE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C2DA64D" w14:textId="5DBC061F" w:rsidR="00F9492F" w:rsidRPr="00AB4D27" w:rsidRDefault="00F9492F" w:rsidP="00F94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  <w:r w:rsidRPr="00AB4D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AB4D27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7E51D241" w14:textId="6F5C5A22" w:rsidR="00F9492F" w:rsidRPr="002E10AA" w:rsidRDefault="00F9492F" w:rsidP="002E10AA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82"/>
        <w:gridCol w:w="1261"/>
        <w:gridCol w:w="180"/>
        <w:gridCol w:w="1349"/>
        <w:gridCol w:w="180"/>
        <w:gridCol w:w="1348"/>
      </w:tblGrid>
      <w:tr w:rsidR="00061F1F" w:rsidRPr="00AB4D27" w14:paraId="795453C0" w14:textId="77777777" w:rsidTr="00B251CD">
        <w:trPr>
          <w:cantSplit/>
          <w:tblHeader/>
        </w:trPr>
        <w:tc>
          <w:tcPr>
            <w:tcW w:w="4511" w:type="dxa"/>
          </w:tcPr>
          <w:p w14:paraId="64DA5BFB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8079FF3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478FF91B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/ </w:t>
            </w:r>
            <w:r w:rsidRPr="00AB4D2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1F1F" w:rsidRPr="00AB4D27" w14:paraId="3E5D11EF" w14:textId="77777777" w:rsidTr="00B251CD">
        <w:trPr>
          <w:cantSplit/>
          <w:tblHeader/>
        </w:trPr>
        <w:tc>
          <w:tcPr>
            <w:tcW w:w="4511" w:type="dxa"/>
          </w:tcPr>
          <w:p w14:paraId="331DEFE0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E88396C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B0F9DED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  <w:vAlign w:val="bottom"/>
          </w:tcPr>
          <w:p w14:paraId="512A880E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7B25DC5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40C442DB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48" w:type="dxa"/>
            <w:vAlign w:val="bottom"/>
          </w:tcPr>
          <w:p w14:paraId="4445A1CD" w14:textId="77777777" w:rsidR="00061F1F" w:rsidRPr="00AB4D27" w:rsidRDefault="00061F1F" w:rsidP="003768D8">
            <w:pPr>
              <w:pStyle w:val="acctmergecolhdg"/>
              <w:spacing w:line="360" w:lineRule="exac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61F1F" w:rsidRPr="00AB4D27" w14:paraId="757470EC" w14:textId="77777777" w:rsidTr="00B251CD">
        <w:trPr>
          <w:cantSplit/>
          <w:tblHeader/>
        </w:trPr>
        <w:tc>
          <w:tcPr>
            <w:tcW w:w="4511" w:type="dxa"/>
          </w:tcPr>
          <w:p w14:paraId="1385DD36" w14:textId="77777777" w:rsidR="00061F1F" w:rsidRPr="00AF7338" w:rsidRDefault="00061F1F" w:rsidP="003768D8">
            <w:pPr>
              <w:pStyle w:val="acctfourfigures"/>
              <w:shd w:val="clear" w:color="auto" w:fill="FFFFFF"/>
              <w:spacing w:line="360" w:lineRule="exac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11841CDD" w14:textId="77777777" w:rsidR="00061F1F" w:rsidRPr="00AB4D27" w:rsidRDefault="00061F1F" w:rsidP="003768D8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318" w:type="dxa"/>
            <w:gridSpan w:val="5"/>
            <w:vAlign w:val="bottom"/>
          </w:tcPr>
          <w:p w14:paraId="1453FF43" w14:textId="77777777" w:rsidR="00061F1F" w:rsidRPr="00AB4D27" w:rsidRDefault="00061F1F" w:rsidP="003768D8">
            <w:pPr>
              <w:pStyle w:val="acctmergecolhdg"/>
              <w:spacing w:line="360" w:lineRule="exac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1F1F" w:rsidRPr="00AB4D27" w14:paraId="433B927C" w14:textId="77777777" w:rsidTr="00B251CD">
        <w:trPr>
          <w:cantSplit/>
        </w:trPr>
        <w:tc>
          <w:tcPr>
            <w:tcW w:w="4511" w:type="dxa"/>
          </w:tcPr>
          <w:p w14:paraId="0F1D07CC" w14:textId="72114116" w:rsidR="00061F1F" w:rsidRPr="00AB4D27" w:rsidRDefault="00061F1F" w:rsidP="003768D8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67C0CC89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73A325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46BA8C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16F9395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D8561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A72DAAB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F1F" w:rsidRPr="00AB4D27" w14:paraId="46CE46E0" w14:textId="77777777" w:rsidTr="00B251CD">
        <w:trPr>
          <w:cantSplit/>
        </w:trPr>
        <w:tc>
          <w:tcPr>
            <w:tcW w:w="4511" w:type="dxa"/>
          </w:tcPr>
          <w:p w14:paraId="5F6F7A02" w14:textId="7D2E79EE" w:rsidR="00061F1F" w:rsidRPr="00AB4D27" w:rsidRDefault="00061F1F" w:rsidP="003768D8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845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52A88C32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7174277" w14:textId="761F11DA" w:rsidR="00061F1F" w:rsidRPr="007D1A74" w:rsidRDefault="00E17E81" w:rsidP="003768D8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1A74">
              <w:rPr>
                <w:rFonts w:ascii="Angsana New" w:hAnsi="Angsana New"/>
                <w:sz w:val="30"/>
                <w:szCs w:val="30"/>
              </w:rPr>
              <w:t>961,276</w:t>
            </w:r>
          </w:p>
        </w:tc>
        <w:tc>
          <w:tcPr>
            <w:tcW w:w="180" w:type="dxa"/>
            <w:vAlign w:val="bottom"/>
          </w:tcPr>
          <w:p w14:paraId="425DA313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D45F38F" w14:textId="5D26452A" w:rsidR="00061F1F" w:rsidRPr="00AB4D27" w:rsidRDefault="00E17E81" w:rsidP="003768D8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67,570</w:t>
            </w:r>
          </w:p>
        </w:tc>
        <w:tc>
          <w:tcPr>
            <w:tcW w:w="180" w:type="dxa"/>
            <w:vAlign w:val="bottom"/>
          </w:tcPr>
          <w:p w14:paraId="1F9D7EC2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781488BA" w14:textId="5FF5A1C0" w:rsidR="00061F1F" w:rsidRPr="00AB4D27" w:rsidRDefault="00E17E81" w:rsidP="007D1A7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1,028,846</w:t>
            </w:r>
          </w:p>
        </w:tc>
      </w:tr>
      <w:tr w:rsidR="00061F1F" w:rsidRPr="00AB4D27" w14:paraId="2E501C5A" w14:textId="77777777" w:rsidTr="00B251CD">
        <w:trPr>
          <w:cantSplit/>
        </w:trPr>
        <w:tc>
          <w:tcPr>
            <w:tcW w:w="4511" w:type="dxa"/>
          </w:tcPr>
          <w:p w14:paraId="7281CA3A" w14:textId="77777777" w:rsidR="00061F1F" w:rsidRPr="00AB4D27" w:rsidRDefault="00061F1F" w:rsidP="007D1A74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837FE84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72BFA14" w14:textId="353D255C" w:rsidR="00061F1F" w:rsidRPr="00AD088D" w:rsidRDefault="00F17951" w:rsidP="007D1A7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="006B2910">
              <w:rPr>
                <w:rFonts w:ascii="Angsana New" w:hAnsi="Angsana New"/>
                <w:sz w:val="30"/>
                <w:szCs w:val="30"/>
              </w:rPr>
              <w:t>(17,664)</w:t>
            </w:r>
          </w:p>
        </w:tc>
        <w:tc>
          <w:tcPr>
            <w:tcW w:w="180" w:type="dxa"/>
            <w:vAlign w:val="bottom"/>
          </w:tcPr>
          <w:p w14:paraId="0D2588F1" w14:textId="77777777" w:rsidR="00061F1F" w:rsidRPr="00AB4D27" w:rsidRDefault="00061F1F" w:rsidP="007D1A74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4033773" w14:textId="0BE63988" w:rsidR="00061F1F" w:rsidRPr="00AB4D27" w:rsidRDefault="006B2910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(75,059)</w:t>
            </w:r>
          </w:p>
        </w:tc>
        <w:tc>
          <w:tcPr>
            <w:tcW w:w="180" w:type="dxa"/>
          </w:tcPr>
          <w:p w14:paraId="3A7335EE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0E8CEBD" w14:textId="3B845E2E" w:rsidR="00061F1F" w:rsidRPr="00AB4D27" w:rsidRDefault="006B2910" w:rsidP="003768D8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(92,723)</w:t>
            </w:r>
          </w:p>
        </w:tc>
      </w:tr>
      <w:tr w:rsidR="00061F1F" w:rsidRPr="00AB4D27" w14:paraId="442A072D" w14:textId="77777777" w:rsidTr="00B251CD">
        <w:trPr>
          <w:cantSplit/>
        </w:trPr>
        <w:tc>
          <w:tcPr>
            <w:tcW w:w="4511" w:type="dxa"/>
          </w:tcPr>
          <w:p w14:paraId="525C6D8E" w14:textId="77777777" w:rsidR="00061F1F" w:rsidRPr="00AB4D27" w:rsidRDefault="00061F1F" w:rsidP="007D1A74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3EE3B7A7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095E0E" w14:textId="7ED2B9AD" w:rsidR="00061F1F" w:rsidRDefault="006B2910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6A1781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414703A" w14:textId="2F5E2F83" w:rsidR="00061F1F" w:rsidRDefault="006B2910" w:rsidP="007D1A74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158,223</w:t>
            </w:r>
          </w:p>
        </w:tc>
        <w:tc>
          <w:tcPr>
            <w:tcW w:w="180" w:type="dxa"/>
          </w:tcPr>
          <w:p w14:paraId="5F223C08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65EC60" w14:textId="004F8C84" w:rsidR="00061F1F" w:rsidRDefault="006B2910" w:rsidP="007D1A7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158,223</w:t>
            </w:r>
          </w:p>
        </w:tc>
      </w:tr>
      <w:tr w:rsidR="00061F1F" w:rsidRPr="00AB4D27" w14:paraId="34F2D67F" w14:textId="77777777" w:rsidTr="00B251CD">
        <w:trPr>
          <w:cantSplit/>
        </w:trPr>
        <w:tc>
          <w:tcPr>
            <w:tcW w:w="4511" w:type="dxa"/>
          </w:tcPr>
          <w:p w14:paraId="1B621D32" w14:textId="77777777" w:rsidR="00061F1F" w:rsidRPr="00AB4D27" w:rsidRDefault="00061F1F" w:rsidP="007D1A74">
            <w:pPr>
              <w:shd w:val="clear" w:color="auto" w:fill="FFFFFF"/>
              <w:spacing w:line="240" w:lineRule="auto"/>
              <w:ind w:left="187" w:right="-72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1E06C475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4AB8650" w14:textId="3C062DC1" w:rsidR="00061F1F" w:rsidRPr="00AB4D27" w:rsidRDefault="0037661E" w:rsidP="003768D8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80" w:type="dxa"/>
            <w:vAlign w:val="bottom"/>
          </w:tcPr>
          <w:p w14:paraId="434C5B51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3580B5D" w14:textId="54160EC4" w:rsidR="00061F1F" w:rsidRPr="00AB4D27" w:rsidRDefault="0037661E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B8DFED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26736B94" w14:textId="6D82CAA4" w:rsidR="00061F1F" w:rsidRPr="00AB4D27" w:rsidRDefault="0037661E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061F1F" w:rsidRPr="00AB4D27" w14:paraId="283E9560" w14:textId="77777777" w:rsidTr="00B251CD">
        <w:trPr>
          <w:cantSplit/>
        </w:trPr>
        <w:tc>
          <w:tcPr>
            <w:tcW w:w="4511" w:type="dxa"/>
          </w:tcPr>
          <w:p w14:paraId="631B95C9" w14:textId="13EAD9A1" w:rsidR="00061F1F" w:rsidRPr="00AB4D27" w:rsidRDefault="00061F1F" w:rsidP="003768D8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8455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2" w:type="dxa"/>
            <w:vAlign w:val="bottom"/>
          </w:tcPr>
          <w:p w14:paraId="344E1D15" w14:textId="77777777" w:rsidR="00061F1F" w:rsidRPr="00AB4D27" w:rsidRDefault="00061F1F" w:rsidP="003768D8">
            <w:pPr>
              <w:pStyle w:val="acctfourfigures"/>
              <w:shd w:val="clear" w:color="auto" w:fill="FFFFFF"/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E7909" w14:textId="6615E66D" w:rsidR="00061F1F" w:rsidRPr="00AB4D27" w:rsidRDefault="00E17E81" w:rsidP="003768D8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944,491</w:t>
            </w:r>
          </w:p>
        </w:tc>
        <w:tc>
          <w:tcPr>
            <w:tcW w:w="180" w:type="dxa"/>
            <w:vAlign w:val="bottom"/>
          </w:tcPr>
          <w:p w14:paraId="2D360FE8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159F" w14:textId="59657D5A" w:rsidR="00061F1F" w:rsidRPr="00AB4D27" w:rsidRDefault="00E17E81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150,734</w:t>
            </w:r>
          </w:p>
        </w:tc>
        <w:tc>
          <w:tcPr>
            <w:tcW w:w="180" w:type="dxa"/>
            <w:vAlign w:val="bottom"/>
          </w:tcPr>
          <w:p w14:paraId="27031C2D" w14:textId="77777777" w:rsidR="00061F1F" w:rsidRPr="00AB4D27" w:rsidRDefault="00061F1F" w:rsidP="003768D8">
            <w:pPr>
              <w:pStyle w:val="acctfourfigures"/>
              <w:shd w:val="clear" w:color="auto" w:fill="FFFFFF"/>
              <w:tabs>
                <w:tab w:val="decimal" w:pos="802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CB2A7" w14:textId="50BBF835" w:rsidR="00061F1F" w:rsidRPr="00AB4D27" w:rsidRDefault="00E17E81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1,095,225</w:t>
            </w:r>
          </w:p>
        </w:tc>
      </w:tr>
    </w:tbl>
    <w:p w14:paraId="4FAC8546" w14:textId="77777777" w:rsidR="003768D8" w:rsidRPr="002E10AA" w:rsidRDefault="003768D8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82"/>
        <w:gridCol w:w="1261"/>
        <w:gridCol w:w="180"/>
        <w:gridCol w:w="1349"/>
        <w:gridCol w:w="180"/>
        <w:gridCol w:w="1348"/>
      </w:tblGrid>
      <w:tr w:rsidR="00AF7338" w:rsidRPr="00AB4D27" w14:paraId="675D7133" w14:textId="77777777" w:rsidTr="000D3C6C">
        <w:trPr>
          <w:cantSplit/>
        </w:trPr>
        <w:tc>
          <w:tcPr>
            <w:tcW w:w="4511" w:type="dxa"/>
          </w:tcPr>
          <w:p w14:paraId="05ABEB25" w14:textId="5E9D3A97" w:rsidR="00AF7338" w:rsidRPr="00AB4D27" w:rsidRDefault="00AF7338" w:rsidP="00F9492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6" w:name="_Hlk31356853"/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2" w:type="dxa"/>
            <w:vAlign w:val="bottom"/>
          </w:tcPr>
          <w:p w14:paraId="2F68A569" w14:textId="77777777" w:rsidR="00AF7338" w:rsidRPr="00AB4D27" w:rsidRDefault="00AF7338" w:rsidP="00F9492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9E851C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FAE974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DDADE48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E5383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F269CE2" w14:textId="77777777" w:rsidR="00AF7338" w:rsidRPr="00AB4D27" w:rsidRDefault="00AF7338" w:rsidP="00F9492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853" w:rsidRPr="007D1A74" w14:paraId="1B7C55EE" w14:textId="77777777" w:rsidTr="000D3C6C">
        <w:trPr>
          <w:cantSplit/>
        </w:trPr>
        <w:tc>
          <w:tcPr>
            <w:tcW w:w="4511" w:type="dxa"/>
          </w:tcPr>
          <w:p w14:paraId="06CCAF56" w14:textId="26082979" w:rsidR="00330853" w:rsidRPr="00AB4D27" w:rsidRDefault="00330853" w:rsidP="007D1A7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2" w:type="dxa"/>
            <w:vAlign w:val="bottom"/>
          </w:tcPr>
          <w:p w14:paraId="756F28BE" w14:textId="77777777" w:rsidR="00330853" w:rsidRPr="007D1A74" w:rsidRDefault="00330853" w:rsidP="007D1A7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47AEB32" w14:textId="136E0DB0" w:rsidR="00330853" w:rsidRPr="007D1A74" w:rsidRDefault="00330853" w:rsidP="007D1A7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1,297,</w:t>
            </w:r>
            <w:r w:rsidRPr="007D1A74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180" w:type="dxa"/>
            <w:vAlign w:val="bottom"/>
          </w:tcPr>
          <w:p w14:paraId="24F9E003" w14:textId="77777777" w:rsidR="00330853" w:rsidRPr="00AB4D27" w:rsidRDefault="00330853" w:rsidP="007D1A7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1139EC5" w14:textId="000FE718" w:rsidR="00330853" w:rsidRPr="00AB4D27" w:rsidRDefault="00330853" w:rsidP="007D1A7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49C">
              <w:rPr>
                <w:rFonts w:ascii="Angsana New" w:hAnsi="Angsana New"/>
                <w:sz w:val="30"/>
                <w:szCs w:val="30"/>
              </w:rPr>
              <w:t>107,167</w:t>
            </w:r>
          </w:p>
        </w:tc>
        <w:tc>
          <w:tcPr>
            <w:tcW w:w="180" w:type="dxa"/>
            <w:vAlign w:val="bottom"/>
          </w:tcPr>
          <w:p w14:paraId="08BEB094" w14:textId="77777777" w:rsidR="00330853" w:rsidRPr="00AB4D27" w:rsidRDefault="00330853" w:rsidP="007D1A74">
            <w:pPr>
              <w:shd w:val="clear" w:color="auto" w:fill="FFFFFF"/>
              <w:spacing w:line="360" w:lineRule="exact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688DC69" w14:textId="7D212223" w:rsidR="00330853" w:rsidRPr="00AB4D27" w:rsidRDefault="00330853" w:rsidP="007D1A7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1,404,901</w:t>
            </w:r>
          </w:p>
        </w:tc>
      </w:tr>
      <w:tr w:rsidR="00AD088D" w:rsidRPr="00AB4D27" w14:paraId="19C93F75" w14:textId="77777777" w:rsidTr="00BD0709">
        <w:trPr>
          <w:cantSplit/>
        </w:trPr>
        <w:tc>
          <w:tcPr>
            <w:tcW w:w="4511" w:type="dxa"/>
          </w:tcPr>
          <w:p w14:paraId="0BF93E44" w14:textId="2EA7F8BA" w:rsidR="00AD088D" w:rsidRPr="00AB4D27" w:rsidRDefault="00AD088D" w:rsidP="00AD088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73D67005" w14:textId="77777777" w:rsidR="00AD088D" w:rsidRPr="00AB4D27" w:rsidRDefault="00AD088D" w:rsidP="00AD0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4946E4D" w14:textId="015CAFD1" w:rsidR="00AD088D" w:rsidRPr="00AD088D" w:rsidRDefault="00AD088D" w:rsidP="007D1A74">
            <w:pPr>
              <w:pStyle w:val="acctfourfigures"/>
              <w:shd w:val="clear" w:color="auto" w:fill="FFFFFF"/>
              <w:tabs>
                <w:tab w:val="clear" w:pos="765"/>
              </w:tabs>
              <w:spacing w:line="360" w:lineRule="exact"/>
              <w:ind w:left="-79" w:right="3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D088D">
              <w:rPr>
                <w:rFonts w:ascii="Angsana New" w:hAnsi="Angsana New"/>
                <w:sz w:val="30"/>
                <w:szCs w:val="30"/>
                <w:lang w:bidi="th-TH"/>
              </w:rPr>
              <w:t>(337,964)</w:t>
            </w:r>
          </w:p>
        </w:tc>
        <w:tc>
          <w:tcPr>
            <w:tcW w:w="180" w:type="dxa"/>
            <w:vAlign w:val="bottom"/>
          </w:tcPr>
          <w:p w14:paraId="28DB1F09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9426C4A" w14:textId="1396D02C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(66,006)</w:t>
            </w:r>
          </w:p>
        </w:tc>
        <w:tc>
          <w:tcPr>
            <w:tcW w:w="180" w:type="dxa"/>
          </w:tcPr>
          <w:p w14:paraId="044152CA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11C541" w14:textId="368417D1" w:rsidR="00AD088D" w:rsidRPr="00AB4D27" w:rsidRDefault="00AD088D" w:rsidP="00AD08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(403,970)</w:t>
            </w:r>
          </w:p>
        </w:tc>
      </w:tr>
      <w:tr w:rsidR="00AD088D" w:rsidRPr="00AB4D27" w14:paraId="23B23AB3" w14:textId="77777777" w:rsidTr="00387088">
        <w:trPr>
          <w:cantSplit/>
        </w:trPr>
        <w:tc>
          <w:tcPr>
            <w:tcW w:w="4511" w:type="dxa"/>
          </w:tcPr>
          <w:p w14:paraId="34AFEA0D" w14:textId="3F1B627F" w:rsidR="00AD088D" w:rsidRPr="00AB4D27" w:rsidRDefault="00AD088D" w:rsidP="00AD088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การเปลี่ยนแปลงในหนี้สินตามสัญญาเช่า</w:t>
            </w:r>
          </w:p>
        </w:tc>
        <w:tc>
          <w:tcPr>
            <w:tcW w:w="182" w:type="dxa"/>
            <w:vAlign w:val="bottom"/>
          </w:tcPr>
          <w:p w14:paraId="5BB2B29D" w14:textId="77777777" w:rsidR="00AD088D" w:rsidRPr="00AB4D27" w:rsidRDefault="00AD088D" w:rsidP="00AD088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7B0C38" w14:textId="55324150" w:rsid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71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0C2B9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48AE8C9" w14:textId="0400848A" w:rsid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26,409</w:t>
            </w:r>
          </w:p>
        </w:tc>
        <w:tc>
          <w:tcPr>
            <w:tcW w:w="180" w:type="dxa"/>
          </w:tcPr>
          <w:p w14:paraId="601115A0" w14:textId="77777777" w:rsidR="00AD088D" w:rsidRPr="00AB4D27" w:rsidRDefault="00AD088D" w:rsidP="00AD088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A777438" w14:textId="22E959E2" w:rsidR="00AD088D" w:rsidRDefault="00AD088D" w:rsidP="00AD088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D088D">
              <w:rPr>
                <w:rFonts w:ascii="Angsana New" w:hAnsi="Angsana New"/>
                <w:sz w:val="30"/>
                <w:szCs w:val="30"/>
              </w:rPr>
              <w:t>26,409</w:t>
            </w:r>
          </w:p>
        </w:tc>
      </w:tr>
      <w:tr w:rsidR="00330853" w:rsidRPr="00AB4D27" w14:paraId="54FEBB4D" w14:textId="77777777" w:rsidTr="000D3C6C">
        <w:trPr>
          <w:cantSplit/>
        </w:trPr>
        <w:tc>
          <w:tcPr>
            <w:tcW w:w="4511" w:type="dxa"/>
          </w:tcPr>
          <w:p w14:paraId="5894341C" w14:textId="7CFDC9B0" w:rsidR="00330853" w:rsidRPr="00AB4D27" w:rsidRDefault="00330853" w:rsidP="0033085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การเปลี่ยนแปล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งเกี่ยวกับค่าธรรมเนียมทางการเงิน</w:t>
            </w:r>
          </w:p>
        </w:tc>
        <w:tc>
          <w:tcPr>
            <w:tcW w:w="182" w:type="dxa"/>
            <w:vAlign w:val="bottom"/>
          </w:tcPr>
          <w:p w14:paraId="489FF063" w14:textId="77777777" w:rsidR="00330853" w:rsidRPr="00AB4D27" w:rsidRDefault="00330853" w:rsidP="0033085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AD5D41E" w14:textId="3DD7138F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180" w:type="dxa"/>
            <w:vAlign w:val="bottom"/>
          </w:tcPr>
          <w:p w14:paraId="2F7CAAFE" w14:textId="77777777" w:rsidR="00330853" w:rsidRPr="00AB4D27" w:rsidRDefault="00330853" w:rsidP="003308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CB8AA50" w14:textId="7F161C21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6AA950" w14:textId="77777777" w:rsidR="00330853" w:rsidRPr="00AB4D27" w:rsidRDefault="00330853" w:rsidP="0033085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1DEE2B45" w14:textId="0E420D43" w:rsidR="00330853" w:rsidRPr="00AB4D27" w:rsidRDefault="00330853" w:rsidP="0033085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AF7338" w:rsidRPr="00AB4D27" w14:paraId="46172C4E" w14:textId="77777777" w:rsidTr="000D3C6C">
        <w:trPr>
          <w:cantSplit/>
        </w:trPr>
        <w:tc>
          <w:tcPr>
            <w:tcW w:w="4511" w:type="dxa"/>
          </w:tcPr>
          <w:p w14:paraId="4B644C84" w14:textId="488815DD" w:rsidR="00AF7338" w:rsidRPr="00AB4D27" w:rsidRDefault="00AF7338" w:rsidP="005234B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82" w:type="dxa"/>
            <w:vAlign w:val="bottom"/>
          </w:tcPr>
          <w:p w14:paraId="61D85219" w14:textId="77777777" w:rsidR="00AF7338" w:rsidRPr="00AB4D27" w:rsidRDefault="00AF7338" w:rsidP="005234B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2635F" w14:textId="342F5324" w:rsidR="00AF7338" w:rsidRPr="00AB4D27" w:rsidRDefault="00330853" w:rsidP="005234B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961,276</w:t>
            </w:r>
          </w:p>
        </w:tc>
        <w:tc>
          <w:tcPr>
            <w:tcW w:w="180" w:type="dxa"/>
            <w:vAlign w:val="bottom"/>
          </w:tcPr>
          <w:p w14:paraId="2DDF6B6D" w14:textId="77777777" w:rsidR="00AF7338" w:rsidRPr="00AB4D27" w:rsidRDefault="00AF7338" w:rsidP="005234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91195" w14:textId="352B3670" w:rsidR="00AF7338" w:rsidRPr="00AB4D27" w:rsidRDefault="00330853" w:rsidP="005234BA">
            <w:pPr>
              <w:pStyle w:val="acctfourfigures"/>
              <w:shd w:val="clear" w:color="auto" w:fill="FFFFFF"/>
              <w:tabs>
                <w:tab w:val="clear" w:pos="765"/>
                <w:tab w:val="decimal" w:pos="108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67,570</w:t>
            </w:r>
          </w:p>
        </w:tc>
        <w:tc>
          <w:tcPr>
            <w:tcW w:w="180" w:type="dxa"/>
            <w:vAlign w:val="bottom"/>
          </w:tcPr>
          <w:p w14:paraId="15946AEE" w14:textId="77777777" w:rsidR="00AF7338" w:rsidRPr="00AB4D27" w:rsidRDefault="00AF7338" w:rsidP="005234B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6F237" w14:textId="448E49A9" w:rsidR="00AF7338" w:rsidRPr="00AB4D27" w:rsidRDefault="00330853" w:rsidP="005234B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1,028,846</w:t>
            </w:r>
          </w:p>
        </w:tc>
      </w:tr>
      <w:bookmarkEnd w:id="6"/>
    </w:tbl>
    <w:p w14:paraId="2B8335EE" w14:textId="3B1CDE3B" w:rsidR="0094678D" w:rsidRDefault="0094678D" w:rsidP="000F614D">
      <w:pPr>
        <w:rPr>
          <w:rFonts w:ascii="Angsana New" w:hAnsi="Angsana New"/>
          <w:sz w:val="30"/>
          <w:szCs w:val="30"/>
          <w:lang w:val="x-none" w:eastAsia="x-none"/>
        </w:rPr>
      </w:pPr>
    </w:p>
    <w:p w14:paraId="63B8C1ED" w14:textId="2DEFE993" w:rsidR="0085037D" w:rsidRPr="00AB4D27" w:rsidRDefault="0004431A" w:rsidP="00E202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8109B5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  <w:r w:rsidR="003B6B6A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3128EC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="003B6B6A"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41F49277" w14:textId="77777777" w:rsidR="00E95258" w:rsidRPr="00AB4D27" w:rsidRDefault="007C149D" w:rsidP="000F0C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ab/>
      </w: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5"/>
        <w:gridCol w:w="1080"/>
        <w:gridCol w:w="262"/>
        <w:gridCol w:w="993"/>
        <w:gridCol w:w="262"/>
        <w:gridCol w:w="1090"/>
        <w:gridCol w:w="274"/>
        <w:gridCol w:w="1080"/>
      </w:tblGrid>
      <w:tr w:rsidR="0095145E" w:rsidRPr="00AB4D27" w14:paraId="56B9BA2E" w14:textId="77777777" w:rsidTr="001C6909">
        <w:trPr>
          <w:tblHeader/>
        </w:trPr>
        <w:tc>
          <w:tcPr>
            <w:tcW w:w="3780" w:type="dxa"/>
          </w:tcPr>
          <w:p w14:paraId="5EA3B240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8FA24FB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3"/>
            <w:vAlign w:val="bottom"/>
            <w:hideMark/>
          </w:tcPr>
          <w:p w14:paraId="3F6981F5" w14:textId="77777777" w:rsidR="0095145E" w:rsidRPr="00AB4D27" w:rsidRDefault="0095145E" w:rsidP="00C10F0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4DAB6680" w14:textId="77777777" w:rsidR="0095145E" w:rsidRPr="00AB4D27" w:rsidRDefault="0095145E" w:rsidP="00C10F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vAlign w:val="bottom"/>
            <w:hideMark/>
          </w:tcPr>
          <w:p w14:paraId="438815D1" w14:textId="77777777" w:rsidR="0095145E" w:rsidRPr="00AB4D27" w:rsidRDefault="0095145E" w:rsidP="00C10F0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AB4D27" w14:paraId="3984C680" w14:textId="77777777" w:rsidTr="001C6909">
        <w:trPr>
          <w:tblHeader/>
        </w:trPr>
        <w:tc>
          <w:tcPr>
            <w:tcW w:w="3780" w:type="dxa"/>
          </w:tcPr>
          <w:p w14:paraId="2E286CF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FE871E1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65A924" w14:textId="31CA5694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1E16B334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7E5A5BC" w14:textId="7CE2B61D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701400F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755A72" w14:textId="5F50D298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131B9E1C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D51B8" w14:textId="3AABF4E0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3768D8" w:rsidRPr="00AB4D27" w14:paraId="5DE8111B" w14:textId="77777777" w:rsidTr="001C6909">
        <w:trPr>
          <w:tblHeader/>
        </w:trPr>
        <w:tc>
          <w:tcPr>
            <w:tcW w:w="3780" w:type="dxa"/>
          </w:tcPr>
          <w:p w14:paraId="35C0015B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200C645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7"/>
            <w:vAlign w:val="bottom"/>
            <w:hideMark/>
          </w:tcPr>
          <w:p w14:paraId="12C3001D" w14:textId="77777777" w:rsidR="003768D8" w:rsidRPr="00AB4D27" w:rsidRDefault="003768D8" w:rsidP="003768D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68D8" w:rsidRPr="00AB4D27" w14:paraId="54A2B57C" w14:textId="77777777" w:rsidTr="000D3C6C">
        <w:tc>
          <w:tcPr>
            <w:tcW w:w="3780" w:type="dxa"/>
            <w:hideMark/>
          </w:tcPr>
          <w:p w14:paraId="2AE517F8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275" w:type="dxa"/>
          </w:tcPr>
          <w:p w14:paraId="31D552CC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61D72" w14:textId="3FF897C4" w:rsidR="003768D8" w:rsidRPr="00AB4D27" w:rsidRDefault="00884B2E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185,54</w:t>
            </w:r>
            <w:r w:rsidR="002368C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2" w:type="dxa"/>
            <w:vAlign w:val="center"/>
          </w:tcPr>
          <w:p w14:paraId="3434873D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E350D6B" w14:textId="3DDC5820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175,794</w:t>
            </w:r>
          </w:p>
        </w:tc>
        <w:tc>
          <w:tcPr>
            <w:tcW w:w="262" w:type="dxa"/>
            <w:vAlign w:val="center"/>
          </w:tcPr>
          <w:p w14:paraId="3450AF0B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658056D" w14:textId="266E13B9" w:rsidR="003768D8" w:rsidRPr="00AB4D27" w:rsidRDefault="00884B2E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185,54</w:t>
            </w:r>
            <w:r w:rsidR="002368C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center"/>
          </w:tcPr>
          <w:p w14:paraId="49D4E490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514A79" w14:textId="207F9640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175,794</w:t>
            </w:r>
          </w:p>
        </w:tc>
      </w:tr>
      <w:tr w:rsidR="003768D8" w:rsidRPr="00AB4D27" w14:paraId="5E96B1D6" w14:textId="77777777" w:rsidTr="000D3C6C">
        <w:tc>
          <w:tcPr>
            <w:tcW w:w="3780" w:type="dxa"/>
          </w:tcPr>
          <w:p w14:paraId="0119325D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เจ้าหนี้ค่าซื้อและก่อสร้างอุปกรณ์โครงข่าย</w:t>
            </w:r>
          </w:p>
        </w:tc>
        <w:tc>
          <w:tcPr>
            <w:tcW w:w="275" w:type="dxa"/>
          </w:tcPr>
          <w:p w14:paraId="3EADC4DF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666380" w14:textId="05CA833D" w:rsidR="003768D8" w:rsidRPr="00AB4D27" w:rsidRDefault="00884B2E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169,351</w:t>
            </w:r>
          </w:p>
        </w:tc>
        <w:tc>
          <w:tcPr>
            <w:tcW w:w="262" w:type="dxa"/>
            <w:vAlign w:val="center"/>
          </w:tcPr>
          <w:p w14:paraId="1203E531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3A7C4B6A" w14:textId="75049B2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166,487</w:t>
            </w:r>
          </w:p>
        </w:tc>
        <w:tc>
          <w:tcPr>
            <w:tcW w:w="262" w:type="dxa"/>
            <w:vAlign w:val="center"/>
          </w:tcPr>
          <w:p w14:paraId="4D65E757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5968D988" w14:textId="039BA9D9" w:rsidR="003768D8" w:rsidRPr="00AB4D27" w:rsidRDefault="00884B2E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169,351</w:t>
            </w:r>
          </w:p>
        </w:tc>
        <w:tc>
          <w:tcPr>
            <w:tcW w:w="274" w:type="dxa"/>
            <w:vAlign w:val="center"/>
          </w:tcPr>
          <w:p w14:paraId="266E29F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4C0633" w14:textId="61229980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166,487</w:t>
            </w:r>
          </w:p>
        </w:tc>
      </w:tr>
      <w:tr w:rsidR="003768D8" w:rsidRPr="00AB4D27" w14:paraId="658198D6" w14:textId="77777777" w:rsidTr="000D3C6C">
        <w:tc>
          <w:tcPr>
            <w:tcW w:w="3780" w:type="dxa"/>
          </w:tcPr>
          <w:p w14:paraId="56313A61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5" w:type="dxa"/>
          </w:tcPr>
          <w:p w14:paraId="39997AB3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04E83D" w14:textId="0B7E3585" w:rsidR="003768D8" w:rsidRPr="00AB4D27" w:rsidRDefault="00CF6D32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2368C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368C4">
              <w:rPr>
                <w:rFonts w:ascii="Angsana New" w:hAnsi="Angsana New"/>
                <w:color w:val="000000"/>
                <w:sz w:val="30"/>
                <w:szCs w:val="30"/>
              </w:rPr>
              <w:t>376</w:t>
            </w:r>
          </w:p>
        </w:tc>
        <w:tc>
          <w:tcPr>
            <w:tcW w:w="262" w:type="dxa"/>
            <w:vAlign w:val="center"/>
          </w:tcPr>
          <w:p w14:paraId="674E4360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407BA433" w14:textId="253C056F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,374</w:t>
            </w:r>
          </w:p>
        </w:tc>
        <w:tc>
          <w:tcPr>
            <w:tcW w:w="262" w:type="dxa"/>
            <w:vAlign w:val="center"/>
          </w:tcPr>
          <w:p w14:paraId="625708B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3FF5A281" w14:textId="00EC15A0" w:rsidR="003768D8" w:rsidRPr="00AB4D27" w:rsidRDefault="00CF6D32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2368C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368C4">
              <w:rPr>
                <w:rFonts w:ascii="Angsana New" w:hAnsi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4" w:type="dxa"/>
            <w:vAlign w:val="center"/>
          </w:tcPr>
          <w:p w14:paraId="4D6802C8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A3F9D48" w14:textId="2E36D6D4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,313</w:t>
            </w:r>
          </w:p>
        </w:tc>
      </w:tr>
      <w:tr w:rsidR="003768D8" w:rsidRPr="00AB4D27" w14:paraId="609185ED" w14:textId="77777777" w:rsidTr="000D3C6C">
        <w:tc>
          <w:tcPr>
            <w:tcW w:w="3780" w:type="dxa"/>
          </w:tcPr>
          <w:p w14:paraId="37D14719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275" w:type="dxa"/>
          </w:tcPr>
          <w:p w14:paraId="72A15F7F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3D98E0A" w14:textId="382867EF" w:rsidR="003768D8" w:rsidRPr="00AB4D27" w:rsidRDefault="00CF6D32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62" w:type="dxa"/>
            <w:vAlign w:val="center"/>
          </w:tcPr>
          <w:p w14:paraId="3C2AD5B2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254F31E" w14:textId="1BE83719" w:rsidR="003768D8" w:rsidRPr="00AB4D27" w:rsidRDefault="003768D8" w:rsidP="00F17951">
            <w:pPr>
              <w:pStyle w:val="acctfourfigures"/>
              <w:shd w:val="clear" w:color="auto" w:fill="FFFFFF"/>
              <w:tabs>
                <w:tab w:val="clear" w:pos="765"/>
                <w:tab w:val="decimal" w:pos="7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1,397</w:t>
            </w:r>
          </w:p>
        </w:tc>
        <w:tc>
          <w:tcPr>
            <w:tcW w:w="262" w:type="dxa"/>
            <w:vAlign w:val="center"/>
          </w:tcPr>
          <w:p w14:paraId="1FFF9D7E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C49AB37" w14:textId="529E85C7" w:rsidR="003768D8" w:rsidRPr="00AB4D27" w:rsidRDefault="00CF6D32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127</w:t>
            </w:r>
          </w:p>
        </w:tc>
        <w:tc>
          <w:tcPr>
            <w:tcW w:w="274" w:type="dxa"/>
            <w:vAlign w:val="center"/>
          </w:tcPr>
          <w:p w14:paraId="213A188D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CC9C35" w14:textId="07D4DB64" w:rsidR="003768D8" w:rsidRPr="00AB4D27" w:rsidRDefault="003768D8" w:rsidP="003768D8">
            <w:pPr>
              <w:pStyle w:val="acctfourfigures"/>
              <w:shd w:val="clear" w:color="auto" w:fill="FFFFFF"/>
              <w:tabs>
                <w:tab w:val="clear" w:pos="765"/>
                <w:tab w:val="decimal" w:pos="8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1,397</w:t>
            </w:r>
          </w:p>
        </w:tc>
      </w:tr>
      <w:tr w:rsidR="003768D8" w:rsidRPr="00AB4D27" w14:paraId="723251FE" w14:textId="77777777" w:rsidTr="000D3C6C">
        <w:tc>
          <w:tcPr>
            <w:tcW w:w="3780" w:type="dxa"/>
            <w:hideMark/>
          </w:tcPr>
          <w:p w14:paraId="618D570B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5" w:type="dxa"/>
          </w:tcPr>
          <w:p w14:paraId="065125EE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228C245" w14:textId="06FD4402" w:rsidR="003768D8" w:rsidRPr="00AB4D27" w:rsidRDefault="00CF6D32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4,103</w:t>
            </w:r>
          </w:p>
        </w:tc>
        <w:tc>
          <w:tcPr>
            <w:tcW w:w="262" w:type="dxa"/>
            <w:vAlign w:val="center"/>
          </w:tcPr>
          <w:p w14:paraId="20B1D4B8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613A4FDD" w14:textId="21B6E2BB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7,504</w:t>
            </w:r>
          </w:p>
        </w:tc>
        <w:tc>
          <w:tcPr>
            <w:tcW w:w="262" w:type="dxa"/>
            <w:vAlign w:val="center"/>
          </w:tcPr>
          <w:p w14:paraId="1516B3E5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23000D2B" w14:textId="5775E37E" w:rsidR="003768D8" w:rsidRPr="00AB4D27" w:rsidRDefault="00CF6D32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4,103</w:t>
            </w:r>
          </w:p>
        </w:tc>
        <w:tc>
          <w:tcPr>
            <w:tcW w:w="274" w:type="dxa"/>
            <w:vAlign w:val="center"/>
          </w:tcPr>
          <w:p w14:paraId="5405EE35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903AF4" w14:textId="07DC2E8D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color w:val="000000"/>
                <w:sz w:val="30"/>
                <w:szCs w:val="30"/>
              </w:rPr>
              <w:t>7,504</w:t>
            </w:r>
          </w:p>
        </w:tc>
      </w:tr>
      <w:tr w:rsidR="003768D8" w:rsidRPr="00AB4D27" w14:paraId="5A368BBC" w14:textId="77777777" w:rsidTr="000D3C6C">
        <w:tc>
          <w:tcPr>
            <w:tcW w:w="3780" w:type="dxa"/>
            <w:hideMark/>
          </w:tcPr>
          <w:p w14:paraId="0F8075B0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5" w:type="dxa"/>
          </w:tcPr>
          <w:p w14:paraId="4E2FA772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379755" w14:textId="482D3472" w:rsidR="003768D8" w:rsidRPr="00AB4D27" w:rsidRDefault="006A1354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  <w:r w:rsidR="002368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2368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502</w:t>
            </w:r>
          </w:p>
        </w:tc>
        <w:tc>
          <w:tcPr>
            <w:tcW w:w="262" w:type="dxa"/>
            <w:vAlign w:val="center"/>
          </w:tcPr>
          <w:p w14:paraId="10B56655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23852D" w14:textId="2416638C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,556</w:t>
            </w:r>
          </w:p>
        </w:tc>
        <w:tc>
          <w:tcPr>
            <w:tcW w:w="262" w:type="dxa"/>
            <w:vAlign w:val="center"/>
          </w:tcPr>
          <w:p w14:paraId="5FB8CEF6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8955F" w14:textId="1F459F8C" w:rsidR="003768D8" w:rsidRPr="00AB4D27" w:rsidRDefault="006A1354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  <w:r w:rsidR="002368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2368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74" w:type="dxa"/>
            <w:vAlign w:val="center"/>
          </w:tcPr>
          <w:p w14:paraId="28B74DD5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31A292" w14:textId="0569E19A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95</w:t>
            </w:r>
            <w:r w:rsidRPr="001B0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495</w:t>
            </w:r>
          </w:p>
        </w:tc>
      </w:tr>
    </w:tbl>
    <w:p w14:paraId="799B9D2F" w14:textId="77777777" w:rsidR="0095145E" w:rsidRPr="00AB4D27" w:rsidRDefault="0095145E" w:rsidP="000F0C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59B061" w14:textId="77777777" w:rsidR="00FE2D0A" w:rsidRDefault="00FE2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CA2B354" w14:textId="6EFDD177" w:rsidR="00E45D69" w:rsidRPr="008109B5" w:rsidRDefault="004E4894" w:rsidP="00E2029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109B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38C69E3E" w14:textId="77777777" w:rsidR="00E45D69" w:rsidRPr="00F21395" w:rsidRDefault="00E45D69" w:rsidP="00F213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B18CC3" w14:textId="1DA12C16" w:rsidR="00553B70" w:rsidRPr="00AB4D27" w:rsidRDefault="00553B70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4D7A8F" w:rsidRPr="00AB4D27">
        <w:rPr>
          <w:rFonts w:ascii="Angsana New" w:hAnsi="Angsana New" w:hint="cs"/>
          <w:sz w:val="30"/>
          <w:szCs w:val="30"/>
        </w:rPr>
        <w:t>2541</w:t>
      </w:r>
      <w:r w:rsidRPr="00AB4D27">
        <w:rPr>
          <w:rFonts w:ascii="Angsana New" w:hAnsi="Angsana New" w:hint="cs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AB4D27">
        <w:rPr>
          <w:rFonts w:ascii="Angsana New" w:hAnsi="Angsana New" w:hint="cs"/>
          <w:sz w:val="30"/>
          <w:szCs w:val="30"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471DF51" w14:textId="77777777" w:rsidR="00553B70" w:rsidRPr="00F21395" w:rsidRDefault="00553B70" w:rsidP="00F213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69"/>
      </w:tblGrid>
      <w:tr w:rsidR="00730348" w:rsidRPr="00AB4D27" w14:paraId="1653B630" w14:textId="77777777" w:rsidTr="000D3C6C">
        <w:trPr>
          <w:tblHeader/>
        </w:trPr>
        <w:tc>
          <w:tcPr>
            <w:tcW w:w="5310" w:type="dxa"/>
            <w:hideMark/>
          </w:tcPr>
          <w:p w14:paraId="2F911565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36" w:type="dxa"/>
          </w:tcPr>
          <w:p w14:paraId="6BEE9DE7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  <w:vAlign w:val="bottom"/>
            <w:hideMark/>
          </w:tcPr>
          <w:p w14:paraId="3C2C9B6F" w14:textId="77777777" w:rsidR="00730348" w:rsidRPr="00AB4D27" w:rsidRDefault="00730348" w:rsidP="0073035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337BA" w:rsidRPr="00AB4D27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AB4D27" w14:paraId="5533D419" w14:textId="77777777" w:rsidTr="000D3C6C">
        <w:trPr>
          <w:tblHeader/>
        </w:trPr>
        <w:tc>
          <w:tcPr>
            <w:tcW w:w="5310" w:type="dxa"/>
          </w:tcPr>
          <w:p w14:paraId="24810025" w14:textId="1747847F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EF4178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AF4AA6" w14:textId="2A463898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3BCF82AB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9" w:type="dxa"/>
          </w:tcPr>
          <w:p w14:paraId="22D4B516" w14:textId="1129E895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3768D8" w:rsidRPr="00AB4D27" w14:paraId="55A12358" w14:textId="77777777" w:rsidTr="000D3C6C">
        <w:trPr>
          <w:trHeight w:val="263"/>
          <w:tblHeader/>
        </w:trPr>
        <w:tc>
          <w:tcPr>
            <w:tcW w:w="5310" w:type="dxa"/>
          </w:tcPr>
          <w:p w14:paraId="405CAB62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27A272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1" w:type="dxa"/>
            <w:gridSpan w:val="3"/>
          </w:tcPr>
          <w:p w14:paraId="118FD312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8D8" w:rsidRPr="00AB4D27" w14:paraId="1C5C3BAB" w14:textId="77777777" w:rsidTr="000D3C6C">
        <w:trPr>
          <w:trHeight w:val="380"/>
        </w:trPr>
        <w:tc>
          <w:tcPr>
            <w:tcW w:w="5310" w:type="dxa"/>
            <w:hideMark/>
          </w:tcPr>
          <w:p w14:paraId="21D5BD97" w14:textId="5D5BEBA0" w:rsidR="003768D8" w:rsidRPr="00AB4D27" w:rsidRDefault="003768D8" w:rsidP="003768D8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FD6FC6F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9EF91B" w14:textId="0EF7D69D" w:rsidR="003768D8" w:rsidRPr="00AB4D27" w:rsidRDefault="00A04704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44,152</w:t>
            </w:r>
          </w:p>
        </w:tc>
        <w:tc>
          <w:tcPr>
            <w:tcW w:w="262" w:type="dxa"/>
          </w:tcPr>
          <w:p w14:paraId="0EC73EED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CC5D3D5" w14:textId="7361174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35,584</w:t>
            </w:r>
          </w:p>
        </w:tc>
      </w:tr>
      <w:tr w:rsidR="00C01339" w:rsidRPr="00AB4D27" w14:paraId="46C00202" w14:textId="77777777" w:rsidTr="000D3C6C">
        <w:trPr>
          <w:trHeight w:val="380"/>
        </w:trPr>
        <w:tc>
          <w:tcPr>
            <w:tcW w:w="5310" w:type="dxa"/>
          </w:tcPr>
          <w:p w14:paraId="7A0146B7" w14:textId="77777777" w:rsidR="00C01339" w:rsidRPr="00AB4D27" w:rsidRDefault="00C01339" w:rsidP="003768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02C1CF" w14:textId="77777777" w:rsidR="00C01339" w:rsidRPr="00AB4D27" w:rsidRDefault="00C01339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D1E841" w14:textId="77777777" w:rsidR="00C01339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11C7FF73" w14:textId="77777777" w:rsidR="00C01339" w:rsidRPr="00AB4D27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409F9FBE" w14:textId="77777777" w:rsidR="00C01339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768D8" w:rsidRPr="00AB4D27" w14:paraId="2B0F2853" w14:textId="77777777" w:rsidTr="000D3C6C">
        <w:tc>
          <w:tcPr>
            <w:tcW w:w="5310" w:type="dxa"/>
            <w:hideMark/>
          </w:tcPr>
          <w:p w14:paraId="473C9FD4" w14:textId="77777777" w:rsidR="003768D8" w:rsidRPr="004304C4" w:rsidRDefault="003768D8" w:rsidP="003768D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7BCC721C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42A42A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0A0D32C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24D218D3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768D8" w:rsidRPr="00AB4D27" w14:paraId="695553B6" w14:textId="77777777" w:rsidTr="000D3C6C">
        <w:tc>
          <w:tcPr>
            <w:tcW w:w="5310" w:type="dxa"/>
            <w:hideMark/>
          </w:tcPr>
          <w:p w14:paraId="7F8AD18A" w14:textId="77777777" w:rsidR="003768D8" w:rsidRPr="00AB4D27" w:rsidRDefault="003768D8" w:rsidP="003768D8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36" w:type="dxa"/>
          </w:tcPr>
          <w:p w14:paraId="0B958FBA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B777F7" w14:textId="09AAA403" w:rsidR="003768D8" w:rsidRPr="00AB4D27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7,041</w:t>
            </w:r>
          </w:p>
        </w:tc>
        <w:tc>
          <w:tcPr>
            <w:tcW w:w="262" w:type="dxa"/>
          </w:tcPr>
          <w:p w14:paraId="3081E459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</w:tcPr>
          <w:p w14:paraId="0221E4DB" w14:textId="6442622C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7,974</w:t>
            </w:r>
          </w:p>
        </w:tc>
      </w:tr>
      <w:tr w:rsidR="003768D8" w:rsidRPr="00AB4D27" w14:paraId="7684F5FC" w14:textId="77777777" w:rsidTr="000D3C6C">
        <w:tc>
          <w:tcPr>
            <w:tcW w:w="5310" w:type="dxa"/>
            <w:hideMark/>
          </w:tcPr>
          <w:p w14:paraId="3979F2C6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36" w:type="dxa"/>
          </w:tcPr>
          <w:p w14:paraId="16635F10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A713" w14:textId="7B79F1C9" w:rsidR="003768D8" w:rsidRPr="00AB4D27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62" w:type="dxa"/>
          </w:tcPr>
          <w:p w14:paraId="011081F0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7561" w14:textId="2D55E57F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3768D8" w:rsidRPr="00AB4D27" w14:paraId="23060A14" w14:textId="77777777" w:rsidTr="00C01339">
        <w:tc>
          <w:tcPr>
            <w:tcW w:w="5310" w:type="dxa"/>
          </w:tcPr>
          <w:p w14:paraId="65DDB191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1EC9C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00EC37C" w14:textId="430EC1DA" w:rsidR="003768D8" w:rsidRPr="00AB4D27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7,981</w:t>
            </w:r>
          </w:p>
        </w:tc>
        <w:tc>
          <w:tcPr>
            <w:tcW w:w="262" w:type="dxa"/>
          </w:tcPr>
          <w:p w14:paraId="616E4955" w14:textId="77777777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5F002130" w14:textId="0DAC1E23" w:rsidR="003768D8" w:rsidRPr="00AB4D27" w:rsidRDefault="003768D8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8,568</w:t>
            </w:r>
          </w:p>
        </w:tc>
      </w:tr>
      <w:tr w:rsidR="00C01339" w:rsidRPr="00AB4D27" w14:paraId="6F2A50E1" w14:textId="77777777" w:rsidTr="00C01339">
        <w:tc>
          <w:tcPr>
            <w:tcW w:w="5310" w:type="dxa"/>
          </w:tcPr>
          <w:p w14:paraId="37B39403" w14:textId="77777777" w:rsidR="00C01339" w:rsidRPr="00AB4D27" w:rsidRDefault="00C01339" w:rsidP="003768D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20F80" w14:textId="77777777" w:rsidR="00C01339" w:rsidRPr="00AB4D27" w:rsidRDefault="00C01339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459AE98" w14:textId="77777777" w:rsidR="00C01339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1F8BB1E5" w14:textId="77777777" w:rsidR="00C01339" w:rsidRPr="00AB4D27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4D346C44" w14:textId="77777777" w:rsidR="00C01339" w:rsidRDefault="00C01339" w:rsidP="003768D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01339" w:rsidRPr="00AB4D27" w14:paraId="51AE7BC5" w14:textId="77777777" w:rsidTr="00C01339">
        <w:tc>
          <w:tcPr>
            <w:tcW w:w="5310" w:type="dxa"/>
          </w:tcPr>
          <w:p w14:paraId="124C3659" w14:textId="3343E657" w:rsidR="00C01339" w:rsidRPr="00AB4D27" w:rsidRDefault="00C01339" w:rsidP="00C0133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13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6" w:type="dxa"/>
          </w:tcPr>
          <w:p w14:paraId="10CDB1C7" w14:textId="77777777" w:rsidR="00C01339" w:rsidRPr="00AB4D27" w:rsidRDefault="00C01339" w:rsidP="00C013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E29D0AC" w14:textId="77777777" w:rsidR="00C01339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653724DC" w14:textId="77777777" w:rsidR="00C01339" w:rsidRPr="00AB4D27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0F8DE59D" w14:textId="77777777" w:rsidR="00C01339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01339" w:rsidRPr="00C01339" w14:paraId="4CED0E07" w14:textId="77777777" w:rsidTr="00C01339">
        <w:tc>
          <w:tcPr>
            <w:tcW w:w="5310" w:type="dxa"/>
          </w:tcPr>
          <w:p w14:paraId="40C44EA0" w14:textId="211877ED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  <w:r w:rsidRPr="00C01339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236" w:type="dxa"/>
          </w:tcPr>
          <w:p w14:paraId="46091B47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66853C0" w14:textId="77777777" w:rsidR="00C01339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61C83D" w14:textId="77777777" w:rsidR="00C01339" w:rsidRPr="00AB4D27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014B9DB0" w14:textId="77777777" w:rsidR="00C01339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280" w:rsidRPr="00C01339" w14:paraId="07FB4552" w14:textId="77777777" w:rsidTr="00C01339">
        <w:tc>
          <w:tcPr>
            <w:tcW w:w="5310" w:type="dxa"/>
          </w:tcPr>
          <w:p w14:paraId="7BCA1C7E" w14:textId="01F4BFAF" w:rsidR="00221280" w:rsidRPr="00C01339" w:rsidRDefault="00221280" w:rsidP="0022128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1339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C013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3B40D14" w14:textId="77777777" w:rsidR="00221280" w:rsidRPr="00C01339" w:rsidRDefault="00221280" w:rsidP="002212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D66831E" w14:textId="22C3E4A6" w:rsidR="00221280" w:rsidRDefault="00221280" w:rsidP="00221280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(1,591)</w:t>
            </w:r>
          </w:p>
        </w:tc>
        <w:tc>
          <w:tcPr>
            <w:tcW w:w="262" w:type="dxa"/>
          </w:tcPr>
          <w:p w14:paraId="60C10158" w14:textId="77777777" w:rsidR="00221280" w:rsidRPr="00AB4D27" w:rsidRDefault="00221280" w:rsidP="002212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675D7917" w14:textId="1C3DF1C3" w:rsidR="00221280" w:rsidRDefault="00221280" w:rsidP="002212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5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280" w:rsidRPr="00C01339" w14:paraId="38E35467" w14:textId="77777777" w:rsidTr="00C01339">
        <w:tc>
          <w:tcPr>
            <w:tcW w:w="5310" w:type="dxa"/>
          </w:tcPr>
          <w:p w14:paraId="0B4D39A5" w14:textId="31A9A500" w:rsidR="00221280" w:rsidRPr="00C01339" w:rsidRDefault="00221280" w:rsidP="0022128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1339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C013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CA91FA5" w14:textId="77777777" w:rsidR="00221280" w:rsidRPr="00C01339" w:rsidRDefault="00221280" w:rsidP="002212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F2FD953" w14:textId="502772CB" w:rsidR="00221280" w:rsidRDefault="00221280" w:rsidP="00221280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(5,073)</w:t>
            </w:r>
          </w:p>
        </w:tc>
        <w:tc>
          <w:tcPr>
            <w:tcW w:w="262" w:type="dxa"/>
          </w:tcPr>
          <w:p w14:paraId="19B143EF" w14:textId="77777777" w:rsidR="00221280" w:rsidRPr="00AB4D27" w:rsidRDefault="00221280" w:rsidP="002212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</w:tcPr>
          <w:p w14:paraId="4087E830" w14:textId="0F707652" w:rsidR="00221280" w:rsidRDefault="00221280" w:rsidP="002212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5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39" w:rsidRPr="00C01339" w14:paraId="429C5094" w14:textId="77777777" w:rsidTr="00C01339">
        <w:tc>
          <w:tcPr>
            <w:tcW w:w="5310" w:type="dxa"/>
          </w:tcPr>
          <w:p w14:paraId="2FC3D1DB" w14:textId="3B296A2C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01339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06567975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7E2823" w14:textId="146BC252" w:rsidR="00C01339" w:rsidRPr="00AB4D27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(3,251)</w:t>
            </w:r>
          </w:p>
        </w:tc>
        <w:tc>
          <w:tcPr>
            <w:tcW w:w="262" w:type="dxa"/>
          </w:tcPr>
          <w:p w14:paraId="08D6AE1F" w14:textId="77777777" w:rsidR="00C01339" w:rsidRPr="00AB4D27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EE281DA" w14:textId="48D4B83C" w:rsidR="00C01339" w:rsidRPr="00C01339" w:rsidRDefault="00C01339" w:rsidP="00C013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39" w:rsidRPr="00C01339" w14:paraId="428A3C87" w14:textId="77777777" w:rsidTr="00C01339">
        <w:tc>
          <w:tcPr>
            <w:tcW w:w="5310" w:type="dxa"/>
          </w:tcPr>
          <w:p w14:paraId="42497104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816EC3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E82ED2D" w14:textId="050A7ED6" w:rsidR="00C01339" w:rsidRPr="00C01339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1339">
              <w:rPr>
                <w:rFonts w:ascii="Angsana New" w:hAnsi="Angsana New"/>
                <w:sz w:val="30"/>
                <w:szCs w:val="30"/>
                <w:lang w:val="en-US" w:bidi="th-TH"/>
              </w:rPr>
              <w:t>(9,915)</w:t>
            </w:r>
          </w:p>
        </w:tc>
        <w:tc>
          <w:tcPr>
            <w:tcW w:w="262" w:type="dxa"/>
          </w:tcPr>
          <w:p w14:paraId="7FD1DC58" w14:textId="77777777" w:rsidR="00C01339" w:rsidRPr="00AB4D27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0FF05B2" w14:textId="6877EF45" w:rsidR="00C01339" w:rsidRDefault="00221280" w:rsidP="0022128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39" w:rsidRPr="00C01339" w14:paraId="7678B1DF" w14:textId="77777777" w:rsidTr="00C01339">
        <w:tc>
          <w:tcPr>
            <w:tcW w:w="5310" w:type="dxa"/>
          </w:tcPr>
          <w:p w14:paraId="3D42428C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FFC662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6A690E" w14:textId="77777777" w:rsidR="00C01339" w:rsidRPr="00C01339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594D148D" w14:textId="77777777" w:rsidR="00C01339" w:rsidRPr="00AB4D27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</w:tcPr>
          <w:p w14:paraId="7D1A5696" w14:textId="77777777" w:rsidR="00C01339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1339" w:rsidRPr="00C01339" w14:paraId="5A31B4EE" w14:textId="77777777" w:rsidTr="00C01339">
        <w:tc>
          <w:tcPr>
            <w:tcW w:w="5310" w:type="dxa"/>
          </w:tcPr>
          <w:p w14:paraId="0BDB2728" w14:textId="724AA36A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133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36" w:type="dxa"/>
          </w:tcPr>
          <w:p w14:paraId="7179E3AC" w14:textId="77777777" w:rsidR="00C01339" w:rsidRPr="00C01339" w:rsidRDefault="00C01339" w:rsidP="00C0133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203BE3" w14:textId="73D94B5F" w:rsidR="00C01339" w:rsidRPr="00DD0B97" w:rsidRDefault="00C01339" w:rsidP="00DD0B97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0B97">
              <w:rPr>
                <w:rFonts w:ascii="Angsana New" w:hAnsi="Angsana New"/>
                <w:sz w:val="30"/>
                <w:szCs w:val="30"/>
                <w:lang w:val="en-US" w:bidi="th-TH"/>
              </w:rPr>
              <w:t>(2,02</w:t>
            </w:r>
            <w:r w:rsidR="00DD0B97" w:rsidRPr="00DD0B9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D0B9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2BA65DCA" w14:textId="77777777" w:rsidR="00C01339" w:rsidRPr="00AB4D27" w:rsidRDefault="00C01339" w:rsidP="00C013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868DEA2" w14:textId="598D73BD" w:rsidR="00C01339" w:rsidRDefault="00C01339" w:rsidP="00C013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1339" w:rsidRPr="00AB4D27" w14:paraId="0CFE428C" w14:textId="77777777" w:rsidTr="000D3C6C">
        <w:tc>
          <w:tcPr>
            <w:tcW w:w="5310" w:type="dxa"/>
          </w:tcPr>
          <w:p w14:paraId="72913E4C" w14:textId="61C86C67" w:rsidR="00C01339" w:rsidRPr="00AB4D27" w:rsidRDefault="00C01339" w:rsidP="00C01339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90FD1E9" w14:textId="77777777" w:rsidR="00C01339" w:rsidRPr="00AB4D27" w:rsidRDefault="00C01339" w:rsidP="00C0133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F4AB7C" w14:textId="27FB6AD6" w:rsidR="00C01339" w:rsidRPr="00DD0B97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0B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40,190</w:t>
            </w:r>
          </w:p>
        </w:tc>
        <w:tc>
          <w:tcPr>
            <w:tcW w:w="262" w:type="dxa"/>
          </w:tcPr>
          <w:p w14:paraId="0B63BE11" w14:textId="77777777" w:rsidR="00C01339" w:rsidRPr="00AB4D27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14:paraId="0C7F5C22" w14:textId="323F98DF" w:rsidR="00C01339" w:rsidRPr="00AB4D27" w:rsidRDefault="00C01339" w:rsidP="00C01339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44,152</w:t>
            </w:r>
          </w:p>
        </w:tc>
      </w:tr>
    </w:tbl>
    <w:p w14:paraId="4ADFA3F2" w14:textId="77777777" w:rsidR="00FF0483" w:rsidRPr="00E668D1" w:rsidRDefault="00FF0483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36"/>
        <w:gridCol w:w="1710"/>
        <w:gridCol w:w="262"/>
        <w:gridCol w:w="1572"/>
      </w:tblGrid>
      <w:tr w:rsidR="00730348" w:rsidRPr="00AB4D27" w14:paraId="72D88563" w14:textId="77777777" w:rsidTr="000D3C6C">
        <w:trPr>
          <w:tblHeader/>
        </w:trPr>
        <w:tc>
          <w:tcPr>
            <w:tcW w:w="5310" w:type="dxa"/>
            <w:hideMark/>
          </w:tcPr>
          <w:p w14:paraId="117698E5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6" w:type="dxa"/>
          </w:tcPr>
          <w:p w14:paraId="0DD442AA" w14:textId="77777777" w:rsidR="00730348" w:rsidRPr="00AB4D27" w:rsidRDefault="00730348" w:rsidP="007303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  <w:vAlign w:val="bottom"/>
            <w:hideMark/>
          </w:tcPr>
          <w:p w14:paraId="230E3373" w14:textId="77777777" w:rsidR="00730348" w:rsidRPr="00AB4D27" w:rsidRDefault="00730348" w:rsidP="0073035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C7421A" w:rsidRPr="00AB4D27">
              <w:rPr>
                <w:rFonts w:ascii="Angsana New" w:hAnsi="Angsana New"/>
                <w:bCs/>
                <w:sz w:val="30"/>
                <w:szCs w:val="30"/>
                <w:lang w:bidi="th-TH"/>
              </w:rPr>
              <w:t>/</w:t>
            </w: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68D8" w:rsidRPr="00AB4D27" w14:paraId="207C5400" w14:textId="77777777" w:rsidTr="000D3C6C">
        <w:trPr>
          <w:tblHeader/>
        </w:trPr>
        <w:tc>
          <w:tcPr>
            <w:tcW w:w="5310" w:type="dxa"/>
          </w:tcPr>
          <w:p w14:paraId="77821329" w14:textId="0E1566CD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B4D2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6" w:type="dxa"/>
          </w:tcPr>
          <w:p w14:paraId="5425F0D2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949BE7" w14:textId="297197C9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362DD12C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2" w:type="dxa"/>
          </w:tcPr>
          <w:p w14:paraId="16BE602D" w14:textId="69BA76CD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3768D8" w:rsidRPr="00AB4D27" w14:paraId="56D766A9" w14:textId="77777777" w:rsidTr="000D3C6C">
        <w:trPr>
          <w:tblHeader/>
        </w:trPr>
        <w:tc>
          <w:tcPr>
            <w:tcW w:w="5310" w:type="dxa"/>
          </w:tcPr>
          <w:p w14:paraId="5CAF3993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40915F" w14:textId="77777777" w:rsidR="003768D8" w:rsidRPr="00AB4D27" w:rsidRDefault="003768D8" w:rsidP="003768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3"/>
          </w:tcPr>
          <w:p w14:paraId="4D15C29A" w14:textId="77777777" w:rsidR="003768D8" w:rsidRPr="00AB4D27" w:rsidRDefault="003768D8" w:rsidP="003768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04704" w:rsidRPr="00AB4D27" w14:paraId="7AABA273" w14:textId="77777777" w:rsidTr="000D3C6C">
        <w:tc>
          <w:tcPr>
            <w:tcW w:w="5310" w:type="dxa"/>
            <w:hideMark/>
          </w:tcPr>
          <w:p w14:paraId="208A3DA2" w14:textId="77777777" w:rsidR="00A04704" w:rsidRPr="00AB4D27" w:rsidRDefault="00A04704" w:rsidP="00A04704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726B3A54" w14:textId="77777777" w:rsidR="00A04704" w:rsidRPr="00AB4D27" w:rsidRDefault="00A04704" w:rsidP="00A047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A9977D" w14:textId="5609FF53" w:rsidR="00A04704" w:rsidRPr="00AB4D27" w:rsidRDefault="00476297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2.92</w:t>
            </w:r>
          </w:p>
        </w:tc>
        <w:tc>
          <w:tcPr>
            <w:tcW w:w="262" w:type="dxa"/>
          </w:tcPr>
          <w:p w14:paraId="03254A57" w14:textId="77777777" w:rsidR="00A04704" w:rsidRPr="00AB4D27" w:rsidRDefault="00A04704" w:rsidP="00A04704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48A19A5C" w14:textId="43FC67B5" w:rsidR="00A04704" w:rsidRPr="00AB4D27" w:rsidRDefault="00A04704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1.67</w:t>
            </w:r>
          </w:p>
        </w:tc>
      </w:tr>
      <w:tr w:rsidR="00A04704" w:rsidRPr="00AB4D27" w14:paraId="77341A7D" w14:textId="77777777" w:rsidTr="000D3C6C">
        <w:trPr>
          <w:trHeight w:val="243"/>
        </w:trPr>
        <w:tc>
          <w:tcPr>
            <w:tcW w:w="5310" w:type="dxa"/>
          </w:tcPr>
          <w:p w14:paraId="2583FD41" w14:textId="77777777" w:rsidR="00A04704" w:rsidRPr="00AB4D27" w:rsidRDefault="00A04704" w:rsidP="00A04704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6" w:type="dxa"/>
          </w:tcPr>
          <w:p w14:paraId="53977A9B" w14:textId="77777777" w:rsidR="00A04704" w:rsidRPr="00AB4D27" w:rsidRDefault="00A04704" w:rsidP="00A047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5477DE6" w14:textId="5CDD0BB0" w:rsidR="00A04704" w:rsidRPr="00AB4D27" w:rsidRDefault="00A04704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52B5C87B" w14:textId="77777777" w:rsidR="00A04704" w:rsidRPr="00AB4D27" w:rsidRDefault="00A04704" w:rsidP="00A04704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22D8EE21" w14:textId="77A0A65D" w:rsidR="00A04704" w:rsidRPr="00AB4D27" w:rsidRDefault="00A04704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04704" w:rsidRPr="00AB4D27" w14:paraId="05A35C1A" w14:textId="77777777" w:rsidTr="000D3C6C">
        <w:tc>
          <w:tcPr>
            <w:tcW w:w="5310" w:type="dxa"/>
            <w:hideMark/>
          </w:tcPr>
          <w:p w14:paraId="24E91796" w14:textId="77777777" w:rsidR="00A04704" w:rsidRPr="00AB4D27" w:rsidRDefault="00A04704" w:rsidP="00A04704">
            <w:pPr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อัตราการหมุนเวียนของพนักงาน</w:t>
            </w:r>
          </w:p>
        </w:tc>
        <w:tc>
          <w:tcPr>
            <w:tcW w:w="236" w:type="dxa"/>
          </w:tcPr>
          <w:p w14:paraId="1D3A97CE" w14:textId="77777777" w:rsidR="00A04704" w:rsidRPr="00AB4D27" w:rsidRDefault="00A04704" w:rsidP="00A047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DE8A28" w14:textId="63A265F6" w:rsidR="00A04704" w:rsidRPr="00AB4D27" w:rsidRDefault="00A04704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0 - 1</w:t>
            </w:r>
            <w:r w:rsidR="0047629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</w:tcPr>
          <w:p w14:paraId="536715F1" w14:textId="77777777" w:rsidR="00A04704" w:rsidRPr="00AB4D27" w:rsidRDefault="00A04704" w:rsidP="00A04704">
            <w:pPr>
              <w:pStyle w:val="acctfourfigures"/>
              <w:tabs>
                <w:tab w:val="decimal" w:pos="146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2" w:type="dxa"/>
          </w:tcPr>
          <w:p w14:paraId="34C1B0AB" w14:textId="56033A9F" w:rsidR="00A04704" w:rsidRPr="00AB4D27" w:rsidRDefault="00A04704" w:rsidP="00A04704">
            <w:pPr>
              <w:pStyle w:val="acctfourfigures"/>
              <w:tabs>
                <w:tab w:val="clear" w:pos="765"/>
                <w:tab w:val="decimal" w:pos="11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0 - 19</w:t>
            </w:r>
          </w:p>
        </w:tc>
      </w:tr>
    </w:tbl>
    <w:p w14:paraId="67110BF6" w14:textId="77777777" w:rsidR="00730348" w:rsidRPr="00F21395" w:rsidRDefault="00730348" w:rsidP="00F21395">
      <w:pPr>
        <w:rPr>
          <w:rFonts w:ascii="Angsana New" w:hAnsi="Angsana New"/>
          <w:sz w:val="30"/>
          <w:szCs w:val="30"/>
        </w:rPr>
      </w:pPr>
    </w:p>
    <w:p w14:paraId="1404D741" w14:textId="77777777" w:rsidR="00730348" w:rsidRPr="00AB4D27" w:rsidRDefault="00730348" w:rsidP="0073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C287E5" w14:textId="77777777" w:rsidR="00730348" w:rsidRPr="00F21395" w:rsidRDefault="00730348" w:rsidP="00F21395">
      <w:pPr>
        <w:rPr>
          <w:rFonts w:ascii="Angsana New" w:hAnsi="Angsana New"/>
          <w:sz w:val="30"/>
          <w:szCs w:val="30"/>
        </w:rPr>
      </w:pPr>
    </w:p>
    <w:p w14:paraId="79E42744" w14:textId="53CCAE9C" w:rsidR="00730348" w:rsidRPr="00AB4D27" w:rsidRDefault="00730348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D7A8F" w:rsidRPr="00AB4D27">
        <w:rPr>
          <w:rFonts w:ascii="Angsana New" w:hAnsi="Angsana New"/>
          <w:sz w:val="30"/>
          <w:szCs w:val="30"/>
        </w:rPr>
        <w:t>31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D7A8F" w:rsidRPr="00AB4D27">
        <w:rPr>
          <w:rFonts w:ascii="Angsana New" w:hAnsi="Angsana New"/>
          <w:sz w:val="30"/>
          <w:szCs w:val="30"/>
        </w:rPr>
        <w:t>256</w:t>
      </w:r>
      <w:r w:rsidR="003768D8">
        <w:rPr>
          <w:rFonts w:ascii="Angsana New" w:hAnsi="Angsana New"/>
          <w:sz w:val="30"/>
          <w:szCs w:val="30"/>
        </w:rPr>
        <w:t>5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D3C6C">
        <w:rPr>
          <w:rFonts w:ascii="Angsana New" w:hAnsi="Angsana New"/>
          <w:sz w:val="30"/>
          <w:szCs w:val="30"/>
        </w:rPr>
        <w:t xml:space="preserve"> </w:t>
      </w:r>
      <w:r w:rsidR="007858B1">
        <w:rPr>
          <w:rFonts w:ascii="Angsana New" w:hAnsi="Angsana New"/>
          <w:sz w:val="30"/>
          <w:szCs w:val="30"/>
        </w:rPr>
        <w:t>13.</w:t>
      </w:r>
      <w:r w:rsidR="00DD0B97">
        <w:rPr>
          <w:rFonts w:ascii="Angsana New" w:hAnsi="Angsana New"/>
          <w:sz w:val="30"/>
          <w:szCs w:val="30"/>
        </w:rPr>
        <w:t>0</w:t>
      </w:r>
      <w:r w:rsidRPr="00AB4D27">
        <w:rPr>
          <w:rFonts w:ascii="Angsana New" w:hAnsi="Angsana New"/>
          <w:sz w:val="30"/>
          <w:szCs w:val="30"/>
        </w:rPr>
        <w:t xml:space="preserve"> </w:t>
      </w:r>
      <w:r w:rsidRPr="00AB4D27">
        <w:rPr>
          <w:rFonts w:ascii="Angsana New" w:hAnsi="Angsana New"/>
          <w:sz w:val="30"/>
          <w:szCs w:val="30"/>
          <w:cs/>
        </w:rPr>
        <w:t>ปี</w:t>
      </w:r>
      <w:r w:rsidRPr="00AB4D27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256</w:t>
      </w:r>
      <w:r w:rsidR="003768D8">
        <w:rPr>
          <w:rFonts w:ascii="Angsana New" w:hAnsi="Angsana New"/>
          <w:i/>
          <w:iCs/>
          <w:sz w:val="30"/>
          <w:szCs w:val="30"/>
        </w:rPr>
        <w:t>4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: 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13</w:t>
      </w:r>
      <w:r w:rsidR="00C221DB" w:rsidRPr="00AB4D27">
        <w:rPr>
          <w:rFonts w:ascii="Angsana New" w:hAnsi="Angsana New"/>
          <w:i/>
          <w:iCs/>
          <w:sz w:val="30"/>
          <w:szCs w:val="30"/>
        </w:rPr>
        <w:t>.</w:t>
      </w:r>
      <w:r w:rsidR="004D7A8F" w:rsidRPr="00AB4D27">
        <w:rPr>
          <w:rFonts w:ascii="Angsana New" w:hAnsi="Angsana New"/>
          <w:i/>
          <w:iCs/>
          <w:sz w:val="30"/>
          <w:szCs w:val="30"/>
        </w:rPr>
        <w:t>2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  <w:r w:rsidRPr="00AB4D27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0C35C0E" w14:textId="77777777" w:rsidR="00E45D69" w:rsidRPr="00F21395" w:rsidRDefault="00E45D69" w:rsidP="00F21395">
      <w:pPr>
        <w:rPr>
          <w:rFonts w:ascii="Angsana New" w:hAnsi="Angsana New"/>
          <w:sz w:val="30"/>
          <w:szCs w:val="30"/>
        </w:rPr>
      </w:pPr>
    </w:p>
    <w:p w14:paraId="60B9B1AE" w14:textId="030409DE" w:rsidR="00730348" w:rsidRPr="00AB4D27" w:rsidRDefault="00730348" w:rsidP="00FF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color w:val="0000FF"/>
          <w:sz w:val="30"/>
          <w:szCs w:val="30"/>
        </w:rPr>
      </w:pPr>
      <w:r w:rsidRPr="00AB4D27">
        <w:rPr>
          <w:rFonts w:ascii="Angsana New" w:eastAsia="Calibri" w:hAnsi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B4D2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2C6DAF25" w14:textId="77777777" w:rsidR="004304C4" w:rsidRPr="00F21395" w:rsidRDefault="004304C4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53275" w14:textId="68AB084D" w:rsidR="00FF0483" w:rsidRDefault="00730348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46A51E3" w14:textId="77777777" w:rsidR="008109B5" w:rsidRPr="00F21395" w:rsidRDefault="008109B5" w:rsidP="0081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972"/>
        <w:gridCol w:w="236"/>
        <w:gridCol w:w="1024"/>
        <w:gridCol w:w="237"/>
        <w:gridCol w:w="935"/>
        <w:gridCol w:w="237"/>
        <w:gridCol w:w="859"/>
      </w:tblGrid>
      <w:tr w:rsidR="00C7421A" w:rsidRPr="00AB4D27" w14:paraId="20876971" w14:textId="77777777" w:rsidTr="000D3C6C">
        <w:trPr>
          <w:trHeight w:val="20"/>
          <w:tblHeader/>
        </w:trPr>
        <w:tc>
          <w:tcPr>
            <w:tcW w:w="4770" w:type="dxa"/>
          </w:tcPr>
          <w:p w14:paraId="40D3C7F8" w14:textId="77777777" w:rsidR="00C7421A" w:rsidRPr="00AB4D27" w:rsidRDefault="00C7421A" w:rsidP="007303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14:paraId="17AB451F" w14:textId="77777777" w:rsidR="00C7421A" w:rsidRPr="00AB4D27" w:rsidRDefault="00C7421A" w:rsidP="007303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  <w:lang w:bidi="th-TH"/>
              </w:rPr>
              <w:t>/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shd w:val="clear" w:color="auto" w:fill="FFFFFF"/>
                <w:cs/>
                <w:lang w:bidi="th-TH"/>
              </w:rPr>
              <w:t>งบการเงินเฉพาะกิจการ</w:t>
            </w:r>
          </w:p>
        </w:tc>
      </w:tr>
      <w:tr w:rsidR="00C7421A" w:rsidRPr="00AB4D27" w14:paraId="263C995A" w14:textId="77777777" w:rsidTr="000D3C6C">
        <w:trPr>
          <w:trHeight w:val="20"/>
          <w:tblHeader/>
        </w:trPr>
        <w:tc>
          <w:tcPr>
            <w:tcW w:w="4770" w:type="dxa"/>
          </w:tcPr>
          <w:p w14:paraId="05E4C9DA" w14:textId="77777777" w:rsidR="00C7421A" w:rsidRPr="00AB4D27" w:rsidRDefault="00C7421A" w:rsidP="00730348">
            <w:pPr>
              <w:ind w:left="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32" w:type="dxa"/>
            <w:gridSpan w:val="3"/>
          </w:tcPr>
          <w:p w14:paraId="352073B5" w14:textId="1490F370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7" w:type="dxa"/>
          </w:tcPr>
          <w:p w14:paraId="3903B37B" w14:textId="77777777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31" w:type="dxa"/>
            <w:gridSpan w:val="3"/>
          </w:tcPr>
          <w:p w14:paraId="5E094F85" w14:textId="4CF0C236" w:rsidR="00C7421A" w:rsidRPr="00AB4D27" w:rsidRDefault="00C7421A" w:rsidP="007303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AB4D2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ลดลง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D7A8F" w:rsidRPr="00AB4D2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C6BD8" w:rsidRPr="00AB4D27" w14:paraId="46811ACC" w14:textId="77777777" w:rsidTr="00E27A78">
        <w:trPr>
          <w:trHeight w:val="20"/>
          <w:tblHeader/>
        </w:trPr>
        <w:tc>
          <w:tcPr>
            <w:tcW w:w="4770" w:type="dxa"/>
          </w:tcPr>
          <w:p w14:paraId="7DD3EB15" w14:textId="1A255A30" w:rsidR="00DC6BD8" w:rsidRPr="00AB4D27" w:rsidRDefault="00DC6BD8" w:rsidP="00DC6BD8">
            <w:pPr>
              <w:ind w:left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45EE7938" w14:textId="4DE54A22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8AD2518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74FC0F" w14:textId="41258DDC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03F6AC56" w14:textId="7777777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293E0D66" w14:textId="6D0975DF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4C94D7B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9" w:type="dxa"/>
          </w:tcPr>
          <w:p w14:paraId="0523B91C" w14:textId="3F0409EF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-12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C6BD8" w:rsidRPr="00AB4D27" w14:paraId="58EF113F" w14:textId="77777777" w:rsidTr="000D3C6C">
        <w:trPr>
          <w:trHeight w:val="20"/>
          <w:tblHeader/>
        </w:trPr>
        <w:tc>
          <w:tcPr>
            <w:tcW w:w="4770" w:type="dxa"/>
          </w:tcPr>
          <w:p w14:paraId="61EDE3B7" w14:textId="77777777" w:rsidR="00DC6BD8" w:rsidRPr="00AB4D27" w:rsidRDefault="00DC6BD8" w:rsidP="00DC6BD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vAlign w:val="center"/>
          </w:tcPr>
          <w:p w14:paraId="7E45DAFD" w14:textId="7777777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D38A8" w:rsidRPr="00AB4D27" w14:paraId="381691B3" w14:textId="77777777" w:rsidTr="000D3C6C">
        <w:trPr>
          <w:trHeight w:val="20"/>
        </w:trPr>
        <w:tc>
          <w:tcPr>
            <w:tcW w:w="4770" w:type="dxa"/>
          </w:tcPr>
          <w:p w14:paraId="6675891B" w14:textId="77777777" w:rsidR="004D38A8" w:rsidRPr="00AB4D27" w:rsidRDefault="004D38A8" w:rsidP="004D38A8">
            <w:pPr>
              <w:ind w:left="86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14:paraId="4619CE3D" w14:textId="0A4BCA63" w:rsidR="004D38A8" w:rsidRPr="004D38A8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(4,665)</w:t>
            </w:r>
          </w:p>
        </w:tc>
        <w:tc>
          <w:tcPr>
            <w:tcW w:w="236" w:type="dxa"/>
            <w:vAlign w:val="center"/>
          </w:tcPr>
          <w:p w14:paraId="6709D68B" w14:textId="77777777" w:rsidR="004D38A8" w:rsidRPr="00AB4D27" w:rsidRDefault="004D38A8" w:rsidP="004D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F789145" w14:textId="0EE7266B" w:rsidR="004D38A8" w:rsidRPr="00AB4D27" w:rsidRDefault="004D38A8" w:rsidP="007D1A7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D1A74">
              <w:rPr>
                <w:rFonts w:ascii="Angsana New" w:hAnsi="Angsana New"/>
                <w:sz w:val="30"/>
                <w:szCs w:val="30"/>
              </w:rPr>
              <w:t>(5,440)</w:t>
            </w:r>
          </w:p>
        </w:tc>
        <w:tc>
          <w:tcPr>
            <w:tcW w:w="237" w:type="dxa"/>
          </w:tcPr>
          <w:p w14:paraId="4F6A1128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33210692" w14:textId="5177CB79" w:rsidR="004D38A8" w:rsidRPr="00AB4D27" w:rsidRDefault="004D38A8" w:rsidP="00C1540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  <w:lang w:bidi="th-TH"/>
              </w:rPr>
              <w:t>5,546</w:t>
            </w:r>
          </w:p>
        </w:tc>
        <w:tc>
          <w:tcPr>
            <w:tcW w:w="237" w:type="dxa"/>
          </w:tcPr>
          <w:p w14:paraId="1505DD1E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1D0085B7" w14:textId="68AB0D5C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6,517</w:t>
            </w:r>
          </w:p>
        </w:tc>
      </w:tr>
      <w:tr w:rsidR="004D38A8" w:rsidRPr="00AB4D27" w14:paraId="39A0000F" w14:textId="77777777" w:rsidTr="000D3C6C">
        <w:trPr>
          <w:trHeight w:val="20"/>
        </w:trPr>
        <w:tc>
          <w:tcPr>
            <w:tcW w:w="4770" w:type="dxa"/>
          </w:tcPr>
          <w:p w14:paraId="54E06029" w14:textId="77777777" w:rsidR="004D38A8" w:rsidRPr="00AB4D27" w:rsidRDefault="004D38A8" w:rsidP="004D38A8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2" w:type="dxa"/>
          </w:tcPr>
          <w:p w14:paraId="3ED5E075" w14:textId="4C0C4938" w:rsidR="004D38A8" w:rsidRPr="00AB4D27" w:rsidRDefault="004D38A8" w:rsidP="007D1A7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5,272</w:t>
            </w:r>
          </w:p>
        </w:tc>
        <w:tc>
          <w:tcPr>
            <w:tcW w:w="236" w:type="dxa"/>
          </w:tcPr>
          <w:p w14:paraId="2E10C0FF" w14:textId="77777777" w:rsidR="004D38A8" w:rsidRPr="00AB4D27" w:rsidRDefault="004D38A8" w:rsidP="004D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C8BDF8" w14:textId="6FE008C4" w:rsidR="004D38A8" w:rsidRPr="00AB4D27" w:rsidRDefault="004D38A8" w:rsidP="004D38A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7,201</w:t>
            </w:r>
          </w:p>
        </w:tc>
        <w:tc>
          <w:tcPr>
            <w:tcW w:w="237" w:type="dxa"/>
          </w:tcPr>
          <w:p w14:paraId="572CA9EF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5" w:type="dxa"/>
          </w:tcPr>
          <w:p w14:paraId="678023AB" w14:textId="6B2EBAB1" w:rsidR="004D38A8" w:rsidRPr="00AB4D27" w:rsidRDefault="004D38A8" w:rsidP="00C1540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(4,528)</w:t>
            </w:r>
          </w:p>
        </w:tc>
        <w:tc>
          <w:tcPr>
            <w:tcW w:w="237" w:type="dxa"/>
          </w:tcPr>
          <w:p w14:paraId="39E53BE6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2A37CC29" w14:textId="145D4B2D" w:rsidR="004D38A8" w:rsidRPr="00AB4D27" w:rsidRDefault="004D38A8" w:rsidP="00C1540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(6,063)</w:t>
            </w:r>
          </w:p>
        </w:tc>
      </w:tr>
      <w:tr w:rsidR="004D38A8" w:rsidRPr="00AB4D27" w14:paraId="1296A93B" w14:textId="77777777" w:rsidTr="000D3C6C">
        <w:trPr>
          <w:trHeight w:val="20"/>
        </w:trPr>
        <w:tc>
          <w:tcPr>
            <w:tcW w:w="4770" w:type="dxa"/>
          </w:tcPr>
          <w:p w14:paraId="4A2F1E02" w14:textId="77777777" w:rsidR="004D38A8" w:rsidRPr="00AB4D27" w:rsidRDefault="004D38A8" w:rsidP="004D38A8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C9F1569" w14:textId="593EA016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(5,021)</w:t>
            </w:r>
          </w:p>
        </w:tc>
        <w:tc>
          <w:tcPr>
            <w:tcW w:w="236" w:type="dxa"/>
            <w:vAlign w:val="bottom"/>
          </w:tcPr>
          <w:p w14:paraId="4E051916" w14:textId="77777777" w:rsidR="004D38A8" w:rsidRPr="00AB4D27" w:rsidRDefault="004D38A8" w:rsidP="004D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4A046D2" w14:textId="74D9FB99" w:rsidR="004D38A8" w:rsidRPr="00AB4D27" w:rsidRDefault="004D38A8" w:rsidP="007D1A7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(5,807)</w:t>
            </w:r>
          </w:p>
        </w:tc>
        <w:tc>
          <w:tcPr>
            <w:tcW w:w="237" w:type="dxa"/>
          </w:tcPr>
          <w:p w14:paraId="03C9BA5D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6CFF2D9E" w14:textId="43C959F4" w:rsidR="004D38A8" w:rsidRPr="00AB4D27" w:rsidRDefault="004D38A8" w:rsidP="00C1540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  <w:lang w:bidi="th-TH"/>
              </w:rPr>
              <w:t>2,247</w:t>
            </w:r>
          </w:p>
        </w:tc>
        <w:tc>
          <w:tcPr>
            <w:tcW w:w="237" w:type="dxa"/>
          </w:tcPr>
          <w:p w14:paraId="1485EA35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7076A4A1" w14:textId="26D23E21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</w:t>
            </w:r>
          </w:p>
        </w:tc>
      </w:tr>
      <w:tr w:rsidR="004D38A8" w:rsidRPr="00AD088D" w14:paraId="30B53DF6" w14:textId="77777777" w:rsidTr="000D3C6C">
        <w:trPr>
          <w:trHeight w:val="20"/>
        </w:trPr>
        <w:tc>
          <w:tcPr>
            <w:tcW w:w="4770" w:type="dxa"/>
          </w:tcPr>
          <w:p w14:paraId="38E6EFE9" w14:textId="77777777" w:rsidR="004D38A8" w:rsidRPr="00AB4D27" w:rsidRDefault="004D38A8" w:rsidP="004D38A8">
            <w:pPr>
              <w:ind w:left="86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72" w:type="dxa"/>
          </w:tcPr>
          <w:p w14:paraId="0E8E8F52" w14:textId="079F6258" w:rsidR="004D38A8" w:rsidRPr="004D38A8" w:rsidRDefault="004D38A8" w:rsidP="007D1A74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36" w:type="dxa"/>
          </w:tcPr>
          <w:p w14:paraId="0E1CEFD2" w14:textId="77777777" w:rsidR="004D38A8" w:rsidRPr="00AB4D27" w:rsidRDefault="004D38A8" w:rsidP="004D3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8F328" w14:textId="4F33AF7D" w:rsidR="004D38A8" w:rsidRPr="00AB4D27" w:rsidRDefault="004D38A8" w:rsidP="007D1A7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2" w:right="70"/>
              <w:rPr>
                <w:rFonts w:ascii="Angsana New" w:hAnsi="Angsana New"/>
                <w:sz w:val="30"/>
                <w:szCs w:val="30"/>
              </w:rPr>
            </w:pPr>
            <w:r w:rsidRPr="007D1A74">
              <w:rPr>
                <w:rFonts w:ascii="Angsana New" w:hAnsi="Angsana New"/>
                <w:sz w:val="30"/>
                <w:szCs w:val="30"/>
                <w:lang w:bidi="th-TH"/>
              </w:rPr>
              <w:t>327</w:t>
            </w:r>
          </w:p>
        </w:tc>
        <w:tc>
          <w:tcPr>
            <w:tcW w:w="237" w:type="dxa"/>
          </w:tcPr>
          <w:p w14:paraId="4904EAEC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left="-79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14:paraId="5CB52BB6" w14:textId="1A5B0F2F" w:rsidR="004D38A8" w:rsidRPr="00AB4D27" w:rsidRDefault="004D38A8" w:rsidP="00C1540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8A8">
              <w:rPr>
                <w:rFonts w:ascii="Angsana New" w:hAnsi="Angsana New"/>
                <w:sz w:val="30"/>
                <w:szCs w:val="30"/>
              </w:rPr>
              <w:t>(286)</w:t>
            </w:r>
          </w:p>
        </w:tc>
        <w:tc>
          <w:tcPr>
            <w:tcW w:w="237" w:type="dxa"/>
          </w:tcPr>
          <w:p w14:paraId="2D5AC600" w14:textId="77777777" w:rsidR="004D38A8" w:rsidRPr="00AB4D27" w:rsidRDefault="004D38A8" w:rsidP="004D38A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9" w:type="dxa"/>
          </w:tcPr>
          <w:p w14:paraId="0E6AC286" w14:textId="327E33A6" w:rsidR="004D38A8" w:rsidRPr="00C15408" w:rsidRDefault="004D38A8" w:rsidP="00C1540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(325)</w:t>
            </w:r>
          </w:p>
        </w:tc>
      </w:tr>
    </w:tbl>
    <w:p w14:paraId="3416D172" w14:textId="240F8A00" w:rsidR="0051186C" w:rsidRPr="00F21395" w:rsidRDefault="0051186C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6DDC67" w14:textId="3557D164" w:rsidR="0051186C" w:rsidRPr="00AB4D27" w:rsidRDefault="00055418" w:rsidP="00FF048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ส่วนเกินมูลค่าหุ้นและ</w:t>
      </w:r>
      <w:r w:rsidR="0051186C"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</w:p>
    <w:p w14:paraId="74ADF066" w14:textId="0BD0C20F" w:rsidR="0051186C" w:rsidRPr="00F21395" w:rsidRDefault="0051186C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9AFB86" w14:textId="77777777" w:rsidR="00586E2A" w:rsidRPr="00D86C24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86C2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DB03126" w14:textId="77777777" w:rsidR="00586E2A" w:rsidRPr="00F21395" w:rsidRDefault="00586E2A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5A671A" w14:textId="6BE888B6" w:rsid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86C2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86C24">
        <w:rPr>
          <w:rFonts w:ascii="Angsana New" w:hAnsi="Angsana New"/>
          <w:sz w:val="30"/>
          <w:szCs w:val="30"/>
        </w:rPr>
        <w:t>2535</w:t>
      </w:r>
      <w:r w:rsidRPr="00D86C24">
        <w:rPr>
          <w:rFonts w:ascii="Angsana New" w:hAnsi="Angsana New"/>
          <w:sz w:val="30"/>
          <w:szCs w:val="30"/>
          <w:cs/>
        </w:rPr>
        <w:t xml:space="preserve"> มาตรา </w:t>
      </w:r>
      <w:r w:rsidRPr="00D86C24">
        <w:rPr>
          <w:rFonts w:ascii="Angsana New" w:hAnsi="Angsana New"/>
          <w:sz w:val="30"/>
          <w:szCs w:val="30"/>
        </w:rPr>
        <w:t>51</w:t>
      </w:r>
      <w:r w:rsidRPr="00D86C2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86C24">
        <w:rPr>
          <w:rFonts w:ascii="Angsana New" w:hAnsi="Angsana New"/>
          <w:sz w:val="30"/>
          <w:szCs w:val="30"/>
        </w:rPr>
        <w:t>“</w:t>
      </w:r>
      <w:r w:rsidRPr="00D86C2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86C24">
        <w:rPr>
          <w:rFonts w:ascii="Angsana New" w:hAnsi="Angsana New"/>
          <w:sz w:val="30"/>
          <w:szCs w:val="30"/>
        </w:rPr>
        <w:t>”</w:t>
      </w:r>
      <w:r w:rsidRPr="00D86C24">
        <w:rPr>
          <w:rFonts w:ascii="Angsana New" w:hAnsi="Angsana New"/>
          <w:sz w:val="30"/>
          <w:szCs w:val="30"/>
          <w:cs/>
        </w:rPr>
        <w:t>)</w:t>
      </w:r>
      <w:r w:rsidRPr="00D86C24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D86C2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52D1948B" w14:textId="77777777" w:rsidR="00F21395" w:rsidRDefault="00F21395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6324AA7" w14:textId="77777777" w:rsidR="00586E2A" w:rsidRPr="006D0BBA" w:rsidRDefault="00586E2A" w:rsidP="00586E2A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D0BB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ส่วนทุนจากการจ่ายโดยใช้หุ้นเป็นเกณฑ์</w:t>
      </w:r>
    </w:p>
    <w:p w14:paraId="6266CC65" w14:textId="77777777" w:rsidR="00586E2A" w:rsidRDefault="00586E2A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BC35D4" w14:textId="77777777" w:rsidR="00586E2A" w:rsidRDefault="00586E2A" w:rsidP="00586E2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0BBA">
        <w:rPr>
          <w:rFonts w:ascii="Angsana New" w:hAnsi="Angsana New" w:hint="cs"/>
          <w:sz w:val="30"/>
          <w:szCs w:val="30"/>
          <w:cs/>
        </w:rPr>
        <w:t>บริษัทรับรู้โครงก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ยโดยใช้หุ้นเป็นเกณฑ์เมื่อได้รับบริก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กพนักง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นต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มมูลค่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ยุติธรรมของสิทธิซื้อหุ้น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ณ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วันให้สิทธิ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โดยบันทึกเป็นค่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ใช้จ่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ยต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มเงื่อนไขของระยะเวล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รให้บริก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รของพนักง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นที่กำหนดไว้ในโครงก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รพร้อมกับรับรู้ส่วนทุนจ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กก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ยโดยใช้หุ้นเป็นเกณฑ์ในส่วนของผู้ถือหุ้น</w:t>
      </w:r>
    </w:p>
    <w:p w14:paraId="7B69D882" w14:textId="77777777" w:rsidR="00586E2A" w:rsidRPr="006D0BBA" w:rsidRDefault="00586E2A" w:rsidP="00F21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A3F2E8" w14:textId="09132144" w:rsidR="00586E2A" w:rsidRPr="00290C68" w:rsidRDefault="00586E2A" w:rsidP="00EC0CEF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0BBA">
        <w:rPr>
          <w:rFonts w:ascii="Angsana New" w:hAnsi="Angsana New" w:hint="cs"/>
          <w:sz w:val="30"/>
          <w:szCs w:val="30"/>
          <w:cs/>
        </w:rPr>
        <w:t>ในก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รประม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ณมูลค่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ยุติธรรมของก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รจ่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ยโดยใช้หุ้นเป็นเกณฑ์ดังกล่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ว</w:t>
      </w:r>
      <w:r w:rsidRPr="006D0BBA">
        <w:rPr>
          <w:rFonts w:ascii="Angsana New" w:hAnsi="Angsana New"/>
          <w:sz w:val="30"/>
          <w:szCs w:val="30"/>
          <w:cs/>
        </w:rPr>
        <w:t xml:space="preserve"> </w:t>
      </w:r>
      <w:r w:rsidRPr="006D0BBA">
        <w:rPr>
          <w:rFonts w:ascii="Angsana New" w:hAnsi="Angsana New" w:hint="cs"/>
          <w:sz w:val="30"/>
          <w:szCs w:val="30"/>
          <w:cs/>
        </w:rPr>
        <w:t>ฝ่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ยบริห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รต้องใช้ดุลยพินิจในก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6D0BBA">
        <w:rPr>
          <w:rFonts w:ascii="Angsana New" w:hAnsi="Angsana New" w:hint="cs"/>
          <w:sz w:val="30"/>
          <w:szCs w:val="30"/>
          <w:cs/>
        </w:rPr>
        <w:t>รวัดมูลค</w:t>
      </w:r>
      <w:r>
        <w:rPr>
          <w:rFonts w:ascii="Angsana New" w:hAnsi="Angsana New" w:hint="cs"/>
          <w:sz w:val="30"/>
          <w:szCs w:val="30"/>
          <w:cs/>
        </w:rPr>
        <w:t>่า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รวมทั้งสมมติฐานต่างๆ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ที่เหมาะสม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เช่น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อายุของสิทธิซื้อหุ้น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ความผันผวนของ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ราคาหุ้น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และอัตราเงินปันผล</w:t>
      </w:r>
      <w:r w:rsidRPr="00290C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0C68">
        <w:rPr>
          <w:rFonts w:ascii="Angsana New" w:hAnsi="Angsana New" w:hint="cs"/>
          <w:spacing w:val="-2"/>
          <w:sz w:val="30"/>
          <w:szCs w:val="30"/>
          <w:cs/>
        </w:rPr>
        <w:t>เป็นต้น</w:t>
      </w:r>
    </w:p>
    <w:p w14:paraId="5A456771" w14:textId="77777777" w:rsidR="00F21395" w:rsidRDefault="00F21395" w:rsidP="0072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86BFF01" w14:textId="5F4475B5" w:rsidR="00586E2A" w:rsidRPr="00D86C24" w:rsidRDefault="00586E2A" w:rsidP="0072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86C24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6222BB7A" w14:textId="77777777" w:rsidR="00586E2A" w:rsidRPr="0095145E" w:rsidRDefault="00586E2A" w:rsidP="00586E2A">
      <w:pPr>
        <w:tabs>
          <w:tab w:val="clear" w:pos="454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97F29BC" w14:textId="77777777" w:rsidR="00586E2A" w:rsidRPr="0095145E" w:rsidRDefault="00586E2A" w:rsidP="00586E2A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95145E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4E70F926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5F12F734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95145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5A25BE8" w14:textId="77777777" w:rsidR="00586E2A" w:rsidRP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70ACC133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145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5145E">
        <w:rPr>
          <w:rFonts w:ascii="Angsana New" w:hAnsi="Angsana New"/>
          <w:sz w:val="30"/>
          <w:szCs w:val="30"/>
        </w:rPr>
        <w:t>2535</w:t>
      </w:r>
      <w:r w:rsidRPr="0095145E">
        <w:rPr>
          <w:rFonts w:ascii="Angsana New" w:hAnsi="Angsana New"/>
          <w:sz w:val="30"/>
          <w:szCs w:val="30"/>
          <w:cs/>
        </w:rPr>
        <w:t xml:space="preserve"> มาตรา </w:t>
      </w:r>
      <w:r w:rsidRPr="0095145E">
        <w:rPr>
          <w:rFonts w:ascii="Angsana New" w:hAnsi="Angsana New"/>
          <w:sz w:val="30"/>
          <w:szCs w:val="30"/>
        </w:rPr>
        <w:t>116</w:t>
      </w:r>
      <w:r w:rsidRPr="0095145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5145E">
        <w:rPr>
          <w:rFonts w:ascii="Angsana New" w:hAnsi="Angsana New"/>
          <w:sz w:val="30"/>
          <w:szCs w:val="30"/>
        </w:rPr>
        <w:t>“</w:t>
      </w:r>
      <w:r w:rsidRPr="0095145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5145E">
        <w:rPr>
          <w:rFonts w:ascii="Angsana New" w:hAnsi="Angsana New"/>
          <w:sz w:val="30"/>
          <w:szCs w:val="30"/>
        </w:rPr>
        <w:t>”</w:t>
      </w:r>
      <w:r w:rsidRPr="0095145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5145E">
        <w:rPr>
          <w:rFonts w:ascii="Angsana New" w:hAnsi="Angsana New"/>
          <w:sz w:val="30"/>
          <w:szCs w:val="30"/>
        </w:rPr>
        <w:t xml:space="preserve">5 </w:t>
      </w:r>
      <w:r w:rsidRPr="0095145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5145E">
        <w:rPr>
          <w:rFonts w:ascii="Angsana New" w:hAnsi="Angsana New"/>
          <w:sz w:val="30"/>
          <w:szCs w:val="30"/>
        </w:rPr>
        <w:t xml:space="preserve">10 </w:t>
      </w:r>
      <w:r w:rsidRPr="0095145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E7CAD5A" w14:textId="75E35345" w:rsid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1317DC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145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787154E" w14:textId="77777777" w:rsidR="00586E2A" w:rsidRPr="00586E2A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94EFF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145E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Pr="0095145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95145E">
        <w:rPr>
          <w:rFonts w:ascii="Angsana New" w:hAnsi="Angsana New" w:hint="cs"/>
          <w:b/>
          <w:bCs/>
          <w:sz w:val="30"/>
          <w:szCs w:val="30"/>
          <w:cs/>
        </w:rPr>
        <w:t>ป้องกันความเสี่ยง</w:t>
      </w:r>
    </w:p>
    <w:p w14:paraId="5B683EEA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9426C47" w14:textId="77777777" w:rsidR="00586E2A" w:rsidRPr="0095145E" w:rsidRDefault="00586E2A" w:rsidP="0058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5145E">
        <w:rPr>
          <w:rFonts w:ascii="Angsana New" w:hAnsi="Angsana New" w:hint="cs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951639F" w14:textId="13DD8395" w:rsidR="006D0BBA" w:rsidRDefault="006D0BBA" w:rsidP="00952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7" w:name="_Hlk54294682"/>
    </w:p>
    <w:bookmarkEnd w:id="7"/>
    <w:p w14:paraId="172ED4F9" w14:textId="77777777" w:rsidR="009E39D7" w:rsidRDefault="009E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267B948" w14:textId="389DC22C" w:rsidR="00314D9F" w:rsidRPr="00AB4D27" w:rsidRDefault="00314D9F" w:rsidP="009523B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AB4D27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270860D" w14:textId="61D39B74" w:rsidR="00866D6E" w:rsidRPr="004304C4" w:rsidRDefault="00866D6E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703BD5EC" w14:textId="79CDF888" w:rsidR="00314D9F" w:rsidRPr="00AB4D27" w:rsidRDefault="00866D6E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AA5A497" w14:textId="77777777" w:rsidR="00922ADA" w:rsidRDefault="00922ADA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28AA59C" w14:textId="42A97977" w:rsidR="00047CEE" w:rsidRPr="00AB4D27" w:rsidRDefault="00047CEE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AB4D27">
        <w:rPr>
          <w:rFonts w:ascii="Angsana New" w:eastAsia="Cordia New" w:hAnsi="Angsana New" w:hint="cs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AB4D27">
        <w:rPr>
          <w:rFonts w:ascii="Angsana New" w:hAnsi="Angsana New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C003AA5" w14:textId="77777777" w:rsidR="00196F88" w:rsidRPr="00922ADA" w:rsidRDefault="00196F88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FD6B824" w14:textId="77777777" w:rsidR="00196F88" w:rsidRPr="00AB4D27" w:rsidRDefault="00196F88" w:rsidP="00811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B62FBA5" w14:textId="77777777" w:rsidR="0095145E" w:rsidRPr="00922ADA" w:rsidRDefault="0095145E" w:rsidP="0095012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18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69"/>
        <w:gridCol w:w="6"/>
        <w:gridCol w:w="1615"/>
        <w:gridCol w:w="262"/>
        <w:gridCol w:w="1634"/>
      </w:tblGrid>
      <w:tr w:rsidR="00922ADA" w:rsidRPr="00AB4D27" w14:paraId="29277545" w14:textId="77777777" w:rsidTr="00126CBE">
        <w:trPr>
          <w:tblHeader/>
        </w:trPr>
        <w:tc>
          <w:tcPr>
            <w:tcW w:w="5400" w:type="dxa"/>
          </w:tcPr>
          <w:p w14:paraId="5F5CB61E" w14:textId="77777777" w:rsidR="00922ADA" w:rsidRPr="00AB4D27" w:rsidRDefault="00922ADA" w:rsidP="00E839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02C37A30" w14:textId="77777777" w:rsidR="00922ADA" w:rsidRPr="00AB4D27" w:rsidRDefault="00922ADA" w:rsidP="00E839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  <w:vAlign w:val="bottom"/>
            <w:hideMark/>
          </w:tcPr>
          <w:p w14:paraId="20333C63" w14:textId="1F451186" w:rsidR="00922ADA" w:rsidRPr="00AB4D27" w:rsidRDefault="00922ADA" w:rsidP="00E8393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BD8" w:rsidRPr="00AB4D27" w14:paraId="14B97ECA" w14:textId="77777777" w:rsidTr="00126CBE">
        <w:trPr>
          <w:tblHeader/>
        </w:trPr>
        <w:tc>
          <w:tcPr>
            <w:tcW w:w="5400" w:type="dxa"/>
          </w:tcPr>
          <w:p w14:paraId="69CAB01B" w14:textId="2D3B8EBF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สำหรับปีสิ้นสุดวันที่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Pr="00AB4D27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B4D2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75" w:type="dxa"/>
            <w:gridSpan w:val="2"/>
          </w:tcPr>
          <w:p w14:paraId="1FD2E60F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78D096A7" w14:textId="6119E72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7530704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4" w:type="dxa"/>
          </w:tcPr>
          <w:p w14:paraId="5E4FB43F" w14:textId="6D3386C0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C6BD8" w:rsidRPr="00CC079D" w14:paraId="2C9C8481" w14:textId="77777777" w:rsidTr="00126CBE">
        <w:trPr>
          <w:tblHeader/>
        </w:trPr>
        <w:tc>
          <w:tcPr>
            <w:tcW w:w="5400" w:type="dxa"/>
          </w:tcPr>
          <w:p w14:paraId="11CB03A5" w14:textId="77777777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34579C78" w14:textId="77777777" w:rsidR="00DC6BD8" w:rsidRPr="00CC079D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</w:tcPr>
          <w:p w14:paraId="0637FAC8" w14:textId="171B1746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CC07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C6BD8" w:rsidRPr="00AB4D27" w14:paraId="7485FB65" w14:textId="77777777" w:rsidTr="00126CBE">
        <w:tc>
          <w:tcPr>
            <w:tcW w:w="5400" w:type="dxa"/>
            <w:vAlign w:val="bottom"/>
          </w:tcPr>
          <w:p w14:paraId="1B0816F7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Calibri" w:eastAsia="Times New Roman" w:hAnsi="Calibri" w:cs="Calibri"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2065C1B9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7AC58E5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7F2083B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vAlign w:val="center"/>
          </w:tcPr>
          <w:p w14:paraId="6B327F7F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6BD8" w:rsidRPr="00AB4D27" w14:paraId="755950C0" w14:textId="77777777" w:rsidTr="00126CBE">
        <w:tc>
          <w:tcPr>
            <w:tcW w:w="5400" w:type="dxa"/>
          </w:tcPr>
          <w:p w14:paraId="530A59AF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B4D2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4F1F827D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06DDCF2E" w14:textId="1BF11390" w:rsidR="00DC6BD8" w:rsidRPr="00AB4D27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1,688,202</w:t>
            </w:r>
          </w:p>
        </w:tc>
        <w:tc>
          <w:tcPr>
            <w:tcW w:w="262" w:type="dxa"/>
            <w:vAlign w:val="center"/>
          </w:tcPr>
          <w:p w14:paraId="0661BC0E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6E781C3B" w14:textId="6537D33C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1,466,792</w:t>
            </w:r>
          </w:p>
        </w:tc>
      </w:tr>
      <w:tr w:rsidR="00DC6BD8" w:rsidRPr="00AB4D27" w14:paraId="6DE66715" w14:textId="77777777" w:rsidTr="00126CBE">
        <w:tc>
          <w:tcPr>
            <w:tcW w:w="5400" w:type="dxa"/>
          </w:tcPr>
          <w:p w14:paraId="6A828FC0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B4D2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2DD1B07D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C68ED" w14:textId="6A1CA06D" w:rsidR="00DC6BD8" w:rsidRPr="00D870DD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1,688,202</w:t>
            </w:r>
          </w:p>
        </w:tc>
        <w:tc>
          <w:tcPr>
            <w:tcW w:w="262" w:type="dxa"/>
            <w:vAlign w:val="center"/>
          </w:tcPr>
          <w:p w14:paraId="3A022ACF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311175" w14:textId="51D2A8C0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1,466,792</w:t>
            </w:r>
          </w:p>
        </w:tc>
      </w:tr>
      <w:tr w:rsidR="00DC6BD8" w:rsidRPr="00CC079D" w14:paraId="0A245D90" w14:textId="77777777" w:rsidTr="00126CBE">
        <w:tc>
          <w:tcPr>
            <w:tcW w:w="5400" w:type="dxa"/>
            <w:vAlign w:val="bottom"/>
          </w:tcPr>
          <w:p w14:paraId="2E8AF4C4" w14:textId="3C6358B7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23DCCD62" w14:textId="77777777" w:rsidR="00DC6BD8" w:rsidRPr="00CC079D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68BFFBB2" w14:textId="77777777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2827C65D" w14:textId="77777777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18F1AA71" w14:textId="77777777" w:rsidR="00DC6BD8" w:rsidRPr="00CC079D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C6BD8" w:rsidRPr="00AB4D27" w14:paraId="2B396C3B" w14:textId="77777777" w:rsidTr="00126CBE">
        <w:tc>
          <w:tcPr>
            <w:tcW w:w="5400" w:type="dxa"/>
            <w:vAlign w:val="bottom"/>
          </w:tcPr>
          <w:p w14:paraId="57FFD7CD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0D06BF00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6DA0936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05A04EE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71FF0E0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C6BD8" w:rsidRPr="00AB4D27" w14:paraId="59FA7928" w14:textId="77777777" w:rsidTr="00126CBE">
        <w:tc>
          <w:tcPr>
            <w:tcW w:w="5400" w:type="dxa"/>
          </w:tcPr>
          <w:p w14:paraId="3F873870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บริการหลัก</w:t>
            </w:r>
          </w:p>
        </w:tc>
        <w:tc>
          <w:tcPr>
            <w:tcW w:w="275" w:type="dxa"/>
            <w:gridSpan w:val="2"/>
          </w:tcPr>
          <w:p w14:paraId="418CECF7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66B961F" w14:textId="3A1AB2B0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86B0DA8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DF7E389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6BD8" w:rsidRPr="00AB4D27" w14:paraId="6F44DC12" w14:textId="77777777" w:rsidTr="00126CBE">
        <w:tc>
          <w:tcPr>
            <w:tcW w:w="5400" w:type="dxa"/>
          </w:tcPr>
          <w:p w14:paraId="7906EB57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197F5375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4B163E1" w14:textId="629BB59D" w:rsidR="00DC6BD8" w:rsidRPr="00AB4D27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1,560,366</w:t>
            </w:r>
          </w:p>
        </w:tc>
        <w:tc>
          <w:tcPr>
            <w:tcW w:w="262" w:type="dxa"/>
            <w:vAlign w:val="center"/>
          </w:tcPr>
          <w:p w14:paraId="6451874D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26C089A3" w14:textId="4380BB12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1,343,103</w:t>
            </w:r>
          </w:p>
        </w:tc>
      </w:tr>
      <w:tr w:rsidR="00DC6BD8" w:rsidRPr="00AB4D27" w14:paraId="2ABB6E62" w14:textId="77777777" w:rsidTr="00126CBE">
        <w:tc>
          <w:tcPr>
            <w:tcW w:w="5400" w:type="dxa"/>
          </w:tcPr>
          <w:p w14:paraId="3FBB91DB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9D74704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30BA" w14:textId="462AF3D9" w:rsidR="00DC6BD8" w:rsidRPr="00AB4D27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117,920</w:t>
            </w:r>
          </w:p>
        </w:tc>
        <w:tc>
          <w:tcPr>
            <w:tcW w:w="262" w:type="dxa"/>
            <w:vAlign w:val="center"/>
          </w:tcPr>
          <w:p w14:paraId="1E764C54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B5AF6A0" w14:textId="4D5D6D6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106,956</w:t>
            </w:r>
          </w:p>
        </w:tc>
      </w:tr>
      <w:tr w:rsidR="00DC6BD8" w:rsidRPr="00AB4D27" w14:paraId="6E7D9666" w14:textId="77777777" w:rsidTr="00126CBE">
        <w:tc>
          <w:tcPr>
            <w:tcW w:w="5400" w:type="dxa"/>
          </w:tcPr>
          <w:p w14:paraId="73868056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09F6622D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C21006F" w14:textId="35E79B2A" w:rsidR="00DC6BD8" w:rsidRPr="00AB4D27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8,37</w:t>
            </w:r>
            <w:r w:rsidR="00AE2C0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62" w:type="dxa"/>
            <w:vAlign w:val="center"/>
          </w:tcPr>
          <w:p w14:paraId="291A82FC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91FBD28" w14:textId="3162F705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14,482</w:t>
            </w:r>
          </w:p>
        </w:tc>
      </w:tr>
      <w:tr w:rsidR="00DC6BD8" w:rsidRPr="00AB4D27" w14:paraId="21738827" w14:textId="77777777" w:rsidTr="00126CBE">
        <w:tc>
          <w:tcPr>
            <w:tcW w:w="5400" w:type="dxa"/>
          </w:tcPr>
          <w:p w14:paraId="60D9CF8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2FFCADA" w14:textId="48B4F2F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5FA85" w14:textId="10502252" w:rsidR="00DC6BD8" w:rsidRPr="00AB4D27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1,540</w:t>
            </w:r>
          </w:p>
        </w:tc>
        <w:tc>
          <w:tcPr>
            <w:tcW w:w="262" w:type="dxa"/>
            <w:vAlign w:val="center"/>
          </w:tcPr>
          <w:p w14:paraId="08387452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D32382" w14:textId="147F5B56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2,251</w:t>
            </w:r>
          </w:p>
        </w:tc>
      </w:tr>
      <w:tr w:rsidR="00DC6BD8" w:rsidRPr="00AB4D27" w14:paraId="05757215" w14:textId="77777777" w:rsidTr="00126CBE">
        <w:tc>
          <w:tcPr>
            <w:tcW w:w="5400" w:type="dxa"/>
          </w:tcPr>
          <w:p w14:paraId="683B0C85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C5C27AD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6AFE20" w14:textId="49B04E5E" w:rsidR="00DC6BD8" w:rsidRPr="00D870DD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1,688,202</w:t>
            </w:r>
          </w:p>
        </w:tc>
        <w:tc>
          <w:tcPr>
            <w:tcW w:w="262" w:type="dxa"/>
            <w:vAlign w:val="center"/>
          </w:tcPr>
          <w:p w14:paraId="41A3E924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33E9E9" w14:textId="421EFE70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7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1,466,792</w:t>
            </w:r>
          </w:p>
        </w:tc>
      </w:tr>
      <w:tr w:rsidR="00DC6BD8" w:rsidRPr="00126CBE" w14:paraId="7B98D323" w14:textId="77777777" w:rsidTr="00126CBE">
        <w:tc>
          <w:tcPr>
            <w:tcW w:w="5400" w:type="dxa"/>
          </w:tcPr>
          <w:p w14:paraId="05A6468E" w14:textId="77777777" w:rsidR="00DC6BD8" w:rsidRPr="00126CBE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56ED7A07" w14:textId="77777777" w:rsidR="00DC6BD8" w:rsidRPr="00126CBE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F6F4133" w14:textId="77777777" w:rsidR="00DC6BD8" w:rsidRPr="00126CBE" w:rsidRDefault="00DC6BD8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1A252410" w14:textId="77777777" w:rsidR="00DC6BD8" w:rsidRPr="00126CBE" w:rsidRDefault="00DC6BD8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1DE527E5" w14:textId="77777777" w:rsidR="00DC6BD8" w:rsidRPr="00126CBE" w:rsidRDefault="00DC6BD8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39D7" w:rsidRPr="00126CBE" w14:paraId="7A6086B6" w14:textId="77777777" w:rsidTr="00126CBE">
        <w:tc>
          <w:tcPr>
            <w:tcW w:w="5400" w:type="dxa"/>
          </w:tcPr>
          <w:p w14:paraId="067B9127" w14:textId="77777777" w:rsidR="009E39D7" w:rsidRPr="00126CBE" w:rsidRDefault="009E39D7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4D7C37E5" w14:textId="77777777" w:rsidR="009E39D7" w:rsidRPr="00126CBE" w:rsidRDefault="009E39D7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17924E8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0F89B485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0DF1CCC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39D7" w:rsidRPr="00126CBE" w14:paraId="7E85D291" w14:textId="77777777" w:rsidTr="00126CBE">
        <w:tc>
          <w:tcPr>
            <w:tcW w:w="5400" w:type="dxa"/>
          </w:tcPr>
          <w:p w14:paraId="39D783CD" w14:textId="77777777" w:rsidR="009E39D7" w:rsidRPr="00126CBE" w:rsidRDefault="009E39D7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1BE818FB" w14:textId="77777777" w:rsidR="009E39D7" w:rsidRPr="00126CBE" w:rsidRDefault="009E39D7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2130FEE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2056E086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FF03DF6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39D7" w:rsidRPr="00126CBE" w14:paraId="5B1E1380" w14:textId="77777777" w:rsidTr="00126CBE">
        <w:tc>
          <w:tcPr>
            <w:tcW w:w="5400" w:type="dxa"/>
          </w:tcPr>
          <w:p w14:paraId="1B51AB74" w14:textId="77777777" w:rsidR="009E39D7" w:rsidRPr="00126CBE" w:rsidRDefault="009E39D7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272B4507" w14:textId="77777777" w:rsidR="009E39D7" w:rsidRPr="00126CBE" w:rsidRDefault="009E39D7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203E6C0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2AB818FC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3A34F17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E39D7" w:rsidRPr="00126CBE" w14:paraId="5034B860" w14:textId="77777777" w:rsidTr="00126CBE">
        <w:tc>
          <w:tcPr>
            <w:tcW w:w="5400" w:type="dxa"/>
          </w:tcPr>
          <w:p w14:paraId="13E990BF" w14:textId="77777777" w:rsidR="009E39D7" w:rsidRPr="00126CBE" w:rsidRDefault="009E39D7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02629D2C" w14:textId="77777777" w:rsidR="009E39D7" w:rsidRPr="00126CBE" w:rsidRDefault="009E39D7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1C3453CA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center"/>
          </w:tcPr>
          <w:p w14:paraId="1E7F25B5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0ED65983" w14:textId="77777777" w:rsidR="009E39D7" w:rsidRPr="00126CBE" w:rsidRDefault="009E39D7" w:rsidP="00DC6BD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C6BD8" w:rsidRPr="00AB4D27" w14:paraId="142D50A0" w14:textId="77777777" w:rsidTr="00126CBE">
        <w:tc>
          <w:tcPr>
            <w:tcW w:w="5400" w:type="dxa"/>
          </w:tcPr>
          <w:p w14:paraId="30E8D98E" w14:textId="114B265F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FEEEF87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C68112B" w14:textId="77777777" w:rsidR="00DC6BD8" w:rsidRPr="00AB4D27" w:rsidRDefault="00DC6BD8" w:rsidP="00DC6BD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F6773A9" w14:textId="77777777" w:rsidR="00DC6BD8" w:rsidRPr="00AB4D27" w:rsidRDefault="00DC6BD8" w:rsidP="00DC6BD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3ECD20D1" w14:textId="77777777" w:rsidR="00DC6BD8" w:rsidRPr="00AB4D27" w:rsidRDefault="00DC6BD8" w:rsidP="00DC6BD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6BD8" w:rsidRPr="00AB4D27" w14:paraId="164DF49C" w14:textId="77777777" w:rsidTr="00126CBE">
        <w:tc>
          <w:tcPr>
            <w:tcW w:w="5400" w:type="dxa"/>
          </w:tcPr>
          <w:p w14:paraId="297AC3D2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5B723E2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DE871B7" w14:textId="4A44C61F" w:rsidR="00DC6BD8" w:rsidRPr="00AB4D27" w:rsidRDefault="00AE2C0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18,161</w:t>
            </w:r>
          </w:p>
        </w:tc>
        <w:tc>
          <w:tcPr>
            <w:tcW w:w="262" w:type="dxa"/>
            <w:vAlign w:val="center"/>
          </w:tcPr>
          <w:p w14:paraId="195F4071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right w:val="nil"/>
            </w:tcBorders>
            <w:vAlign w:val="center"/>
          </w:tcPr>
          <w:p w14:paraId="7637E30C" w14:textId="2B1C7A13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12,117</w:t>
            </w:r>
          </w:p>
        </w:tc>
      </w:tr>
      <w:tr w:rsidR="00DC6BD8" w:rsidRPr="00AB4D27" w14:paraId="0DCEF59E" w14:textId="77777777" w:rsidTr="00126CBE">
        <w:tc>
          <w:tcPr>
            <w:tcW w:w="5400" w:type="dxa"/>
          </w:tcPr>
          <w:p w14:paraId="47ADCFD3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20AB29B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2E629" w14:textId="2C43D03C" w:rsidR="00DC6BD8" w:rsidRPr="00AB4D27" w:rsidRDefault="00AE2C0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1,670,041</w:t>
            </w:r>
          </w:p>
        </w:tc>
        <w:tc>
          <w:tcPr>
            <w:tcW w:w="262" w:type="dxa"/>
            <w:vAlign w:val="center"/>
          </w:tcPr>
          <w:p w14:paraId="15F4847F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8BA831" w14:textId="28E7C802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1,454,675</w:t>
            </w:r>
          </w:p>
        </w:tc>
      </w:tr>
      <w:tr w:rsidR="00DC6BD8" w:rsidRPr="00AB4D27" w14:paraId="61281826" w14:textId="77777777" w:rsidTr="00126CBE">
        <w:tc>
          <w:tcPr>
            <w:tcW w:w="5400" w:type="dxa"/>
          </w:tcPr>
          <w:p w14:paraId="57B16F49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4D0728E6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B8D02E" w14:textId="7014C556" w:rsidR="00DC6BD8" w:rsidRPr="00AB4D27" w:rsidRDefault="00103D36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1,688,202</w:t>
            </w:r>
          </w:p>
        </w:tc>
        <w:tc>
          <w:tcPr>
            <w:tcW w:w="262" w:type="dxa"/>
            <w:vAlign w:val="center"/>
          </w:tcPr>
          <w:p w14:paraId="1B173946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FCED9F" w14:textId="559EF474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1,466,792</w:t>
            </w:r>
          </w:p>
        </w:tc>
      </w:tr>
      <w:tr w:rsidR="00DC6BD8" w:rsidRPr="00290C68" w14:paraId="5F40AAC9" w14:textId="77777777" w:rsidTr="00126CBE">
        <w:tc>
          <w:tcPr>
            <w:tcW w:w="5400" w:type="dxa"/>
          </w:tcPr>
          <w:p w14:paraId="5A334BE2" w14:textId="77777777" w:rsidR="00DC6BD8" w:rsidRPr="00290C68" w:rsidRDefault="00DC6BD8" w:rsidP="00290C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7CF31462" w14:textId="77777777" w:rsidR="00DC6BD8" w:rsidRPr="00290C68" w:rsidRDefault="00DC6BD8" w:rsidP="00290C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61FA67" w14:textId="77777777" w:rsidR="00DC6BD8" w:rsidRPr="00290C68" w:rsidRDefault="00DC6BD8" w:rsidP="00290C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DCFEC35" w14:textId="77777777" w:rsidR="00DC6BD8" w:rsidRPr="00290C68" w:rsidRDefault="00DC6BD8" w:rsidP="00290C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A555DD" w14:textId="77777777" w:rsidR="00DC6BD8" w:rsidRPr="00290C68" w:rsidRDefault="00DC6BD8" w:rsidP="00290C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0" w:right="45"/>
              <w:jc w:val="thaiDistribute"/>
              <w:rPr>
                <w:rFonts w:ascii="Angsana New" w:hAnsi="Angsana New"/>
                <w:color w:val="0000CC"/>
                <w:sz w:val="30"/>
                <w:szCs w:val="30"/>
              </w:rPr>
            </w:pPr>
          </w:p>
        </w:tc>
      </w:tr>
      <w:tr w:rsidR="00DC6BD8" w:rsidRPr="00AB4D27" w14:paraId="35A5FB54" w14:textId="77777777" w:rsidTr="00126CBE">
        <w:tc>
          <w:tcPr>
            <w:tcW w:w="5400" w:type="dxa"/>
          </w:tcPr>
          <w:p w14:paraId="4EE4BBAF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72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3800FA2C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188A3C69" w14:textId="6138B150" w:rsidR="00DC6BD8" w:rsidRPr="00AB4D27" w:rsidRDefault="00D550D1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207,071</w:t>
            </w:r>
          </w:p>
        </w:tc>
        <w:tc>
          <w:tcPr>
            <w:tcW w:w="262" w:type="dxa"/>
            <w:vAlign w:val="center"/>
          </w:tcPr>
          <w:p w14:paraId="0A3C3422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10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34" w:type="dxa"/>
            <w:tcBorders>
              <w:left w:val="nil"/>
              <w:right w:val="nil"/>
            </w:tcBorders>
            <w:vAlign w:val="center"/>
          </w:tcPr>
          <w:p w14:paraId="42A8A15E" w14:textId="1209B00C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174,315</w:t>
            </w:r>
          </w:p>
        </w:tc>
      </w:tr>
    </w:tbl>
    <w:p w14:paraId="30785ED9" w14:textId="41E43AC5" w:rsidR="00B76062" w:rsidRDefault="00B76062" w:rsidP="00290C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p w14:paraId="2737A7A4" w14:textId="4F349D03" w:rsidR="00EF4DF8" w:rsidRPr="00B909BE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  <w:r w:rsidRPr="00B909B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D26F9C6" w14:textId="65F28F26" w:rsidR="00EF4DF8" w:rsidRPr="00290C68" w:rsidRDefault="00EF4DF8" w:rsidP="00290C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840F6F" w:rsidRPr="00AB4D27" w14:paraId="41B67CF4" w14:textId="77777777" w:rsidTr="00126CBE">
        <w:trPr>
          <w:tblHeader/>
        </w:trPr>
        <w:tc>
          <w:tcPr>
            <w:tcW w:w="5310" w:type="dxa"/>
            <w:shd w:val="clear" w:color="auto" w:fill="auto"/>
          </w:tcPr>
          <w:p w14:paraId="76845E59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F246741" w14:textId="77777777" w:rsidR="00840F6F" w:rsidRPr="00AB4D27" w:rsidRDefault="00840F6F" w:rsidP="00C91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bottom"/>
          </w:tcPr>
          <w:p w14:paraId="429A0A3F" w14:textId="37BE13F4" w:rsidR="00840F6F" w:rsidRPr="00FD1F50" w:rsidRDefault="00840F6F" w:rsidP="00C912C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4D27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BD8" w:rsidRPr="00AB4D27" w14:paraId="029BC58C" w14:textId="77777777" w:rsidTr="002762F4">
        <w:trPr>
          <w:tblHeader/>
        </w:trPr>
        <w:tc>
          <w:tcPr>
            <w:tcW w:w="5310" w:type="dxa"/>
            <w:shd w:val="clear" w:color="auto" w:fill="auto"/>
          </w:tcPr>
          <w:p w14:paraId="10E479C8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82098AB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058D95A4" w14:textId="0DED421D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5" w:type="dxa"/>
          </w:tcPr>
          <w:p w14:paraId="23B26CED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0F098A5B" w14:textId="4D3207F8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C6BD8" w:rsidRPr="00AB4D27" w14:paraId="1B6F077B" w14:textId="77777777" w:rsidTr="00126CBE">
        <w:tc>
          <w:tcPr>
            <w:tcW w:w="5310" w:type="dxa"/>
            <w:shd w:val="clear" w:color="auto" w:fill="auto"/>
          </w:tcPr>
          <w:p w14:paraId="2841B543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BD381BC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02" w:type="dxa"/>
            <w:gridSpan w:val="3"/>
            <w:shd w:val="clear" w:color="auto" w:fill="auto"/>
            <w:vAlign w:val="center"/>
          </w:tcPr>
          <w:p w14:paraId="4F481589" w14:textId="482BC063" w:rsidR="00DC6BD8" w:rsidRPr="00840F6F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40F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C6BD8" w:rsidRPr="00AB4D27" w14:paraId="6610C0E9" w14:textId="77777777" w:rsidTr="00126CBE">
        <w:tc>
          <w:tcPr>
            <w:tcW w:w="5310" w:type="dxa"/>
            <w:shd w:val="clear" w:color="auto" w:fill="auto"/>
          </w:tcPr>
          <w:p w14:paraId="4AFD7639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8AD4EFB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  <w:vAlign w:val="center"/>
          </w:tcPr>
          <w:p w14:paraId="2BBBF111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41BD2A5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A6CE9FF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BD8" w:rsidRPr="00AB4D27" w14:paraId="383AF3EE" w14:textId="77777777" w:rsidTr="00126CBE">
        <w:trPr>
          <w:trHeight w:val="60"/>
        </w:trPr>
        <w:tc>
          <w:tcPr>
            <w:tcW w:w="5310" w:type="dxa"/>
            <w:shd w:val="clear" w:color="auto" w:fill="auto"/>
          </w:tcPr>
          <w:p w14:paraId="2BC589F4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กำไรขั้นต้นตามส่วนงานที่รายงาน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544A3147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3D515041" w14:textId="455A9936" w:rsidR="00DC6BD8" w:rsidRPr="00AB4D27" w:rsidRDefault="00192EC2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5F01F5">
              <w:rPr>
                <w:rFonts w:ascii="Angsana New" w:hAnsi="Angsana New"/>
                <w:sz w:val="30"/>
                <w:szCs w:val="30"/>
                <w:lang w:val="en-US" w:bidi="th-TH"/>
              </w:rPr>
              <w:t>09,780</w:t>
            </w:r>
          </w:p>
        </w:tc>
        <w:tc>
          <w:tcPr>
            <w:tcW w:w="265" w:type="dxa"/>
            <w:shd w:val="clear" w:color="auto" w:fill="auto"/>
          </w:tcPr>
          <w:p w14:paraId="738090D2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2640C5DF" w14:textId="4DF7D36A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507,120</w:t>
            </w:r>
          </w:p>
        </w:tc>
      </w:tr>
      <w:tr w:rsidR="00DC6BD8" w:rsidRPr="00AB4D27" w14:paraId="7D8E241F" w14:textId="77777777" w:rsidTr="00126CBE">
        <w:tc>
          <w:tcPr>
            <w:tcW w:w="5310" w:type="dxa"/>
            <w:shd w:val="clear" w:color="auto" w:fill="auto"/>
          </w:tcPr>
          <w:p w14:paraId="48ACB725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4FADD6F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470DC0BE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75A8158F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4C4FF54D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6BD8" w:rsidRPr="00AB4D27" w14:paraId="2E0DA84D" w14:textId="77777777" w:rsidTr="00126CBE">
        <w:tc>
          <w:tcPr>
            <w:tcW w:w="5310" w:type="dxa"/>
            <w:shd w:val="clear" w:color="auto" w:fill="auto"/>
          </w:tcPr>
          <w:p w14:paraId="510CC394" w14:textId="77777777" w:rsidR="00DC6BD8" w:rsidRPr="00AB4D27" w:rsidRDefault="00DC6BD8" w:rsidP="00DC6BD8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71B7EA97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37AF9D4A" w14:textId="31BE3C4A" w:rsidR="00DC6BD8" w:rsidRPr="00AB4D27" w:rsidRDefault="00192EC2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10,807</w:t>
            </w:r>
          </w:p>
        </w:tc>
        <w:tc>
          <w:tcPr>
            <w:tcW w:w="265" w:type="dxa"/>
            <w:shd w:val="clear" w:color="auto" w:fill="auto"/>
          </w:tcPr>
          <w:p w14:paraId="6731F23A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02268CD1" w14:textId="5297ACF8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58,387</w:t>
            </w:r>
          </w:p>
        </w:tc>
      </w:tr>
      <w:tr w:rsidR="00DC6BD8" w:rsidRPr="00AB4D27" w14:paraId="1C7645A9" w14:textId="77777777" w:rsidTr="00126CBE">
        <w:tc>
          <w:tcPr>
            <w:tcW w:w="5310" w:type="dxa"/>
            <w:shd w:val="clear" w:color="auto" w:fill="auto"/>
          </w:tcPr>
          <w:p w14:paraId="5CFE6285" w14:textId="77777777" w:rsidR="00DC6BD8" w:rsidRPr="00AB4D27" w:rsidRDefault="00DC6BD8" w:rsidP="00DC6BD8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6166C46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454478BE" w14:textId="4B5E5A85" w:rsidR="00DC6BD8" w:rsidRPr="00AB4D27" w:rsidRDefault="00192EC2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(113,</w:t>
            </w:r>
            <w:r w:rsidR="005F01F5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ED8FD84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1582B1C2" w14:textId="1343DE71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(92,265)</w:t>
            </w:r>
          </w:p>
        </w:tc>
      </w:tr>
      <w:tr w:rsidR="00DC6BD8" w:rsidRPr="00AB4D27" w14:paraId="28EF1C35" w14:textId="77777777" w:rsidTr="00126CBE">
        <w:tc>
          <w:tcPr>
            <w:tcW w:w="5310" w:type="dxa"/>
            <w:shd w:val="clear" w:color="auto" w:fill="auto"/>
          </w:tcPr>
          <w:p w14:paraId="005B1960" w14:textId="77777777" w:rsidR="00DC6BD8" w:rsidRPr="00AB4D27" w:rsidRDefault="00DC6BD8" w:rsidP="00DC6BD8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1E91519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25DB33C8" w14:textId="37C3E186" w:rsidR="00DC6BD8" w:rsidRPr="00AB4D27" w:rsidRDefault="00192EC2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</w:t>
            </w:r>
            <w:r w:rsidR="005F01F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F01F5">
              <w:rPr>
                <w:rFonts w:ascii="Angsana New" w:hAnsi="Angsana New"/>
                <w:sz w:val="30"/>
                <w:szCs w:val="30"/>
                <w:lang w:val="en-US" w:bidi="th-TH"/>
              </w:rPr>
              <w:t>841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55E3D65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6B663F4E" w14:textId="3B451081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(217,089)</w:t>
            </w:r>
          </w:p>
        </w:tc>
      </w:tr>
      <w:tr w:rsidR="00DC6BD8" w:rsidRPr="00AB4D27" w14:paraId="46281F17" w14:textId="77777777" w:rsidTr="00126CBE">
        <w:tc>
          <w:tcPr>
            <w:tcW w:w="5310" w:type="dxa"/>
            <w:shd w:val="clear" w:color="auto" w:fill="auto"/>
          </w:tcPr>
          <w:p w14:paraId="7819F644" w14:textId="77777777" w:rsidR="00DC6BD8" w:rsidRPr="00AB4D27" w:rsidRDefault="00DC6BD8" w:rsidP="00DC6BD8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170986D1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shd w:val="clear" w:color="auto" w:fill="auto"/>
          </w:tcPr>
          <w:p w14:paraId="6385B9FE" w14:textId="4BDB8984" w:rsidR="00DC6BD8" w:rsidRPr="00AB4D27" w:rsidRDefault="00192EC2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(35,618)</w:t>
            </w:r>
          </w:p>
        </w:tc>
        <w:tc>
          <w:tcPr>
            <w:tcW w:w="265" w:type="dxa"/>
            <w:shd w:val="clear" w:color="auto" w:fill="auto"/>
          </w:tcPr>
          <w:p w14:paraId="1C3D3CB6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744EDA1F" w14:textId="3231D703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(47,132)</w:t>
            </w:r>
          </w:p>
        </w:tc>
      </w:tr>
      <w:tr w:rsidR="00DC6BD8" w:rsidRPr="00AB4D27" w14:paraId="16ACF029" w14:textId="77777777" w:rsidTr="00126CBE">
        <w:tc>
          <w:tcPr>
            <w:tcW w:w="5588" w:type="dxa"/>
            <w:gridSpan w:val="2"/>
            <w:shd w:val="clear" w:color="auto" w:fill="auto"/>
          </w:tcPr>
          <w:p w14:paraId="0C3D7E6A" w14:textId="77777777" w:rsidR="00DC6BD8" w:rsidRPr="00AB4D27" w:rsidRDefault="00DC6BD8" w:rsidP="00DC6BD8">
            <w:pPr>
              <w:numPr>
                <w:ilvl w:val="0"/>
                <w:numId w:val="3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612" w:type="dxa"/>
            <w:shd w:val="clear" w:color="auto" w:fill="auto"/>
          </w:tcPr>
          <w:p w14:paraId="2E275FCE" w14:textId="1BD89B92" w:rsidR="00DC6BD8" w:rsidRPr="00AB4D27" w:rsidRDefault="00192EC2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(6,28</w:t>
            </w:r>
            <w:r w:rsidR="005F01F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7933DA0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shd w:val="clear" w:color="auto" w:fill="auto"/>
          </w:tcPr>
          <w:p w14:paraId="26AFEA29" w14:textId="39599144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(34,706)</w:t>
            </w:r>
          </w:p>
        </w:tc>
      </w:tr>
      <w:tr w:rsidR="00DC6BD8" w:rsidRPr="00AB4D27" w14:paraId="245AF436" w14:textId="77777777" w:rsidTr="00126CBE">
        <w:tc>
          <w:tcPr>
            <w:tcW w:w="5310" w:type="dxa"/>
            <w:shd w:val="clear" w:color="auto" w:fill="auto"/>
          </w:tcPr>
          <w:p w14:paraId="0386059A" w14:textId="77777777" w:rsidR="00DC6BD8" w:rsidRPr="00AB4D27" w:rsidRDefault="00DC6BD8" w:rsidP="00DC6BD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47919AF8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F483" w14:textId="3BADD7D9" w:rsidR="00DC6BD8" w:rsidRPr="00D870DD" w:rsidRDefault="00796899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0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07,071</w:t>
            </w:r>
          </w:p>
        </w:tc>
        <w:tc>
          <w:tcPr>
            <w:tcW w:w="265" w:type="dxa"/>
            <w:shd w:val="clear" w:color="auto" w:fill="auto"/>
          </w:tcPr>
          <w:p w14:paraId="7E9B05F3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03C9B" w14:textId="6B1DFF11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,315</w:t>
            </w:r>
          </w:p>
        </w:tc>
      </w:tr>
    </w:tbl>
    <w:p w14:paraId="13DC9258" w14:textId="2C7E9488" w:rsidR="002858FD" w:rsidRPr="00290C68" w:rsidRDefault="002858FD" w:rsidP="00290C6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278"/>
        <w:gridCol w:w="1612"/>
        <w:gridCol w:w="265"/>
        <w:gridCol w:w="1625"/>
      </w:tblGrid>
      <w:tr w:rsidR="00DC6BD8" w:rsidRPr="00AB4D27" w14:paraId="670962EF" w14:textId="77777777" w:rsidTr="00126CBE">
        <w:tc>
          <w:tcPr>
            <w:tcW w:w="5310" w:type="dxa"/>
            <w:shd w:val="clear" w:color="auto" w:fill="auto"/>
          </w:tcPr>
          <w:p w14:paraId="36BA20CB" w14:textId="12103C0E" w:rsidR="00DC6BD8" w:rsidRPr="00AB4D27" w:rsidRDefault="00DC6BD8" w:rsidP="00DC6B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1D88ED61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</w:tcPr>
          <w:p w14:paraId="29076FB7" w14:textId="4277E3E7" w:rsidR="00DC6BD8" w:rsidRPr="00D870DD" w:rsidRDefault="00796899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4,32</w:t>
            </w:r>
            <w:r w:rsidR="005F0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F0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265" w:type="dxa"/>
            <w:shd w:val="clear" w:color="auto" w:fill="auto"/>
          </w:tcPr>
          <w:p w14:paraId="1D559247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76D97C9D" w14:textId="052C7B19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4,062,325</w:t>
            </w:r>
          </w:p>
        </w:tc>
      </w:tr>
      <w:tr w:rsidR="00DC6BD8" w:rsidRPr="00AB4D27" w14:paraId="06E7E3BB" w14:textId="77777777" w:rsidTr="00126CBE">
        <w:tc>
          <w:tcPr>
            <w:tcW w:w="5310" w:type="dxa"/>
            <w:shd w:val="clear" w:color="auto" w:fill="auto"/>
          </w:tcPr>
          <w:p w14:paraId="6E2567BA" w14:textId="77777777" w:rsidR="00DC6BD8" w:rsidRPr="00AB4D27" w:rsidRDefault="00DC6BD8" w:rsidP="00DC6B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หนี้สินของส่วนที่รายงาน</w:t>
            </w:r>
          </w:p>
        </w:tc>
        <w:tc>
          <w:tcPr>
            <w:tcW w:w="278" w:type="dxa"/>
            <w:tcBorders>
              <w:left w:val="nil"/>
            </w:tcBorders>
            <w:shd w:val="clear" w:color="auto" w:fill="auto"/>
          </w:tcPr>
          <w:p w14:paraId="2C0942E8" w14:textId="77777777" w:rsidR="00DC6BD8" w:rsidRPr="00AB4D27" w:rsidRDefault="00DC6BD8" w:rsidP="00DC6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shd w:val="clear" w:color="auto" w:fill="auto"/>
          </w:tcPr>
          <w:p w14:paraId="7A588D54" w14:textId="3B17F58A" w:rsidR="00DC6BD8" w:rsidRPr="00D870DD" w:rsidRDefault="00796899" w:rsidP="00DC6BD8">
            <w:pPr>
              <w:pStyle w:val="acctfourfigures"/>
              <w:tabs>
                <w:tab w:val="clear" w:pos="765"/>
                <w:tab w:val="decimal" w:pos="1322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</w:t>
            </w:r>
            <w:r w:rsidR="005F0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F01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65" w:type="dxa"/>
            <w:shd w:val="clear" w:color="auto" w:fill="auto"/>
          </w:tcPr>
          <w:p w14:paraId="3232C18F" w14:textId="77777777" w:rsidR="00DC6BD8" w:rsidRPr="00AB4D27" w:rsidRDefault="00DC6BD8" w:rsidP="00DC6BD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  <w:shd w:val="clear" w:color="auto" w:fill="auto"/>
          </w:tcPr>
          <w:p w14:paraId="6038501B" w14:textId="01A91F00" w:rsidR="00DC6BD8" w:rsidRPr="00AB4D27" w:rsidRDefault="00DC6BD8" w:rsidP="00DC6BD8">
            <w:pPr>
              <w:pStyle w:val="acctfourfigures"/>
              <w:tabs>
                <w:tab w:val="clear" w:pos="765"/>
                <w:tab w:val="decimal" w:pos="1340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,100</w:t>
            </w:r>
          </w:p>
        </w:tc>
      </w:tr>
    </w:tbl>
    <w:p w14:paraId="2E0D6337" w14:textId="77777777" w:rsidR="00290C68" w:rsidRPr="00B76062" w:rsidRDefault="00290C68" w:rsidP="0091645A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5"/>
        <w:jc w:val="thaiDistribute"/>
        <w:rPr>
          <w:rFonts w:ascii="Angsana New" w:hAnsi="Angsana New"/>
          <w:color w:val="0000CC"/>
          <w:sz w:val="30"/>
          <w:szCs w:val="30"/>
        </w:rPr>
      </w:pPr>
    </w:p>
    <w:p w14:paraId="590E44A0" w14:textId="55530788" w:rsidR="0091645A" w:rsidRPr="00AB4D27" w:rsidRDefault="005D066C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8284244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62E038D" w14:textId="20D50B89" w:rsidR="005D066C" w:rsidRPr="00AB4D27" w:rsidRDefault="005D066C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ในการนำเสนอการจำแนกส่วนงานตามภูมิศาสตร์ รายได้ตามส่วนงานแยกตามที่ตั้งทางภูมิศาสตร์ของลูกค้า</w:t>
      </w:r>
    </w:p>
    <w:p w14:paraId="6E4B2577" w14:textId="77777777" w:rsidR="005D066C" w:rsidRPr="004422BF" w:rsidRDefault="005D066C" w:rsidP="005D066C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1620"/>
        <w:gridCol w:w="270"/>
        <w:gridCol w:w="1620"/>
      </w:tblGrid>
      <w:tr w:rsidR="005D066C" w:rsidRPr="00AB4D27" w14:paraId="4CE2CC38" w14:textId="77777777" w:rsidTr="00126CBE">
        <w:tc>
          <w:tcPr>
            <w:tcW w:w="5580" w:type="dxa"/>
          </w:tcPr>
          <w:p w14:paraId="53E93FFD" w14:textId="77777777" w:rsidR="005D066C" w:rsidRPr="00AB4D27" w:rsidRDefault="005D066C" w:rsidP="00C912C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1D291A4D" w14:textId="7E6A4617" w:rsidR="005D066C" w:rsidRPr="00AB4D27" w:rsidRDefault="005D066C" w:rsidP="005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BD8" w:rsidRPr="00AB4D27" w14:paraId="109F328C" w14:textId="77777777" w:rsidTr="00177A1B">
        <w:tc>
          <w:tcPr>
            <w:tcW w:w="5580" w:type="dxa"/>
          </w:tcPr>
          <w:p w14:paraId="33C16ECA" w14:textId="368EBBFB" w:rsidR="00DC6BD8" w:rsidRPr="00840F6F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C40B2F" w14:textId="5D0BB099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1EDCEB5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1FDE47" w14:textId="48897BF6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DC6BD8" w:rsidRPr="00AB4D27" w14:paraId="6084A9E5" w14:textId="77777777" w:rsidTr="00126CBE">
        <w:tc>
          <w:tcPr>
            <w:tcW w:w="5580" w:type="dxa"/>
          </w:tcPr>
          <w:p w14:paraId="4662D5F0" w14:textId="77777777" w:rsidR="00DC6BD8" w:rsidRPr="00AB4D27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8B6310D" w14:textId="7777777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C6BD8" w:rsidRPr="00AB4D27" w14:paraId="2FD8D8FF" w14:textId="77777777" w:rsidTr="00126CBE">
        <w:tc>
          <w:tcPr>
            <w:tcW w:w="5580" w:type="dxa"/>
          </w:tcPr>
          <w:p w14:paraId="5C769ECA" w14:textId="77777777" w:rsidR="00DC6BD8" w:rsidRPr="00AB4D27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vAlign w:val="center"/>
          </w:tcPr>
          <w:p w14:paraId="4DB69B1A" w14:textId="016FDE1E" w:rsidR="00DC6BD8" w:rsidRPr="00AB4D27" w:rsidRDefault="00796899" w:rsidP="00DC6BD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1,289,795</w:t>
            </w:r>
          </w:p>
        </w:tc>
        <w:tc>
          <w:tcPr>
            <w:tcW w:w="270" w:type="dxa"/>
            <w:vAlign w:val="center"/>
          </w:tcPr>
          <w:p w14:paraId="7169079D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55603B3" w14:textId="37657D89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41FE">
              <w:rPr>
                <w:rFonts w:ascii="Angsana New" w:hAnsi="Angsana New"/>
                <w:sz w:val="30"/>
                <w:szCs w:val="30"/>
                <w:lang w:val="en-US" w:bidi="th-TH"/>
              </w:rPr>
              <w:t>1,183,023</w:t>
            </w:r>
          </w:p>
        </w:tc>
      </w:tr>
      <w:tr w:rsidR="00DC6BD8" w:rsidRPr="00AB4D27" w14:paraId="186A0526" w14:textId="77777777" w:rsidTr="00126CBE">
        <w:tc>
          <w:tcPr>
            <w:tcW w:w="5580" w:type="dxa"/>
          </w:tcPr>
          <w:p w14:paraId="2D0988DA" w14:textId="77777777" w:rsidR="00DC6BD8" w:rsidRPr="00AB4D27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1620" w:type="dxa"/>
            <w:vAlign w:val="center"/>
          </w:tcPr>
          <w:p w14:paraId="61D3E158" w14:textId="35E2829B" w:rsidR="00DC6BD8" w:rsidRPr="00AB4D27" w:rsidRDefault="00796899" w:rsidP="00DC6BD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351,462</w:t>
            </w:r>
          </w:p>
        </w:tc>
        <w:tc>
          <w:tcPr>
            <w:tcW w:w="270" w:type="dxa"/>
            <w:vAlign w:val="center"/>
          </w:tcPr>
          <w:p w14:paraId="1878D81E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6F07C6FF" w14:textId="17F367BF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7A41FE">
              <w:rPr>
                <w:rFonts w:ascii="Angsana New" w:hAnsi="Angsana New"/>
                <w:sz w:val="30"/>
                <w:szCs w:val="30"/>
                <w:lang w:val="en-US" w:bidi="th-TH"/>
              </w:rPr>
              <w:t>246,806</w:t>
            </w:r>
          </w:p>
        </w:tc>
      </w:tr>
      <w:tr w:rsidR="00DC6BD8" w:rsidRPr="00AB4D27" w14:paraId="6AD7669F" w14:textId="77777777" w:rsidTr="00126CBE">
        <w:tc>
          <w:tcPr>
            <w:tcW w:w="5580" w:type="dxa"/>
          </w:tcPr>
          <w:p w14:paraId="3654347C" w14:textId="77777777" w:rsidR="00DC6BD8" w:rsidRPr="00AB4D27" w:rsidRDefault="00DC6BD8" w:rsidP="00DC6BD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620" w:type="dxa"/>
            <w:vAlign w:val="center"/>
          </w:tcPr>
          <w:p w14:paraId="576E3CEE" w14:textId="752B9C33" w:rsidR="00DC6BD8" w:rsidRPr="00D870DD" w:rsidRDefault="00796899" w:rsidP="00DC6BD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46,945</w:t>
            </w:r>
          </w:p>
        </w:tc>
        <w:tc>
          <w:tcPr>
            <w:tcW w:w="270" w:type="dxa"/>
            <w:vAlign w:val="center"/>
          </w:tcPr>
          <w:p w14:paraId="3B246608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6B0623" w14:textId="7619123B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D870DD">
              <w:rPr>
                <w:rFonts w:ascii="Angsana New" w:hAnsi="Angsana New"/>
                <w:sz w:val="30"/>
                <w:szCs w:val="30"/>
                <w:lang w:val="en-US" w:bidi="th-TH"/>
              </w:rPr>
              <w:t>36,963</w:t>
            </w:r>
          </w:p>
        </w:tc>
      </w:tr>
      <w:tr w:rsidR="00DC6BD8" w:rsidRPr="00AB4D27" w14:paraId="75E751BB" w14:textId="77777777" w:rsidTr="00126CBE">
        <w:tc>
          <w:tcPr>
            <w:tcW w:w="5580" w:type="dxa"/>
          </w:tcPr>
          <w:p w14:paraId="6488CFFB" w14:textId="77777777" w:rsidR="00DC6BD8" w:rsidRPr="00AB4D27" w:rsidRDefault="00DC6BD8" w:rsidP="00DC6B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9FB183" w14:textId="5F29BF68" w:rsidR="00DC6BD8" w:rsidRPr="00D870DD" w:rsidRDefault="00796899" w:rsidP="00DC6BD8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96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1,688,202</w:t>
            </w:r>
          </w:p>
        </w:tc>
        <w:tc>
          <w:tcPr>
            <w:tcW w:w="270" w:type="dxa"/>
            <w:vAlign w:val="center"/>
          </w:tcPr>
          <w:p w14:paraId="5C69ECEB" w14:textId="77777777" w:rsidR="00DC6BD8" w:rsidRPr="00AB4D27" w:rsidRDefault="00DC6BD8" w:rsidP="00DC6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B2D6CD" w14:textId="568DA347" w:rsidR="00DC6BD8" w:rsidRPr="00AB4D27" w:rsidRDefault="00DC6BD8" w:rsidP="00DC6BD8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870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1,466,792</w:t>
            </w:r>
          </w:p>
        </w:tc>
      </w:tr>
    </w:tbl>
    <w:p w14:paraId="5998212F" w14:textId="786B3692" w:rsidR="00B76062" w:rsidRDefault="00B76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0D0186F" w14:textId="2CB93E4F" w:rsidR="00EF4DF8" w:rsidRPr="00AB4D27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20AC9EF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A46105A" w14:textId="3A87586C" w:rsidR="003C79FE" w:rsidRPr="00AB4D27" w:rsidRDefault="00DC6B39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64FC8">
        <w:rPr>
          <w:rFonts w:ascii="Angsana New" w:hAnsi="Angsana New"/>
          <w:sz w:val="30"/>
          <w:szCs w:val="30"/>
        </w:rPr>
        <w:t xml:space="preserve">2565 </w:t>
      </w:r>
      <w:r w:rsidR="00F64FC8">
        <w:rPr>
          <w:rFonts w:ascii="Angsana New" w:hAnsi="Angsana New"/>
          <w:sz w:val="30"/>
          <w:szCs w:val="30"/>
          <w:cs/>
        </w:rPr>
        <w:t xml:space="preserve">และ </w:t>
      </w:r>
      <w:r w:rsidR="00F64FC8">
        <w:rPr>
          <w:rFonts w:ascii="Angsana New" w:hAnsi="Angsana New"/>
          <w:sz w:val="30"/>
          <w:szCs w:val="30"/>
        </w:rPr>
        <w:t>2564</w:t>
      </w:r>
      <w:r w:rsidR="00441D8E" w:rsidRPr="00AB4D27">
        <w:rPr>
          <w:rFonts w:ascii="Angsana New" w:hAnsi="Angsana New"/>
          <w:sz w:val="30"/>
          <w:szCs w:val="30"/>
        </w:rPr>
        <w:t xml:space="preserve"> </w:t>
      </w:r>
      <w:r w:rsidR="00441D8E" w:rsidRPr="00AB4D27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</w:t>
      </w:r>
      <w:r w:rsidR="00EF4DF8" w:rsidRPr="00AB4D27">
        <w:rPr>
          <w:rFonts w:ascii="Angsana New" w:hAnsi="Angsana New"/>
          <w:sz w:val="30"/>
          <w:szCs w:val="30"/>
          <w:cs/>
        </w:rPr>
        <w:t>ลูกค้าราย</w:t>
      </w:r>
      <w:r w:rsidR="00441D8E" w:rsidRPr="00AB4D27">
        <w:rPr>
          <w:rFonts w:ascii="Angsana New" w:hAnsi="Angsana New" w:hint="cs"/>
          <w:sz w:val="30"/>
          <w:szCs w:val="30"/>
          <w:cs/>
        </w:rPr>
        <w:t xml:space="preserve">ใดที่มีมูลค่าเท่ากับหรือมากกว่าร้อยละ </w:t>
      </w:r>
      <w:r w:rsidR="004D7A8F" w:rsidRPr="00AB4D27">
        <w:rPr>
          <w:rFonts w:ascii="Angsana New" w:hAnsi="Angsana New"/>
          <w:sz w:val="30"/>
          <w:szCs w:val="30"/>
        </w:rPr>
        <w:t>10</w:t>
      </w:r>
      <w:r w:rsidR="00441D8E" w:rsidRPr="00AB4D27">
        <w:rPr>
          <w:rFonts w:ascii="Angsana New" w:hAnsi="Angsana New"/>
          <w:sz w:val="30"/>
          <w:szCs w:val="30"/>
        </w:rPr>
        <w:t xml:space="preserve"> </w:t>
      </w:r>
      <w:r w:rsidR="00441D8E" w:rsidRPr="00AB4D27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0CEDFEC0" w14:textId="77777777" w:rsidR="00741F74" w:rsidRPr="004422BF" w:rsidRDefault="00741F74" w:rsidP="004D7BE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06D4F81" w14:textId="0ED37F7D" w:rsidR="00850294" w:rsidRPr="00AB4D27" w:rsidRDefault="00850294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รายได้แยกตาม</w:t>
      </w:r>
      <w:r w:rsidR="00DC6B39" w:rsidRPr="00AB4D27">
        <w:rPr>
          <w:rFonts w:ascii="Angsana New" w:hAnsi="Angsana New" w:hint="cs"/>
          <w:i/>
          <w:iCs/>
          <w:sz w:val="30"/>
          <w:szCs w:val="30"/>
          <w:cs/>
        </w:rPr>
        <w:t>ประเภท</w:t>
      </w:r>
      <w:r w:rsidRPr="00AB4D27">
        <w:rPr>
          <w:rFonts w:ascii="Angsana New" w:hAnsi="Angsana New" w:hint="cs"/>
          <w:i/>
          <w:iCs/>
          <w:sz w:val="30"/>
          <w:szCs w:val="30"/>
          <w:cs/>
        </w:rPr>
        <w:t>ใบอนุญาต</w:t>
      </w:r>
      <w:r w:rsidR="00605BF5"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CB08125" w14:textId="77777777" w:rsidR="00840F6F" w:rsidRPr="004422B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A89B" w14:textId="1CA64EFD" w:rsidR="00850294" w:rsidRPr="00AB4D27" w:rsidRDefault="00165C87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ในการนำเสนอการจำแนกรายได้ตามประเภทใบอนุญาตกิจการโทรคมนาคม</w:t>
      </w:r>
      <w:r w:rsidRPr="00AB4D27">
        <w:rPr>
          <w:rFonts w:ascii="Angsana New" w:hAnsi="Angsana New"/>
          <w:sz w:val="30"/>
          <w:szCs w:val="30"/>
          <w:cs/>
        </w:rPr>
        <w:t xml:space="preserve"> </w:t>
      </w:r>
      <w:r w:rsidRPr="00AB4D27">
        <w:rPr>
          <w:rFonts w:ascii="Angsana New" w:hAnsi="Angsana New" w:hint="cs"/>
          <w:sz w:val="30"/>
          <w:szCs w:val="30"/>
          <w:cs/>
        </w:rPr>
        <w:t>รายได้จำแนกตามประเภท</w:t>
      </w:r>
      <w:r w:rsidR="004422BF">
        <w:rPr>
          <w:rFonts w:ascii="Angsana New" w:hAnsi="Angsana New"/>
          <w:sz w:val="30"/>
          <w:szCs w:val="30"/>
        </w:rPr>
        <w:br/>
      </w:r>
      <w:r w:rsidRPr="00AB4D27">
        <w:rPr>
          <w:rFonts w:ascii="Angsana New" w:hAnsi="Angsana New" w:hint="cs"/>
          <w:sz w:val="30"/>
          <w:szCs w:val="30"/>
          <w:cs/>
        </w:rPr>
        <w:t>การให้บริการซึ่งกำหนดโดยกสทช</w:t>
      </w:r>
      <w:r w:rsidRPr="00AB4D27">
        <w:rPr>
          <w:rFonts w:ascii="Angsana New" w:hAnsi="Angsana New"/>
          <w:sz w:val="30"/>
          <w:szCs w:val="30"/>
          <w:cs/>
        </w:rPr>
        <w:t>.</w:t>
      </w:r>
      <w:r w:rsidRPr="00AB4D27">
        <w:rPr>
          <w:rFonts w:ascii="Angsana New" w:hAnsi="Angsana New"/>
          <w:sz w:val="30"/>
          <w:szCs w:val="30"/>
        </w:rPr>
        <w:t> </w:t>
      </w:r>
      <w:r w:rsidRPr="00AB4D27">
        <w:rPr>
          <w:rFonts w:ascii="Angsana New" w:hAnsi="Angsana New" w:hint="cs"/>
          <w:sz w:val="30"/>
          <w:szCs w:val="30"/>
          <w:cs/>
        </w:rPr>
        <w:t xml:space="preserve"> แสดงดังต่อไปนี้</w:t>
      </w:r>
    </w:p>
    <w:p w14:paraId="2E442A9D" w14:textId="77777777" w:rsidR="0095145E" w:rsidRPr="004422BF" w:rsidRDefault="0095145E" w:rsidP="00165C87">
      <w:pPr>
        <w:ind w:left="10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620"/>
        <w:gridCol w:w="236"/>
        <w:gridCol w:w="1651"/>
      </w:tblGrid>
      <w:tr w:rsidR="0095145E" w:rsidRPr="00AB4D27" w14:paraId="702D3129" w14:textId="77777777" w:rsidTr="00126CBE">
        <w:tc>
          <w:tcPr>
            <w:tcW w:w="5580" w:type="dxa"/>
          </w:tcPr>
          <w:p w14:paraId="0823820F" w14:textId="77777777" w:rsidR="0095145E" w:rsidRPr="00AB4D27" w:rsidRDefault="0095145E" w:rsidP="00C10F0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vAlign w:val="center"/>
          </w:tcPr>
          <w:p w14:paraId="41B5A2A3" w14:textId="2EB4DEB4" w:rsidR="0095145E" w:rsidRPr="00AB4D27" w:rsidRDefault="0095145E" w:rsidP="0056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D2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62E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4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294" w:rsidRPr="00AB4D27" w14:paraId="321C5821" w14:textId="77777777" w:rsidTr="00126CBE">
        <w:tc>
          <w:tcPr>
            <w:tcW w:w="5580" w:type="dxa"/>
          </w:tcPr>
          <w:p w14:paraId="10C3EBF5" w14:textId="77777777" w:rsidR="00850294" w:rsidRPr="00AB4D27" w:rsidRDefault="00850294" w:rsidP="00FE02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473FC56F" w14:textId="098C0CE9" w:rsidR="00850294" w:rsidRPr="00AB4D27" w:rsidRDefault="00F64FC8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74860C56" w14:textId="77777777" w:rsidR="00850294" w:rsidRPr="00AB4D27" w:rsidRDefault="00850294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94375A" w14:textId="04BE6730" w:rsidR="00850294" w:rsidRPr="00AB4D27" w:rsidRDefault="00F64FC8" w:rsidP="00FE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50294" w:rsidRPr="00AB4D27" w14:paraId="32946D1F" w14:textId="77777777" w:rsidTr="00126CBE">
        <w:tc>
          <w:tcPr>
            <w:tcW w:w="5580" w:type="dxa"/>
          </w:tcPr>
          <w:p w14:paraId="046DBB11" w14:textId="77777777" w:rsidR="00850294" w:rsidRPr="00AB4D27" w:rsidRDefault="00850294" w:rsidP="00FE02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00AE1CD3" w14:textId="77777777" w:rsidR="00850294" w:rsidRPr="00AB4D27" w:rsidRDefault="00850294" w:rsidP="00FE02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B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A7258" w:rsidRPr="00AB4D27" w14:paraId="63EA3153" w14:textId="77777777" w:rsidTr="00126CBE">
        <w:tc>
          <w:tcPr>
            <w:tcW w:w="5580" w:type="dxa"/>
          </w:tcPr>
          <w:p w14:paraId="032B0706" w14:textId="77777777" w:rsidR="002A7258" w:rsidRPr="00AB4D27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ใบอนุญาตประกอบกิจการโทรคมนาคมแบบที่หนึ่ง</w:t>
            </w:r>
          </w:p>
        </w:tc>
        <w:tc>
          <w:tcPr>
            <w:tcW w:w="1620" w:type="dxa"/>
            <w:vAlign w:val="center"/>
          </w:tcPr>
          <w:p w14:paraId="24B9181B" w14:textId="5454F53C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408,261</w:t>
            </w:r>
          </w:p>
        </w:tc>
        <w:tc>
          <w:tcPr>
            <w:tcW w:w="236" w:type="dxa"/>
            <w:vAlign w:val="center"/>
          </w:tcPr>
          <w:p w14:paraId="6BDE985D" w14:textId="77777777" w:rsidR="002A7258" w:rsidRPr="00AB4D27" w:rsidRDefault="002A7258" w:rsidP="002A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55882B19" w14:textId="2E2C8055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325,716</w:t>
            </w:r>
          </w:p>
        </w:tc>
      </w:tr>
      <w:tr w:rsidR="002A7258" w:rsidRPr="00AB4D27" w14:paraId="69840AB8" w14:textId="77777777" w:rsidTr="00126CBE">
        <w:tc>
          <w:tcPr>
            <w:tcW w:w="5580" w:type="dxa"/>
          </w:tcPr>
          <w:p w14:paraId="2A7335CA" w14:textId="77777777" w:rsidR="002A7258" w:rsidRPr="00AB4D27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ใบอนุญาตประกอบกิจการโทรคมนาคมแบบที่สอง</w:t>
            </w:r>
          </w:p>
        </w:tc>
        <w:tc>
          <w:tcPr>
            <w:tcW w:w="1620" w:type="dxa"/>
            <w:vAlign w:val="center"/>
          </w:tcPr>
          <w:p w14:paraId="20E34ACB" w14:textId="194394B8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80</w:t>
            </w:r>
            <w:r w:rsidR="00904BC1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5,622</w:t>
            </w:r>
          </w:p>
        </w:tc>
        <w:tc>
          <w:tcPr>
            <w:tcW w:w="236" w:type="dxa"/>
            <w:vAlign w:val="center"/>
          </w:tcPr>
          <w:p w14:paraId="4AB9215E" w14:textId="77777777" w:rsidR="002A7258" w:rsidRPr="00AB4D27" w:rsidRDefault="002A7258" w:rsidP="002A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3B41E1E6" w14:textId="5AA9E834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773,555</w:t>
            </w:r>
          </w:p>
        </w:tc>
      </w:tr>
      <w:tr w:rsidR="002A7258" w:rsidRPr="00AB4D27" w14:paraId="1942A618" w14:textId="77777777" w:rsidTr="00126CBE">
        <w:tc>
          <w:tcPr>
            <w:tcW w:w="5580" w:type="dxa"/>
          </w:tcPr>
          <w:p w14:paraId="099C30B4" w14:textId="77777777" w:rsidR="002A7258" w:rsidRPr="00AB4D27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4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ใบอนุญาตประกอบกิจการโทรคมนาคมแบบที่สาม</w:t>
            </w:r>
          </w:p>
        </w:tc>
        <w:tc>
          <w:tcPr>
            <w:tcW w:w="1620" w:type="dxa"/>
            <w:vAlign w:val="center"/>
          </w:tcPr>
          <w:p w14:paraId="48052688" w14:textId="45ECFC21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345,743</w:t>
            </w:r>
          </w:p>
        </w:tc>
        <w:tc>
          <w:tcPr>
            <w:tcW w:w="236" w:type="dxa"/>
            <w:vAlign w:val="center"/>
          </w:tcPr>
          <w:p w14:paraId="08A411A4" w14:textId="77777777" w:rsidR="002A7258" w:rsidRPr="00AB4D27" w:rsidRDefault="002A7258" w:rsidP="002A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1" w:type="dxa"/>
            <w:vAlign w:val="center"/>
          </w:tcPr>
          <w:p w14:paraId="19457914" w14:textId="3DD16404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color w:val="000000"/>
                <w:sz w:val="30"/>
                <w:szCs w:val="30"/>
                <w:lang w:val="en-US" w:eastAsia="zh-CN"/>
              </w:rPr>
              <w:t>244,620</w:t>
            </w:r>
          </w:p>
        </w:tc>
      </w:tr>
      <w:tr w:rsidR="002A7258" w:rsidRPr="00AB4D27" w14:paraId="3B9B07F6" w14:textId="77777777" w:rsidTr="00126CBE">
        <w:tc>
          <w:tcPr>
            <w:tcW w:w="5580" w:type="dxa"/>
          </w:tcPr>
          <w:p w14:paraId="2CEAB88B" w14:textId="77777777" w:rsidR="002A7258" w:rsidRPr="00AB4D27" w:rsidRDefault="002A7258" w:rsidP="002A725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B66D76" w14:textId="3856DF94" w:rsidR="002A7258" w:rsidRPr="002A7258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2A725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1,55</w:t>
            </w:r>
            <w:r w:rsidR="00904BC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9,626</w:t>
            </w:r>
          </w:p>
        </w:tc>
        <w:tc>
          <w:tcPr>
            <w:tcW w:w="236" w:type="dxa"/>
            <w:vAlign w:val="center"/>
          </w:tcPr>
          <w:p w14:paraId="48920DDA" w14:textId="77777777" w:rsidR="002A7258" w:rsidRPr="002A7258" w:rsidRDefault="002A7258" w:rsidP="002A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2A30B3" w14:textId="27293DDF" w:rsidR="002A7258" w:rsidRPr="00D870DD" w:rsidRDefault="002A7258" w:rsidP="002A7258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 w:rsidRPr="00D870DD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1,343,891</w:t>
            </w:r>
          </w:p>
        </w:tc>
      </w:tr>
    </w:tbl>
    <w:p w14:paraId="7962FE36" w14:textId="789A79D3" w:rsidR="004422BF" w:rsidRDefault="004422BF" w:rsidP="004422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90D35D" w14:textId="3330FCE7" w:rsidR="004D7BE1" w:rsidRPr="00AB4D27" w:rsidRDefault="00EF4DF8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AB4D2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1FDE5AA" w14:textId="77777777" w:rsidR="00840F6F" w:rsidRDefault="00840F6F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40979FD" w14:textId="4A574BA5" w:rsidR="00EF4DF8" w:rsidRPr="00AB4D27" w:rsidRDefault="002D13C4" w:rsidP="00866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B4D27">
        <w:rPr>
          <w:rFonts w:ascii="Angsana New" w:hAnsi="Angsana New" w:hint="cs"/>
          <w:sz w:val="30"/>
          <w:szCs w:val="30"/>
          <w:cs/>
        </w:rPr>
        <w:t>กลุ่ม</w:t>
      </w:r>
      <w:r w:rsidR="00EF4DF8" w:rsidRPr="00AB4D27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4D7BE1" w:rsidRPr="00AB4D27">
        <w:rPr>
          <w:rFonts w:ascii="Angsana New" w:hAnsi="Angsana New"/>
          <w:sz w:val="30"/>
          <w:szCs w:val="30"/>
          <w:cs/>
        </w:rPr>
        <w:t>บริการวงจรสื่อสัญญาความเร็วสูงระหว่างประเทศภาคพื้นน้ำ</w:t>
      </w:r>
      <w:r w:rsidR="00EF4DF8" w:rsidRPr="00AB4D27">
        <w:rPr>
          <w:rFonts w:ascii="Angsana New" w:hAnsi="Angsana New"/>
          <w:sz w:val="30"/>
          <w:szCs w:val="30"/>
        </w:rPr>
        <w:t xml:space="preserve"> </w:t>
      </w:r>
      <w:r w:rsidR="00EF4DF8" w:rsidRPr="00AB4D27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="00EF4DF8" w:rsidRPr="00AB4D27">
        <w:rPr>
          <w:rFonts w:ascii="Angsana New" w:hAnsi="Angsana New"/>
          <w:sz w:val="30"/>
          <w:szCs w:val="30"/>
        </w:rPr>
        <w:t>/</w:t>
      </w:r>
      <w:r w:rsidR="00EF4DF8" w:rsidRPr="00AB4D27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3870"/>
        <w:gridCol w:w="1710"/>
        <w:gridCol w:w="264"/>
        <w:gridCol w:w="1626"/>
        <w:gridCol w:w="264"/>
        <w:gridCol w:w="1450"/>
      </w:tblGrid>
      <w:tr w:rsidR="002A7258" w:rsidRPr="002A7258" w14:paraId="6D86C3C8" w14:textId="77777777" w:rsidTr="002A7258">
        <w:trPr>
          <w:trHeight w:val="20"/>
          <w:tblHeader/>
        </w:trPr>
        <w:tc>
          <w:tcPr>
            <w:tcW w:w="3870" w:type="dxa"/>
          </w:tcPr>
          <w:p w14:paraId="5FF70575" w14:textId="1887541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5"/>
          </w:tcPr>
          <w:p w14:paraId="229948B3" w14:textId="492EC3FA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2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A72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72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258" w:rsidRPr="002A7258" w14:paraId="5FEB1843" w14:textId="77777777" w:rsidTr="002A7258">
        <w:trPr>
          <w:trHeight w:val="20"/>
          <w:tblHeader/>
        </w:trPr>
        <w:tc>
          <w:tcPr>
            <w:tcW w:w="3870" w:type="dxa"/>
          </w:tcPr>
          <w:p w14:paraId="6611B7CE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4" w:type="dxa"/>
            <w:gridSpan w:val="5"/>
          </w:tcPr>
          <w:p w14:paraId="50C54642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A7258" w:rsidRPr="002A7258" w14:paraId="7572B249" w14:textId="77777777" w:rsidTr="002A7258">
        <w:trPr>
          <w:trHeight w:val="694"/>
          <w:tblHeader/>
        </w:trPr>
        <w:tc>
          <w:tcPr>
            <w:tcW w:w="3870" w:type="dxa"/>
            <w:vAlign w:val="bottom"/>
          </w:tcPr>
          <w:p w14:paraId="590EBD72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72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72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0" w:type="dxa"/>
            <w:vAlign w:val="bottom"/>
          </w:tcPr>
          <w:p w14:paraId="22685FAF" w14:textId="77777777" w:rsid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กิจการที่ได้รับ</w:t>
            </w:r>
          </w:p>
          <w:p w14:paraId="2586A8F7" w14:textId="6F36BFC8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64" w:type="dxa"/>
            <w:vAlign w:val="bottom"/>
          </w:tcPr>
          <w:p w14:paraId="3A0CCA72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32C6F0C6" w14:textId="77777777" w:rsid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</w:p>
          <w:p w14:paraId="17BF5288" w14:textId="192B722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64" w:type="dxa"/>
            <w:vAlign w:val="bottom"/>
          </w:tcPr>
          <w:p w14:paraId="21CDDA17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1345E0C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8ED52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25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A7258" w:rsidRPr="002A7258" w14:paraId="08899763" w14:textId="77777777" w:rsidTr="002A7258">
        <w:trPr>
          <w:trHeight w:val="20"/>
          <w:tblHeader/>
        </w:trPr>
        <w:tc>
          <w:tcPr>
            <w:tcW w:w="3870" w:type="dxa"/>
          </w:tcPr>
          <w:p w14:paraId="4C2E849E" w14:textId="77777777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5"/>
          </w:tcPr>
          <w:p w14:paraId="2FA28308" w14:textId="4E0FABF1" w:rsidR="002A7258" w:rsidRPr="002A7258" w:rsidRDefault="002A7258" w:rsidP="0016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72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A72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A72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7258" w:rsidRPr="002A7258" w14:paraId="22F80F4A" w14:textId="77777777" w:rsidTr="002A7258">
        <w:trPr>
          <w:trHeight w:val="20"/>
        </w:trPr>
        <w:tc>
          <w:tcPr>
            <w:tcW w:w="3870" w:type="dxa"/>
          </w:tcPr>
          <w:p w14:paraId="21815D66" w14:textId="03ED8BF6" w:rsidR="002A7258" w:rsidRPr="002A7258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</w:t>
            </w:r>
            <w:r w:rsidRPr="002A72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และบริการ</w:t>
            </w:r>
            <w:r w:rsidRPr="002A7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7AE8E0E0" w14:textId="5368967D" w:rsidR="002A7258" w:rsidRPr="002A7258" w:rsidRDefault="002A7258" w:rsidP="002A7258">
            <w:pPr>
              <w:tabs>
                <w:tab w:val="clear" w:pos="1644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</w:rPr>
              <w:t>94,236</w:t>
            </w:r>
          </w:p>
        </w:tc>
        <w:tc>
          <w:tcPr>
            <w:tcW w:w="264" w:type="dxa"/>
          </w:tcPr>
          <w:p w14:paraId="5307F4E0" w14:textId="77777777" w:rsidR="002A7258" w:rsidRPr="002A7258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34A06D2" w14:textId="470A2792" w:rsidR="002A7258" w:rsidRPr="002A7258" w:rsidRDefault="002A7258" w:rsidP="002A7258">
            <w:pPr>
              <w:tabs>
                <w:tab w:val="clear" w:pos="1644"/>
              </w:tabs>
              <w:ind w:right="16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</w:rPr>
              <w:t>304,171</w:t>
            </w:r>
          </w:p>
        </w:tc>
        <w:tc>
          <w:tcPr>
            <w:tcW w:w="264" w:type="dxa"/>
          </w:tcPr>
          <w:p w14:paraId="79F49122" w14:textId="77777777" w:rsidR="002A7258" w:rsidRPr="002A7258" w:rsidRDefault="002A7258" w:rsidP="002A725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670C674" w14:textId="1F5ABEF8" w:rsidR="002A7258" w:rsidRPr="002A7258" w:rsidRDefault="002A7258" w:rsidP="002A7258">
            <w:pPr>
              <w:ind w:right="16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</w:rPr>
              <w:t>398,407</w:t>
            </w:r>
          </w:p>
        </w:tc>
      </w:tr>
      <w:tr w:rsidR="002A7258" w:rsidRPr="002A7258" w14:paraId="100D96C5" w14:textId="77777777" w:rsidTr="002A7258">
        <w:trPr>
          <w:trHeight w:val="20"/>
        </w:trPr>
        <w:tc>
          <w:tcPr>
            <w:tcW w:w="3870" w:type="dxa"/>
          </w:tcPr>
          <w:p w14:paraId="216F454E" w14:textId="09C6AEAB" w:rsidR="002A7258" w:rsidRPr="002A7258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</w:t>
            </w:r>
            <w:r w:rsidRPr="002A72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และบริการ</w:t>
            </w:r>
            <w:r w:rsidRPr="002A725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710" w:type="dxa"/>
          </w:tcPr>
          <w:p w14:paraId="44C27663" w14:textId="7FE91ADA" w:rsidR="002A7258" w:rsidRPr="002A7258" w:rsidRDefault="002A7258" w:rsidP="002A7258">
            <w:pPr>
              <w:tabs>
                <w:tab w:val="clear" w:pos="1644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</w:rPr>
              <w:t>8,776</w:t>
            </w:r>
          </w:p>
        </w:tc>
        <w:tc>
          <w:tcPr>
            <w:tcW w:w="264" w:type="dxa"/>
          </w:tcPr>
          <w:p w14:paraId="73447E84" w14:textId="77777777" w:rsidR="002A7258" w:rsidRPr="002A7258" w:rsidRDefault="002A7258" w:rsidP="002A725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5B683E4" w14:textId="2D0AB24A" w:rsidR="002A7258" w:rsidRPr="002A7258" w:rsidRDefault="002A7258" w:rsidP="002A7258">
            <w:pPr>
              <w:tabs>
                <w:tab w:val="clear" w:pos="1644"/>
              </w:tabs>
              <w:ind w:right="16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</w:rPr>
              <w:t>1,281,019</w:t>
            </w:r>
          </w:p>
        </w:tc>
        <w:tc>
          <w:tcPr>
            <w:tcW w:w="264" w:type="dxa"/>
          </w:tcPr>
          <w:p w14:paraId="65EE9812" w14:textId="77777777" w:rsidR="002A7258" w:rsidRPr="002A7258" w:rsidRDefault="002A7258" w:rsidP="002A725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D4CC701" w14:textId="44F742A8" w:rsidR="002A7258" w:rsidRPr="002A7258" w:rsidRDefault="002A7258" w:rsidP="002A7258">
            <w:pPr>
              <w:ind w:right="16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color w:val="000000"/>
                <w:sz w:val="30"/>
                <w:szCs w:val="30"/>
              </w:rPr>
              <w:t>1,289,795</w:t>
            </w:r>
          </w:p>
        </w:tc>
      </w:tr>
      <w:tr w:rsidR="002A7258" w:rsidRPr="002A7258" w14:paraId="5AB47E02" w14:textId="77777777" w:rsidTr="002A7258">
        <w:trPr>
          <w:trHeight w:val="20"/>
        </w:trPr>
        <w:tc>
          <w:tcPr>
            <w:tcW w:w="3870" w:type="dxa"/>
          </w:tcPr>
          <w:p w14:paraId="189903EE" w14:textId="77777777" w:rsidR="002A7258" w:rsidRPr="002A7258" w:rsidRDefault="002A7258" w:rsidP="002A725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3889EB" w14:textId="0CB2D1C7" w:rsidR="002A7258" w:rsidRPr="002A7258" w:rsidRDefault="002A7258" w:rsidP="002A7258">
            <w:pPr>
              <w:tabs>
                <w:tab w:val="clear" w:pos="1644"/>
              </w:tabs>
              <w:ind w:right="16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103,012</w:t>
            </w:r>
          </w:p>
        </w:tc>
        <w:tc>
          <w:tcPr>
            <w:tcW w:w="264" w:type="dxa"/>
          </w:tcPr>
          <w:p w14:paraId="310FC8A6" w14:textId="77777777" w:rsidR="002A7258" w:rsidRPr="002A7258" w:rsidRDefault="002A7258" w:rsidP="002A725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45915EB2" w14:textId="349DA648" w:rsidR="002A7258" w:rsidRPr="002A7258" w:rsidRDefault="002A7258" w:rsidP="002A7258">
            <w:pPr>
              <w:tabs>
                <w:tab w:val="clear" w:pos="1644"/>
              </w:tabs>
              <w:ind w:right="16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1,585,190</w:t>
            </w:r>
          </w:p>
        </w:tc>
        <w:tc>
          <w:tcPr>
            <w:tcW w:w="264" w:type="dxa"/>
          </w:tcPr>
          <w:p w14:paraId="74EABD0F" w14:textId="77777777" w:rsidR="002A7258" w:rsidRPr="002A7258" w:rsidRDefault="002A7258" w:rsidP="002A725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6C63E5F4" w14:textId="0A245AB1" w:rsidR="002A7258" w:rsidRPr="002A7258" w:rsidRDefault="002A7258" w:rsidP="002A7258">
            <w:pPr>
              <w:ind w:right="16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72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1,688,202</w:t>
            </w:r>
          </w:p>
        </w:tc>
      </w:tr>
    </w:tbl>
    <w:p w14:paraId="6DF46F62" w14:textId="77777777" w:rsidR="009E39D7" w:rsidRDefault="009E39D7" w:rsidP="009E39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E2CA73" w14:textId="6EEBFA76" w:rsidR="00EF4DF8" w:rsidRPr="00AB4D27" w:rsidRDefault="0091645A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B4D27">
        <w:rPr>
          <w:rFonts w:ascii="Angsana New" w:hAnsi="Angsana New" w:hint="cs"/>
          <w:i/>
          <w:iCs/>
          <w:sz w:val="30"/>
          <w:szCs w:val="30"/>
          <w:cs/>
        </w:rPr>
        <w:t>ยอดคงเหลือของ</w:t>
      </w:r>
      <w:r w:rsidR="00FC3336" w:rsidRPr="00AB4D27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</w:p>
    <w:p w14:paraId="39BF20E9" w14:textId="77777777" w:rsidR="00770CC7" w:rsidRPr="00126CBE" w:rsidRDefault="00770CC7" w:rsidP="00770CC7">
      <w:pPr>
        <w:pStyle w:val="ListParagraph"/>
        <w:ind w:left="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277"/>
        <w:gridCol w:w="1613"/>
        <w:gridCol w:w="270"/>
        <w:gridCol w:w="1620"/>
      </w:tblGrid>
      <w:tr w:rsidR="00A57C75" w:rsidRPr="00AB4D27" w14:paraId="2899EF23" w14:textId="77777777" w:rsidTr="00F07621">
        <w:trPr>
          <w:tblHeader/>
        </w:trPr>
        <w:tc>
          <w:tcPr>
            <w:tcW w:w="5310" w:type="dxa"/>
          </w:tcPr>
          <w:p w14:paraId="2882DB2E" w14:textId="6D5DD60B" w:rsidR="00A57C75" w:rsidRPr="00AB4D27" w:rsidRDefault="00A57C75" w:rsidP="00FC3336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AB4D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77" w:type="dxa"/>
          </w:tcPr>
          <w:p w14:paraId="3F1F39EB" w14:textId="77777777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2BFDCDC8" w14:textId="7EBDE942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eastAsia="en-GB" w:bidi="th-TH"/>
              </w:rPr>
            </w:pPr>
            <w:r w:rsidRPr="00AB4D27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eastAsia="en-GB" w:bidi="th-TH"/>
              </w:rPr>
              <w:t xml:space="preserve">/ </w:t>
            </w:r>
            <w:r w:rsidRPr="00A57C75">
              <w:rPr>
                <w:rFonts w:ascii="Angsana New" w:hAnsi="Angsana New" w:cs="Angsana New" w:hint="cs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7C75" w:rsidRPr="00AB4D27" w14:paraId="1089F9DD" w14:textId="77777777" w:rsidTr="00F07621">
        <w:trPr>
          <w:trHeight w:val="103"/>
          <w:tblHeader/>
        </w:trPr>
        <w:tc>
          <w:tcPr>
            <w:tcW w:w="5310" w:type="dxa"/>
          </w:tcPr>
          <w:p w14:paraId="3477D30E" w14:textId="77777777" w:rsidR="00A57C75" w:rsidRPr="00AB4D27" w:rsidRDefault="00A57C75" w:rsidP="00FC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73E8828B" w14:textId="77777777" w:rsidR="00A57C75" w:rsidRPr="00AB4D27" w:rsidRDefault="00A57C75" w:rsidP="00FC3336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613" w:type="dxa"/>
          </w:tcPr>
          <w:p w14:paraId="39E5131F" w14:textId="059F17D0" w:rsidR="00A57C75" w:rsidRPr="00AB4D27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241B5339" w14:textId="77777777" w:rsidR="00A57C75" w:rsidRPr="00AB4D27" w:rsidRDefault="00A57C75" w:rsidP="00FC333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75465B5" w14:textId="45214BC0" w:rsidR="00A57C75" w:rsidRPr="00AB4D27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A57C75" w:rsidRPr="00AB4D27" w14:paraId="4CAF3C1A" w14:textId="77777777" w:rsidTr="00F07621">
        <w:trPr>
          <w:trHeight w:val="103"/>
          <w:tblHeader/>
        </w:trPr>
        <w:tc>
          <w:tcPr>
            <w:tcW w:w="5310" w:type="dxa"/>
          </w:tcPr>
          <w:p w14:paraId="18435AEB" w14:textId="77777777" w:rsidR="00A57C75" w:rsidRPr="00AB4D27" w:rsidRDefault="00A57C75" w:rsidP="00FC3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7" w:type="dxa"/>
          </w:tcPr>
          <w:p w14:paraId="6B03B5B9" w14:textId="77777777" w:rsidR="00A57C75" w:rsidRPr="00AB4D27" w:rsidRDefault="00A57C75" w:rsidP="00FC3336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3503" w:type="dxa"/>
            <w:gridSpan w:val="3"/>
          </w:tcPr>
          <w:p w14:paraId="40507853" w14:textId="3AC6D0F0" w:rsidR="00A57C75" w:rsidRPr="00AB4D27" w:rsidRDefault="00A57C75" w:rsidP="00FC3336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B4D2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4FC8" w:rsidRPr="00AB4D27" w14:paraId="12D1418D" w14:textId="77777777" w:rsidTr="00F07621">
        <w:trPr>
          <w:cantSplit/>
        </w:trPr>
        <w:tc>
          <w:tcPr>
            <w:tcW w:w="5310" w:type="dxa"/>
            <w:hideMark/>
          </w:tcPr>
          <w:p w14:paraId="7890DAA1" w14:textId="087D3BFB" w:rsidR="00F64FC8" w:rsidRPr="00AB4D27" w:rsidRDefault="00F64FC8" w:rsidP="00F6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</w:t>
            </w:r>
            <w:r w:rsidRPr="00B016E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ล่วงหน้า</w:t>
            </w:r>
            <w:r w:rsidRPr="00B016E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ระยะยาว</w:t>
            </w:r>
          </w:p>
        </w:tc>
        <w:tc>
          <w:tcPr>
            <w:tcW w:w="277" w:type="dxa"/>
          </w:tcPr>
          <w:p w14:paraId="682044AD" w14:textId="77777777" w:rsidR="00F64FC8" w:rsidRPr="00AB4D27" w:rsidRDefault="00F64FC8" w:rsidP="00F64F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</w:tcPr>
          <w:p w14:paraId="38F79A28" w14:textId="768764A3" w:rsidR="00F64FC8" w:rsidRPr="00AB4D27" w:rsidRDefault="00683FDE" w:rsidP="00F64FC8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61,389</w:t>
            </w:r>
          </w:p>
        </w:tc>
        <w:tc>
          <w:tcPr>
            <w:tcW w:w="270" w:type="dxa"/>
          </w:tcPr>
          <w:p w14:paraId="0DE1CD4C" w14:textId="77777777" w:rsidR="00F64FC8" w:rsidRPr="00AB4D27" w:rsidRDefault="00F64FC8" w:rsidP="00F64FC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2A8D8B24" w14:textId="1B98BE11" w:rsidR="00F64FC8" w:rsidRPr="00AB4D27" w:rsidRDefault="00F64FC8" w:rsidP="00F64FC8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D870DD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14,670</w:t>
            </w:r>
          </w:p>
        </w:tc>
      </w:tr>
      <w:tr w:rsidR="00F64FC8" w:rsidRPr="00AB4D27" w14:paraId="310597BE" w14:textId="77777777" w:rsidTr="00F07621">
        <w:trPr>
          <w:cantSplit/>
        </w:trPr>
        <w:tc>
          <w:tcPr>
            <w:tcW w:w="5310" w:type="dxa"/>
          </w:tcPr>
          <w:p w14:paraId="7254A541" w14:textId="598CF950" w:rsidR="00F64FC8" w:rsidRPr="00AB4D27" w:rsidRDefault="00F64FC8" w:rsidP="00F64FC8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7" w:type="dxa"/>
          </w:tcPr>
          <w:p w14:paraId="3454B39D" w14:textId="77777777" w:rsidR="00F64FC8" w:rsidRPr="00AB4D27" w:rsidRDefault="00F64FC8" w:rsidP="00F64F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</w:tcPr>
          <w:p w14:paraId="307B5166" w14:textId="5AE2454D" w:rsidR="00F64FC8" w:rsidRPr="00A57C75" w:rsidRDefault="00683FDE" w:rsidP="00F64FC8">
            <w:pPr>
              <w:pStyle w:val="acctfourfigures"/>
              <w:tabs>
                <w:tab w:val="clear" w:pos="765"/>
                <w:tab w:val="decimal" w:pos="14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61,389</w:t>
            </w:r>
          </w:p>
        </w:tc>
        <w:tc>
          <w:tcPr>
            <w:tcW w:w="270" w:type="dxa"/>
          </w:tcPr>
          <w:p w14:paraId="05EE74D9" w14:textId="77777777" w:rsidR="00F64FC8" w:rsidRPr="00AB4D27" w:rsidRDefault="00F64FC8" w:rsidP="00F64FC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05648D" w14:textId="682AFC13" w:rsidR="00F64FC8" w:rsidRPr="00AB4D27" w:rsidRDefault="00F64FC8" w:rsidP="00F64FC8">
            <w:pPr>
              <w:pStyle w:val="acctfourfigures"/>
              <w:tabs>
                <w:tab w:val="clear" w:pos="765"/>
                <w:tab w:val="decimal" w:pos="136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7C7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14,670</w:t>
            </w:r>
          </w:p>
        </w:tc>
      </w:tr>
    </w:tbl>
    <w:p w14:paraId="410CB7BB" w14:textId="5CC073E5" w:rsidR="009077F8" w:rsidRPr="00126CBE" w:rsidRDefault="009077F8" w:rsidP="004D7BE1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5E2AF6E6" w14:textId="1ACAFD1F" w:rsidR="00770CC7" w:rsidRDefault="00770CC7" w:rsidP="00770CC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770CC7">
        <w:rPr>
          <w:rFonts w:ascii="Angsana New" w:hAnsi="Angsana New" w:hint="cs"/>
          <w:sz w:val="30"/>
          <w:szCs w:val="30"/>
          <w:cs/>
        </w:rPr>
        <w:t>เงินรับ</w:t>
      </w:r>
      <w:r w:rsidRPr="00B016E3">
        <w:rPr>
          <w:rFonts w:ascii="Angsana New" w:hAnsi="Angsana New" w:hint="cs"/>
          <w:sz w:val="30"/>
          <w:szCs w:val="30"/>
          <w:cs/>
        </w:rPr>
        <w:t>ล่วงหน้าระยะยาวส่วนใหญ่เกิดจาก</w:t>
      </w:r>
      <w:r w:rsidR="00A90AD1" w:rsidRPr="00B016E3">
        <w:rPr>
          <w:rFonts w:ascii="Angsana New" w:hAnsi="Angsana New" w:hint="cs"/>
          <w:sz w:val="30"/>
          <w:szCs w:val="30"/>
          <w:cs/>
        </w:rPr>
        <w:t>การบริการ</w:t>
      </w:r>
      <w:r w:rsidR="00A90AD1" w:rsidRPr="00770CC7">
        <w:rPr>
          <w:rFonts w:ascii="Angsana New" w:hAnsi="Angsana New" w:hint="cs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ซึ่งกลุ่มบริษัทจะรับรู้เป็นรายได้จากการ</w:t>
      </w:r>
      <w:r w:rsidR="00F07621">
        <w:rPr>
          <w:rFonts w:ascii="Angsana New" w:hAnsi="Angsana New" w:hint="cs"/>
          <w:sz w:val="30"/>
          <w:szCs w:val="30"/>
          <w:cs/>
        </w:rPr>
        <w:t>บริการ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ณ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วันที่มีการส่งมอบ</w:t>
      </w:r>
      <w:r w:rsidR="00A90AD1">
        <w:rPr>
          <w:rFonts w:ascii="Angsana New" w:hAnsi="Angsana New" w:hint="cs"/>
          <w:sz w:val="30"/>
          <w:szCs w:val="30"/>
          <w:cs/>
        </w:rPr>
        <w:t>บริการ</w:t>
      </w:r>
      <w:r w:rsidRPr="00770CC7">
        <w:rPr>
          <w:rFonts w:ascii="Angsana New" w:hAnsi="Angsana New" w:hint="cs"/>
          <w:sz w:val="30"/>
          <w:szCs w:val="30"/>
          <w:cs/>
        </w:rPr>
        <w:t>ให้กับลูกค้า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โดยหนี้สินที่เกิดจากสัญญาของกลุ่มบริษัทและบริษัทจำนวน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="00CF0EDA">
        <w:rPr>
          <w:rFonts w:ascii="Angsana New" w:hAnsi="Angsana New"/>
          <w:sz w:val="30"/>
          <w:szCs w:val="30"/>
        </w:rPr>
        <w:t>43.38</w:t>
      </w:r>
      <w:r w:rsidRPr="00770CC7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ล้านบาท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และ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="00CF0EDA">
        <w:rPr>
          <w:rFonts w:ascii="Angsana New" w:hAnsi="Angsana New"/>
          <w:sz w:val="30"/>
          <w:szCs w:val="30"/>
        </w:rPr>
        <w:t>43.38</w:t>
      </w:r>
      <w:r w:rsidRPr="00770CC7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ล้านบาท</w:t>
      </w:r>
      <w:r w:rsidRPr="00770CC7">
        <w:rPr>
          <w:rFonts w:ascii="Angsana New" w:hAnsi="Angsana New"/>
          <w:sz w:val="30"/>
          <w:szCs w:val="30"/>
          <w:cs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ตามลำดับ</w:t>
      </w:r>
      <w:r w:rsidR="006A75D9">
        <w:rPr>
          <w:rFonts w:ascii="Angsana New" w:hAnsi="Angsana New"/>
          <w:sz w:val="30"/>
          <w:szCs w:val="30"/>
        </w:rPr>
        <w:t xml:space="preserve"> </w:t>
      </w:r>
      <w:r w:rsidRPr="00770CC7">
        <w:rPr>
          <w:rFonts w:ascii="Angsana New" w:hAnsi="Angsana New" w:hint="cs"/>
          <w:sz w:val="30"/>
          <w:szCs w:val="30"/>
          <w:cs/>
        </w:rPr>
        <w:t>มีกำหนดส่งมอบ</w:t>
      </w:r>
      <w:r w:rsidR="00A90AD1">
        <w:rPr>
          <w:rFonts w:ascii="Angsana New" w:hAnsi="Angsana New" w:hint="cs"/>
          <w:sz w:val="30"/>
          <w:szCs w:val="30"/>
          <w:cs/>
        </w:rPr>
        <w:t>บริการ</w:t>
      </w:r>
      <w:r w:rsidRPr="00B016E3">
        <w:rPr>
          <w:rFonts w:ascii="Angsana New" w:hAnsi="Angsana New" w:hint="cs"/>
          <w:sz w:val="30"/>
          <w:szCs w:val="30"/>
          <w:cs/>
        </w:rPr>
        <w:t>ให้กับลูกค้าเกินกว่า</w:t>
      </w:r>
      <w:r w:rsidR="00F07621">
        <w:rPr>
          <w:rFonts w:ascii="Angsana New" w:hAnsi="Angsana New"/>
          <w:sz w:val="30"/>
          <w:szCs w:val="30"/>
        </w:rPr>
        <w:t xml:space="preserve"> 12 </w:t>
      </w:r>
      <w:r w:rsidRPr="00B016E3">
        <w:rPr>
          <w:rFonts w:ascii="Angsana New" w:hAnsi="Angsana New" w:hint="cs"/>
          <w:sz w:val="30"/>
          <w:szCs w:val="30"/>
          <w:cs/>
        </w:rPr>
        <w:t>เดือนนับจากวันที่</w:t>
      </w:r>
      <w:r w:rsidRPr="00770CC7">
        <w:rPr>
          <w:rFonts w:ascii="Angsana New" w:hAnsi="Angsana New" w:hint="cs"/>
          <w:sz w:val="30"/>
          <w:szCs w:val="30"/>
          <w:cs/>
        </w:rPr>
        <w:t>รายงาน</w:t>
      </w:r>
    </w:p>
    <w:p w14:paraId="657C9140" w14:textId="4F1B54FD" w:rsidR="00770CC7" w:rsidRPr="00290C68" w:rsidRDefault="00770CC7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66985263" w14:textId="7AF6041B" w:rsidR="00A90AD1" w:rsidRDefault="00A90AD1" w:rsidP="00770CC7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A90AD1">
        <w:rPr>
          <w:rFonts w:ascii="Angsana New" w:hAnsi="Angsana New" w:hint="cs"/>
          <w:sz w:val="30"/>
          <w:szCs w:val="30"/>
          <w:cs/>
        </w:rPr>
        <w:t>หนี้สินที่เกิดจากสัญญาของกลุ่มบริษัทและบริษัท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ณ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วันที่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A90AD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683FD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จำนวน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="006A75D9">
        <w:rPr>
          <w:rFonts w:ascii="Angsana New" w:hAnsi="Angsana New"/>
          <w:sz w:val="30"/>
          <w:szCs w:val="30"/>
        </w:rPr>
        <w:t>12.</w:t>
      </w:r>
      <w:r w:rsidR="001563FD">
        <w:rPr>
          <w:rFonts w:ascii="Angsana New" w:hAnsi="Angsana New"/>
          <w:sz w:val="30"/>
          <w:szCs w:val="30"/>
        </w:rPr>
        <w:t>37</w:t>
      </w:r>
      <w:r w:rsidRPr="00A90AD1"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ล้านบาท</w:t>
      </w:r>
      <w:r w:rsidR="001563FD">
        <w:rPr>
          <w:rFonts w:ascii="Angsana New" w:hAnsi="Angsana New" w:hint="cs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และ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="006A75D9">
        <w:rPr>
          <w:rFonts w:ascii="Angsana New" w:hAnsi="Angsana New"/>
          <w:sz w:val="30"/>
          <w:szCs w:val="30"/>
        </w:rPr>
        <w:t>12.</w:t>
      </w:r>
      <w:r w:rsidR="001563FD">
        <w:rPr>
          <w:rFonts w:ascii="Angsana New" w:hAnsi="Angsana New"/>
          <w:sz w:val="30"/>
          <w:szCs w:val="30"/>
        </w:rPr>
        <w:t>37</w:t>
      </w:r>
      <w:r w:rsidRPr="00A90AD1"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ล้านบาท</w:t>
      </w:r>
      <w:r w:rsidRPr="00A90AD1">
        <w:rPr>
          <w:rFonts w:ascii="Angsana New" w:hAnsi="Angsana New"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 w:hint="cs"/>
          <w:sz w:val="30"/>
          <w:szCs w:val="30"/>
          <w:cs/>
        </w:rPr>
        <w:t>ถูกรับรู้เป็นรายได้ในระหว่างปี</w:t>
      </w:r>
      <w:r>
        <w:rPr>
          <w:rFonts w:ascii="Angsana New" w:hAnsi="Angsana New"/>
          <w:sz w:val="30"/>
          <w:szCs w:val="30"/>
        </w:rPr>
        <w:t xml:space="preserve"> 256</w:t>
      </w:r>
      <w:r w:rsidR="001563FD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A90AD1">
        <w:rPr>
          <w:rFonts w:ascii="Angsana New" w:hAnsi="Angsana New"/>
          <w:i/>
          <w:iCs/>
          <w:sz w:val="30"/>
          <w:szCs w:val="30"/>
          <w:cs/>
        </w:rPr>
        <w:t>(25</w:t>
      </w:r>
      <w:r w:rsidR="001563FD">
        <w:rPr>
          <w:rFonts w:ascii="Angsana New" w:hAnsi="Angsana New"/>
          <w:i/>
          <w:iCs/>
          <w:sz w:val="30"/>
          <w:szCs w:val="30"/>
        </w:rPr>
        <w:t>64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15076">
        <w:rPr>
          <w:rFonts w:ascii="Angsana New" w:hAnsi="Angsana New"/>
          <w:i/>
          <w:iCs/>
          <w:sz w:val="30"/>
          <w:szCs w:val="30"/>
        </w:rPr>
        <w:t>1</w:t>
      </w:r>
      <w:r w:rsidR="001563FD">
        <w:rPr>
          <w:rFonts w:ascii="Angsana New" w:hAnsi="Angsana New"/>
          <w:i/>
          <w:iCs/>
          <w:sz w:val="30"/>
          <w:szCs w:val="30"/>
        </w:rPr>
        <w:t>2.61</w:t>
      </w:r>
      <w:r w:rsidRPr="00A90AD1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56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15076">
        <w:rPr>
          <w:rFonts w:ascii="Angsana New" w:hAnsi="Angsana New"/>
          <w:i/>
          <w:iCs/>
          <w:sz w:val="30"/>
          <w:szCs w:val="30"/>
        </w:rPr>
        <w:t>1</w:t>
      </w:r>
      <w:r w:rsidR="001563FD">
        <w:rPr>
          <w:rFonts w:ascii="Angsana New" w:hAnsi="Angsana New"/>
          <w:i/>
          <w:iCs/>
          <w:sz w:val="30"/>
          <w:szCs w:val="30"/>
        </w:rPr>
        <w:t>2.61</w:t>
      </w:r>
      <w:r w:rsidRPr="00A90AD1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90A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0AD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A90AD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E5FB02C" w14:textId="24E7CB01" w:rsidR="00A90AD1" w:rsidRPr="00290C68" w:rsidRDefault="00A90AD1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6B63B8AE" w14:textId="5C2BB550" w:rsidR="00115076" w:rsidRPr="00115076" w:rsidRDefault="00115076" w:rsidP="00B909B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15076">
        <w:rPr>
          <w:rFonts w:ascii="Angsana New" w:hAnsi="Angsana New" w:hint="cs"/>
          <w:i/>
          <w:iCs/>
          <w:sz w:val="30"/>
          <w:szCs w:val="30"/>
          <w:cs/>
        </w:rPr>
        <w:t>สินทรัพย์ต้นทุนของสัญญา</w:t>
      </w:r>
    </w:p>
    <w:p w14:paraId="0203A608" w14:textId="53E68671" w:rsidR="00115076" w:rsidRPr="00290C68" w:rsidRDefault="00115076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2E0CC819" w14:textId="1560C839" w:rsidR="00115076" w:rsidRDefault="00115076" w:rsidP="00A57C75">
      <w:pPr>
        <w:pStyle w:val="ListParagraph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5076">
        <w:rPr>
          <w:rFonts w:ascii="Angsana New" w:hAnsi="Angsana New" w:hint="cs"/>
          <w:sz w:val="30"/>
          <w:szCs w:val="30"/>
          <w:cs/>
        </w:rPr>
        <w:t>ณ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115076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F64FC8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กลุ่มบริษัทและบริษัทมีต้นทุนในการได้มาซึ่งสัญญาที่ทำกับลูกค้าจำนวน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="001563FD">
        <w:rPr>
          <w:rFonts w:ascii="Angsana New" w:hAnsi="Angsana New"/>
          <w:sz w:val="30"/>
          <w:szCs w:val="30"/>
        </w:rPr>
        <w:t>28.</w:t>
      </w:r>
      <w:r w:rsidR="001975CB">
        <w:rPr>
          <w:rFonts w:ascii="Angsana New" w:hAnsi="Angsana New"/>
          <w:sz w:val="30"/>
          <w:szCs w:val="30"/>
        </w:rPr>
        <w:t>45</w:t>
      </w:r>
      <w:r w:rsidRPr="00115076"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และ</w:t>
      </w:r>
      <w:r w:rsidR="006A75D9">
        <w:rPr>
          <w:rFonts w:ascii="Angsana New" w:hAnsi="Angsana New"/>
          <w:sz w:val="30"/>
          <w:szCs w:val="30"/>
        </w:rPr>
        <w:t xml:space="preserve"> </w:t>
      </w:r>
      <w:r w:rsidR="001563FD">
        <w:rPr>
          <w:rFonts w:ascii="Angsana New" w:hAnsi="Angsana New"/>
          <w:sz w:val="30"/>
          <w:szCs w:val="30"/>
        </w:rPr>
        <w:t>28.</w:t>
      </w:r>
      <w:r w:rsidR="001975CB">
        <w:rPr>
          <w:rFonts w:ascii="Angsana New" w:hAnsi="Angsana New"/>
          <w:sz w:val="30"/>
          <w:szCs w:val="30"/>
        </w:rPr>
        <w:t>45</w:t>
      </w:r>
      <w:r w:rsidRPr="00115076">
        <w:rPr>
          <w:rFonts w:ascii="Angsana New" w:hAnsi="Angsana New"/>
          <w:sz w:val="30"/>
          <w:szCs w:val="30"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sz w:val="30"/>
          <w:szCs w:val="30"/>
          <w:cs/>
        </w:rPr>
        <w:t>ตามลำดับ</w:t>
      </w:r>
      <w:r w:rsidRPr="00115076">
        <w:rPr>
          <w:rFonts w:ascii="Angsana New" w:hAnsi="Angsana New"/>
          <w:sz w:val="30"/>
          <w:szCs w:val="30"/>
          <w:cs/>
        </w:rPr>
        <w:t xml:space="preserve"> </w:t>
      </w:r>
      <w:r w:rsidRPr="00115076">
        <w:rPr>
          <w:rFonts w:ascii="Angsana New" w:hAnsi="Angsana New"/>
          <w:i/>
          <w:iCs/>
          <w:sz w:val="30"/>
          <w:szCs w:val="30"/>
          <w:cs/>
        </w:rPr>
        <w:t>(</w:t>
      </w:r>
      <w:r w:rsidRPr="00115076">
        <w:rPr>
          <w:rFonts w:ascii="Angsana New" w:hAnsi="Angsana New"/>
          <w:i/>
          <w:iCs/>
          <w:sz w:val="30"/>
          <w:szCs w:val="30"/>
        </w:rPr>
        <w:t>256</w:t>
      </w:r>
      <w:r w:rsidR="00F64FC8">
        <w:rPr>
          <w:rFonts w:ascii="Angsana New" w:hAnsi="Angsana New"/>
          <w:i/>
          <w:iCs/>
          <w:sz w:val="30"/>
          <w:szCs w:val="30"/>
        </w:rPr>
        <w:t>4</w:t>
      </w:r>
      <w:r w:rsidRPr="00115076">
        <w:rPr>
          <w:rFonts w:ascii="Angsana New" w:hAnsi="Angsana New"/>
          <w:i/>
          <w:iCs/>
          <w:sz w:val="30"/>
          <w:szCs w:val="30"/>
        </w:rPr>
        <w:t>: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9.</w:t>
      </w:r>
      <w:r w:rsidR="00F64FC8">
        <w:rPr>
          <w:rFonts w:ascii="Angsana New" w:hAnsi="Angsana New"/>
          <w:i/>
          <w:iCs/>
          <w:sz w:val="30"/>
          <w:szCs w:val="30"/>
        </w:rPr>
        <w:t>60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64FC8">
        <w:rPr>
          <w:rFonts w:ascii="Angsana New" w:hAnsi="Angsana New"/>
          <w:i/>
          <w:iCs/>
          <w:sz w:val="30"/>
          <w:szCs w:val="30"/>
        </w:rPr>
        <w:t>9.60</w:t>
      </w:r>
      <w:r w:rsidRPr="00115076">
        <w:rPr>
          <w:rFonts w:ascii="Angsana New" w:hAnsi="Angsana New"/>
          <w:i/>
          <w:iCs/>
          <w:sz w:val="30"/>
          <w:szCs w:val="30"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507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1507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1507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C065C0F" w14:textId="77777777" w:rsidR="00290C68" w:rsidRPr="00A57C75" w:rsidRDefault="00290C68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2B9F6FC2" w14:textId="77777777" w:rsidR="009E39D7" w:rsidRDefault="009E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00DAA2E" w14:textId="5561FFCE" w:rsidR="002368C4" w:rsidRDefault="002368C4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017E7414" w14:textId="77777777" w:rsidR="00411BD1" w:rsidRPr="00290C68" w:rsidRDefault="00411BD1" w:rsidP="00290C68">
      <w:pPr>
        <w:pStyle w:val="ListParagraph"/>
        <w:ind w:left="0"/>
        <w:rPr>
          <w:rFonts w:ascii="Angsana New" w:hAnsi="Angsana New"/>
          <w:sz w:val="30"/>
          <w:szCs w:val="30"/>
        </w:rPr>
      </w:pPr>
    </w:p>
    <w:p w14:paraId="4188B534" w14:textId="66320935" w:rsidR="00E360BA" w:rsidRDefault="009E39D7" w:rsidP="009E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39D7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9D7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9E39D7">
        <w:rPr>
          <w:rFonts w:ascii="Angsana New" w:hAnsi="Angsana New" w:hint="cs"/>
          <w:sz w:val="30"/>
          <w:szCs w:val="30"/>
          <w:cs/>
        </w:rPr>
        <w:t>ศาลปกครองสูงสุดได้พิพากษาให้บริษัทชนะคดีความกับสำนักงานคณะกรรมการกิจการกระจายเสียง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 w:rsidRPr="009E39D7">
        <w:rPr>
          <w:rFonts w:ascii="Angsana New" w:hAnsi="Angsana New" w:hint="cs"/>
          <w:sz w:val="30"/>
          <w:szCs w:val="30"/>
          <w:cs/>
        </w:rPr>
        <w:t>กิจการโทรทัศน์และกิจการโทรคมนาคมแห่งชาติ</w:t>
      </w:r>
      <w:r w:rsidRPr="009E39D7">
        <w:rPr>
          <w:rFonts w:ascii="Angsana New" w:hAnsi="Angsana New"/>
          <w:sz w:val="30"/>
          <w:szCs w:val="30"/>
          <w:cs/>
        </w:rPr>
        <w:t xml:space="preserve"> (</w:t>
      </w:r>
      <w:r w:rsidRPr="009E39D7">
        <w:rPr>
          <w:rFonts w:ascii="Angsana New" w:hAnsi="Angsana New" w:hint="cs"/>
          <w:sz w:val="30"/>
          <w:szCs w:val="30"/>
          <w:cs/>
        </w:rPr>
        <w:t>กสทช</w:t>
      </w:r>
      <w:r w:rsidRPr="009E39D7">
        <w:rPr>
          <w:rFonts w:ascii="Angsana New" w:hAnsi="Angsana New"/>
          <w:sz w:val="30"/>
          <w:szCs w:val="30"/>
          <w:cs/>
        </w:rPr>
        <w:t xml:space="preserve">.) </w:t>
      </w:r>
      <w:r w:rsidRPr="009E39D7">
        <w:rPr>
          <w:rFonts w:ascii="Angsana New" w:hAnsi="Angsana New" w:hint="cs"/>
          <w:sz w:val="30"/>
          <w:szCs w:val="30"/>
          <w:cs/>
        </w:rPr>
        <w:t>เกี่ยวกับการจัดสรรรายได้จากการประกอบกิจการโทรคมนาคม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 w:rsidRPr="009E39D7">
        <w:rPr>
          <w:rFonts w:ascii="Angsana New" w:hAnsi="Angsana New" w:hint="cs"/>
          <w:sz w:val="30"/>
          <w:szCs w:val="30"/>
          <w:cs/>
        </w:rPr>
        <w:t>ดังนั้น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 w:rsidRPr="009E39D7">
        <w:rPr>
          <w:rFonts w:ascii="Angsana New" w:hAnsi="Angsana New" w:hint="cs"/>
          <w:sz w:val="30"/>
          <w:szCs w:val="30"/>
          <w:cs/>
        </w:rPr>
        <w:t>กสทช</w:t>
      </w:r>
      <w:r w:rsidRPr="009E39D7">
        <w:rPr>
          <w:rFonts w:ascii="Angsana New" w:hAnsi="Angsana New"/>
          <w:sz w:val="30"/>
          <w:szCs w:val="30"/>
          <w:cs/>
        </w:rPr>
        <w:t xml:space="preserve">. </w:t>
      </w:r>
      <w:r w:rsidRPr="009E39D7">
        <w:rPr>
          <w:rFonts w:ascii="Angsana New" w:hAnsi="Angsana New" w:hint="cs"/>
          <w:sz w:val="30"/>
          <w:szCs w:val="30"/>
          <w:cs/>
        </w:rPr>
        <w:t>จึงได้เพิกถอนคำสั่งทางปกครองที่เกี่ยวข้องทั้งหมด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 w:rsidRPr="009E39D7">
        <w:rPr>
          <w:rFonts w:ascii="Angsana New" w:hAnsi="Angsana New" w:hint="cs"/>
          <w:sz w:val="30"/>
          <w:szCs w:val="30"/>
          <w:cs/>
        </w:rPr>
        <w:t>ส่งผลให้ภาระผูกพันของบริษัทในคดีความดังกล่าวสิ้นสุดลง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 w:rsidRPr="009E39D7">
        <w:rPr>
          <w:rFonts w:ascii="Angsana New" w:hAnsi="Angsana New" w:hint="cs"/>
          <w:sz w:val="30"/>
          <w:szCs w:val="30"/>
          <w:cs/>
        </w:rPr>
        <w:t>ฝ่ายบริหารของบริษัทจึงได้บันทึกกลับรายการค่าใช้จ่ายค้างจ่ายจำนวน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39.7 </w:t>
      </w:r>
      <w:r w:rsidRPr="009E39D7">
        <w:rPr>
          <w:rFonts w:ascii="Angsana New" w:hAnsi="Angsana New" w:hint="cs"/>
          <w:sz w:val="30"/>
          <w:szCs w:val="30"/>
          <w:cs/>
        </w:rPr>
        <w:t>ล้านบาท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 w:rsidRPr="009E39D7">
        <w:rPr>
          <w:rFonts w:ascii="Angsana New" w:hAnsi="Angsana New" w:hint="cs"/>
          <w:sz w:val="30"/>
          <w:szCs w:val="30"/>
          <w:cs/>
        </w:rPr>
        <w:t>เป็นรายได้อื่นในงบการเงินสำหรับ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E39D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E39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</w:p>
    <w:p w14:paraId="1EA66175" w14:textId="77777777" w:rsidR="009E39D7" w:rsidRDefault="009E39D7" w:rsidP="009E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AE9BC50" w14:textId="77777777" w:rsidR="000456C4" w:rsidRPr="00D60EE0" w:rsidRDefault="000456C4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D60EE0"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13E9FB3B" w14:textId="77777777" w:rsidR="000456C4" w:rsidRPr="000A08AE" w:rsidRDefault="000456C4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086"/>
        <w:gridCol w:w="236"/>
        <w:gridCol w:w="35"/>
        <w:gridCol w:w="990"/>
        <w:gridCol w:w="17"/>
        <w:gridCol w:w="253"/>
        <w:gridCol w:w="992"/>
        <w:gridCol w:w="17"/>
        <w:gridCol w:w="253"/>
        <w:gridCol w:w="1082"/>
      </w:tblGrid>
      <w:tr w:rsidR="00116C9A" w:rsidRPr="005D2956" w14:paraId="33C6E3F7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1257BE12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364" w:type="dxa"/>
            <w:gridSpan w:val="5"/>
            <w:shd w:val="clear" w:color="auto" w:fill="FFFFFF"/>
          </w:tcPr>
          <w:p w14:paraId="2B117EC0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29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shd w:val="clear" w:color="auto" w:fill="FFFFFF"/>
          </w:tcPr>
          <w:p w14:paraId="59384871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4"/>
            <w:shd w:val="clear" w:color="auto" w:fill="FFFFFF"/>
          </w:tcPr>
          <w:p w14:paraId="5F3FF5D5" w14:textId="77777777" w:rsidR="00116C9A" w:rsidRPr="005D2956" w:rsidRDefault="00116C9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C9A" w:rsidRPr="005D2956" w14:paraId="6157E0D4" w14:textId="77777777" w:rsidTr="00F07621">
        <w:trPr>
          <w:tblHeader/>
        </w:trPr>
        <w:tc>
          <w:tcPr>
            <w:tcW w:w="4410" w:type="dxa"/>
            <w:shd w:val="clear" w:color="auto" w:fill="FFFFFF"/>
          </w:tcPr>
          <w:p w14:paraId="702450AC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14:paraId="416B3B58" w14:textId="66E96D0E" w:rsidR="00116C9A" w:rsidRPr="00116C9A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1" w:type="dxa"/>
            <w:gridSpan w:val="2"/>
            <w:shd w:val="clear" w:color="auto" w:fill="FFFFFF"/>
            <w:vAlign w:val="center"/>
          </w:tcPr>
          <w:p w14:paraId="49D067A6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B252C7C" w14:textId="548B2379" w:rsidR="00116C9A" w:rsidRPr="005D2956" w:rsidRDefault="00F64FC8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3C288171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8FA9135" w14:textId="28C15B77" w:rsidR="00116C9A" w:rsidRPr="00116C9A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  <w:gridSpan w:val="2"/>
            <w:shd w:val="clear" w:color="auto" w:fill="FFFFFF"/>
            <w:vAlign w:val="center"/>
          </w:tcPr>
          <w:p w14:paraId="3FA19132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center"/>
          </w:tcPr>
          <w:p w14:paraId="344BF738" w14:textId="7E647359" w:rsidR="00116C9A" w:rsidRPr="00116C9A" w:rsidRDefault="00F64FC8" w:rsidP="00116C9A">
            <w:pPr>
              <w:pStyle w:val="acctmergecolhdg"/>
              <w:spacing w:line="240" w:lineRule="atLeast"/>
              <w:ind w:left="-79" w:right="-75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116C9A" w:rsidRPr="005D2956" w14:paraId="39973C25" w14:textId="77777777" w:rsidTr="00F07621">
        <w:trPr>
          <w:tblHeader/>
        </w:trPr>
        <w:tc>
          <w:tcPr>
            <w:tcW w:w="4410" w:type="dxa"/>
          </w:tcPr>
          <w:p w14:paraId="03591BC8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10"/>
          </w:tcPr>
          <w:p w14:paraId="5D6CFF9E" w14:textId="77777777" w:rsidR="00116C9A" w:rsidRPr="005D2956" w:rsidRDefault="00116C9A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D295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D295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92164" w:rsidRPr="005D2956" w14:paraId="40E39D54" w14:textId="77777777" w:rsidTr="00F07621">
        <w:tc>
          <w:tcPr>
            <w:tcW w:w="4410" w:type="dxa"/>
          </w:tcPr>
          <w:p w14:paraId="79EB38EB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6" w:type="dxa"/>
          </w:tcPr>
          <w:p w14:paraId="4FA69741" w14:textId="36E270F1" w:rsidR="00092164" w:rsidRPr="00CF5802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432,156</w:t>
            </w:r>
          </w:p>
        </w:tc>
        <w:tc>
          <w:tcPr>
            <w:tcW w:w="236" w:type="dxa"/>
          </w:tcPr>
          <w:p w14:paraId="450566B0" w14:textId="77777777" w:rsidR="00092164" w:rsidRPr="00CF5802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B41521D" w14:textId="3D86873E" w:rsidR="00092164" w:rsidRPr="00CF5802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439,518</w:t>
            </w:r>
          </w:p>
        </w:tc>
        <w:tc>
          <w:tcPr>
            <w:tcW w:w="253" w:type="dxa"/>
          </w:tcPr>
          <w:p w14:paraId="13F81D1F" w14:textId="77777777" w:rsidR="00092164" w:rsidRPr="00CF5802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081E808" w14:textId="6E5D1343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432,156</w:t>
            </w:r>
          </w:p>
        </w:tc>
        <w:tc>
          <w:tcPr>
            <w:tcW w:w="253" w:type="dxa"/>
          </w:tcPr>
          <w:p w14:paraId="02AF5679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951216" w14:textId="6EF8378B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439,518</w:t>
            </w:r>
          </w:p>
        </w:tc>
      </w:tr>
      <w:tr w:rsidR="00092164" w:rsidRPr="005D2956" w14:paraId="3C809A8F" w14:textId="77777777" w:rsidTr="00F07621">
        <w:tc>
          <w:tcPr>
            <w:tcW w:w="4410" w:type="dxa"/>
          </w:tcPr>
          <w:p w14:paraId="771766FF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6" w:type="dxa"/>
          </w:tcPr>
          <w:p w14:paraId="745CAD2F" w14:textId="157F53B3" w:rsidR="00092164" w:rsidRPr="00981371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373,734</w:t>
            </w:r>
          </w:p>
        </w:tc>
        <w:tc>
          <w:tcPr>
            <w:tcW w:w="236" w:type="dxa"/>
          </w:tcPr>
          <w:p w14:paraId="226CD093" w14:textId="77777777" w:rsidR="00092164" w:rsidRPr="00981371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38A4B7A" w14:textId="12B50C63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319,006</w:t>
            </w:r>
          </w:p>
        </w:tc>
        <w:tc>
          <w:tcPr>
            <w:tcW w:w="253" w:type="dxa"/>
          </w:tcPr>
          <w:p w14:paraId="2B7E6A61" w14:textId="77777777" w:rsidR="00092164" w:rsidRPr="00981371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BC3C3A9" w14:textId="667F310A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373,734</w:t>
            </w:r>
          </w:p>
        </w:tc>
        <w:tc>
          <w:tcPr>
            <w:tcW w:w="253" w:type="dxa"/>
          </w:tcPr>
          <w:p w14:paraId="1035FB9F" w14:textId="77777777" w:rsidR="00092164" w:rsidRPr="00981371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02B258" w14:textId="650C077F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319,006</w:t>
            </w:r>
          </w:p>
        </w:tc>
      </w:tr>
      <w:tr w:rsidR="00092164" w:rsidRPr="005D2956" w14:paraId="0D5EC463" w14:textId="77777777" w:rsidTr="00F07621">
        <w:tc>
          <w:tcPr>
            <w:tcW w:w="4410" w:type="dxa"/>
          </w:tcPr>
          <w:p w14:paraId="2CB62975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ค่าธรรมเนียมการเชื่อมต่อ</w:t>
            </w:r>
          </w:p>
        </w:tc>
        <w:tc>
          <w:tcPr>
            <w:tcW w:w="1086" w:type="dxa"/>
          </w:tcPr>
          <w:p w14:paraId="24C45A9C" w14:textId="27FA78DE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349,038</w:t>
            </w:r>
          </w:p>
        </w:tc>
        <w:tc>
          <w:tcPr>
            <w:tcW w:w="236" w:type="dxa"/>
          </w:tcPr>
          <w:p w14:paraId="1BD4DCC7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50268A6B" w14:textId="57ADBAC6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271,955</w:t>
            </w:r>
          </w:p>
        </w:tc>
        <w:tc>
          <w:tcPr>
            <w:tcW w:w="253" w:type="dxa"/>
          </w:tcPr>
          <w:p w14:paraId="719919B0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97B6795" w14:textId="05332C7B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349,038</w:t>
            </w:r>
          </w:p>
        </w:tc>
        <w:tc>
          <w:tcPr>
            <w:tcW w:w="253" w:type="dxa"/>
          </w:tcPr>
          <w:p w14:paraId="2E416F4F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57FBAC" w14:textId="23CC0D58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271,955</w:t>
            </w:r>
          </w:p>
        </w:tc>
      </w:tr>
      <w:tr w:rsidR="00092164" w14:paraId="6A5159FB" w14:textId="77777777" w:rsidTr="00F07621">
        <w:tc>
          <w:tcPr>
            <w:tcW w:w="4410" w:type="dxa"/>
          </w:tcPr>
          <w:p w14:paraId="07A0C7B6" w14:textId="77777777" w:rsidR="00092164" w:rsidRPr="005F7725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ค่าใช้จ่ายเกี่ยวกับพื้นที่ให้บริการ</w:t>
            </w:r>
          </w:p>
        </w:tc>
        <w:tc>
          <w:tcPr>
            <w:tcW w:w="1086" w:type="dxa"/>
          </w:tcPr>
          <w:p w14:paraId="0EE3629F" w14:textId="28D413C0" w:rsidR="00092164" w:rsidRPr="005F7725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64,350</w:t>
            </w:r>
          </w:p>
        </w:tc>
        <w:tc>
          <w:tcPr>
            <w:tcW w:w="236" w:type="dxa"/>
          </w:tcPr>
          <w:p w14:paraId="444B2296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117AB082" w14:textId="2BFF109D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50,153</w:t>
            </w:r>
          </w:p>
        </w:tc>
        <w:tc>
          <w:tcPr>
            <w:tcW w:w="253" w:type="dxa"/>
          </w:tcPr>
          <w:p w14:paraId="2AD220CD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A412D71" w14:textId="4429474D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64,350</w:t>
            </w:r>
          </w:p>
        </w:tc>
        <w:tc>
          <w:tcPr>
            <w:tcW w:w="253" w:type="dxa"/>
          </w:tcPr>
          <w:p w14:paraId="11792125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F93ACA" w14:textId="4364C0C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50,153</w:t>
            </w:r>
          </w:p>
        </w:tc>
      </w:tr>
      <w:tr w:rsidR="00092164" w14:paraId="6E8F462F" w14:textId="77777777" w:rsidTr="00F07621">
        <w:tc>
          <w:tcPr>
            <w:tcW w:w="4410" w:type="dxa"/>
          </w:tcPr>
          <w:p w14:paraId="4DF5E31A" w14:textId="77777777" w:rsidR="00092164" w:rsidRPr="005F7725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ค่าธรรมเนียมครั้งแรกตัดจำหน่าย</w:t>
            </w:r>
          </w:p>
        </w:tc>
        <w:tc>
          <w:tcPr>
            <w:tcW w:w="1086" w:type="dxa"/>
          </w:tcPr>
          <w:p w14:paraId="06A391EA" w14:textId="6FB77674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41,735</w:t>
            </w:r>
          </w:p>
        </w:tc>
        <w:tc>
          <w:tcPr>
            <w:tcW w:w="236" w:type="dxa"/>
          </w:tcPr>
          <w:p w14:paraId="4C21663E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85C471E" w14:textId="280F0F2B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38,164</w:t>
            </w:r>
          </w:p>
        </w:tc>
        <w:tc>
          <w:tcPr>
            <w:tcW w:w="253" w:type="dxa"/>
          </w:tcPr>
          <w:p w14:paraId="472127A2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DFA549B" w14:textId="0800D993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41,735</w:t>
            </w:r>
          </w:p>
        </w:tc>
        <w:tc>
          <w:tcPr>
            <w:tcW w:w="253" w:type="dxa"/>
          </w:tcPr>
          <w:p w14:paraId="678CA795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05E0D7" w14:textId="5C1D38B4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38,164</w:t>
            </w:r>
          </w:p>
        </w:tc>
      </w:tr>
      <w:tr w:rsidR="00092164" w:rsidRPr="005D2956" w14:paraId="46AFEA3E" w14:textId="77777777" w:rsidTr="00F07621">
        <w:tc>
          <w:tcPr>
            <w:tcW w:w="4410" w:type="dxa"/>
          </w:tcPr>
          <w:p w14:paraId="09846E1E" w14:textId="09CAB8DE" w:rsidR="00092164" w:rsidRPr="005F7725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ค่าธรรมเนียมจ่ายตามใบอนุญาตประกอบกิจการโทรคมนาคม</w:t>
            </w:r>
          </w:p>
        </w:tc>
        <w:tc>
          <w:tcPr>
            <w:tcW w:w="1086" w:type="dxa"/>
          </w:tcPr>
          <w:p w14:paraId="299D0FF1" w14:textId="7777777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2A378E" w14:textId="097969F2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33,810</w:t>
            </w:r>
          </w:p>
        </w:tc>
        <w:tc>
          <w:tcPr>
            <w:tcW w:w="236" w:type="dxa"/>
          </w:tcPr>
          <w:p w14:paraId="51A22916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FCF9610" w14:textId="7777777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E83EFA" w14:textId="29BC92A5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28,168</w:t>
            </w:r>
          </w:p>
        </w:tc>
        <w:tc>
          <w:tcPr>
            <w:tcW w:w="253" w:type="dxa"/>
          </w:tcPr>
          <w:p w14:paraId="4BC4E3FF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FBD2B98" w14:textId="7777777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E87D1A" w14:textId="473E6752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33,810</w:t>
            </w:r>
          </w:p>
        </w:tc>
        <w:tc>
          <w:tcPr>
            <w:tcW w:w="253" w:type="dxa"/>
          </w:tcPr>
          <w:p w14:paraId="3D1438FE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B82D27" w14:textId="7777777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73350CF" w14:textId="4AA8EB76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28,168</w:t>
            </w:r>
          </w:p>
        </w:tc>
      </w:tr>
      <w:tr w:rsidR="00092164" w:rsidRPr="005D2956" w14:paraId="7053C9BF" w14:textId="77777777" w:rsidTr="00F07621">
        <w:tc>
          <w:tcPr>
            <w:tcW w:w="4410" w:type="dxa"/>
          </w:tcPr>
          <w:p w14:paraId="65BA2C94" w14:textId="77777777" w:rsidR="00092164" w:rsidRPr="005F7725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 และค่าบริการเกี่ยวกับสำนักงาน</w:t>
            </w:r>
          </w:p>
        </w:tc>
        <w:tc>
          <w:tcPr>
            <w:tcW w:w="1086" w:type="dxa"/>
          </w:tcPr>
          <w:p w14:paraId="4D2DA43F" w14:textId="28AA6E0C" w:rsidR="00092164" w:rsidRPr="001E5F98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33,010</w:t>
            </w:r>
          </w:p>
        </w:tc>
        <w:tc>
          <w:tcPr>
            <w:tcW w:w="236" w:type="dxa"/>
          </w:tcPr>
          <w:p w14:paraId="6B02DF3F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C37A439" w14:textId="73C152C0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27,122</w:t>
            </w:r>
          </w:p>
        </w:tc>
        <w:tc>
          <w:tcPr>
            <w:tcW w:w="253" w:type="dxa"/>
          </w:tcPr>
          <w:p w14:paraId="0DA3F687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2518E3C0" w14:textId="4FD238D4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33,0</w:t>
            </w:r>
            <w:r w:rsidR="009E39D7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53" w:type="dxa"/>
          </w:tcPr>
          <w:p w14:paraId="46E600DC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0ED024" w14:textId="2860877A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27,122</w:t>
            </w:r>
          </w:p>
        </w:tc>
      </w:tr>
      <w:tr w:rsidR="00092164" w14:paraId="10390527" w14:textId="77777777" w:rsidTr="00F07621">
        <w:tc>
          <w:tcPr>
            <w:tcW w:w="4410" w:type="dxa"/>
          </w:tcPr>
          <w:p w14:paraId="00C836A5" w14:textId="77777777" w:rsidR="00092164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6" w:type="dxa"/>
          </w:tcPr>
          <w:p w14:paraId="3EA8C5E3" w14:textId="6CFD5A1F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43,509</w:t>
            </w:r>
          </w:p>
        </w:tc>
        <w:tc>
          <w:tcPr>
            <w:tcW w:w="236" w:type="dxa"/>
          </w:tcPr>
          <w:p w14:paraId="6BBC6DC4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36CBE7B3" w14:textId="77766F62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32,940</w:t>
            </w:r>
          </w:p>
        </w:tc>
        <w:tc>
          <w:tcPr>
            <w:tcW w:w="253" w:type="dxa"/>
          </w:tcPr>
          <w:p w14:paraId="47847C4B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0A120EA" w14:textId="5BD1C980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43,509</w:t>
            </w:r>
          </w:p>
        </w:tc>
        <w:tc>
          <w:tcPr>
            <w:tcW w:w="253" w:type="dxa"/>
          </w:tcPr>
          <w:p w14:paraId="0078786B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B05852" w14:textId="4281EAFC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32,940</w:t>
            </w:r>
          </w:p>
        </w:tc>
      </w:tr>
      <w:tr w:rsidR="00092164" w14:paraId="39E9DBA2" w14:textId="77777777" w:rsidTr="00F07621">
        <w:tc>
          <w:tcPr>
            <w:tcW w:w="4410" w:type="dxa"/>
          </w:tcPr>
          <w:p w14:paraId="549483CD" w14:textId="4B6E7C44" w:rsidR="00092164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6" w:type="dxa"/>
          </w:tcPr>
          <w:p w14:paraId="60912BC8" w14:textId="52972B15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29,179</w:t>
            </w:r>
          </w:p>
        </w:tc>
        <w:tc>
          <w:tcPr>
            <w:tcW w:w="236" w:type="dxa"/>
          </w:tcPr>
          <w:p w14:paraId="3C498F78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6D11B313" w14:textId="192238D4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19,451</w:t>
            </w:r>
          </w:p>
        </w:tc>
        <w:tc>
          <w:tcPr>
            <w:tcW w:w="253" w:type="dxa"/>
          </w:tcPr>
          <w:p w14:paraId="5B0FE0DA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B31FC44" w14:textId="279E0D8E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29,179</w:t>
            </w:r>
          </w:p>
        </w:tc>
        <w:tc>
          <w:tcPr>
            <w:tcW w:w="253" w:type="dxa"/>
          </w:tcPr>
          <w:p w14:paraId="17A773DA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14400D" w14:textId="3630BA6A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19,451</w:t>
            </w:r>
          </w:p>
        </w:tc>
      </w:tr>
      <w:tr w:rsidR="00092164" w14:paraId="1FC19361" w14:textId="77777777" w:rsidTr="00F07621">
        <w:tc>
          <w:tcPr>
            <w:tcW w:w="4410" w:type="dxa"/>
          </w:tcPr>
          <w:p w14:paraId="76877375" w14:textId="1C9E306B" w:rsidR="00092164" w:rsidRPr="005F7725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270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5F77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6" w:type="dxa"/>
          </w:tcPr>
          <w:p w14:paraId="2B7BA85F" w14:textId="5BC1AA8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15,006</w:t>
            </w:r>
          </w:p>
        </w:tc>
        <w:tc>
          <w:tcPr>
            <w:tcW w:w="236" w:type="dxa"/>
          </w:tcPr>
          <w:p w14:paraId="41F71F1A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4829F672" w14:textId="5F553504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13,350</w:t>
            </w:r>
          </w:p>
        </w:tc>
        <w:tc>
          <w:tcPr>
            <w:tcW w:w="253" w:type="dxa"/>
          </w:tcPr>
          <w:p w14:paraId="0CE04564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897C364" w14:textId="01AAC0D9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14,964</w:t>
            </w:r>
          </w:p>
        </w:tc>
        <w:tc>
          <w:tcPr>
            <w:tcW w:w="253" w:type="dxa"/>
          </w:tcPr>
          <w:p w14:paraId="312FA095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FBC501" w14:textId="049077CD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13,308</w:t>
            </w:r>
          </w:p>
        </w:tc>
      </w:tr>
      <w:tr w:rsidR="00092164" w14:paraId="31FE46C7" w14:textId="77777777" w:rsidTr="00F07621">
        <w:tc>
          <w:tcPr>
            <w:tcW w:w="4410" w:type="dxa"/>
          </w:tcPr>
          <w:p w14:paraId="603FA5CF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1086" w:type="dxa"/>
          </w:tcPr>
          <w:p w14:paraId="2BE6C77F" w14:textId="3B98C3D1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8,787</w:t>
            </w:r>
          </w:p>
        </w:tc>
        <w:tc>
          <w:tcPr>
            <w:tcW w:w="236" w:type="dxa"/>
          </w:tcPr>
          <w:p w14:paraId="4F802BDA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031F2670" w14:textId="3D8436DB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6,376</w:t>
            </w:r>
          </w:p>
        </w:tc>
        <w:tc>
          <w:tcPr>
            <w:tcW w:w="253" w:type="dxa"/>
          </w:tcPr>
          <w:p w14:paraId="5D123ACD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F66B972" w14:textId="4ED7C9AF" w:rsidR="00092164" w:rsidRPr="002A5E6B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8,787</w:t>
            </w:r>
          </w:p>
        </w:tc>
        <w:tc>
          <w:tcPr>
            <w:tcW w:w="253" w:type="dxa"/>
          </w:tcPr>
          <w:p w14:paraId="42E51544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DBD26" w14:textId="712A5512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6,376</w:t>
            </w:r>
          </w:p>
        </w:tc>
      </w:tr>
      <w:tr w:rsidR="00092164" w:rsidRPr="005D2956" w14:paraId="504605C1" w14:textId="77777777" w:rsidTr="00F07621">
        <w:tc>
          <w:tcPr>
            <w:tcW w:w="4410" w:type="dxa"/>
          </w:tcPr>
          <w:p w14:paraId="02EE1052" w14:textId="77777777" w:rsidR="00092164" w:rsidRPr="005F7725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</w:rPr>
            </w:pPr>
            <w:r w:rsidRPr="005D295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86" w:type="dxa"/>
          </w:tcPr>
          <w:p w14:paraId="2767FBE5" w14:textId="16DF1DA1" w:rsidR="00092164" w:rsidRPr="005F7725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236" w:type="dxa"/>
          </w:tcPr>
          <w:p w14:paraId="5B375AB3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</w:tcPr>
          <w:p w14:paraId="759F6768" w14:textId="72E75510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4,583</w:t>
            </w:r>
          </w:p>
        </w:tc>
        <w:tc>
          <w:tcPr>
            <w:tcW w:w="253" w:type="dxa"/>
          </w:tcPr>
          <w:p w14:paraId="7F4EED93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11FD16B8" w14:textId="74CCB6D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3,320</w:t>
            </w:r>
          </w:p>
        </w:tc>
        <w:tc>
          <w:tcPr>
            <w:tcW w:w="253" w:type="dxa"/>
          </w:tcPr>
          <w:p w14:paraId="355D3D21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FEDBE0" w14:textId="45D464FC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4,522</w:t>
            </w:r>
          </w:p>
        </w:tc>
      </w:tr>
      <w:tr w:rsidR="00092164" w:rsidRPr="005D2956" w14:paraId="1A066DD9" w14:textId="77777777" w:rsidTr="00F07621">
        <w:trPr>
          <w:trHeight w:val="209"/>
        </w:trPr>
        <w:tc>
          <w:tcPr>
            <w:tcW w:w="4410" w:type="dxa"/>
          </w:tcPr>
          <w:p w14:paraId="76D87988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D295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1FF3B8A" w14:textId="42BCDBE6" w:rsidR="00092164" w:rsidRPr="001E5F98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22,338</w:t>
            </w:r>
          </w:p>
        </w:tc>
        <w:tc>
          <w:tcPr>
            <w:tcW w:w="236" w:type="dxa"/>
          </w:tcPr>
          <w:p w14:paraId="479C06A2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bottom w:val="single" w:sz="4" w:space="0" w:color="auto"/>
            </w:tcBorders>
          </w:tcPr>
          <w:p w14:paraId="47B7451A" w14:textId="2385A923" w:rsidR="00092164" w:rsidRPr="002278B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18,241</w:t>
            </w:r>
          </w:p>
        </w:tc>
        <w:tc>
          <w:tcPr>
            <w:tcW w:w="253" w:type="dxa"/>
          </w:tcPr>
          <w:p w14:paraId="5CE2BE86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01B410D9" w14:textId="3F79B589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22,33</w:t>
            </w:r>
            <w:r w:rsidR="009E39D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3" w:type="dxa"/>
          </w:tcPr>
          <w:p w14:paraId="73F6F31A" w14:textId="77777777" w:rsidR="00092164" w:rsidRPr="005D2956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3D914F9" w14:textId="3BB6F58B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92164">
              <w:rPr>
                <w:rFonts w:ascii="Angsana New" w:hAnsi="Angsana New"/>
                <w:sz w:val="30"/>
                <w:szCs w:val="30"/>
                <w:lang w:val="en-US" w:bidi="th-TH"/>
              </w:rPr>
              <w:t>18,240</w:t>
            </w:r>
          </w:p>
        </w:tc>
      </w:tr>
      <w:tr w:rsidR="00092164" w:rsidRPr="00AD195A" w14:paraId="73EF5336" w14:textId="77777777" w:rsidTr="00F07621">
        <w:trPr>
          <w:trHeight w:val="209"/>
        </w:trPr>
        <w:tc>
          <w:tcPr>
            <w:tcW w:w="4410" w:type="dxa"/>
          </w:tcPr>
          <w:p w14:paraId="03B0EC10" w14:textId="77777777" w:rsidR="00092164" w:rsidRPr="005D2956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90"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ขายและให้</w:t>
            </w:r>
            <w:r w:rsidRPr="005D29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บริการ</w:t>
            </w: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ต้นทุนใน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5D29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B1B8E5B" w14:textId="7777777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352E1DE" w14:textId="6B31348A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1,450,032</w:t>
            </w:r>
          </w:p>
        </w:tc>
        <w:tc>
          <w:tcPr>
            <w:tcW w:w="236" w:type="dxa"/>
          </w:tcPr>
          <w:p w14:paraId="5DAFE287" w14:textId="77777777" w:rsidR="00092164" w:rsidRPr="00092164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6AC39B9" w14:textId="77777777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B110CBD" w14:textId="582F3876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1,269,027</w:t>
            </w:r>
          </w:p>
        </w:tc>
        <w:tc>
          <w:tcPr>
            <w:tcW w:w="253" w:type="dxa"/>
          </w:tcPr>
          <w:p w14:paraId="0822A01B" w14:textId="77777777" w:rsidR="00092164" w:rsidRPr="00092164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8F093" w14:textId="77777777" w:rsid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E244AD" w14:textId="562F637F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1,449,926</w:t>
            </w:r>
          </w:p>
        </w:tc>
        <w:tc>
          <w:tcPr>
            <w:tcW w:w="253" w:type="dxa"/>
          </w:tcPr>
          <w:p w14:paraId="667169C0" w14:textId="77777777" w:rsidR="00092164" w:rsidRPr="00092164" w:rsidRDefault="00092164" w:rsidP="0009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6FEF2CF" w14:textId="1B02D198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BA855C6" w14:textId="6DB5C7B0" w:rsidR="00092164" w:rsidRPr="00092164" w:rsidRDefault="00092164" w:rsidP="0009216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921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1,268,923</w:t>
            </w:r>
          </w:p>
        </w:tc>
      </w:tr>
    </w:tbl>
    <w:p w14:paraId="43533E82" w14:textId="0E6F1891" w:rsidR="00252CF2" w:rsidRPr="006B2190" w:rsidRDefault="00252CF2" w:rsidP="00252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lang w:val="th-TH"/>
        </w:rPr>
      </w:pPr>
    </w:p>
    <w:p w14:paraId="570E197D" w14:textId="5C8A37A1" w:rsidR="000A08AE" w:rsidRDefault="006B2190" w:rsidP="006B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B2190">
        <w:rPr>
          <w:rFonts w:ascii="Angsana New" w:hAnsi="Angsana New" w:hint="cs"/>
          <w:sz w:val="30"/>
          <w:szCs w:val="30"/>
          <w:cs/>
        </w:rPr>
        <w:lastRenderedPageBreak/>
        <w:t>ในระหว่างปี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8505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F07621">
        <w:rPr>
          <w:rFonts w:ascii="Angsana New" w:hAnsi="Angsana New" w:hint="cs"/>
          <w:sz w:val="30"/>
          <w:szCs w:val="30"/>
          <w:cs/>
        </w:rPr>
        <w:t>และ</w:t>
      </w:r>
      <w:r w:rsidRPr="006B2190">
        <w:rPr>
          <w:rFonts w:ascii="Angsana New" w:hAnsi="Angsana New" w:hint="cs"/>
          <w:sz w:val="30"/>
          <w:szCs w:val="30"/>
          <w:cs/>
        </w:rPr>
        <w:t>บริษัทเป็นจำนวน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="000A7330">
        <w:rPr>
          <w:rFonts w:ascii="Angsana New" w:hAnsi="Angsana New"/>
          <w:sz w:val="30"/>
          <w:szCs w:val="30"/>
        </w:rPr>
        <w:t>5.32</w:t>
      </w:r>
      <w:r w:rsidRPr="006B2190">
        <w:rPr>
          <w:rFonts w:ascii="Angsana New" w:hAnsi="Angsana New"/>
          <w:sz w:val="30"/>
          <w:szCs w:val="30"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ล้านบาทและ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="000A7330">
        <w:rPr>
          <w:rFonts w:ascii="Angsana New" w:hAnsi="Angsana New"/>
          <w:sz w:val="30"/>
          <w:szCs w:val="30"/>
        </w:rPr>
        <w:t>5.32</w:t>
      </w:r>
      <w:r w:rsidRPr="006B2190">
        <w:rPr>
          <w:rFonts w:ascii="Angsana New" w:hAnsi="Angsana New"/>
          <w:sz w:val="30"/>
          <w:szCs w:val="30"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ล้านบาท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ตามลำดับ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/>
          <w:i/>
          <w:iCs/>
          <w:sz w:val="30"/>
          <w:szCs w:val="30"/>
          <w:cs/>
        </w:rPr>
        <w:t>(</w:t>
      </w:r>
      <w:r w:rsidRPr="006B2190">
        <w:rPr>
          <w:rFonts w:ascii="Angsana New" w:hAnsi="Angsana New"/>
          <w:i/>
          <w:iCs/>
          <w:sz w:val="30"/>
          <w:szCs w:val="30"/>
        </w:rPr>
        <w:t>256</w:t>
      </w:r>
      <w:r w:rsidR="000A7330">
        <w:rPr>
          <w:rFonts w:ascii="Angsana New" w:hAnsi="Angsana New"/>
          <w:i/>
          <w:iCs/>
          <w:sz w:val="30"/>
          <w:szCs w:val="30"/>
        </w:rPr>
        <w:t>4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: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78B4">
        <w:rPr>
          <w:rFonts w:ascii="Angsana New" w:hAnsi="Angsana New"/>
          <w:i/>
          <w:iCs/>
          <w:sz w:val="30"/>
          <w:szCs w:val="30"/>
        </w:rPr>
        <w:t>4.</w:t>
      </w:r>
      <w:r w:rsidR="00585051">
        <w:rPr>
          <w:rFonts w:ascii="Angsana New" w:hAnsi="Angsana New"/>
          <w:i/>
          <w:iCs/>
          <w:sz w:val="30"/>
          <w:szCs w:val="30"/>
        </w:rPr>
        <w:t>91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278B4">
        <w:rPr>
          <w:rFonts w:ascii="Angsana New" w:hAnsi="Angsana New"/>
          <w:i/>
          <w:iCs/>
          <w:sz w:val="30"/>
          <w:szCs w:val="30"/>
        </w:rPr>
        <w:t>4.</w:t>
      </w:r>
      <w:r w:rsidR="00F64FC8">
        <w:rPr>
          <w:rFonts w:ascii="Angsana New" w:hAnsi="Angsana New"/>
          <w:i/>
          <w:iCs/>
          <w:sz w:val="30"/>
          <w:szCs w:val="30"/>
        </w:rPr>
        <w:t>91</w:t>
      </w:r>
      <w:r w:rsidRPr="006B2190">
        <w:rPr>
          <w:rFonts w:ascii="Angsana New" w:hAnsi="Angsana New"/>
          <w:i/>
          <w:iCs/>
          <w:sz w:val="30"/>
          <w:szCs w:val="30"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6B21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6B2190">
        <w:rPr>
          <w:rFonts w:ascii="Angsana New" w:hAnsi="Angsana New"/>
          <w:i/>
          <w:iCs/>
          <w:sz w:val="30"/>
          <w:szCs w:val="30"/>
          <w:cs/>
        </w:rPr>
        <w:t>)</w:t>
      </w:r>
      <w:r w:rsidRPr="006B2190">
        <w:rPr>
          <w:rFonts w:ascii="Angsana New" w:hAnsi="Angsana New"/>
          <w:sz w:val="30"/>
          <w:szCs w:val="30"/>
          <w:cs/>
        </w:rPr>
        <w:t xml:space="preserve"> </w:t>
      </w:r>
      <w:r w:rsidRPr="006B2190">
        <w:rPr>
          <w:rFonts w:ascii="Angsana New" w:hAnsi="Angsana New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60E1714" w14:textId="3E9AFCA4" w:rsidR="006B2190" w:rsidRDefault="006B2190" w:rsidP="006B2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3DCB92A" w14:textId="28BA9733" w:rsidR="00EA3875" w:rsidRPr="00D60EE0" w:rsidRDefault="00592ED8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016E3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  <w:r w:rsidR="007D1493" w:rsidRPr="00D60EE0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35B84066" w14:textId="77777777" w:rsidR="00EA3875" w:rsidRPr="00EA0C54" w:rsidRDefault="00EA3875" w:rsidP="00EA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597"/>
        <w:gridCol w:w="993"/>
        <w:gridCol w:w="990"/>
        <w:gridCol w:w="254"/>
        <w:gridCol w:w="1006"/>
        <w:gridCol w:w="270"/>
        <w:gridCol w:w="990"/>
        <w:gridCol w:w="270"/>
        <w:gridCol w:w="990"/>
      </w:tblGrid>
      <w:tr w:rsidR="008623C9" w:rsidRPr="00D60EE0" w14:paraId="6CB8E92B" w14:textId="77777777" w:rsidTr="00F07621">
        <w:trPr>
          <w:tblHeader/>
        </w:trPr>
        <w:tc>
          <w:tcPr>
            <w:tcW w:w="4590" w:type="dxa"/>
            <w:gridSpan w:val="2"/>
          </w:tcPr>
          <w:p w14:paraId="788B4F1C" w14:textId="77777777" w:rsidR="008623C9" w:rsidRPr="00D60EE0" w:rsidRDefault="008623C9" w:rsidP="00730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250" w:type="dxa"/>
            <w:gridSpan w:val="3"/>
          </w:tcPr>
          <w:p w14:paraId="1366DF02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8610B0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3B1C48" w14:textId="77777777" w:rsidR="008623C9" w:rsidRPr="00D60EE0" w:rsidRDefault="008623C9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0EE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954" w:rsidRPr="00D60EE0" w14:paraId="224B6EAC" w14:textId="77777777" w:rsidTr="00F07621">
        <w:trPr>
          <w:tblHeader/>
        </w:trPr>
        <w:tc>
          <w:tcPr>
            <w:tcW w:w="3597" w:type="dxa"/>
          </w:tcPr>
          <w:p w14:paraId="0CD60FEF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0B2DFA4D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E81178" w14:textId="72593458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4AF31CF5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BAAC04A" w14:textId="1BC8381B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09FB632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1D5170" w14:textId="23823DF7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A1526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9A1604" w14:textId="5D68C711" w:rsidR="00E81954" w:rsidRPr="00D60EE0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81954" w:rsidRPr="00D60EE0" w14:paraId="69638803" w14:textId="77777777" w:rsidTr="00F07621">
        <w:trPr>
          <w:tblHeader/>
        </w:trPr>
        <w:tc>
          <w:tcPr>
            <w:tcW w:w="3597" w:type="dxa"/>
          </w:tcPr>
          <w:p w14:paraId="42E18072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60096596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38B12F7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954" w:rsidRPr="00D60EE0" w14:paraId="72B170D1" w14:textId="77777777" w:rsidTr="00F07621">
        <w:tc>
          <w:tcPr>
            <w:tcW w:w="4590" w:type="dxa"/>
            <w:gridSpan w:val="2"/>
          </w:tcPr>
          <w:p w14:paraId="2A65C5B7" w14:textId="77777777" w:rsidR="00E81954" w:rsidRPr="00D60EE0" w:rsidRDefault="00E81954" w:rsidP="00E81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D60EE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D5EC32B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771F940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A73E1AB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539A8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A1C863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13616" w14:textId="77777777" w:rsidR="00E81954" w:rsidRPr="00D60EE0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4C5B4" w14:textId="77777777" w:rsidR="00E81954" w:rsidRPr="00D60EE0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D60EE0" w14:paraId="72C8D39E" w14:textId="77777777" w:rsidTr="00F07621">
        <w:tc>
          <w:tcPr>
            <w:tcW w:w="3597" w:type="dxa"/>
          </w:tcPr>
          <w:p w14:paraId="1C41E775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</w:tcPr>
          <w:p w14:paraId="27592BC7" w14:textId="77777777" w:rsidR="00585051" w:rsidRPr="00D60EE0" w:rsidRDefault="00585051" w:rsidP="00585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F13495" w14:textId="3D4A229A" w:rsidR="00585051" w:rsidRPr="00E97B6D" w:rsidRDefault="00FE60BE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 w:rsidR="00E97B6D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54" w:type="dxa"/>
          </w:tcPr>
          <w:p w14:paraId="1A7AEFF4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54237A" w14:textId="2DA3DE60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D7FC5">
              <w:rPr>
                <w:rFonts w:ascii="Angsana New" w:hAnsi="Angsana New"/>
                <w:sz w:val="30"/>
                <w:szCs w:val="30"/>
              </w:rPr>
              <w:t>43,067</w:t>
            </w:r>
          </w:p>
        </w:tc>
        <w:tc>
          <w:tcPr>
            <w:tcW w:w="270" w:type="dxa"/>
          </w:tcPr>
          <w:p w14:paraId="2BE1F63C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B01977" w14:textId="44D95A79" w:rsidR="00585051" w:rsidRPr="00D60EE0" w:rsidRDefault="00E97B6D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7CCDB083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F979F6" w14:textId="0595A404" w:rsidR="00585051" w:rsidRPr="00D60EE0" w:rsidRDefault="00585051" w:rsidP="0058505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755F09">
              <w:rPr>
                <w:rFonts w:ascii="Angsana New" w:hAnsi="Angsana New"/>
                <w:sz w:val="30"/>
                <w:szCs w:val="30"/>
              </w:rPr>
              <w:t>43,067</w:t>
            </w:r>
          </w:p>
        </w:tc>
      </w:tr>
      <w:tr w:rsidR="00585051" w:rsidRPr="00D60EE0" w14:paraId="530C6EB6" w14:textId="77777777" w:rsidTr="00F07621">
        <w:tc>
          <w:tcPr>
            <w:tcW w:w="4590" w:type="dxa"/>
            <w:gridSpan w:val="2"/>
          </w:tcPr>
          <w:p w14:paraId="1D6B3AFA" w14:textId="77777777" w:rsidR="00585051" w:rsidRPr="00D60EE0" w:rsidRDefault="00585051" w:rsidP="00585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C255EC" w14:textId="00D88563" w:rsidR="00585051" w:rsidRPr="00D60EE0" w:rsidRDefault="00FE60BE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654</w:t>
            </w:r>
          </w:p>
        </w:tc>
        <w:tc>
          <w:tcPr>
            <w:tcW w:w="254" w:type="dxa"/>
          </w:tcPr>
          <w:p w14:paraId="7B67150C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C9F7727" w14:textId="70007BB0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38EA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4CAAEE81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B4D0" w14:textId="459C5B90" w:rsidR="00585051" w:rsidRPr="00F07621" w:rsidRDefault="00FE60BE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  <w:vAlign w:val="bottom"/>
          </w:tcPr>
          <w:p w14:paraId="35016342" w14:textId="77777777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49B0B3" w14:textId="1BB1E75E" w:rsidR="00585051" w:rsidRPr="00D60EE0" w:rsidRDefault="00585051" w:rsidP="0058505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07621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585051" w:rsidRPr="00D60EE0" w14:paraId="67FB0FFA" w14:textId="77777777" w:rsidTr="00F07621">
        <w:tc>
          <w:tcPr>
            <w:tcW w:w="3597" w:type="dxa"/>
          </w:tcPr>
          <w:p w14:paraId="1F0011FD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BED087" w14:textId="77777777" w:rsidR="00585051" w:rsidRPr="00D60EE0" w:rsidRDefault="00585051" w:rsidP="00585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2BF09" w14:textId="2687EED6" w:rsidR="00585051" w:rsidRPr="00D60EE0" w:rsidRDefault="00FE60BE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</w:t>
            </w:r>
            <w:r w:rsidR="00E97B6D"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254" w:type="dxa"/>
          </w:tcPr>
          <w:p w14:paraId="687776A3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F3829" w14:textId="43B82C9A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2D96">
              <w:rPr>
                <w:rFonts w:ascii="Angsana New" w:hAnsi="Angsana New"/>
                <w:b/>
                <w:bCs/>
                <w:sz w:val="30"/>
                <w:szCs w:val="30"/>
              </w:rPr>
              <w:t>43,392</w:t>
            </w:r>
          </w:p>
        </w:tc>
        <w:tc>
          <w:tcPr>
            <w:tcW w:w="270" w:type="dxa"/>
          </w:tcPr>
          <w:p w14:paraId="44EA5AC8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74FC" w14:textId="191420BA" w:rsidR="00585051" w:rsidRPr="00D60EE0" w:rsidRDefault="00E97B6D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43,085</w:t>
            </w:r>
          </w:p>
        </w:tc>
        <w:tc>
          <w:tcPr>
            <w:tcW w:w="270" w:type="dxa"/>
          </w:tcPr>
          <w:p w14:paraId="18F9C895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0B84C" w14:textId="4CBDB358" w:rsidR="00585051" w:rsidRPr="00D60EE0" w:rsidRDefault="00585051" w:rsidP="0058505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3B4E">
              <w:rPr>
                <w:rFonts w:ascii="Angsana New" w:hAnsi="Angsana New"/>
                <w:b/>
                <w:bCs/>
                <w:sz w:val="30"/>
                <w:szCs w:val="30"/>
              </w:rPr>
              <w:t>43,392</w:t>
            </w:r>
          </w:p>
        </w:tc>
      </w:tr>
      <w:tr w:rsidR="00585051" w:rsidRPr="00D60EE0" w14:paraId="6BF7C71F" w14:textId="77777777" w:rsidTr="00F07621">
        <w:tc>
          <w:tcPr>
            <w:tcW w:w="4590" w:type="dxa"/>
            <w:gridSpan w:val="2"/>
            <w:shd w:val="clear" w:color="auto" w:fill="auto"/>
          </w:tcPr>
          <w:p w14:paraId="25A0D7E4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0EE0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71926" w14:textId="77777777" w:rsidR="00585051" w:rsidRPr="00D60EE0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7DCA00C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ACA6" w14:textId="77777777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90304D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9C534" w14:textId="77777777" w:rsidR="00585051" w:rsidRPr="00D60EE0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2F1D75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C282" w14:textId="77777777" w:rsidR="00585051" w:rsidRPr="00D60EE0" w:rsidRDefault="00585051" w:rsidP="0058505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B6D" w:rsidRPr="00D60EE0" w14:paraId="3CA98129" w14:textId="77777777" w:rsidTr="00F07621">
        <w:tc>
          <w:tcPr>
            <w:tcW w:w="3597" w:type="dxa"/>
            <w:shd w:val="clear" w:color="auto" w:fill="auto"/>
          </w:tcPr>
          <w:p w14:paraId="1B9EDE8F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0EE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3" w:type="dxa"/>
            <w:shd w:val="clear" w:color="auto" w:fill="auto"/>
          </w:tcPr>
          <w:p w14:paraId="38CCD5D0" w14:textId="77777777" w:rsidR="00E97B6D" w:rsidRPr="00D60EE0" w:rsidRDefault="00E97B6D" w:rsidP="00E97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35971" w14:textId="260B5605" w:rsidR="00E97B6D" w:rsidRPr="00D60EE0" w:rsidRDefault="00E97B6D" w:rsidP="00E97B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1,905</w:t>
            </w:r>
          </w:p>
        </w:tc>
        <w:tc>
          <w:tcPr>
            <w:tcW w:w="254" w:type="dxa"/>
            <w:shd w:val="clear" w:color="auto" w:fill="auto"/>
          </w:tcPr>
          <w:p w14:paraId="3DFB0577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6FA9" w14:textId="1761D070" w:rsidR="00E97B6D" w:rsidRPr="00D60EE0" w:rsidRDefault="00E97B6D" w:rsidP="00E97B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5D77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  <w:tc>
          <w:tcPr>
            <w:tcW w:w="270" w:type="dxa"/>
            <w:shd w:val="clear" w:color="auto" w:fill="auto"/>
          </w:tcPr>
          <w:p w14:paraId="38818089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CEF3" w14:textId="41AB1EAB" w:rsidR="00E97B6D" w:rsidRPr="00D60EE0" w:rsidRDefault="00E97B6D" w:rsidP="00E97B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1,905</w:t>
            </w:r>
          </w:p>
        </w:tc>
        <w:tc>
          <w:tcPr>
            <w:tcW w:w="270" w:type="dxa"/>
            <w:shd w:val="clear" w:color="auto" w:fill="auto"/>
          </w:tcPr>
          <w:p w14:paraId="610C2F8B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8DD96" w14:textId="49DB06B6" w:rsidR="00E97B6D" w:rsidRPr="00D60EE0" w:rsidRDefault="00E97B6D" w:rsidP="00E97B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54536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</w:tr>
      <w:tr w:rsidR="00E97B6D" w:rsidRPr="00D60EE0" w14:paraId="65DB7620" w14:textId="77777777" w:rsidTr="00F07621">
        <w:tc>
          <w:tcPr>
            <w:tcW w:w="3597" w:type="dxa"/>
            <w:shd w:val="clear" w:color="auto" w:fill="auto"/>
          </w:tcPr>
          <w:p w14:paraId="4DCCC82D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4284EB9" w14:textId="77777777" w:rsidR="00E97B6D" w:rsidRPr="00D60EE0" w:rsidRDefault="00E97B6D" w:rsidP="00E97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0EA05" w14:textId="59AF2E74" w:rsidR="00E97B6D" w:rsidRPr="00D60EE0" w:rsidRDefault="00E97B6D" w:rsidP="00E97B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1,905</w:t>
            </w:r>
          </w:p>
        </w:tc>
        <w:tc>
          <w:tcPr>
            <w:tcW w:w="254" w:type="dxa"/>
            <w:shd w:val="clear" w:color="auto" w:fill="auto"/>
          </w:tcPr>
          <w:p w14:paraId="75FEA159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C3E0" w14:textId="1839F12C" w:rsidR="00E97B6D" w:rsidRPr="00D60EE0" w:rsidRDefault="00E97B6D" w:rsidP="00E97B6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5D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2,259</w:t>
            </w:r>
          </w:p>
        </w:tc>
        <w:tc>
          <w:tcPr>
            <w:tcW w:w="270" w:type="dxa"/>
            <w:shd w:val="clear" w:color="auto" w:fill="auto"/>
          </w:tcPr>
          <w:p w14:paraId="1AE73B9F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71509" w14:textId="748E12F1" w:rsidR="00E97B6D" w:rsidRPr="00D60EE0" w:rsidRDefault="00E97B6D" w:rsidP="00E97B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1,905</w:t>
            </w:r>
          </w:p>
        </w:tc>
        <w:tc>
          <w:tcPr>
            <w:tcW w:w="270" w:type="dxa"/>
            <w:shd w:val="clear" w:color="auto" w:fill="auto"/>
          </w:tcPr>
          <w:p w14:paraId="431EBEAE" w14:textId="77777777" w:rsidR="00E97B6D" w:rsidRPr="00D60EE0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5ECD6" w14:textId="19E988FA" w:rsidR="00E97B6D" w:rsidRPr="00D60EE0" w:rsidRDefault="00E97B6D" w:rsidP="00E97B6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45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2,259</w:t>
            </w:r>
          </w:p>
        </w:tc>
      </w:tr>
      <w:tr w:rsidR="00585051" w:rsidRPr="00D60EE0" w14:paraId="16E3FDE6" w14:textId="77777777" w:rsidTr="00F07621">
        <w:tc>
          <w:tcPr>
            <w:tcW w:w="3597" w:type="dxa"/>
            <w:shd w:val="clear" w:color="auto" w:fill="auto"/>
          </w:tcPr>
          <w:p w14:paraId="2F4FA628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DA62207" w14:textId="77777777" w:rsidR="00585051" w:rsidRPr="00D60EE0" w:rsidRDefault="00585051" w:rsidP="00585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423B0" w14:textId="77777777" w:rsidR="00585051" w:rsidRPr="00D60EE0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789D2CE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07B3" w14:textId="77777777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590FDC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1662" w14:textId="77777777" w:rsidR="00585051" w:rsidRPr="00D60EE0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E16E90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76A8" w14:textId="77777777" w:rsidR="00585051" w:rsidRPr="00D60EE0" w:rsidRDefault="00585051" w:rsidP="0058505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051" w:rsidRPr="00D60EE0" w14:paraId="289DC3D4" w14:textId="77777777" w:rsidTr="00F07621">
        <w:tc>
          <w:tcPr>
            <w:tcW w:w="3597" w:type="dxa"/>
            <w:shd w:val="clear" w:color="auto" w:fill="auto"/>
          </w:tcPr>
          <w:p w14:paraId="43902590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0E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BFDEA52" w14:textId="77777777" w:rsidR="00585051" w:rsidRPr="00D60EE0" w:rsidRDefault="00585051" w:rsidP="005850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2F992" w14:textId="46A9D65E" w:rsidR="00585051" w:rsidRPr="00D60EE0" w:rsidRDefault="00FE60BE" w:rsidP="0058505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</w:t>
            </w:r>
            <w:r w:rsidR="00E97B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  <w:tc>
          <w:tcPr>
            <w:tcW w:w="254" w:type="dxa"/>
            <w:shd w:val="clear" w:color="auto" w:fill="auto"/>
          </w:tcPr>
          <w:p w14:paraId="1DFD2F35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8BD94" w14:textId="6CCD1496" w:rsidR="00585051" w:rsidRPr="00D60EE0" w:rsidRDefault="00585051" w:rsidP="00585051">
            <w:pPr>
              <w:pStyle w:val="acctfourfigures"/>
              <w:tabs>
                <w:tab w:val="clear" w:pos="765"/>
                <w:tab w:val="decimal" w:pos="724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4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45,651</w:t>
            </w:r>
          </w:p>
        </w:tc>
        <w:tc>
          <w:tcPr>
            <w:tcW w:w="270" w:type="dxa"/>
            <w:shd w:val="clear" w:color="auto" w:fill="auto"/>
          </w:tcPr>
          <w:p w14:paraId="0B5D8886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B212C" w14:textId="3AA27CB1" w:rsidR="00585051" w:rsidRPr="00D60EE0" w:rsidRDefault="00E97B6D" w:rsidP="0058505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44,990</w:t>
            </w:r>
          </w:p>
        </w:tc>
        <w:tc>
          <w:tcPr>
            <w:tcW w:w="270" w:type="dxa"/>
            <w:shd w:val="clear" w:color="auto" w:fill="auto"/>
          </w:tcPr>
          <w:p w14:paraId="43445A12" w14:textId="77777777" w:rsidR="00585051" w:rsidRPr="00D60EE0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02A26" w14:textId="2B08DFFC" w:rsidR="00585051" w:rsidRPr="00D60EE0" w:rsidRDefault="00585051" w:rsidP="00585051">
            <w:pPr>
              <w:pStyle w:val="acctfourfigures"/>
              <w:tabs>
                <w:tab w:val="clear" w:pos="765"/>
                <w:tab w:val="decimal" w:pos="714"/>
              </w:tabs>
              <w:spacing w:line="36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D56">
              <w:rPr>
                <w:rFonts w:ascii="Angsana New" w:hAnsi="Angsana New"/>
                <w:b/>
                <w:bCs/>
                <w:sz w:val="30"/>
                <w:szCs w:val="30"/>
              </w:rPr>
              <w:t>45,651</w:t>
            </w:r>
          </w:p>
        </w:tc>
      </w:tr>
    </w:tbl>
    <w:p w14:paraId="61B86024" w14:textId="77777777" w:rsidR="006D0BBA" w:rsidRPr="009F3B9D" w:rsidRDefault="006D0BBA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04"/>
        <w:gridCol w:w="180"/>
        <w:gridCol w:w="954"/>
        <w:gridCol w:w="180"/>
        <w:gridCol w:w="871"/>
        <w:gridCol w:w="180"/>
        <w:gridCol w:w="873"/>
        <w:gridCol w:w="180"/>
        <w:gridCol w:w="875"/>
        <w:gridCol w:w="180"/>
        <w:gridCol w:w="881"/>
      </w:tblGrid>
      <w:tr w:rsidR="008A291F" w:rsidRPr="00EA0C54" w14:paraId="2965341C" w14:textId="77777777" w:rsidTr="00F07621">
        <w:trPr>
          <w:trHeight w:val="20"/>
          <w:tblHeader/>
        </w:trPr>
        <w:tc>
          <w:tcPr>
            <w:tcW w:w="3042" w:type="dxa"/>
          </w:tcPr>
          <w:p w14:paraId="794D25F5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58" w:type="dxa"/>
            <w:gridSpan w:val="11"/>
          </w:tcPr>
          <w:p w14:paraId="1FB622E3" w14:textId="27D0F469" w:rsidR="008A291F" w:rsidRPr="00EA0C54" w:rsidRDefault="008A291F" w:rsidP="0099367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0465C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291F" w:rsidRPr="00EA0C54" w14:paraId="420FBA75" w14:textId="77777777" w:rsidTr="00F07621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A8CE140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89" w:type="dxa"/>
            <w:gridSpan w:val="5"/>
          </w:tcPr>
          <w:p w14:paraId="79AA2E3C" w14:textId="416D32A2" w:rsidR="008A291F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0BCB9C6" w14:textId="77777777" w:rsidR="008A291F" w:rsidRPr="00EA0C54" w:rsidRDefault="008A291F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9" w:type="dxa"/>
            <w:gridSpan w:val="5"/>
          </w:tcPr>
          <w:p w14:paraId="332F8BB7" w14:textId="28518118" w:rsidR="008A291F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A291F" w:rsidRPr="00EA0C54" w14:paraId="337654AD" w14:textId="77777777" w:rsidTr="00F07621">
        <w:trPr>
          <w:trHeight w:val="20"/>
          <w:tblHeader/>
        </w:trPr>
        <w:tc>
          <w:tcPr>
            <w:tcW w:w="3042" w:type="dxa"/>
            <w:vMerge/>
          </w:tcPr>
          <w:p w14:paraId="7070DF36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5300A1D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F00B8CE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BE6824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8ADF47D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48916DC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A3EB948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0356E450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818CC8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002A595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</w:t>
            </w:r>
          </w:p>
          <w:p w14:paraId="0096FF34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BC9189A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CC1A1CA" w14:textId="77777777" w:rsidR="008A291F" w:rsidRPr="00EA0C54" w:rsidRDefault="00000AAE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688020" w14:textId="77777777" w:rsidR="008A291F" w:rsidRPr="00EA0C54" w:rsidRDefault="008A291F" w:rsidP="0099367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30818E1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AF2DA1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A291F" w:rsidRPr="00EA0C54" w14:paraId="22301FE5" w14:textId="77777777" w:rsidTr="00F07621">
        <w:trPr>
          <w:trHeight w:val="20"/>
          <w:tblHeader/>
        </w:trPr>
        <w:tc>
          <w:tcPr>
            <w:tcW w:w="3042" w:type="dxa"/>
          </w:tcPr>
          <w:p w14:paraId="5D9B4CDC" w14:textId="77777777" w:rsidR="008A291F" w:rsidRPr="00EA0C54" w:rsidRDefault="008A291F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8" w:type="dxa"/>
            <w:gridSpan w:val="11"/>
          </w:tcPr>
          <w:p w14:paraId="29E06FDC" w14:textId="77777777" w:rsidR="008A291F" w:rsidRPr="00EA0C54" w:rsidRDefault="008A291F" w:rsidP="009936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A0C5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A291F" w:rsidRPr="00EA0C54" w14:paraId="56B03ADF" w14:textId="77777777" w:rsidTr="00F07621">
        <w:trPr>
          <w:cantSplit/>
          <w:trHeight w:val="20"/>
        </w:trPr>
        <w:tc>
          <w:tcPr>
            <w:tcW w:w="3042" w:type="dxa"/>
          </w:tcPr>
          <w:p w14:paraId="2B4446EB" w14:textId="77777777" w:rsidR="008A291F" w:rsidRPr="00EA0C54" w:rsidRDefault="008A291F" w:rsidP="0099367F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4" w:type="dxa"/>
            <w:vAlign w:val="bottom"/>
          </w:tcPr>
          <w:p w14:paraId="75617E15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2EEE3B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  <w:vAlign w:val="bottom"/>
          </w:tcPr>
          <w:p w14:paraId="7B7617FC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83147B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" w:type="dxa"/>
            <w:vAlign w:val="bottom"/>
          </w:tcPr>
          <w:p w14:paraId="4BB5AF4A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2866C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5BB9D3A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8B7231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  <w:vAlign w:val="bottom"/>
          </w:tcPr>
          <w:p w14:paraId="65A89D83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AF9105" w14:textId="77777777" w:rsidR="008A291F" w:rsidRPr="00EA0C54" w:rsidRDefault="008A291F" w:rsidP="0099367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3A5B2BE8" w14:textId="77777777" w:rsidR="008A291F" w:rsidRPr="00EA0C54" w:rsidRDefault="008A291F" w:rsidP="009936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97B6D" w:rsidRPr="00EA0C54" w14:paraId="6DD818A8" w14:textId="77777777" w:rsidTr="00F07621">
        <w:trPr>
          <w:cantSplit/>
          <w:trHeight w:val="20"/>
        </w:trPr>
        <w:tc>
          <w:tcPr>
            <w:tcW w:w="3042" w:type="dxa"/>
          </w:tcPr>
          <w:p w14:paraId="30A59DD0" w14:textId="29C9129B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สำรองการป้องกันความเสี่ยง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4" w:type="dxa"/>
            <w:vAlign w:val="bottom"/>
          </w:tcPr>
          <w:p w14:paraId="5CA405C9" w14:textId="2FE52FB7" w:rsidR="00E97B6D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3,336</w:t>
            </w:r>
          </w:p>
        </w:tc>
        <w:tc>
          <w:tcPr>
            <w:tcW w:w="180" w:type="dxa"/>
            <w:vAlign w:val="bottom"/>
          </w:tcPr>
          <w:p w14:paraId="1B7EC5F7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97D5551" w14:textId="06644DDC" w:rsidR="00E97B6D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(667)</w:t>
            </w:r>
          </w:p>
        </w:tc>
        <w:tc>
          <w:tcPr>
            <w:tcW w:w="180" w:type="dxa"/>
          </w:tcPr>
          <w:p w14:paraId="083EF44C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22EC25A" w14:textId="510BA43F" w:rsidR="00E97B6D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2,669</w:t>
            </w:r>
          </w:p>
        </w:tc>
        <w:tc>
          <w:tcPr>
            <w:tcW w:w="180" w:type="dxa"/>
          </w:tcPr>
          <w:p w14:paraId="06E2E020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8BCCE9E" w14:textId="46A8EEFC" w:rsidR="00E97B6D" w:rsidRPr="006004C8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04C8">
              <w:rPr>
                <w:rFonts w:ascii="Angsana New" w:hAnsi="Angsana New"/>
                <w:sz w:val="30"/>
                <w:szCs w:val="30"/>
                <w:lang w:val="en-US" w:bidi="th-TH"/>
              </w:rPr>
              <w:t>8,831</w:t>
            </w:r>
          </w:p>
        </w:tc>
        <w:tc>
          <w:tcPr>
            <w:tcW w:w="180" w:type="dxa"/>
            <w:vAlign w:val="bottom"/>
          </w:tcPr>
          <w:p w14:paraId="0E4F5692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14B8EA58" w14:textId="59E51B2D" w:rsidR="00E97B6D" w:rsidRPr="000748FD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8FD">
              <w:rPr>
                <w:rFonts w:ascii="Angsana New" w:hAnsi="Angsana New"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180" w:type="dxa"/>
          </w:tcPr>
          <w:p w14:paraId="1502FA81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E50D3BF" w14:textId="45508130" w:rsidR="00E97B6D" w:rsidRPr="00E976E3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6E3">
              <w:rPr>
                <w:rFonts w:ascii="Angsana New" w:hAnsi="Angsana New"/>
                <w:sz w:val="30"/>
                <w:szCs w:val="30"/>
                <w:lang w:val="en-US" w:bidi="th-TH"/>
              </w:rPr>
              <w:t>7,065</w:t>
            </w:r>
          </w:p>
        </w:tc>
      </w:tr>
      <w:tr w:rsidR="00E97B6D" w:rsidRPr="00EA0C54" w14:paraId="544491A8" w14:textId="77777777" w:rsidTr="00F07621">
        <w:trPr>
          <w:cantSplit/>
          <w:trHeight w:val="20"/>
        </w:trPr>
        <w:tc>
          <w:tcPr>
            <w:tcW w:w="3042" w:type="dxa"/>
          </w:tcPr>
          <w:p w14:paraId="41CF63D0" w14:textId="70E06306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97B6D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4" w:type="dxa"/>
            <w:vAlign w:val="bottom"/>
          </w:tcPr>
          <w:p w14:paraId="4C35047E" w14:textId="114C06EA" w:rsidR="00E97B6D" w:rsidRPr="00EA0C54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9,915</w:t>
            </w:r>
          </w:p>
        </w:tc>
        <w:tc>
          <w:tcPr>
            <w:tcW w:w="180" w:type="dxa"/>
            <w:vAlign w:val="bottom"/>
          </w:tcPr>
          <w:p w14:paraId="28FA3F20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35470F0" w14:textId="18F9FD94" w:rsidR="00E97B6D" w:rsidRPr="00EA0C54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(1,983)</w:t>
            </w:r>
          </w:p>
        </w:tc>
        <w:tc>
          <w:tcPr>
            <w:tcW w:w="180" w:type="dxa"/>
          </w:tcPr>
          <w:p w14:paraId="797D7782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5EABA3" w14:textId="70FD3329" w:rsidR="00E97B6D" w:rsidRPr="00EA0C54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7,932</w:t>
            </w:r>
          </w:p>
        </w:tc>
        <w:tc>
          <w:tcPr>
            <w:tcW w:w="180" w:type="dxa"/>
          </w:tcPr>
          <w:p w14:paraId="13EB7E55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C5A4EDB" w14:textId="11C5EB02" w:rsidR="00E97B6D" w:rsidRPr="00EA0C54" w:rsidRDefault="00E97B6D" w:rsidP="00E97B6D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900871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13A0AB93" w14:textId="3C1F557F" w:rsidR="00E97B6D" w:rsidRPr="00EA0C54" w:rsidRDefault="00E97B6D" w:rsidP="00D40E5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E2D5AF" w14:textId="77777777" w:rsidR="00E97B6D" w:rsidRPr="00EA0C54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A2C65A7" w14:textId="52CE4505" w:rsidR="00E97B6D" w:rsidRPr="00EA0C54" w:rsidRDefault="00E97B6D" w:rsidP="00E97B6D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71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97B6D" w:rsidRPr="00121C6A" w14:paraId="15B29EB1" w14:textId="77777777" w:rsidTr="00F07621">
        <w:trPr>
          <w:cantSplit/>
          <w:trHeight w:val="20"/>
        </w:trPr>
        <w:tc>
          <w:tcPr>
            <w:tcW w:w="3042" w:type="dxa"/>
          </w:tcPr>
          <w:p w14:paraId="51A41486" w14:textId="77777777" w:rsidR="00E97B6D" w:rsidRPr="00121C6A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1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429C1" w14:textId="5E83CA9E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13,251</w:t>
            </w:r>
          </w:p>
        </w:tc>
        <w:tc>
          <w:tcPr>
            <w:tcW w:w="180" w:type="dxa"/>
            <w:vAlign w:val="bottom"/>
          </w:tcPr>
          <w:p w14:paraId="00B29920" w14:textId="77777777" w:rsidR="00E97B6D" w:rsidRPr="00121C6A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90317" w14:textId="1AA6BACF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(2,650)</w:t>
            </w:r>
          </w:p>
        </w:tc>
        <w:tc>
          <w:tcPr>
            <w:tcW w:w="180" w:type="dxa"/>
          </w:tcPr>
          <w:p w14:paraId="14E8787A" w14:textId="77777777" w:rsidR="00E97B6D" w:rsidRPr="00121C6A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2AD93" w14:textId="48B48C97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10,601</w:t>
            </w:r>
          </w:p>
        </w:tc>
        <w:tc>
          <w:tcPr>
            <w:tcW w:w="180" w:type="dxa"/>
            <w:vAlign w:val="bottom"/>
          </w:tcPr>
          <w:p w14:paraId="25A99E4C" w14:textId="77777777" w:rsidR="00E97B6D" w:rsidRPr="00121C6A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7E6E" w14:textId="10663AD8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04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8,831</w:t>
            </w:r>
          </w:p>
        </w:tc>
        <w:tc>
          <w:tcPr>
            <w:tcW w:w="180" w:type="dxa"/>
            <w:vAlign w:val="bottom"/>
          </w:tcPr>
          <w:p w14:paraId="34414456" w14:textId="77777777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7732E" w14:textId="4A7C48F7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748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(1,766)</w:t>
            </w:r>
          </w:p>
        </w:tc>
        <w:tc>
          <w:tcPr>
            <w:tcW w:w="180" w:type="dxa"/>
          </w:tcPr>
          <w:p w14:paraId="383A80AE" w14:textId="77777777" w:rsidR="00E97B6D" w:rsidRPr="00121C6A" w:rsidRDefault="00E97B6D" w:rsidP="00E9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76C4D" w14:textId="57ADC501" w:rsidR="00E97B6D" w:rsidRPr="00121C6A" w:rsidRDefault="00E97B6D" w:rsidP="00E97B6D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6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7,065</w:t>
            </w:r>
          </w:p>
        </w:tc>
      </w:tr>
    </w:tbl>
    <w:p w14:paraId="007EA22E" w14:textId="0CF8FC46" w:rsidR="00121C6A" w:rsidRDefault="00121C6A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6F2BE7B" w14:textId="69823F3C" w:rsidR="00D40E5E" w:rsidRDefault="00D40E5E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4C0D6BC" w14:textId="77777777" w:rsidR="00D40E5E" w:rsidRDefault="00D40E5E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24"/>
      </w:tblGrid>
      <w:tr w:rsidR="00730355" w:rsidRPr="006D0BBA" w14:paraId="3408E47A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152062D4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6D0B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167C27A0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0355" w:rsidRPr="006D0BBA" w14:paraId="7776CB4C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5431F91E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C2EDF76" w14:textId="15C6DE08" w:rsidR="00730355" w:rsidRPr="006D0BBA" w:rsidRDefault="004D7A8F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507B0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D3F6EB5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1587027A" w14:textId="104FEF7F" w:rsidR="00730355" w:rsidRPr="006D0BBA" w:rsidRDefault="004D7A8F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507B0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730355" w:rsidRPr="006D0BBA" w14:paraId="3DE1CED3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23621FAB" w14:textId="77777777" w:rsidR="00730355" w:rsidRPr="006D0BBA" w:rsidRDefault="00730355" w:rsidP="0073035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659CBF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33AF2A7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77BAB0A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E5D6538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000E3DC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D32474D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E62500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26242D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646AE83" w14:textId="77777777" w:rsidR="00730355" w:rsidRPr="006D0BBA" w:rsidRDefault="00730355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0A19B19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2C8012C" w14:textId="77777777" w:rsidR="00730355" w:rsidRPr="006D0BBA" w:rsidRDefault="00730355" w:rsidP="0073035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0B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07B0" w:rsidRPr="006D0BBA" w14:paraId="747E99B3" w14:textId="77777777" w:rsidTr="00F07621">
        <w:tc>
          <w:tcPr>
            <w:tcW w:w="4122" w:type="dxa"/>
            <w:shd w:val="clear" w:color="auto" w:fill="auto"/>
          </w:tcPr>
          <w:p w14:paraId="1AC84654" w14:textId="77777777" w:rsidR="000507B0" w:rsidRPr="006D0BBA" w:rsidRDefault="000507B0" w:rsidP="000507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103EB78C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141DB8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0BC50DF7" w14:textId="2138FFB5" w:rsidR="000507B0" w:rsidRPr="00507FB9" w:rsidRDefault="00904BC1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BC1">
              <w:rPr>
                <w:rFonts w:ascii="Angsana New" w:hAnsi="Angsana New"/>
                <w:sz w:val="30"/>
                <w:szCs w:val="30"/>
                <w:lang w:val="en-US" w:bidi="th-TH"/>
              </w:rPr>
              <w:t>207,071</w:t>
            </w:r>
          </w:p>
        </w:tc>
        <w:tc>
          <w:tcPr>
            <w:tcW w:w="236" w:type="dxa"/>
            <w:shd w:val="clear" w:color="auto" w:fill="auto"/>
          </w:tcPr>
          <w:p w14:paraId="21B56259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68AAADA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C941B7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3EADF1F" w14:textId="5DF40F8D" w:rsidR="000507B0" w:rsidRPr="006D0BBA" w:rsidRDefault="000507B0" w:rsidP="000507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3938B5">
              <w:rPr>
                <w:rFonts w:ascii="Angsana New" w:hAnsi="Angsana New"/>
                <w:sz w:val="30"/>
                <w:szCs w:val="30"/>
                <w:lang w:val="en-US" w:bidi="th-TH"/>
              </w:rPr>
              <w:t>174,315</w:t>
            </w:r>
          </w:p>
        </w:tc>
      </w:tr>
      <w:tr w:rsidR="000507B0" w:rsidRPr="006D0BBA" w14:paraId="1632B9A0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37DB6861" w14:textId="77777777" w:rsidR="000507B0" w:rsidRPr="006D0BBA" w:rsidRDefault="000507B0" w:rsidP="000507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4030EB" w14:textId="119B75F6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A1A5D9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64670C" w14:textId="52D4B802" w:rsidR="000507B0" w:rsidRPr="006D0BBA" w:rsidRDefault="0078770A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904BC1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222E2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E9104C1" w14:textId="33FFBC2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7032FC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60C357" w14:textId="271CC4D2" w:rsidR="000507B0" w:rsidRPr="006D0BBA" w:rsidRDefault="000507B0" w:rsidP="000507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351D29">
              <w:rPr>
                <w:rFonts w:ascii="Angsana New" w:hAnsi="Angsana New"/>
                <w:sz w:val="30"/>
                <w:szCs w:val="30"/>
              </w:rPr>
              <w:t>34,863</w:t>
            </w:r>
          </w:p>
        </w:tc>
      </w:tr>
      <w:tr w:rsidR="000507B0" w:rsidRPr="006D0BBA" w14:paraId="538E24FB" w14:textId="77777777" w:rsidTr="00F07621">
        <w:tc>
          <w:tcPr>
            <w:tcW w:w="4122" w:type="dxa"/>
            <w:shd w:val="clear" w:color="auto" w:fill="auto"/>
          </w:tcPr>
          <w:p w14:paraId="3307DA82" w14:textId="77777777" w:rsidR="000507B0" w:rsidRPr="006D0BBA" w:rsidRDefault="000507B0" w:rsidP="000507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F568D95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827D99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71922B6" w14:textId="07D1D594" w:rsidR="000507B0" w:rsidRPr="005C35A9" w:rsidRDefault="005C35A9" w:rsidP="000507B0">
            <w:pPr>
              <w:pStyle w:val="acctfourfigures"/>
              <w:tabs>
                <w:tab w:val="clear" w:pos="765"/>
                <w:tab w:val="left" w:pos="863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</w:t>
            </w:r>
            <w:r w:rsidR="00C77D6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556893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9999BAD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F6389B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E6566B" w14:textId="3B70BF5F" w:rsidR="000507B0" w:rsidRPr="006D0BBA" w:rsidRDefault="000507B0" w:rsidP="000507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794">
              <w:rPr>
                <w:rFonts w:ascii="Angsana New" w:hAnsi="Angsana New"/>
                <w:sz w:val="30"/>
                <w:szCs w:val="30"/>
              </w:rPr>
              <w:t>(3,236)</w:t>
            </w:r>
          </w:p>
        </w:tc>
      </w:tr>
      <w:tr w:rsidR="000507B0" w:rsidRPr="006D0BBA" w14:paraId="0EA3E114" w14:textId="77777777" w:rsidTr="00F07621">
        <w:tc>
          <w:tcPr>
            <w:tcW w:w="4122" w:type="dxa"/>
            <w:shd w:val="clear" w:color="auto" w:fill="auto"/>
          </w:tcPr>
          <w:p w14:paraId="0F2D906C" w14:textId="77777777" w:rsidR="000507B0" w:rsidRPr="006D0BBA" w:rsidRDefault="000507B0" w:rsidP="000507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0BB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0A2D8A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81EAB7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2163152" w14:textId="59B749AE" w:rsidR="000507B0" w:rsidRPr="006D0BBA" w:rsidRDefault="00904BC1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9,579</w:t>
            </w:r>
          </w:p>
        </w:tc>
        <w:tc>
          <w:tcPr>
            <w:tcW w:w="236" w:type="dxa"/>
            <w:shd w:val="clear" w:color="auto" w:fill="auto"/>
          </w:tcPr>
          <w:p w14:paraId="286ECB2A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D74E2D3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2E9DF5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6E89A9" w14:textId="5F266CC0" w:rsidR="000507B0" w:rsidRPr="006D0BBA" w:rsidRDefault="000507B0" w:rsidP="000507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E12B4B"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</w:tr>
      <w:tr w:rsidR="000507B0" w:rsidRPr="006D0BBA" w14:paraId="09F5531B" w14:textId="77777777" w:rsidTr="00F07621">
        <w:tc>
          <w:tcPr>
            <w:tcW w:w="4122" w:type="dxa"/>
            <w:shd w:val="clear" w:color="auto" w:fill="auto"/>
          </w:tcPr>
          <w:p w14:paraId="3FFE7716" w14:textId="77777777" w:rsidR="000507B0" w:rsidRPr="006D0BBA" w:rsidRDefault="000507B0" w:rsidP="000507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BBA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6D0BBA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2B5106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01857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28E2F" w14:textId="7B0B2D6A" w:rsidR="000507B0" w:rsidRPr="00F07621" w:rsidRDefault="005C35A9" w:rsidP="000507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904BC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56CF9" w14:textId="77777777" w:rsidR="000507B0" w:rsidRPr="006D0BBA" w:rsidRDefault="000507B0" w:rsidP="000507B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E428CBC" w14:textId="77777777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1DE0F0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B2C75" w14:textId="4FDF6937" w:rsidR="000507B0" w:rsidRPr="0078770A" w:rsidRDefault="000507B0" w:rsidP="0078770A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78770A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0507B0" w:rsidRPr="006D0BBA" w14:paraId="1FEFD656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2381FB0B" w14:textId="77777777" w:rsidR="000507B0" w:rsidRPr="006D0BBA" w:rsidRDefault="000507B0" w:rsidP="000507B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B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88C5E" w14:textId="0D9F5F0B" w:rsidR="000507B0" w:rsidRPr="006D0BBA" w:rsidRDefault="005C35A9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D550D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7DD4E8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D8B31" w14:textId="6CFDB4CE" w:rsidR="000507B0" w:rsidRPr="006D0BBA" w:rsidRDefault="005C35A9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</w:t>
            </w:r>
            <w:r w:rsidR="00C77D64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1B882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027AD" w14:textId="00AE7B15" w:rsidR="000507B0" w:rsidRPr="006D0BBA" w:rsidRDefault="000507B0" w:rsidP="000507B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877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FEC029" w14:textId="77777777" w:rsidR="000507B0" w:rsidRPr="006D0BBA" w:rsidRDefault="000507B0" w:rsidP="0005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B417" w14:textId="0FFD63AC" w:rsidR="000507B0" w:rsidRPr="006D0BBA" w:rsidRDefault="000507B0" w:rsidP="000507B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0C6">
              <w:rPr>
                <w:rFonts w:ascii="Angsana New" w:hAnsi="Angsana New"/>
                <w:b/>
                <w:bCs/>
                <w:sz w:val="30"/>
                <w:szCs w:val="30"/>
              </w:rPr>
              <w:t>45,651</w:t>
            </w:r>
          </w:p>
        </w:tc>
      </w:tr>
    </w:tbl>
    <w:p w14:paraId="14149F23" w14:textId="238843EC" w:rsidR="00D60EE0" w:rsidRDefault="00D60EE0">
      <w:pPr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55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24"/>
      </w:tblGrid>
      <w:tr w:rsidR="008314B9" w:rsidRPr="00EF0C61" w14:paraId="1FF37C57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0F69587C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4340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shd w:val="clear" w:color="auto" w:fill="auto"/>
          </w:tcPr>
          <w:p w14:paraId="577433C9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4B9" w:rsidRPr="00EF0C61" w14:paraId="3C709B13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5AF5D2AC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39FEBC0" w14:textId="48A91B53" w:rsidR="008314B9" w:rsidRPr="00EF0C61" w:rsidRDefault="00585051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923E15E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089AAF8" w14:textId="2DD6EF12" w:rsidR="008314B9" w:rsidRPr="00EF0C61" w:rsidRDefault="00585051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8314B9" w:rsidRPr="00EF0C61" w14:paraId="3F69786B" w14:textId="77777777" w:rsidTr="00F07621">
        <w:trPr>
          <w:tblHeader/>
        </w:trPr>
        <w:tc>
          <w:tcPr>
            <w:tcW w:w="4122" w:type="dxa"/>
            <w:shd w:val="clear" w:color="auto" w:fill="auto"/>
          </w:tcPr>
          <w:p w14:paraId="46F9FD79" w14:textId="77777777" w:rsidR="008314B9" w:rsidRPr="00EF0C61" w:rsidRDefault="008314B9" w:rsidP="0099367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7DDA87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A356980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1D221A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EB207AE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5EDD5595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6C2917E2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86225F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E19EA8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906E86" w14:textId="77777777" w:rsidR="008314B9" w:rsidRPr="00EF0C61" w:rsidRDefault="008314B9" w:rsidP="0099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0ECB5D7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08C48E" w14:textId="77777777" w:rsidR="008314B9" w:rsidRPr="00EF0C61" w:rsidRDefault="008314B9" w:rsidP="0099367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F0C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5051" w:rsidRPr="00EF0C61" w14:paraId="6AA9A83A" w14:textId="77777777" w:rsidTr="00F07621">
        <w:tc>
          <w:tcPr>
            <w:tcW w:w="4122" w:type="dxa"/>
            <w:shd w:val="clear" w:color="auto" w:fill="auto"/>
          </w:tcPr>
          <w:p w14:paraId="4C3D6BE0" w14:textId="77777777" w:rsidR="00585051" w:rsidRPr="00EF0C61" w:rsidRDefault="00585051" w:rsidP="005850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B604365" w14:textId="77777777" w:rsidR="00585051" w:rsidRPr="00EF0C61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065D6B" w14:textId="77777777" w:rsidR="00585051" w:rsidRPr="00EF0C61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A3AC914" w14:textId="640F4CF2" w:rsidR="00585051" w:rsidRPr="00EF0C61" w:rsidRDefault="005C35A9" w:rsidP="005850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904BC1">
              <w:rPr>
                <w:rFonts w:ascii="Angsana New" w:hAnsi="Angsana New"/>
                <w:sz w:val="30"/>
                <w:szCs w:val="30"/>
                <w:lang w:val="en-US"/>
              </w:rPr>
              <w:t>3,464</w:t>
            </w:r>
          </w:p>
        </w:tc>
        <w:tc>
          <w:tcPr>
            <w:tcW w:w="236" w:type="dxa"/>
            <w:shd w:val="clear" w:color="auto" w:fill="auto"/>
          </w:tcPr>
          <w:p w14:paraId="3C410418" w14:textId="77777777" w:rsidR="00585051" w:rsidRPr="00EF0C61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546E210" w14:textId="77777777" w:rsidR="00585051" w:rsidRPr="00EF0C61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5B5562" w14:textId="77777777" w:rsidR="00585051" w:rsidRPr="00EF0C61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9E754B6" w14:textId="1B286F4A" w:rsidR="00585051" w:rsidRPr="00EF0C61" w:rsidRDefault="00585051" w:rsidP="0058505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7BCB">
              <w:rPr>
                <w:rFonts w:ascii="Angsana New" w:hAnsi="Angsana New"/>
                <w:sz w:val="30"/>
                <w:szCs w:val="30"/>
                <w:lang w:val="en-US"/>
              </w:rPr>
              <w:t>209,124</w:t>
            </w:r>
          </w:p>
        </w:tc>
      </w:tr>
      <w:tr w:rsidR="00585051" w:rsidRPr="00EF0C61" w14:paraId="3F310F33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09A7984F" w14:textId="77777777" w:rsidR="00585051" w:rsidRPr="00EF0C61" w:rsidRDefault="00585051" w:rsidP="0058505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D8ABD00" w14:textId="6C42B7AA" w:rsidR="00585051" w:rsidRPr="00EF0C61" w:rsidRDefault="005C35A9" w:rsidP="0058505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81B2F1" w14:textId="77777777" w:rsidR="00585051" w:rsidRPr="00EF0C61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BAB0D3" w14:textId="67EEC7AB" w:rsidR="00585051" w:rsidRPr="00EF0C61" w:rsidRDefault="005C35A9" w:rsidP="005850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904BC1">
              <w:rPr>
                <w:rFonts w:ascii="Angsana New" w:hAnsi="Angsana New"/>
                <w:sz w:val="30"/>
                <w:szCs w:val="30"/>
                <w:lang w:bidi="th-TH"/>
              </w:rPr>
              <w:t>2,693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1E705B" w14:textId="77777777" w:rsidR="00585051" w:rsidRPr="00EF0C61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C94DDE" w14:textId="7833A6AD" w:rsidR="00585051" w:rsidRPr="00EF0C61" w:rsidRDefault="00585051" w:rsidP="00585051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BD0C65" w14:textId="77777777" w:rsidR="00585051" w:rsidRPr="00EF0C61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917B39" w14:textId="1C4B2A29" w:rsidR="00585051" w:rsidRPr="00EF0C61" w:rsidRDefault="00585051" w:rsidP="0058505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 w:rsidRPr="009743ED">
              <w:rPr>
                <w:rFonts w:ascii="Angsana New" w:hAnsi="Angsana New"/>
                <w:sz w:val="30"/>
                <w:szCs w:val="30"/>
                <w:lang w:bidi="th-TH"/>
              </w:rPr>
              <w:t>41,825</w:t>
            </w:r>
          </w:p>
        </w:tc>
      </w:tr>
      <w:tr w:rsidR="005C35A9" w:rsidRPr="00EA0C54" w14:paraId="38E7AC76" w14:textId="77777777" w:rsidTr="00F07621">
        <w:trPr>
          <w:trHeight w:val="443"/>
        </w:trPr>
        <w:tc>
          <w:tcPr>
            <w:tcW w:w="4122" w:type="dxa"/>
            <w:shd w:val="clear" w:color="auto" w:fill="auto"/>
          </w:tcPr>
          <w:p w14:paraId="5820FB08" w14:textId="77777777" w:rsidR="005C35A9" w:rsidRPr="00EA0C54" w:rsidRDefault="005C35A9" w:rsidP="005C35A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44B4424" w14:textId="77777777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81D193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D51CC98" w14:textId="3E00F7AF" w:rsidR="005C35A9" w:rsidRPr="00EF0C61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 w:right="-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</w:t>
            </w:r>
            <w:r w:rsidR="00C77D6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622B50A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C8827F6" w14:textId="77777777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71CE59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061F32" w14:textId="4A8D6337" w:rsidR="005C35A9" w:rsidRPr="00EF0C61" w:rsidRDefault="005C35A9" w:rsidP="005C35A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4C28">
              <w:rPr>
                <w:rFonts w:ascii="Angsana New" w:hAnsi="Angsana New"/>
                <w:sz w:val="30"/>
                <w:szCs w:val="30"/>
              </w:rPr>
              <w:t>(3,236)</w:t>
            </w:r>
          </w:p>
        </w:tc>
      </w:tr>
      <w:tr w:rsidR="005C35A9" w:rsidRPr="00EA0C54" w14:paraId="4115B6EF" w14:textId="77777777" w:rsidTr="00F07621">
        <w:tc>
          <w:tcPr>
            <w:tcW w:w="4122" w:type="dxa"/>
            <w:shd w:val="clear" w:color="auto" w:fill="auto"/>
          </w:tcPr>
          <w:p w14:paraId="2AD008E7" w14:textId="77777777" w:rsidR="005C35A9" w:rsidRPr="00EA0C54" w:rsidRDefault="005C35A9" w:rsidP="005C35A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F25E30" w14:textId="77777777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1409DE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5CB467D" w14:textId="6A9F7569" w:rsidR="005C35A9" w:rsidRPr="00EF0C61" w:rsidRDefault="00904BC1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8,300</w:t>
            </w:r>
          </w:p>
        </w:tc>
        <w:tc>
          <w:tcPr>
            <w:tcW w:w="236" w:type="dxa"/>
            <w:shd w:val="clear" w:color="auto" w:fill="auto"/>
          </w:tcPr>
          <w:p w14:paraId="225C1622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1C9DF55" w14:textId="77777777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99691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623EF2" w14:textId="5AEC24E0" w:rsidR="005C35A9" w:rsidRPr="00EF0C61" w:rsidRDefault="005C35A9" w:rsidP="005C35A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</w:rPr>
            </w:pPr>
            <w:r w:rsidRPr="00003420">
              <w:rPr>
                <w:rFonts w:ascii="Angsana New" w:hAnsi="Angsana New"/>
                <w:sz w:val="30"/>
                <w:szCs w:val="30"/>
              </w:rPr>
              <w:t>6,737</w:t>
            </w:r>
          </w:p>
        </w:tc>
      </w:tr>
      <w:tr w:rsidR="005C35A9" w:rsidRPr="00EA0C54" w14:paraId="78D61BC5" w14:textId="77777777" w:rsidTr="00F07621">
        <w:tc>
          <w:tcPr>
            <w:tcW w:w="4122" w:type="dxa"/>
            <w:shd w:val="clear" w:color="auto" w:fill="auto"/>
          </w:tcPr>
          <w:p w14:paraId="7917D3AD" w14:textId="77777777" w:rsidR="005C35A9" w:rsidRPr="00EF0C61" w:rsidRDefault="005C35A9" w:rsidP="005C35A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C61">
              <w:rPr>
                <w:rFonts w:ascii="Angsana New" w:hAnsi="Angsana New"/>
                <w:sz w:val="30"/>
                <w:szCs w:val="30"/>
                <w:cs/>
              </w:rPr>
              <w:t>ภาษีงวด</w:t>
            </w:r>
            <w:r w:rsidRPr="00EF0C61">
              <w:rPr>
                <w:rFonts w:ascii="Angsana New" w:hAnsi="Angsana New" w:hint="cs"/>
                <w:sz w:val="30"/>
                <w:szCs w:val="30"/>
                <w:cs/>
              </w:rPr>
              <w:t>ก่อนๆ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0806C" w14:textId="77777777" w:rsidR="005C35A9" w:rsidRPr="00EF0C61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EB6A5A" w14:textId="77777777" w:rsidR="005C35A9" w:rsidRPr="00EF0C61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E49A" w14:textId="733FF9ED" w:rsidR="005C35A9" w:rsidRPr="00F07621" w:rsidRDefault="005C35A9" w:rsidP="005C35A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</w:t>
            </w:r>
            <w:r w:rsidR="00904BC1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D9C9F" w14:textId="77777777" w:rsidR="005C35A9" w:rsidRPr="00EF0C61" w:rsidRDefault="005C35A9" w:rsidP="005C35A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28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34E4DD7" w14:textId="77777777" w:rsidR="005C35A9" w:rsidRPr="00EF0C61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CEEEC" w14:textId="77777777" w:rsidR="005C35A9" w:rsidRPr="00EF0C61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A7F5" w14:textId="7537ADFE" w:rsidR="005C35A9" w:rsidRPr="00EF0C61" w:rsidRDefault="005C35A9" w:rsidP="005C35A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21">
              <w:rPr>
                <w:rFonts w:ascii="Angsana New" w:hAnsi="Angsana New"/>
                <w:bCs/>
                <w:sz w:val="30"/>
                <w:szCs w:val="30"/>
              </w:rPr>
              <w:t>325</w:t>
            </w:r>
          </w:p>
        </w:tc>
      </w:tr>
      <w:tr w:rsidR="005C35A9" w:rsidRPr="00EA0C54" w14:paraId="09CB3AB1" w14:textId="77777777" w:rsidTr="00F07621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48F4567E" w14:textId="77777777" w:rsidR="005C35A9" w:rsidRPr="00EA0C54" w:rsidRDefault="005C35A9" w:rsidP="005C35A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6F869" w14:textId="1A234D9C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94CFC8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3D3E4" w14:textId="7597A191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</w:t>
            </w:r>
            <w:r w:rsidR="00C77D64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4C06D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6D870" w14:textId="482DF70C" w:rsidR="005C35A9" w:rsidRPr="00EA0C54" w:rsidRDefault="005C35A9" w:rsidP="005C35A9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49F50F" w14:textId="77777777" w:rsidR="005C35A9" w:rsidRPr="00EA0C54" w:rsidRDefault="005C35A9" w:rsidP="005C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B3F61" w14:textId="036DD152" w:rsidR="005C35A9" w:rsidRPr="00EA0C54" w:rsidRDefault="005C35A9" w:rsidP="005C35A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E8D">
              <w:rPr>
                <w:rFonts w:ascii="Angsana New" w:hAnsi="Angsana New"/>
                <w:b/>
                <w:bCs/>
                <w:sz w:val="30"/>
                <w:szCs w:val="30"/>
              </w:rPr>
              <w:t>45,651</w:t>
            </w:r>
          </w:p>
        </w:tc>
      </w:tr>
    </w:tbl>
    <w:p w14:paraId="54975298" w14:textId="77777777" w:rsidR="008314B9" w:rsidRPr="00655FE4" w:rsidRDefault="008314B9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1A7A14" w:rsidRPr="00EA0C54" w14:paraId="257AB0F1" w14:textId="77777777" w:rsidTr="008D3BA7">
        <w:trPr>
          <w:gridAfter w:val="1"/>
          <w:wAfter w:w="6" w:type="dxa"/>
          <w:tblHeader/>
        </w:trPr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4C487732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4" w:type="dxa"/>
            <w:gridSpan w:val="7"/>
            <w:tcBorders>
              <w:bottom w:val="nil"/>
            </w:tcBorders>
            <w:shd w:val="clear" w:color="auto" w:fill="auto"/>
            <w:vAlign w:val="bottom"/>
          </w:tcPr>
          <w:p w14:paraId="13119B2C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E007EF">
              <w:rPr>
                <w:rFonts w:ascii="Angsana New" w:hAnsi="Angsana New"/>
                <w:bCs/>
                <w:sz w:val="30"/>
                <w:szCs w:val="30"/>
              </w:rPr>
              <w:t xml:space="preserve">/ </w:t>
            </w:r>
            <w:r w:rsidR="00C464D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A14" w:rsidRPr="00EA0C54" w14:paraId="519C6E12" w14:textId="77777777" w:rsidTr="008D3BA7">
        <w:trPr>
          <w:tblHeader/>
        </w:trPr>
        <w:tc>
          <w:tcPr>
            <w:tcW w:w="4122" w:type="dxa"/>
            <w:shd w:val="clear" w:color="auto" w:fill="auto"/>
          </w:tcPr>
          <w:p w14:paraId="6EE2CBBD" w14:textId="77777777" w:rsidR="001A7A14" w:rsidRPr="003305A8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305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DAF08BA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EEE6CD0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BD1259A" w14:textId="77777777" w:rsidR="001A7A14" w:rsidRPr="00EA0C54" w:rsidRDefault="001A7A14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81954" w:rsidRPr="00EA0C54" w14:paraId="6BD32BC7" w14:textId="77777777" w:rsidTr="008D3BA7">
        <w:trPr>
          <w:tblHeader/>
        </w:trPr>
        <w:tc>
          <w:tcPr>
            <w:tcW w:w="4122" w:type="dxa"/>
            <w:shd w:val="clear" w:color="auto" w:fill="auto"/>
          </w:tcPr>
          <w:p w14:paraId="79377C61" w14:textId="53B05CE3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AB9F41" w14:textId="2B8964F6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30970E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C3E3F05" w14:textId="57DA90C5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B044D27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7F109CB1" w14:textId="44FFB29F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B58361A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42204A67" w14:textId="056F5514" w:rsidR="00E81954" w:rsidRPr="00EA0C54" w:rsidRDefault="00585051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</w:tr>
      <w:tr w:rsidR="00E81954" w:rsidRPr="00EA0C54" w14:paraId="4197B52E" w14:textId="77777777" w:rsidTr="008D3BA7">
        <w:trPr>
          <w:gridAfter w:val="1"/>
          <w:wAfter w:w="6" w:type="dxa"/>
          <w:tblHeader/>
        </w:trPr>
        <w:tc>
          <w:tcPr>
            <w:tcW w:w="4122" w:type="dxa"/>
            <w:shd w:val="clear" w:color="auto" w:fill="auto"/>
          </w:tcPr>
          <w:p w14:paraId="1F4373BF" w14:textId="77777777" w:rsidR="00E81954" w:rsidRPr="00EA0C54" w:rsidRDefault="00E81954" w:rsidP="00E81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44" w:type="dxa"/>
            <w:gridSpan w:val="7"/>
            <w:shd w:val="clear" w:color="auto" w:fill="auto"/>
          </w:tcPr>
          <w:p w14:paraId="79BC2300" w14:textId="77777777" w:rsidR="00E81954" w:rsidRPr="00EA0C54" w:rsidRDefault="00E81954" w:rsidP="00E8195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A0C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5051" w:rsidRPr="00EA0C54" w14:paraId="5230AF8B" w14:textId="77777777" w:rsidTr="008D3BA7">
        <w:tc>
          <w:tcPr>
            <w:tcW w:w="4122" w:type="dxa"/>
            <w:tcBorders>
              <w:bottom w:val="nil"/>
            </w:tcBorders>
            <w:shd w:val="clear" w:color="auto" w:fill="auto"/>
          </w:tcPr>
          <w:p w14:paraId="740E7B0D" w14:textId="77777777" w:rsidR="00585051" w:rsidRPr="00EA0C54" w:rsidRDefault="00585051" w:rsidP="0058505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A939DA7" w14:textId="2DD4FE8F" w:rsidR="00585051" w:rsidRPr="00623373" w:rsidRDefault="00BF271B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C77D64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B80B0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77D64">
              <w:rPr>
                <w:rFonts w:ascii="Angsana New" w:hAnsi="Angsana New"/>
                <w:sz w:val="30"/>
                <w:szCs w:val="30"/>
                <w:lang w:bidi="th-TH"/>
              </w:rPr>
              <w:t>272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13FA4B" w14:textId="77777777" w:rsidR="00585051" w:rsidRPr="00EA0C5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575D4ED" w14:textId="35050587" w:rsidR="00585051" w:rsidRPr="00EA0C54" w:rsidRDefault="00585051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F004B">
              <w:rPr>
                <w:rFonts w:ascii="Angsana New" w:hAnsi="Angsana New"/>
                <w:sz w:val="30"/>
                <w:szCs w:val="30"/>
                <w:lang w:bidi="th-TH"/>
              </w:rPr>
              <w:t>29,557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768573" w14:textId="77777777" w:rsidR="00585051" w:rsidRPr="00EA0C5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EA8890" w14:textId="6D5B97FC" w:rsidR="00585051" w:rsidRPr="00623373" w:rsidRDefault="00BF271B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</w:t>
            </w:r>
            <w:r w:rsidR="00B80B07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85B27D" w14:textId="77777777" w:rsidR="00585051" w:rsidRPr="00EA0C5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D1D2567" w14:textId="60638F2E" w:rsidR="00585051" w:rsidRPr="00EA0C54" w:rsidRDefault="00585051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2E3C">
              <w:rPr>
                <w:rFonts w:ascii="Angsana New" w:hAnsi="Angsana New"/>
                <w:sz w:val="30"/>
                <w:szCs w:val="30"/>
                <w:lang w:bidi="th-TH"/>
              </w:rPr>
              <w:t>(1,841)</w:t>
            </w:r>
          </w:p>
        </w:tc>
      </w:tr>
      <w:tr w:rsidR="00585051" w:rsidRPr="00EA0C54" w14:paraId="637581D3" w14:textId="77777777" w:rsidTr="008D3BA7"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</w:tcPr>
          <w:p w14:paraId="30CB3A25" w14:textId="77777777" w:rsidR="00585051" w:rsidRPr="00EA0C54" w:rsidRDefault="00585051" w:rsidP="00585051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25E53" w14:textId="64F1BDA0" w:rsidR="00585051" w:rsidRPr="00623373" w:rsidRDefault="00BF271B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</w:t>
            </w:r>
            <w:r w:rsidR="00B80B07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9A1E5" w14:textId="77777777" w:rsidR="00585051" w:rsidRPr="00EA0C5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49EE4" w14:textId="6C630816" w:rsidR="00585051" w:rsidRPr="00EA0C54" w:rsidRDefault="00585051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75D1">
              <w:rPr>
                <w:rFonts w:ascii="Angsana New" w:hAnsi="Angsana New"/>
                <w:sz w:val="30"/>
                <w:szCs w:val="30"/>
                <w:lang w:bidi="th-TH"/>
              </w:rPr>
              <w:t>(1,841)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005C5C" w14:textId="77777777" w:rsidR="00585051" w:rsidRPr="00EA0C5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EC7E" w14:textId="4D44093E" w:rsidR="00585051" w:rsidRPr="00EA0C54" w:rsidRDefault="00BF271B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B80B07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F48B04" w14:textId="77777777" w:rsidR="00585051" w:rsidRPr="00EA0C5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61236" w14:textId="401D95F0" w:rsidR="00585051" w:rsidRPr="000465C1" w:rsidRDefault="00585051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6DF2">
              <w:rPr>
                <w:rFonts w:ascii="Angsana New" w:hAnsi="Angsana New"/>
                <w:sz w:val="30"/>
                <w:szCs w:val="30"/>
                <w:lang w:bidi="th-TH"/>
              </w:rPr>
              <w:t>1,841</w:t>
            </w:r>
          </w:p>
        </w:tc>
      </w:tr>
      <w:tr w:rsidR="00585051" w:rsidRPr="00EA0C54" w14:paraId="5DD7496A" w14:textId="77777777" w:rsidTr="008D3BA7">
        <w:tc>
          <w:tcPr>
            <w:tcW w:w="4122" w:type="dxa"/>
            <w:tcBorders>
              <w:top w:val="nil"/>
              <w:bottom w:val="nil"/>
            </w:tcBorders>
            <w:shd w:val="clear" w:color="auto" w:fill="auto"/>
          </w:tcPr>
          <w:p w14:paraId="2E025E2F" w14:textId="77777777" w:rsidR="00585051" w:rsidRPr="00EA0C54" w:rsidRDefault="00585051" w:rsidP="00585051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40572" w14:textId="36423416" w:rsidR="00585051" w:rsidRPr="00C83999" w:rsidRDefault="00DF27AE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C77D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B1AE1E" w14:textId="77777777" w:rsidR="00585051" w:rsidRPr="00C83999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1AE94" w14:textId="07E60B74" w:rsidR="00585051" w:rsidRPr="00C83999" w:rsidRDefault="00585051" w:rsidP="0058505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9078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27,716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43635E" w14:textId="77777777" w:rsidR="00585051" w:rsidRPr="00C83999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F3E1" w14:textId="772348C9" w:rsidR="00585051" w:rsidRPr="00DF27AE" w:rsidRDefault="00DF27AE" w:rsidP="00585051">
            <w:pPr>
              <w:pStyle w:val="acctfourfigures"/>
              <w:tabs>
                <w:tab w:val="clear" w:pos="765"/>
              </w:tabs>
              <w:spacing w:line="240" w:lineRule="auto"/>
              <w:ind w:left="-100" w:right="-2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63B357" w14:textId="77777777" w:rsidR="00585051" w:rsidRPr="00C83999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3D7B7" w14:textId="1269FAF8" w:rsidR="00585051" w:rsidRPr="00C83999" w:rsidRDefault="00585051" w:rsidP="0058505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9441B00" w14:textId="54CC9954" w:rsidR="00655FE4" w:rsidRPr="00E668D1" w:rsidRDefault="00655FE4">
      <w:pPr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62"/>
        <w:gridCol w:w="1178"/>
        <w:gridCol w:w="270"/>
        <w:gridCol w:w="1080"/>
        <w:gridCol w:w="270"/>
        <w:gridCol w:w="1260"/>
      </w:tblGrid>
      <w:tr w:rsidR="00CA506A" w:rsidRPr="00EA0C54" w14:paraId="2987E6C4" w14:textId="77777777" w:rsidTr="00FE7500">
        <w:trPr>
          <w:trHeight w:val="137"/>
          <w:tblHeader/>
        </w:trPr>
        <w:tc>
          <w:tcPr>
            <w:tcW w:w="3492" w:type="dxa"/>
            <w:shd w:val="clear" w:color="auto" w:fill="auto"/>
          </w:tcPr>
          <w:p w14:paraId="61E84184" w14:textId="41C6F11C" w:rsidR="00CA506A" w:rsidRPr="00EA0C54" w:rsidRDefault="00655FE4" w:rsidP="0011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br w:type="page"/>
            </w:r>
            <w:r w:rsidR="00E81954">
              <w:br w:type="page"/>
            </w:r>
            <w:r w:rsidR="00E8195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 w:rsidR="00E81954"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262661EF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 w:rsidR="00BF232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6D5C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06A" w:rsidRPr="00EA0C54" w14:paraId="33BA20C4" w14:textId="77777777" w:rsidTr="00FE7500">
        <w:trPr>
          <w:trHeight w:val="68"/>
          <w:tblHeader/>
        </w:trPr>
        <w:tc>
          <w:tcPr>
            <w:tcW w:w="3492" w:type="dxa"/>
            <w:shd w:val="clear" w:color="auto" w:fill="auto"/>
          </w:tcPr>
          <w:p w14:paraId="5DACB7FB" w14:textId="77777777" w:rsidR="00CA506A" w:rsidRPr="00EA0C54" w:rsidRDefault="00CA506A" w:rsidP="0011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1AFCAA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145BCF7E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3BE10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EA0C54">
              <w:rPr>
                <w:rFonts w:ascii="Angsana New" w:hAnsi="Angsana New"/>
                <w:sz w:val="30"/>
                <w:szCs w:val="30"/>
              </w:rPr>
              <w:t>(</w:t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EA0C5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590F2282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4ABC5FF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78946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60EE0" w:rsidRPr="00EA0C54" w14:paraId="42AAD08F" w14:textId="77777777" w:rsidTr="00FE7500">
        <w:trPr>
          <w:trHeight w:val="58"/>
          <w:tblHeader/>
        </w:trPr>
        <w:tc>
          <w:tcPr>
            <w:tcW w:w="3492" w:type="dxa"/>
            <w:shd w:val="clear" w:color="auto" w:fill="auto"/>
          </w:tcPr>
          <w:p w14:paraId="729DC106" w14:textId="77777777" w:rsidR="00D60EE0" w:rsidRPr="00EA0C54" w:rsidRDefault="00D60EE0" w:rsidP="00D60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02ED94" w14:textId="04F8AC21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70611DE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8C530A3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1FE7B1A9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976F12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4A8CD4BD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CA3047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EE0" w:rsidRPr="00EA0C54" w14:paraId="679944B9" w14:textId="77777777" w:rsidTr="00FE7500">
        <w:trPr>
          <w:tblHeader/>
        </w:trPr>
        <w:tc>
          <w:tcPr>
            <w:tcW w:w="3492" w:type="dxa"/>
            <w:shd w:val="clear" w:color="auto" w:fill="auto"/>
          </w:tcPr>
          <w:p w14:paraId="2E0FE3B4" w14:textId="77777777" w:rsidR="00D60EE0" w:rsidRPr="00EA0C54" w:rsidRDefault="00D60EE0" w:rsidP="00D60EE0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29F3D7E" w14:textId="63E42582" w:rsidR="00D60EE0" w:rsidRPr="00E048EF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2206E11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CF612C8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073B8449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4EA14A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08E5346" w14:textId="77777777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1D7188" w14:textId="5C487B10" w:rsidR="00D60EE0" w:rsidRPr="00EA0C54" w:rsidRDefault="00D60EE0" w:rsidP="00D60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A506A" w:rsidRPr="00EA0C54" w14:paraId="01872374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7DEE50A2" w14:textId="77777777" w:rsidR="00CA506A" w:rsidRPr="00EA0C54" w:rsidRDefault="00CA506A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A98587A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A506A" w:rsidRPr="00EA0C54" w14:paraId="6B8552CC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3867D888" w14:textId="484613C1" w:rsidR="00CA506A" w:rsidRPr="00EA0C54" w:rsidRDefault="004D7A8F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850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02EAA683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F02AB01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4674725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111B6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B14097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07DA04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B439A59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06A" w:rsidRPr="00EA0C54" w14:paraId="161234B1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74C64FB9" w14:textId="77777777" w:rsidR="00CA506A" w:rsidRPr="00EA0C54" w:rsidRDefault="00CA506A" w:rsidP="001135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ED5088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9377A01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05030EF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721FFD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41D440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85C97" w14:textId="77777777" w:rsidR="00CA506A" w:rsidRPr="00EA0C54" w:rsidRDefault="00CA506A" w:rsidP="0011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484CF52" w14:textId="77777777" w:rsidR="00CA506A" w:rsidRPr="00EA0C54" w:rsidRDefault="00CA506A" w:rsidP="001135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4D65CFD1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37C163F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auto"/>
          </w:tcPr>
          <w:p w14:paraId="5A6E49F6" w14:textId="56FC6FC1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14,344</w:t>
            </w:r>
          </w:p>
        </w:tc>
        <w:tc>
          <w:tcPr>
            <w:tcW w:w="262" w:type="dxa"/>
          </w:tcPr>
          <w:p w14:paraId="54184712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426B5C2C" w14:textId="7D08A418" w:rsidR="005F6047" w:rsidRPr="00EA0C54" w:rsidRDefault="00B80B07" w:rsidP="004F50B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</w:t>
            </w:r>
            <w:r w:rsidR="00C77D64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BBEDA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3983E09" w14:textId="06A95565" w:rsidR="005F6047" w:rsidRPr="00EA0C54" w:rsidRDefault="00B80B07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90C578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6F48381" w14:textId="6E8BCB26" w:rsidR="005F6047" w:rsidRPr="00EA0C54" w:rsidRDefault="00B80B0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</w:t>
            </w:r>
            <w:r w:rsidR="00C77D6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F6047" w:rsidRPr="00EA0C54" w14:paraId="361C205B" w14:textId="77777777" w:rsidTr="00FE7500">
        <w:trPr>
          <w:trHeight w:val="80"/>
        </w:trPr>
        <w:tc>
          <w:tcPr>
            <w:tcW w:w="3492" w:type="dxa"/>
            <w:shd w:val="clear" w:color="auto" w:fill="auto"/>
          </w:tcPr>
          <w:p w14:paraId="55E26A9A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A208270" w14:textId="7C0C48CF" w:rsidR="005F6047" w:rsidRPr="000465C1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3,680</w:t>
            </w:r>
          </w:p>
        </w:tc>
        <w:tc>
          <w:tcPr>
            <w:tcW w:w="262" w:type="dxa"/>
          </w:tcPr>
          <w:p w14:paraId="7C39037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247B577" w14:textId="67F07ACC" w:rsidR="005F6047" w:rsidRPr="00EA0C54" w:rsidRDefault="00B80B07" w:rsidP="00075E6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0409752B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E0AB6A" w14:textId="293DB8F8" w:rsidR="005F6047" w:rsidRPr="00EA0C54" w:rsidRDefault="00B80B07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CF59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105C9D0" w14:textId="1233A75B" w:rsidR="005F6047" w:rsidRPr="00EA0C54" w:rsidRDefault="00B80B0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5F6047" w:rsidRPr="00EA0C54" w14:paraId="68E73639" w14:textId="77777777" w:rsidTr="00FE7500">
        <w:trPr>
          <w:trHeight w:val="308"/>
        </w:trPr>
        <w:tc>
          <w:tcPr>
            <w:tcW w:w="3492" w:type="dxa"/>
          </w:tcPr>
          <w:p w14:paraId="70121D32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01F6F4B7" w14:textId="76E381B9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2" w:type="dxa"/>
          </w:tcPr>
          <w:p w14:paraId="7A16B32B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3E47CA5" w14:textId="245A47A6" w:rsidR="005F6047" w:rsidRPr="00EA0C54" w:rsidRDefault="00B80B0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EB8CE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4A223" w14:textId="3FEDBB30" w:rsidR="005F6047" w:rsidRPr="00EA0C54" w:rsidRDefault="00B80B07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CD06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333E3C" w14:textId="040A6111" w:rsidR="005F6047" w:rsidRPr="00EA0C54" w:rsidRDefault="00B80B0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C77D64" w:rsidRPr="00EA0C54" w14:paraId="2E3C95D7" w14:textId="77777777" w:rsidTr="00651E38">
        <w:trPr>
          <w:trHeight w:val="308"/>
        </w:trPr>
        <w:tc>
          <w:tcPr>
            <w:tcW w:w="3492" w:type="dxa"/>
          </w:tcPr>
          <w:p w14:paraId="09180BEA" w14:textId="77777777" w:rsidR="00C77D64" w:rsidRPr="00EA0C54" w:rsidRDefault="00C77D64" w:rsidP="00C7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135D5EC2" w14:textId="77777777" w:rsidR="00C77D64" w:rsidRDefault="00C77D64" w:rsidP="00C77D6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659D21" w14:textId="6FB8C04D" w:rsidR="00C77D64" w:rsidRPr="005F6047" w:rsidRDefault="00C77D64" w:rsidP="00C77D64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8,834</w:t>
            </w:r>
          </w:p>
        </w:tc>
        <w:tc>
          <w:tcPr>
            <w:tcW w:w="262" w:type="dxa"/>
          </w:tcPr>
          <w:p w14:paraId="0B49D1D5" w14:textId="77777777" w:rsidR="00C77D64" w:rsidRPr="00EA0C54" w:rsidRDefault="00C77D64" w:rsidP="00C77D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7850792" w14:textId="77777777" w:rsidR="00C77D64" w:rsidRDefault="00C77D64" w:rsidP="00C77D6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68189FB3" w14:textId="544A5135" w:rsidR="00C77D64" w:rsidRPr="00EA0C54" w:rsidRDefault="00C77D64" w:rsidP="00C77D6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</w:t>
            </w:r>
            <w:r w:rsidR="0024110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B37BA2" w14:textId="77777777" w:rsidR="00C77D64" w:rsidRPr="00EA0C54" w:rsidRDefault="00C77D64" w:rsidP="00C7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DA9316E" w14:textId="77777777" w:rsidR="00C77D64" w:rsidRDefault="00C77D64" w:rsidP="00C77D6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79AB504" w14:textId="3B75BC75" w:rsidR="00C77D64" w:rsidRPr="00EA0C54" w:rsidRDefault="00C77D64" w:rsidP="00C77D6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(1,983)</w:t>
            </w:r>
          </w:p>
        </w:tc>
        <w:tc>
          <w:tcPr>
            <w:tcW w:w="270" w:type="dxa"/>
            <w:shd w:val="clear" w:color="auto" w:fill="auto"/>
          </w:tcPr>
          <w:p w14:paraId="351F3903" w14:textId="77777777" w:rsidR="00C77D64" w:rsidRPr="00EA0C54" w:rsidRDefault="00C77D64" w:rsidP="00C77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E9456D1" w14:textId="77777777" w:rsidR="00C77D64" w:rsidRDefault="00C77D64" w:rsidP="00C77D64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  <w:p w14:paraId="333909E0" w14:textId="33D6B78A" w:rsidR="00C77D64" w:rsidRPr="00EA0C54" w:rsidRDefault="00C77D64" w:rsidP="00C77D64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8,039</w:t>
            </w:r>
          </w:p>
        </w:tc>
      </w:tr>
      <w:tr w:rsidR="005F6047" w:rsidRPr="00EA0C54" w14:paraId="6EF871A6" w14:textId="77777777" w:rsidTr="00FE7500">
        <w:trPr>
          <w:trHeight w:val="308"/>
        </w:trPr>
        <w:tc>
          <w:tcPr>
            <w:tcW w:w="3492" w:type="dxa"/>
          </w:tcPr>
          <w:p w14:paraId="654D2D2C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5CCAE98B" w14:textId="593A8D31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1,754</w:t>
            </w:r>
          </w:p>
        </w:tc>
        <w:tc>
          <w:tcPr>
            <w:tcW w:w="262" w:type="dxa"/>
          </w:tcPr>
          <w:p w14:paraId="6F6E5D4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77FE2AB6" w14:textId="20D3839F" w:rsidR="005F6047" w:rsidRPr="00EA0C54" w:rsidRDefault="00B80B07" w:rsidP="00B80B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6CB97CEE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A9732" w14:textId="2713EC4F" w:rsidR="005F6047" w:rsidRPr="00EA0C54" w:rsidRDefault="00B80B07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871FD3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4DCA025" w14:textId="1D676F5D" w:rsidR="005F6047" w:rsidRPr="00D74C51" w:rsidRDefault="00B80B0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1,951</w:t>
            </w:r>
          </w:p>
        </w:tc>
      </w:tr>
      <w:tr w:rsidR="005F6047" w:rsidRPr="00EA0C54" w14:paraId="0502AAF3" w14:textId="77777777" w:rsidTr="00FE7500">
        <w:trPr>
          <w:trHeight w:val="308"/>
        </w:trPr>
        <w:tc>
          <w:tcPr>
            <w:tcW w:w="3492" w:type="dxa"/>
          </w:tcPr>
          <w:p w14:paraId="4C2CE5B7" w14:textId="77777777" w:rsid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</w:tcPr>
          <w:p w14:paraId="7175736C" w14:textId="0728628F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62" w:type="dxa"/>
          </w:tcPr>
          <w:p w14:paraId="41D9DD30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E074417" w14:textId="7426FBFC" w:rsidR="005F6047" w:rsidRDefault="00B80B0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C1566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B5DCB3C" w14:textId="43E9BEEE" w:rsidR="005F6047" w:rsidRPr="00765ACD" w:rsidRDefault="00B80B07" w:rsidP="00F0762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(667)</w:t>
            </w:r>
          </w:p>
        </w:tc>
        <w:tc>
          <w:tcPr>
            <w:tcW w:w="270" w:type="dxa"/>
            <w:shd w:val="clear" w:color="auto" w:fill="auto"/>
          </w:tcPr>
          <w:p w14:paraId="684AAD30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E2F5F6" w14:textId="26D08F32" w:rsidR="005F6047" w:rsidRDefault="00B80B0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5F6047" w:rsidRPr="00EA0C54" w14:paraId="0CF7A9CD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5264D1D1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218D8" w14:textId="5AE03EC4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29,557</w:t>
            </w:r>
          </w:p>
        </w:tc>
        <w:tc>
          <w:tcPr>
            <w:tcW w:w="262" w:type="dxa"/>
          </w:tcPr>
          <w:p w14:paraId="170FC8C0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51CA8" w14:textId="3941BB0E" w:rsidR="005F6047" w:rsidRPr="00E97BCB" w:rsidRDefault="00B80B07" w:rsidP="00E97BC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77D64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793323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B7645" w14:textId="21BB53DA" w:rsidR="005F6047" w:rsidRPr="00F170DE" w:rsidRDefault="00B80B07" w:rsidP="00F0762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77D64"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E50384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4BF9C" w14:textId="2DAF5B72" w:rsidR="005F6047" w:rsidRPr="005F6047" w:rsidRDefault="00BF271B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77D64">
              <w:rPr>
                <w:rFonts w:ascii="Angsana New" w:hAnsi="Angsana New"/>
                <w:b/>
                <w:bCs/>
                <w:sz w:val="30"/>
                <w:szCs w:val="30"/>
              </w:rPr>
              <w:t>6,272</w:t>
            </w:r>
          </w:p>
        </w:tc>
      </w:tr>
      <w:tr w:rsidR="005F6047" w:rsidRPr="00EA0C54" w14:paraId="08289D10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1439E721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64A5AC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34724E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5311E45D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72AF4E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3646" w14:textId="77777777" w:rsidR="005F6047" w:rsidRPr="00EA0C54" w:rsidRDefault="005F6047" w:rsidP="005F604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7B0DD9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CEFF66" w14:textId="77777777" w:rsidR="005F6047" w:rsidRPr="00EA0C54" w:rsidRDefault="005F604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722F9E8A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191E1A59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2E59044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DC4291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BF2818E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60E5FF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4576E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AF119" w14:textId="77777777" w:rsidR="005F6047" w:rsidRPr="00EA0C54" w:rsidRDefault="005F6047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8039A1" w14:textId="77777777" w:rsidR="005F6047" w:rsidRPr="00EA0C54" w:rsidRDefault="005F604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047" w:rsidRPr="00EA0C54" w14:paraId="30EEFFDD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27E21829" w14:textId="77777777" w:rsidR="005F6047" w:rsidRPr="00EA0C54" w:rsidRDefault="005F6047" w:rsidP="005F60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7C59278" w14:textId="4623A4A5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(719)</w:t>
            </w:r>
          </w:p>
        </w:tc>
        <w:tc>
          <w:tcPr>
            <w:tcW w:w="262" w:type="dxa"/>
          </w:tcPr>
          <w:p w14:paraId="6190DA90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D1D9F68" w14:textId="00767D15" w:rsidR="005F6047" w:rsidRPr="00EA0C54" w:rsidRDefault="00B80B07" w:rsidP="00B80B0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44790B22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ACF396" w14:textId="3D113356" w:rsidR="005F6047" w:rsidRPr="00EA0C54" w:rsidRDefault="00C15408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09B255" w14:textId="77777777" w:rsidR="005F6047" w:rsidRPr="00EA0C54" w:rsidRDefault="005F6047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0B55FF" w14:textId="7054986E" w:rsidR="005F6047" w:rsidRPr="00EA0C54" w:rsidRDefault="005B1099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B80B0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6047" w:rsidRPr="00EA0C54" w14:paraId="7CC20886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5BDA8E29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A8CA2AB" w14:textId="014E90AD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(1,122)</w:t>
            </w:r>
          </w:p>
        </w:tc>
        <w:tc>
          <w:tcPr>
            <w:tcW w:w="262" w:type="dxa"/>
          </w:tcPr>
          <w:p w14:paraId="304969EA" w14:textId="77777777" w:rsidR="005F6047" w:rsidRPr="00EA0C54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B711026" w14:textId="61323EA9" w:rsidR="005F6047" w:rsidRPr="00EA0C54" w:rsidRDefault="005B1099" w:rsidP="007201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0" w:type="dxa"/>
            <w:shd w:val="clear" w:color="auto" w:fill="auto"/>
          </w:tcPr>
          <w:p w14:paraId="0B8548FD" w14:textId="77777777" w:rsidR="005F6047" w:rsidRPr="00EA0C54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DDAD2" w14:textId="5D5C6811" w:rsidR="005F6047" w:rsidRPr="00EA0C54" w:rsidRDefault="00C15408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D053A7" w14:textId="77777777" w:rsidR="005F6047" w:rsidRPr="00EA0C54" w:rsidRDefault="005F6047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25EB55" w14:textId="571FCEF0" w:rsidR="005F6047" w:rsidRPr="00EA0C54" w:rsidRDefault="005B1099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(1,217)</w:t>
            </w:r>
          </w:p>
        </w:tc>
      </w:tr>
      <w:tr w:rsidR="00BF271B" w:rsidRPr="00EA0C54" w14:paraId="213BB5F2" w14:textId="77777777" w:rsidTr="00FE7500">
        <w:trPr>
          <w:trHeight w:val="68"/>
        </w:trPr>
        <w:tc>
          <w:tcPr>
            <w:tcW w:w="3492" w:type="dxa"/>
            <w:shd w:val="clear" w:color="auto" w:fill="auto"/>
          </w:tcPr>
          <w:p w14:paraId="4DB8095D" w14:textId="32F9731F" w:rsidR="00BF271B" w:rsidRDefault="00BF271B" w:rsidP="005F604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ค่าเสื่อมราคาอุปกรณ์โครงข่าย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84C17D8" w14:textId="26C24C52" w:rsidR="00BF271B" w:rsidRDefault="00BF271B" w:rsidP="00DD7632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0A3B71E5" w14:textId="77777777" w:rsidR="00BF271B" w:rsidRPr="00EA0C54" w:rsidRDefault="00BF271B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58D090D" w14:textId="3F9EEFB9" w:rsidR="00BF271B" w:rsidRPr="005B1099" w:rsidRDefault="005B1099" w:rsidP="007201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(1,829)</w:t>
            </w:r>
          </w:p>
        </w:tc>
        <w:tc>
          <w:tcPr>
            <w:tcW w:w="270" w:type="dxa"/>
            <w:shd w:val="clear" w:color="auto" w:fill="auto"/>
          </w:tcPr>
          <w:p w14:paraId="2EA10DAB" w14:textId="77777777" w:rsidR="00BF271B" w:rsidRPr="00EA0C54" w:rsidRDefault="00BF271B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9619B5" w14:textId="4F5F6166" w:rsidR="00BF271B" w:rsidRPr="00EA0C54" w:rsidRDefault="005B1099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65249F" w14:textId="77777777" w:rsidR="00BF271B" w:rsidRPr="00EA0C54" w:rsidRDefault="00BF271B" w:rsidP="005F604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3AC8F2" w14:textId="11755F29" w:rsidR="00BF271B" w:rsidRPr="00EA0C54" w:rsidRDefault="005B1099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(1,829)</w:t>
            </w:r>
          </w:p>
        </w:tc>
      </w:tr>
      <w:tr w:rsidR="005F6047" w:rsidRPr="00EA0C54" w14:paraId="0731B7C6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3ACDE50E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924FA" w14:textId="5A8F43C7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(1,841)</w:t>
            </w:r>
          </w:p>
        </w:tc>
        <w:tc>
          <w:tcPr>
            <w:tcW w:w="262" w:type="dxa"/>
          </w:tcPr>
          <w:p w14:paraId="306C4AF6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4856D" w14:textId="5C89DBE8" w:rsidR="005F6047" w:rsidRPr="005F6047" w:rsidRDefault="005B1099" w:rsidP="009665FE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B80B07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FF7A12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AC559" w14:textId="5ED06A81" w:rsidR="005F6047" w:rsidRPr="005F6047" w:rsidRDefault="005B1099" w:rsidP="005F604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71EC1B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9C8E" w14:textId="32A40597" w:rsidR="005F6047" w:rsidRPr="005F6047" w:rsidRDefault="00BF271B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B80B07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F6047" w:rsidRPr="00BF271B" w14:paraId="72B8655F" w14:textId="77777777" w:rsidTr="00FE7500">
        <w:trPr>
          <w:trHeight w:val="152"/>
        </w:trPr>
        <w:tc>
          <w:tcPr>
            <w:tcW w:w="3492" w:type="dxa"/>
            <w:shd w:val="clear" w:color="auto" w:fill="auto"/>
          </w:tcPr>
          <w:p w14:paraId="1963E5A6" w14:textId="77777777" w:rsidR="005F6047" w:rsidRPr="00BF271B" w:rsidRDefault="005F6047" w:rsidP="005F604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286DC60E" w14:textId="77777777" w:rsidR="005F6047" w:rsidRPr="00BF271B" w:rsidRDefault="005F6047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</w:tcPr>
          <w:p w14:paraId="1653DC22" w14:textId="77777777" w:rsidR="005F6047" w:rsidRPr="00BF271B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2A30BE0C" w14:textId="77777777" w:rsidR="005F6047" w:rsidRPr="00BF271B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F7A6F4" w14:textId="77777777" w:rsidR="005F6047" w:rsidRPr="00BF271B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CCBB40" w14:textId="77777777" w:rsidR="005F6047" w:rsidRPr="00BF271B" w:rsidRDefault="005F6047" w:rsidP="005F604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387392" w14:textId="77777777" w:rsidR="005F6047" w:rsidRPr="00BF271B" w:rsidRDefault="005F6047" w:rsidP="005F6047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6B6827B" w14:textId="77777777" w:rsidR="005F6047" w:rsidRPr="00BF271B" w:rsidRDefault="005F6047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6047" w:rsidRPr="00EA0C54" w14:paraId="64099818" w14:textId="77777777" w:rsidTr="00FE7500">
        <w:trPr>
          <w:trHeight w:val="58"/>
        </w:trPr>
        <w:tc>
          <w:tcPr>
            <w:tcW w:w="3492" w:type="dxa"/>
            <w:shd w:val="clear" w:color="auto" w:fill="auto"/>
          </w:tcPr>
          <w:p w14:paraId="2715F2A9" w14:textId="77777777" w:rsidR="005F6047" w:rsidRPr="00EA0C54" w:rsidRDefault="005F6047" w:rsidP="005F604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100B0EB2" w14:textId="0B1F9501" w:rsidR="005F6047" w:rsidRPr="005F6047" w:rsidRDefault="00BF271B" w:rsidP="005F604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27,716</w:t>
            </w:r>
          </w:p>
        </w:tc>
        <w:tc>
          <w:tcPr>
            <w:tcW w:w="262" w:type="dxa"/>
          </w:tcPr>
          <w:p w14:paraId="133F7937" w14:textId="77777777" w:rsidR="005F6047" w:rsidRPr="005F6047" w:rsidRDefault="005F6047" w:rsidP="005F604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0519EF74" w14:textId="5AED962C" w:rsidR="005F6047" w:rsidRPr="005F6047" w:rsidRDefault="00B80B07" w:rsidP="00BA0F8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6E7113">
              <w:rPr>
                <w:rFonts w:ascii="Angsana New" w:hAnsi="Angsana New"/>
                <w:b/>
                <w:bCs/>
                <w:sz w:val="30"/>
                <w:szCs w:val="30"/>
              </w:rPr>
              <w:t>905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03D8A8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19B829D" w14:textId="4037C9B5" w:rsidR="005F6047" w:rsidRPr="00C74C8E" w:rsidRDefault="00B80B07" w:rsidP="00F0762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E7113"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EEBC38" w14:textId="77777777" w:rsidR="005F6047" w:rsidRPr="005F6047" w:rsidRDefault="005F6047" w:rsidP="005F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B77B7F" w14:textId="68DDF0EA" w:rsidR="005F6047" w:rsidRPr="00BF271B" w:rsidRDefault="00BF271B" w:rsidP="00F076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E71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3,161</w:t>
            </w:r>
          </w:p>
        </w:tc>
      </w:tr>
    </w:tbl>
    <w:p w14:paraId="1B1F8CDA" w14:textId="651EE1FF" w:rsidR="00585051" w:rsidRDefault="00585051"/>
    <w:p w14:paraId="6CD0D4D1" w14:textId="22814652" w:rsidR="0023065E" w:rsidRDefault="0023065E"/>
    <w:p w14:paraId="54737CF2" w14:textId="6D8D42DA" w:rsidR="0023065E" w:rsidRDefault="0023065E"/>
    <w:p w14:paraId="5F4A9776" w14:textId="4BA163DB" w:rsidR="0023065E" w:rsidRDefault="0023065E"/>
    <w:p w14:paraId="0980A82C" w14:textId="77777777" w:rsidR="0023065E" w:rsidRDefault="0023065E"/>
    <w:tbl>
      <w:tblPr>
        <w:tblW w:w="9072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62"/>
        <w:gridCol w:w="1178"/>
        <w:gridCol w:w="270"/>
        <w:gridCol w:w="1080"/>
        <w:gridCol w:w="270"/>
        <w:gridCol w:w="1260"/>
      </w:tblGrid>
      <w:tr w:rsidR="00585051" w:rsidRPr="00EA0C54" w14:paraId="75DA6094" w14:textId="77777777" w:rsidTr="00B251CD">
        <w:trPr>
          <w:trHeight w:val="137"/>
          <w:tblHeader/>
        </w:trPr>
        <w:tc>
          <w:tcPr>
            <w:tcW w:w="3492" w:type="dxa"/>
            <w:shd w:val="clear" w:color="auto" w:fill="auto"/>
          </w:tcPr>
          <w:p w14:paraId="55E991CA" w14:textId="77777777" w:rsidR="00585051" w:rsidRPr="00EA0C54" w:rsidRDefault="00585051" w:rsidP="00B2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5580" w:type="dxa"/>
            <w:gridSpan w:val="7"/>
            <w:shd w:val="clear" w:color="auto" w:fill="auto"/>
          </w:tcPr>
          <w:p w14:paraId="7C8ADA01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</w:t>
            </w:r>
            <w:r w:rsidRPr="00EA0C54">
              <w:rPr>
                <w:rFonts w:ascii="Angsana New" w:hAnsi="Angsana New" w:hint="cs"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051" w:rsidRPr="00EA0C54" w14:paraId="6087F5FB" w14:textId="77777777" w:rsidTr="00B251CD">
        <w:trPr>
          <w:trHeight w:val="68"/>
          <w:tblHeader/>
        </w:trPr>
        <w:tc>
          <w:tcPr>
            <w:tcW w:w="3492" w:type="dxa"/>
            <w:shd w:val="clear" w:color="auto" w:fill="auto"/>
          </w:tcPr>
          <w:p w14:paraId="55B816A9" w14:textId="77777777" w:rsidR="00585051" w:rsidRPr="00EA0C54" w:rsidRDefault="00585051" w:rsidP="00B2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4A25D8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9A77C8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F202D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EA0C54">
              <w:rPr>
                <w:rFonts w:ascii="Angsana New" w:hAnsi="Angsana New"/>
                <w:sz w:val="30"/>
                <w:szCs w:val="30"/>
              </w:rPr>
              <w:t>(</w:t>
            </w: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รายจ่าย)</w:t>
            </w:r>
            <w:r w:rsidRPr="00EA0C54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14:paraId="2864652D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E8A2C1E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CB3A4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85051" w:rsidRPr="00EA0C54" w14:paraId="2CAF3E01" w14:textId="77777777" w:rsidTr="00B251CD">
        <w:trPr>
          <w:trHeight w:val="58"/>
          <w:tblHeader/>
        </w:trPr>
        <w:tc>
          <w:tcPr>
            <w:tcW w:w="3492" w:type="dxa"/>
            <w:shd w:val="clear" w:color="auto" w:fill="auto"/>
          </w:tcPr>
          <w:p w14:paraId="5AF49ADD" w14:textId="77777777" w:rsidR="00585051" w:rsidRPr="00EA0C54" w:rsidRDefault="00585051" w:rsidP="00B2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E5F3B6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</w:tcPr>
          <w:p w14:paraId="34C38EBF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4D47F227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5C21A7E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33D5D7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99F490F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C2A7E2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85051" w:rsidRPr="00EA0C54" w14:paraId="3255D5D9" w14:textId="77777777" w:rsidTr="00B251CD">
        <w:trPr>
          <w:tblHeader/>
        </w:trPr>
        <w:tc>
          <w:tcPr>
            <w:tcW w:w="3492" w:type="dxa"/>
            <w:shd w:val="clear" w:color="auto" w:fill="auto"/>
          </w:tcPr>
          <w:p w14:paraId="59EA68FB" w14:textId="77777777" w:rsidR="00585051" w:rsidRPr="00EA0C54" w:rsidRDefault="00585051" w:rsidP="00B251CD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10CA3D01" w14:textId="77777777" w:rsidR="00585051" w:rsidRPr="00E048EF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3992FE58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7344B89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0C42B13F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9675A1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82BA716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5CBBD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85051" w:rsidRPr="00EA0C54" w14:paraId="53304A80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21F9A48D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12A69FA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5051" w:rsidRPr="00EA0C54" w14:paraId="24A2E80E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7EA6F08E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5677E01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E59E778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A11D12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913728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FDD4A6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D392F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BAAD9B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EA0C54" w14:paraId="4B3A5FE7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18AD2546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57BAD25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4AE3F8E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1BC8FFA2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03A38D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BA60673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526CC0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422EF13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EA0C54" w14:paraId="482E165E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197DFD02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auto"/>
          </w:tcPr>
          <w:p w14:paraId="115FF246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  <w:tc>
          <w:tcPr>
            <w:tcW w:w="262" w:type="dxa"/>
          </w:tcPr>
          <w:p w14:paraId="28DE11EA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A621778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BA7">
              <w:rPr>
                <w:rFonts w:ascii="Angsana New" w:hAnsi="Angsana New"/>
                <w:sz w:val="30"/>
                <w:szCs w:val="30"/>
              </w:rPr>
              <w:t>(3,829)</w:t>
            </w:r>
          </w:p>
        </w:tc>
        <w:tc>
          <w:tcPr>
            <w:tcW w:w="270" w:type="dxa"/>
            <w:shd w:val="clear" w:color="auto" w:fill="auto"/>
          </w:tcPr>
          <w:p w14:paraId="502B5226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FB69CD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16A9D3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7DE10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51BCF">
              <w:rPr>
                <w:rFonts w:ascii="Angsana New" w:hAnsi="Angsana New"/>
                <w:sz w:val="30"/>
                <w:szCs w:val="30"/>
              </w:rPr>
              <w:t>14,344</w:t>
            </w:r>
          </w:p>
        </w:tc>
      </w:tr>
      <w:tr w:rsidR="00585051" w:rsidRPr="00EA0C54" w14:paraId="60BF14CE" w14:textId="77777777" w:rsidTr="00B251CD">
        <w:trPr>
          <w:trHeight w:val="80"/>
        </w:trPr>
        <w:tc>
          <w:tcPr>
            <w:tcW w:w="3492" w:type="dxa"/>
            <w:shd w:val="clear" w:color="auto" w:fill="auto"/>
          </w:tcPr>
          <w:p w14:paraId="2B1CEBA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F89B898" w14:textId="77777777" w:rsidR="00585051" w:rsidRPr="000465C1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262" w:type="dxa"/>
          </w:tcPr>
          <w:p w14:paraId="317B5EE9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64F4D341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075E6E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F5950D0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DFA21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1912A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D5AD58B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4E6AA3">
              <w:rPr>
                <w:rFonts w:ascii="Angsana New" w:hAnsi="Angsana New"/>
                <w:sz w:val="30"/>
                <w:szCs w:val="30"/>
              </w:rPr>
              <w:t>3,680</w:t>
            </w:r>
          </w:p>
        </w:tc>
      </w:tr>
      <w:tr w:rsidR="00585051" w:rsidRPr="00EA0C54" w14:paraId="2DC97348" w14:textId="77777777" w:rsidTr="00B251CD">
        <w:trPr>
          <w:trHeight w:val="308"/>
        </w:trPr>
        <w:tc>
          <w:tcPr>
            <w:tcW w:w="3492" w:type="dxa"/>
          </w:tcPr>
          <w:p w14:paraId="1D8DFE7A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6B68476A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2" w:type="dxa"/>
          </w:tcPr>
          <w:p w14:paraId="1A889716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518D7ED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043AA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09CCF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C990D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28581F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F416F7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585051" w:rsidRPr="00EA0C54" w14:paraId="5DFFAB97" w14:textId="77777777" w:rsidTr="00B251CD">
        <w:trPr>
          <w:trHeight w:val="308"/>
        </w:trPr>
        <w:tc>
          <w:tcPr>
            <w:tcW w:w="3492" w:type="dxa"/>
          </w:tcPr>
          <w:p w14:paraId="245858B7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6C5029DD" w14:textId="77777777" w:rsidR="00585051" w:rsidRPr="00D60EE0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62E4C4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2" w:type="dxa"/>
          </w:tcPr>
          <w:p w14:paraId="1EEF192F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5A5DBB7" w14:textId="77777777" w:rsidR="00585051" w:rsidRDefault="00585051" w:rsidP="00B251C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56EAEBCC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AD3282">
              <w:rPr>
                <w:rFonts w:ascii="Angsana New" w:hAnsi="Angsana New"/>
                <w:sz w:val="30"/>
                <w:szCs w:val="30"/>
              </w:rPr>
              <w:t>1,714</w:t>
            </w:r>
          </w:p>
        </w:tc>
        <w:tc>
          <w:tcPr>
            <w:tcW w:w="270" w:type="dxa"/>
            <w:shd w:val="clear" w:color="auto" w:fill="auto"/>
          </w:tcPr>
          <w:p w14:paraId="0D64D5A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65AB7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6F7309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99CD757" w14:textId="77777777" w:rsidR="00585051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  <w:p w14:paraId="70FE11D9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C70BEB">
              <w:rPr>
                <w:rFonts w:ascii="Angsana New" w:hAnsi="Angsana New"/>
                <w:sz w:val="30"/>
                <w:szCs w:val="30"/>
              </w:rPr>
              <w:t>8,834</w:t>
            </w:r>
          </w:p>
        </w:tc>
      </w:tr>
      <w:tr w:rsidR="00585051" w:rsidRPr="00EA0C54" w14:paraId="2D987EB9" w14:textId="77777777" w:rsidTr="00B251CD">
        <w:trPr>
          <w:trHeight w:val="308"/>
        </w:trPr>
        <w:tc>
          <w:tcPr>
            <w:tcW w:w="3492" w:type="dxa"/>
          </w:tcPr>
          <w:p w14:paraId="3466A024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</w:tcPr>
          <w:p w14:paraId="601A4836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262" w:type="dxa"/>
          </w:tcPr>
          <w:p w14:paraId="6B51363A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59A3D8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3B78"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  <w:tc>
          <w:tcPr>
            <w:tcW w:w="270" w:type="dxa"/>
            <w:shd w:val="clear" w:color="auto" w:fill="auto"/>
          </w:tcPr>
          <w:p w14:paraId="2936C0E7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3307D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80BB2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8A56ECC" w14:textId="77777777" w:rsidR="00585051" w:rsidRPr="00D74C51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A1BEC">
              <w:rPr>
                <w:rFonts w:ascii="Angsana New" w:hAnsi="Angsana New"/>
                <w:sz w:val="30"/>
                <w:szCs w:val="30"/>
                <w:lang w:val="en-US" w:bidi="th-TH"/>
              </w:rPr>
              <w:t>1,754</w:t>
            </w:r>
          </w:p>
        </w:tc>
      </w:tr>
      <w:tr w:rsidR="00585051" w:rsidRPr="00EA0C54" w14:paraId="7C1226E2" w14:textId="77777777" w:rsidTr="00B251CD">
        <w:trPr>
          <w:trHeight w:val="308"/>
        </w:trPr>
        <w:tc>
          <w:tcPr>
            <w:tcW w:w="3492" w:type="dxa"/>
          </w:tcPr>
          <w:p w14:paraId="4E42474A" w14:textId="77777777" w:rsidR="00585051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</w:tcPr>
          <w:p w14:paraId="5FB5B1AE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62" w:type="dxa"/>
          </w:tcPr>
          <w:p w14:paraId="586E4B35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1A4818C8" w14:textId="77777777" w:rsidR="00585051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B730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A9444A" w14:textId="77777777" w:rsidR="00585051" w:rsidRPr="00765ACD" w:rsidRDefault="00585051" w:rsidP="00B251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5ACD">
              <w:rPr>
                <w:rFonts w:ascii="Angsana New" w:hAnsi="Angsana New"/>
                <w:sz w:val="30"/>
                <w:szCs w:val="30"/>
              </w:rPr>
              <w:t>(1,766)</w:t>
            </w:r>
          </w:p>
        </w:tc>
        <w:tc>
          <w:tcPr>
            <w:tcW w:w="270" w:type="dxa"/>
            <w:shd w:val="clear" w:color="auto" w:fill="auto"/>
          </w:tcPr>
          <w:p w14:paraId="19AD95D0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59189E" w14:textId="77777777" w:rsidR="00585051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2EA4">
              <w:rPr>
                <w:rFonts w:ascii="Angsana New" w:hAnsi="Angsana New"/>
                <w:sz w:val="30"/>
                <w:szCs w:val="30"/>
                <w:lang w:val="en-US" w:bidi="th-TH"/>
              </w:rPr>
              <w:t>687</w:t>
            </w:r>
          </w:p>
        </w:tc>
      </w:tr>
      <w:tr w:rsidR="00585051" w:rsidRPr="00EA0C54" w14:paraId="17F783E1" w14:textId="77777777" w:rsidTr="00B251CD">
        <w:trPr>
          <w:trHeight w:val="58"/>
        </w:trPr>
        <w:tc>
          <w:tcPr>
            <w:tcW w:w="3492" w:type="dxa"/>
            <w:shd w:val="clear" w:color="auto" w:fill="auto"/>
          </w:tcPr>
          <w:p w14:paraId="5F6AA2DC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6CE61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33,530</w:t>
            </w:r>
          </w:p>
        </w:tc>
        <w:tc>
          <w:tcPr>
            <w:tcW w:w="262" w:type="dxa"/>
          </w:tcPr>
          <w:p w14:paraId="4F582DC3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07978" w14:textId="77777777" w:rsidR="00585051" w:rsidRPr="00E97BCB" w:rsidRDefault="00585051" w:rsidP="00B251C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BCB">
              <w:rPr>
                <w:rFonts w:ascii="Angsana New" w:hAnsi="Angsana New"/>
                <w:b/>
                <w:bCs/>
                <w:sz w:val="30"/>
                <w:szCs w:val="30"/>
              </w:rPr>
              <w:t>(2,207)</w:t>
            </w:r>
          </w:p>
        </w:tc>
        <w:tc>
          <w:tcPr>
            <w:tcW w:w="270" w:type="dxa"/>
            <w:shd w:val="clear" w:color="auto" w:fill="auto"/>
          </w:tcPr>
          <w:p w14:paraId="32A0AC17" w14:textId="77777777" w:rsidR="00585051" w:rsidRPr="005F6047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6AA5F" w14:textId="77777777" w:rsidR="00585051" w:rsidRPr="00F170DE" w:rsidRDefault="00585051" w:rsidP="00B251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EFF">
              <w:rPr>
                <w:rFonts w:ascii="Angsana New" w:hAnsi="Angsana New"/>
                <w:b/>
                <w:bCs/>
                <w:sz w:val="30"/>
                <w:szCs w:val="30"/>
              </w:rPr>
              <w:t>(1,766)</w:t>
            </w:r>
          </w:p>
        </w:tc>
        <w:tc>
          <w:tcPr>
            <w:tcW w:w="270" w:type="dxa"/>
            <w:shd w:val="clear" w:color="auto" w:fill="auto"/>
          </w:tcPr>
          <w:p w14:paraId="09F2EB50" w14:textId="77777777" w:rsidR="00585051" w:rsidRPr="005F6047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05A6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7777">
              <w:rPr>
                <w:rFonts w:ascii="Angsana New" w:hAnsi="Angsana New"/>
                <w:b/>
                <w:bCs/>
                <w:sz w:val="30"/>
                <w:szCs w:val="30"/>
              </w:rPr>
              <w:t>29,557</w:t>
            </w:r>
          </w:p>
        </w:tc>
      </w:tr>
      <w:tr w:rsidR="00585051" w:rsidRPr="00EA0C54" w14:paraId="59A9C3A0" w14:textId="77777777" w:rsidTr="00B251CD">
        <w:trPr>
          <w:trHeight w:val="152"/>
        </w:trPr>
        <w:tc>
          <w:tcPr>
            <w:tcW w:w="3492" w:type="dxa"/>
            <w:shd w:val="clear" w:color="auto" w:fill="auto"/>
          </w:tcPr>
          <w:p w14:paraId="0D8B08A9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D7FE88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4C77A7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697301D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1D9855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69DFE0" w14:textId="77777777" w:rsidR="00585051" w:rsidRPr="00EA0C54" w:rsidRDefault="00585051" w:rsidP="00B251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BE7CE6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CA6C4D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EA0C54" w14:paraId="43898E48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60C2C27D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AAC2ECC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A8C057A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58BAEA18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36D38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71B04C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851ADD" w14:textId="77777777" w:rsidR="00585051" w:rsidRPr="00EA0C54" w:rsidRDefault="00585051" w:rsidP="00B25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648685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EA0C54" w14:paraId="5B571FFE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0F2444A3" w14:textId="77777777" w:rsidR="00585051" w:rsidRPr="00EA0C54" w:rsidRDefault="00585051" w:rsidP="00B251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D69EAF1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63671590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04B3127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A33"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270" w:type="dxa"/>
            <w:shd w:val="clear" w:color="auto" w:fill="auto"/>
          </w:tcPr>
          <w:p w14:paraId="64D79726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CE70AF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5C849" w14:textId="77777777" w:rsidR="00585051" w:rsidRPr="00EA0C54" w:rsidRDefault="00585051" w:rsidP="00B25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A162C6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751667">
              <w:rPr>
                <w:rFonts w:ascii="Angsana New" w:hAnsi="Angsana New"/>
                <w:sz w:val="30"/>
                <w:szCs w:val="30"/>
              </w:rPr>
              <w:t>(719)</w:t>
            </w:r>
          </w:p>
        </w:tc>
      </w:tr>
      <w:tr w:rsidR="00585051" w:rsidRPr="00EA0C54" w14:paraId="7C50354A" w14:textId="77777777" w:rsidTr="00B251CD">
        <w:trPr>
          <w:trHeight w:val="68"/>
        </w:trPr>
        <w:tc>
          <w:tcPr>
            <w:tcW w:w="3492" w:type="dxa"/>
            <w:shd w:val="clear" w:color="auto" w:fill="auto"/>
          </w:tcPr>
          <w:p w14:paraId="387339DA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  <w:r w:rsidRPr="00EA0C54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77F2D39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Pr="00D60E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2" w:type="dxa"/>
          </w:tcPr>
          <w:p w14:paraId="24F6B30F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74007A3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  <w:r w:rsidRPr="007201F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E71D31A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2F2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29A57" w14:textId="77777777" w:rsidR="00585051" w:rsidRPr="00EA0C54" w:rsidRDefault="00585051" w:rsidP="00B25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37A8B7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  <w:r w:rsidRPr="005D691A">
              <w:rPr>
                <w:rFonts w:ascii="Angsana New" w:hAnsi="Angsana New"/>
                <w:sz w:val="30"/>
                <w:szCs w:val="30"/>
              </w:rPr>
              <w:t>(1,122)</w:t>
            </w:r>
          </w:p>
        </w:tc>
      </w:tr>
      <w:tr w:rsidR="00585051" w:rsidRPr="00EA0C54" w14:paraId="241692EF" w14:textId="77777777" w:rsidTr="00B251CD">
        <w:trPr>
          <w:trHeight w:val="58"/>
        </w:trPr>
        <w:tc>
          <w:tcPr>
            <w:tcW w:w="3492" w:type="dxa"/>
            <w:shd w:val="clear" w:color="auto" w:fill="auto"/>
          </w:tcPr>
          <w:p w14:paraId="2C195CA8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46DC6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(1,789)</w:t>
            </w:r>
          </w:p>
        </w:tc>
        <w:tc>
          <w:tcPr>
            <w:tcW w:w="262" w:type="dxa"/>
          </w:tcPr>
          <w:p w14:paraId="18F42F7B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E4065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FE">
              <w:rPr>
                <w:rFonts w:ascii="Angsana New" w:hAnsi="Angsana New"/>
                <w:b/>
                <w:bCs/>
                <w:sz w:val="30"/>
                <w:szCs w:val="30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0589642C" w14:textId="77777777" w:rsidR="00585051" w:rsidRPr="005F6047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49AAB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E4BD1" w14:textId="77777777" w:rsidR="00585051" w:rsidRPr="005F6047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F6586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01BD">
              <w:rPr>
                <w:rFonts w:ascii="Angsana New" w:hAnsi="Angsana New"/>
                <w:b/>
                <w:bCs/>
                <w:sz w:val="30"/>
                <w:szCs w:val="30"/>
              </w:rPr>
              <w:t>(1,841)</w:t>
            </w:r>
          </w:p>
        </w:tc>
      </w:tr>
      <w:tr w:rsidR="00585051" w:rsidRPr="00EA0C54" w14:paraId="0D8AFD2F" w14:textId="77777777" w:rsidTr="00B251CD">
        <w:trPr>
          <w:trHeight w:val="152"/>
        </w:trPr>
        <w:tc>
          <w:tcPr>
            <w:tcW w:w="3492" w:type="dxa"/>
            <w:shd w:val="clear" w:color="auto" w:fill="auto"/>
          </w:tcPr>
          <w:p w14:paraId="110F98B8" w14:textId="77777777" w:rsidR="00585051" w:rsidRPr="00EA0C54" w:rsidRDefault="00585051" w:rsidP="00B251C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1E627FAC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3C89F22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028DB74B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BD66DB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1F924A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3BEA3E" w14:textId="77777777" w:rsidR="00585051" w:rsidRPr="00EA0C54" w:rsidRDefault="00585051" w:rsidP="00B251CD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D95F954" w14:textId="77777777" w:rsidR="00585051" w:rsidRPr="00EA0C54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051" w:rsidRPr="00EA0C54" w14:paraId="704F594A" w14:textId="77777777" w:rsidTr="00B251CD">
        <w:trPr>
          <w:trHeight w:val="58"/>
        </w:trPr>
        <w:tc>
          <w:tcPr>
            <w:tcW w:w="3492" w:type="dxa"/>
            <w:shd w:val="clear" w:color="auto" w:fill="auto"/>
          </w:tcPr>
          <w:p w14:paraId="281FBC9B" w14:textId="77777777" w:rsidR="00585051" w:rsidRPr="00EA0C54" w:rsidRDefault="00585051" w:rsidP="00B251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0C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493598D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60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31,741</w:t>
            </w:r>
          </w:p>
        </w:tc>
        <w:tc>
          <w:tcPr>
            <w:tcW w:w="262" w:type="dxa"/>
          </w:tcPr>
          <w:p w14:paraId="03DF6EDC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2DACB255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F83">
              <w:rPr>
                <w:rFonts w:ascii="Angsana New" w:hAnsi="Angsana New"/>
                <w:b/>
                <w:bCs/>
                <w:sz w:val="30"/>
                <w:szCs w:val="30"/>
              </w:rPr>
              <w:t>(2,259)</w:t>
            </w:r>
          </w:p>
        </w:tc>
        <w:tc>
          <w:tcPr>
            <w:tcW w:w="270" w:type="dxa"/>
            <w:shd w:val="clear" w:color="auto" w:fill="auto"/>
          </w:tcPr>
          <w:p w14:paraId="55423A7F" w14:textId="77777777" w:rsidR="00585051" w:rsidRPr="005F6047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CB0F3F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5ACD">
              <w:rPr>
                <w:rFonts w:ascii="Angsana New" w:hAnsi="Angsana New"/>
                <w:b/>
                <w:bCs/>
                <w:sz w:val="30"/>
                <w:szCs w:val="30"/>
              </w:rPr>
              <w:t>(1,766)</w:t>
            </w:r>
          </w:p>
        </w:tc>
        <w:tc>
          <w:tcPr>
            <w:tcW w:w="270" w:type="dxa"/>
            <w:shd w:val="clear" w:color="auto" w:fill="auto"/>
          </w:tcPr>
          <w:p w14:paraId="5114E06B" w14:textId="77777777" w:rsidR="00585051" w:rsidRPr="005F6047" w:rsidRDefault="00585051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8F23E5E" w14:textId="77777777" w:rsidR="00585051" w:rsidRPr="005F6047" w:rsidRDefault="00585051" w:rsidP="00B251C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A3E">
              <w:rPr>
                <w:rFonts w:ascii="Angsana New" w:hAnsi="Angsana New"/>
                <w:b/>
                <w:bCs/>
                <w:sz w:val="30"/>
                <w:szCs w:val="30"/>
              </w:rPr>
              <w:t>27,716</w:t>
            </w:r>
          </w:p>
        </w:tc>
      </w:tr>
    </w:tbl>
    <w:p w14:paraId="2F214E1D" w14:textId="77777777" w:rsidR="00585051" w:rsidRDefault="00585051" w:rsidP="00585051"/>
    <w:p w14:paraId="5C81713E" w14:textId="6CE23A47" w:rsidR="00585051" w:rsidRDefault="00585051"/>
    <w:p w14:paraId="3DE29F11" w14:textId="39FD30F5" w:rsidR="00585051" w:rsidRDefault="00585051"/>
    <w:p w14:paraId="21E76DBE" w14:textId="326CBA5E" w:rsidR="0096504C" w:rsidRPr="00E449B7" w:rsidRDefault="00CE7385" w:rsidP="00D60EE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96504C" w:rsidRPr="00D60EE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กำไรต่อหุ้น</w:t>
      </w:r>
    </w:p>
    <w:p w14:paraId="4669C799" w14:textId="77777777" w:rsidR="0096504C" w:rsidRPr="00655FE4" w:rsidRDefault="0096504C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4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38"/>
        <w:gridCol w:w="1204"/>
        <w:gridCol w:w="250"/>
        <w:gridCol w:w="1188"/>
        <w:gridCol w:w="238"/>
        <w:gridCol w:w="1184"/>
        <w:gridCol w:w="240"/>
        <w:gridCol w:w="1172"/>
      </w:tblGrid>
      <w:tr w:rsidR="00E12B8B" w:rsidRPr="00E449B7" w14:paraId="0E6735F2" w14:textId="77777777" w:rsidTr="00032037">
        <w:trPr>
          <w:tblHeader/>
        </w:trPr>
        <w:tc>
          <w:tcPr>
            <w:tcW w:w="3690" w:type="dxa"/>
            <w:shd w:val="clear" w:color="auto" w:fill="auto"/>
          </w:tcPr>
          <w:p w14:paraId="631B0D8D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8" w:type="dxa"/>
          </w:tcPr>
          <w:p w14:paraId="1FE3B351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2" w:type="dxa"/>
            <w:gridSpan w:val="3"/>
          </w:tcPr>
          <w:p w14:paraId="7D62DCC6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4BC9A87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62811DF5" w14:textId="77777777" w:rsidR="00E12B8B" w:rsidRPr="00E449B7" w:rsidRDefault="00E12B8B" w:rsidP="00730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449B7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CE7385" w:rsidRPr="00E449B7" w14:paraId="6659AAEA" w14:textId="77777777" w:rsidTr="00032037">
        <w:trPr>
          <w:tblHeader/>
        </w:trPr>
        <w:tc>
          <w:tcPr>
            <w:tcW w:w="3690" w:type="dxa"/>
          </w:tcPr>
          <w:p w14:paraId="288D34A5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C296C77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C32F8DB" w14:textId="4A266468" w:rsidR="00CE7385" w:rsidRPr="00CE7385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50" w:type="dxa"/>
            <w:shd w:val="clear" w:color="auto" w:fill="auto"/>
          </w:tcPr>
          <w:p w14:paraId="7A81CB69" w14:textId="77777777" w:rsidR="00CE7385" w:rsidRPr="00CE7385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0658409" w14:textId="258B67BC" w:rsidR="00CE7385" w:rsidRPr="00CE7385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31874814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DE4F5F1" w14:textId="589D3E11" w:rsidR="00CE7385" w:rsidRPr="00CE1CA9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1CA9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43BBEDC0" w14:textId="77777777" w:rsidR="00CE7385" w:rsidRPr="00CE1CA9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B9CB85E" w14:textId="6323BD5B" w:rsidR="00CE7385" w:rsidRPr="00CE1CA9" w:rsidRDefault="00585051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E1CA9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CE7385" w:rsidRPr="00E449B7" w14:paraId="7970F413" w14:textId="77777777" w:rsidTr="00032037">
        <w:trPr>
          <w:tblHeader/>
        </w:trPr>
        <w:tc>
          <w:tcPr>
            <w:tcW w:w="3690" w:type="dxa"/>
          </w:tcPr>
          <w:p w14:paraId="18FEB8C3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" w:type="dxa"/>
          </w:tcPr>
          <w:p w14:paraId="7F02DDF0" w14:textId="77777777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6" w:type="dxa"/>
            <w:gridSpan w:val="7"/>
          </w:tcPr>
          <w:p w14:paraId="2C093CDF" w14:textId="5B1158D2" w:rsidR="00CE7385" w:rsidRPr="00E449B7" w:rsidRDefault="00CE7385" w:rsidP="00CE7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113" w:rsidRPr="007D1493" w14:paraId="7D6F369B" w14:textId="77777777" w:rsidTr="006E7113">
        <w:trPr>
          <w:trHeight w:val="749"/>
        </w:trPr>
        <w:tc>
          <w:tcPr>
            <w:tcW w:w="3690" w:type="dxa"/>
          </w:tcPr>
          <w:p w14:paraId="7D507E86" w14:textId="77777777" w:rsidR="006E7113" w:rsidRPr="007D1493" w:rsidRDefault="006E7113" w:rsidP="006E71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 xml:space="preserve">   ของบริษัท (ขั้นพื้นฐาน)</w:t>
            </w:r>
          </w:p>
        </w:tc>
        <w:tc>
          <w:tcPr>
            <w:tcW w:w="238" w:type="dxa"/>
          </w:tcPr>
          <w:p w14:paraId="1412E42D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6BF24D7" w14:textId="77777777" w:rsidR="006E7113" w:rsidRPr="006E7113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6F76CA2" w14:textId="1DF53C33" w:rsidR="006E7113" w:rsidRPr="007D1493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162,081</w:t>
            </w:r>
          </w:p>
        </w:tc>
        <w:tc>
          <w:tcPr>
            <w:tcW w:w="250" w:type="dxa"/>
          </w:tcPr>
          <w:p w14:paraId="7D0F550B" w14:textId="77777777" w:rsidR="006E7113" w:rsidRPr="007D1493" w:rsidRDefault="006E7113" w:rsidP="006E71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8754820" w14:textId="77777777" w:rsidR="006E7113" w:rsidRPr="00585051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53D001" w14:textId="765CE789" w:rsidR="006E7113" w:rsidRPr="00BB3EAF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128,664</w:t>
            </w:r>
          </w:p>
        </w:tc>
        <w:tc>
          <w:tcPr>
            <w:tcW w:w="238" w:type="dxa"/>
          </w:tcPr>
          <w:p w14:paraId="295F5E60" w14:textId="77777777" w:rsidR="006E7113" w:rsidRPr="007D1493" w:rsidRDefault="006E7113" w:rsidP="006E711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8951701" w14:textId="77777777" w:rsidR="006E7113" w:rsidRPr="006E7113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536186A" w14:textId="3AA07DE5" w:rsidR="006E7113" w:rsidRPr="002278B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168,474</w:t>
            </w:r>
          </w:p>
        </w:tc>
        <w:tc>
          <w:tcPr>
            <w:tcW w:w="240" w:type="dxa"/>
          </w:tcPr>
          <w:p w14:paraId="075355C8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65E55D8B" w14:textId="77777777" w:rsidR="006E7113" w:rsidRPr="00CD618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E6ED85C" w14:textId="2B427E4E" w:rsidR="006E7113" w:rsidRPr="00BB3EAF" w:rsidRDefault="006E7113" w:rsidP="006E711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61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CD61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474</w:t>
            </w:r>
          </w:p>
        </w:tc>
      </w:tr>
      <w:tr w:rsidR="006E7113" w:rsidRPr="007D1493" w14:paraId="0B8C33C4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2E8EDBCF" w14:textId="77777777" w:rsidR="006E7113" w:rsidRPr="007D1493" w:rsidRDefault="006E7113" w:rsidP="006E71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</w:p>
          <w:p w14:paraId="399365A6" w14:textId="0AF006F3" w:rsidR="006E7113" w:rsidRPr="007D1493" w:rsidRDefault="006E7113" w:rsidP="006E71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7A8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66AF55CA" w14:textId="77777777" w:rsidR="006E7113" w:rsidRPr="007D1493" w:rsidRDefault="006E7113" w:rsidP="006E71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39B158C" w14:textId="77777777" w:rsidR="006E7113" w:rsidRPr="006E7113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CE11B16" w14:textId="4F9683DC" w:rsidR="006E7113" w:rsidRPr="002278B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50" w:type="dxa"/>
          </w:tcPr>
          <w:p w14:paraId="42D8F189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EE3AC68" w14:textId="77777777" w:rsidR="006E7113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BED5EC" w14:textId="0F59FD3B" w:rsidR="006E7113" w:rsidRPr="00BB3EAF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38" w:type="dxa"/>
          </w:tcPr>
          <w:p w14:paraId="5A21A2D6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5570B17F" w14:textId="77777777" w:rsidR="006E7113" w:rsidRPr="006E7113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358A51" w14:textId="5F5633FF" w:rsidR="006E7113" w:rsidRPr="002278B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  <w:tc>
          <w:tcPr>
            <w:tcW w:w="240" w:type="dxa"/>
          </w:tcPr>
          <w:p w14:paraId="4107FA40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5DD353B" w14:textId="77777777" w:rsidR="006E7113" w:rsidRPr="00CD618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5F747" w14:textId="324FE323" w:rsidR="006E7113" w:rsidRPr="00BB3EAF" w:rsidRDefault="006E7113" w:rsidP="006E711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</w:t>
            </w:r>
            <w:r w:rsidRPr="00BB3E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7A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  <w:tr w:rsidR="006E7113" w:rsidRPr="00E449B7" w14:paraId="1B551BC7" w14:textId="77777777" w:rsidTr="00032037">
        <w:trPr>
          <w:trHeight w:val="197"/>
        </w:trPr>
        <w:tc>
          <w:tcPr>
            <w:tcW w:w="3690" w:type="dxa"/>
            <w:vAlign w:val="bottom"/>
          </w:tcPr>
          <w:p w14:paraId="1CAA98EF" w14:textId="77777777" w:rsidR="006E7113" w:rsidRPr="007D1493" w:rsidRDefault="006E7113" w:rsidP="006E711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4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D14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57B9BB2D" w14:textId="77777777" w:rsidR="006E7113" w:rsidRPr="007D1493" w:rsidRDefault="006E7113" w:rsidP="006E71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0B4E8997" w14:textId="21654AC1" w:rsidR="006E7113" w:rsidRPr="002278B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0.37</w:t>
            </w:r>
          </w:p>
        </w:tc>
        <w:tc>
          <w:tcPr>
            <w:tcW w:w="250" w:type="dxa"/>
          </w:tcPr>
          <w:p w14:paraId="5F0109F8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45E85E10" w14:textId="67A72404" w:rsidR="006E7113" w:rsidRPr="007D1493" w:rsidRDefault="006E7113" w:rsidP="006E71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8" w:type="dxa"/>
          </w:tcPr>
          <w:p w14:paraId="7E6D6606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5EFE8B1" w14:textId="1C21B7D7" w:rsidR="006E7113" w:rsidRPr="002278B4" w:rsidRDefault="006E7113" w:rsidP="006E711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E71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0.39</w:t>
            </w:r>
          </w:p>
        </w:tc>
        <w:tc>
          <w:tcPr>
            <w:tcW w:w="240" w:type="dxa"/>
          </w:tcPr>
          <w:p w14:paraId="1FBEB987" w14:textId="77777777" w:rsidR="006E7113" w:rsidRPr="007D1493" w:rsidRDefault="006E7113" w:rsidP="006E71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72E020BE" w14:textId="7921E5EB" w:rsidR="006E7113" w:rsidRPr="00E449B7" w:rsidRDefault="006E7113" w:rsidP="006E7113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1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2B17536C" w14:textId="77777777" w:rsidR="00E007EF" w:rsidRPr="00586C14" w:rsidRDefault="00E007EF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8E81D91" w14:textId="44FCE7A6" w:rsidR="00FF0DEE" w:rsidRPr="00E449B7" w:rsidRDefault="00FF0DEE" w:rsidP="00BB3E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B3E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D4CA1E4" w14:textId="77777777" w:rsidR="00277B6D" w:rsidRPr="002E3E89" w:rsidRDefault="00277B6D" w:rsidP="00277B6D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3E3F75" w:rsidRPr="00E449B7" w14:paraId="0244AF0C" w14:textId="77777777" w:rsidTr="00032037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6FEB67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DDDCB4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3503D4" w14:textId="5394F604" w:rsidR="003E3F75" w:rsidRPr="00E449B7" w:rsidRDefault="003E3F75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10E0BA34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541CBB" w14:textId="5DC4D72B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DDF027B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F6F0CA4" w14:textId="77777777" w:rsidR="003E3F75" w:rsidRPr="00E449B7" w:rsidDel="00D43E7A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3F75" w:rsidRPr="00E449B7" w14:paraId="219F660D" w14:textId="77777777" w:rsidTr="00032037">
        <w:trPr>
          <w:tblHeader/>
        </w:trPr>
        <w:tc>
          <w:tcPr>
            <w:tcW w:w="2628" w:type="dxa"/>
            <w:shd w:val="clear" w:color="auto" w:fill="auto"/>
          </w:tcPr>
          <w:p w14:paraId="1FFC0D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38E1760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D239252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8B12276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E83FE6E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  <w:shd w:val="clear" w:color="auto" w:fill="auto"/>
          </w:tcPr>
          <w:p w14:paraId="68C49BA6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9941967" w14:textId="77777777" w:rsidR="003E3F75" w:rsidRPr="00E449B7" w:rsidRDefault="00FF4371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670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3F75" w:rsidRPr="00E449B7" w14:paraId="6A28C3B3" w14:textId="77777777" w:rsidTr="00032037">
        <w:tc>
          <w:tcPr>
            <w:tcW w:w="2628" w:type="dxa"/>
            <w:shd w:val="clear" w:color="auto" w:fill="auto"/>
          </w:tcPr>
          <w:p w14:paraId="7B1ACE32" w14:textId="2D60AC58" w:rsidR="003E3F75" w:rsidRPr="00BB3EAF" w:rsidRDefault="004D7A8F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3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850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E654D53" w14:textId="77777777" w:rsidR="003E3F75" w:rsidRPr="00E449B7" w:rsidRDefault="003E3F75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F54380E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F72ED3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CC4845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4FD3D09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21B3E11" w14:textId="77777777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F75" w:rsidRPr="00E449B7" w14:paraId="173F5CE4" w14:textId="77777777" w:rsidTr="00032037">
        <w:tc>
          <w:tcPr>
            <w:tcW w:w="2628" w:type="dxa"/>
            <w:shd w:val="clear" w:color="auto" w:fill="auto"/>
          </w:tcPr>
          <w:p w14:paraId="38E8ACB5" w14:textId="5B286395" w:rsidR="003E3F75" w:rsidRPr="00E449B7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BB3EA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BB3EAF">
              <w:rPr>
                <w:rFonts w:ascii="Angsana New" w:hAnsi="Angsana New"/>
                <w:sz w:val="30"/>
                <w:szCs w:val="30"/>
              </w:rPr>
              <w:t>256</w:t>
            </w:r>
            <w:r w:rsidR="00A14A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51365DD7" w14:textId="52F66106" w:rsidR="003E3F75" w:rsidRPr="00A14AB8" w:rsidRDefault="00A14AB8" w:rsidP="00BB3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/>
                <w:sz w:val="30"/>
                <w:szCs w:val="30"/>
              </w:rPr>
              <w:t>22</w:t>
            </w:r>
            <w:r w:rsidR="00B14541" w:rsidRPr="00A14A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4541" w:rsidRPr="00A14AB8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B14541" w:rsidRPr="00A14AB8">
              <w:rPr>
                <w:rFonts w:ascii="Angsana New" w:hAnsi="Angsana New"/>
                <w:sz w:val="30"/>
                <w:szCs w:val="30"/>
              </w:rPr>
              <w:t>256</w:t>
            </w:r>
            <w:r w:rsidRPr="00A14A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DBAE2E3" w14:textId="7EECEFF1" w:rsidR="003E3F75" w:rsidRPr="00A14AB8" w:rsidRDefault="00B14541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A14AB8">
              <w:rPr>
                <w:rFonts w:ascii="Angsana New" w:hAnsi="Angsana New"/>
                <w:sz w:val="30"/>
                <w:szCs w:val="30"/>
              </w:rPr>
              <w:t>25</w:t>
            </w:r>
            <w:r w:rsidR="00A14AB8" w:rsidRPr="00A14AB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60" w:type="dxa"/>
          </w:tcPr>
          <w:p w14:paraId="759EF9E0" w14:textId="77777777" w:rsidR="003E3F75" w:rsidRPr="00A14AB8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E4F74A" w14:textId="6D2871A6" w:rsidR="003E3F75" w:rsidRPr="00A14AB8" w:rsidRDefault="00A14AB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4AB8">
              <w:rPr>
                <w:rFonts w:ascii="Angsana New" w:hAnsi="Angsana New"/>
                <w:sz w:val="30"/>
                <w:szCs w:val="30"/>
              </w:rPr>
              <w:t>0.075</w:t>
            </w:r>
          </w:p>
        </w:tc>
        <w:tc>
          <w:tcPr>
            <w:tcW w:w="360" w:type="dxa"/>
            <w:shd w:val="clear" w:color="auto" w:fill="auto"/>
          </w:tcPr>
          <w:p w14:paraId="60EFC7E5" w14:textId="77777777" w:rsidR="003E3F75" w:rsidRPr="00A14AB8" w:rsidRDefault="003E3F75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69D47953" w14:textId="19925A0D" w:rsidR="003E3F75" w:rsidRPr="00A14AB8" w:rsidRDefault="00A14AB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AB8">
              <w:rPr>
                <w:rFonts w:ascii="Angsana New" w:hAnsi="Angsana New"/>
                <w:sz w:val="30"/>
                <w:szCs w:val="30"/>
              </w:rPr>
              <w:t>32.5</w:t>
            </w:r>
            <w:r w:rsidR="00904BC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40248" w:rsidRPr="00E449B7" w14:paraId="0B0FDB81" w14:textId="77777777" w:rsidTr="00032037">
        <w:tc>
          <w:tcPr>
            <w:tcW w:w="2628" w:type="dxa"/>
            <w:shd w:val="clear" w:color="auto" w:fill="auto"/>
          </w:tcPr>
          <w:p w14:paraId="74DB5457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D3F92AE" w14:textId="77777777" w:rsidR="00440248" w:rsidRPr="00E449B7" w:rsidRDefault="00440248" w:rsidP="00124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AEAE777" w14:textId="77777777" w:rsidR="00440248" w:rsidRPr="00E449B7" w:rsidRDefault="00440248" w:rsidP="00B5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0BE9A4C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3215D2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B7C0CAE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0FF3E8F" w14:textId="77777777" w:rsidR="00440248" w:rsidRPr="00E449B7" w:rsidRDefault="00440248" w:rsidP="009F6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051" w:rsidRPr="00E449B7" w14:paraId="4467EC0E" w14:textId="77777777" w:rsidTr="00032037">
        <w:tc>
          <w:tcPr>
            <w:tcW w:w="2628" w:type="dxa"/>
            <w:shd w:val="clear" w:color="auto" w:fill="auto"/>
          </w:tcPr>
          <w:p w14:paraId="7A649889" w14:textId="030937D4" w:rsidR="00585051" w:rsidRPr="00BB3EAF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E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003CB436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DA3995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5DFEB49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5235CD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0EE6AAA1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422C9BF5" w14:textId="77777777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051" w:rsidRPr="00E449B7" w14:paraId="157B1C51" w14:textId="77777777" w:rsidTr="00032037">
        <w:tc>
          <w:tcPr>
            <w:tcW w:w="2628" w:type="dxa"/>
            <w:shd w:val="clear" w:color="auto" w:fill="auto"/>
          </w:tcPr>
          <w:p w14:paraId="61D7BE0F" w14:textId="66873E9B" w:rsidR="00585051" w:rsidRPr="00E449B7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4BC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2CA331A6" w14:textId="1494C350" w:rsidR="00585051" w:rsidRPr="00960A2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A2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960A2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60A24">
              <w:rPr>
                <w:rFonts w:ascii="Angsana New" w:hAnsi="Angsana New"/>
                <w:sz w:val="30"/>
                <w:szCs w:val="30"/>
              </w:rPr>
              <w:t>256</w:t>
            </w:r>
            <w:r w:rsidR="00A14A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0BB46BE0" w14:textId="19C66ABC" w:rsidR="00585051" w:rsidRPr="00960A2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A2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960A24">
              <w:rPr>
                <w:rFonts w:ascii="Angsana New" w:hAnsi="Angsana New"/>
                <w:sz w:val="30"/>
                <w:szCs w:val="30"/>
              </w:rPr>
              <w:t>256</w:t>
            </w:r>
            <w:r w:rsidR="00A14A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239B1731" w14:textId="77777777" w:rsidR="00585051" w:rsidRPr="00960A2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D569BA" w14:textId="5631FB43" w:rsidR="00585051" w:rsidRPr="00960A2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A24">
              <w:rPr>
                <w:rFonts w:ascii="Angsana New" w:hAnsi="Angsana New"/>
                <w:sz w:val="30"/>
                <w:szCs w:val="30"/>
              </w:rPr>
              <w:t>0.055</w:t>
            </w:r>
          </w:p>
        </w:tc>
        <w:tc>
          <w:tcPr>
            <w:tcW w:w="360" w:type="dxa"/>
            <w:shd w:val="clear" w:color="auto" w:fill="auto"/>
          </w:tcPr>
          <w:p w14:paraId="0945BD85" w14:textId="77777777" w:rsidR="00585051" w:rsidRPr="00960A2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3844C97" w14:textId="2FDB081E" w:rsidR="00585051" w:rsidRPr="00960A24" w:rsidRDefault="00585051" w:rsidP="00585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0A24">
              <w:rPr>
                <w:rFonts w:ascii="Angsana New" w:hAnsi="Angsana New"/>
                <w:sz w:val="30"/>
                <w:szCs w:val="30"/>
              </w:rPr>
              <w:t>23.85</w:t>
            </w:r>
          </w:p>
        </w:tc>
      </w:tr>
    </w:tbl>
    <w:p w14:paraId="2EFA12A3" w14:textId="77777777" w:rsidR="00E449B7" w:rsidRPr="002E3E89" w:rsidRDefault="00E449B7" w:rsidP="0017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AA9CE6E" w14:textId="0C7367F2" w:rsidR="00580AE7" w:rsidRPr="00C224C8" w:rsidRDefault="00580AE7" w:rsidP="00BB3E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BB3EA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F613C48" w14:textId="77777777" w:rsidR="00396518" w:rsidRPr="00B14541" w:rsidRDefault="00396518" w:rsidP="003D41E8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9EC49EC" w14:textId="581DBC3D" w:rsidR="00580AE7" w:rsidRPr="00586C14" w:rsidRDefault="00580AE7" w:rsidP="00586C14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6C1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2CEC00B" w14:textId="77777777" w:rsidR="00B14541" w:rsidRDefault="00B14541" w:rsidP="00923A4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FCDC9BF" w14:textId="77777777" w:rsidR="001249C1" w:rsidRDefault="00387729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224C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C7205C">
        <w:rPr>
          <w:rFonts w:ascii="Angsana New" w:hAnsi="Angsana New"/>
          <w:sz w:val="30"/>
          <w:szCs w:val="30"/>
        </w:rPr>
        <w:br/>
      </w:r>
      <w:r w:rsidRPr="00C224C8">
        <w:rPr>
          <w:rFonts w:ascii="Angsana New" w:hAnsi="Angsana New"/>
          <w:sz w:val="30"/>
          <w:szCs w:val="30"/>
          <w:cs/>
        </w:rPr>
        <w:t>การเงินที่วัดมูลค่าด้วยราคาทุนตัดจำหน่าย</w:t>
      </w:r>
      <w:r w:rsidR="00E74DBC">
        <w:rPr>
          <w:rFonts w:ascii="Angsana New" w:hAnsi="Angsana New" w:hint="cs"/>
          <w:sz w:val="30"/>
          <w:szCs w:val="30"/>
          <w:cs/>
        </w:rPr>
        <w:t>บางรายการ</w:t>
      </w:r>
      <w:r w:rsidRPr="00C224C8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CEF15EF" w14:textId="77777777" w:rsidR="00DE70E3" w:rsidRDefault="00DE70E3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8DCEAF4" w14:textId="24C17696" w:rsidR="00DE70E3" w:rsidRPr="00C7205C" w:rsidRDefault="00DE70E3" w:rsidP="00C7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  <w:sectPr w:rsidR="00DE70E3" w:rsidRPr="00C7205C" w:rsidSect="00945E30">
          <w:headerReference w:type="default" r:id="rId17"/>
          <w:footerReference w:type="default" r:id="rId18"/>
          <w:pgSz w:w="11909" w:h="16834" w:code="9"/>
          <w:pgMar w:top="691" w:right="1152" w:bottom="720" w:left="1152" w:header="691" w:footer="576" w:gutter="0"/>
          <w:cols w:space="720"/>
          <w:docGrid w:linePitch="245"/>
        </w:sectPr>
      </w:pPr>
    </w:p>
    <w:tbl>
      <w:tblPr>
        <w:tblW w:w="141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440"/>
        <w:gridCol w:w="236"/>
        <w:gridCol w:w="1474"/>
        <w:gridCol w:w="236"/>
        <w:gridCol w:w="1384"/>
        <w:gridCol w:w="241"/>
        <w:gridCol w:w="1109"/>
        <w:gridCol w:w="270"/>
        <w:gridCol w:w="1080"/>
        <w:gridCol w:w="263"/>
        <w:gridCol w:w="1087"/>
        <w:gridCol w:w="270"/>
        <w:gridCol w:w="1170"/>
      </w:tblGrid>
      <w:tr w:rsidR="00DD1986" w:rsidRPr="00822A41" w14:paraId="2EB4B9F1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E2E8368" w14:textId="77777777" w:rsidR="00DD1986" w:rsidRPr="00A25CCA" w:rsidRDefault="00DD1986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697414DB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550FADD" w14:textId="6B5A9074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1986" w:rsidRPr="00822A41" w14:paraId="48D2A402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64E1B3B" w14:textId="77777777" w:rsidR="00DD1986" w:rsidRPr="00A25CCA" w:rsidRDefault="00DD1986" w:rsidP="00977091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5D77879D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4D9A826D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3B8A7B1F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4AA220D7" w14:textId="77777777" w:rsidR="00DD1986" w:rsidRPr="00A25CCA" w:rsidRDefault="00DD1986" w:rsidP="009770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2D07" w:rsidRPr="00822A41" w14:paraId="5425678A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3EABAA4" w14:textId="326EECA3" w:rsidR="00802D07" w:rsidRPr="00A25CCA" w:rsidRDefault="00802D07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F06FE37" w14:textId="77777777" w:rsidR="00802D07" w:rsidRPr="00A25CCA" w:rsidRDefault="00802D07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</w:tcPr>
          <w:p w14:paraId="705378C8" w14:textId="77777777" w:rsidR="00A25CCA" w:rsidRDefault="00A25CCA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D4D8D43" w14:textId="2884ED69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="00D05E53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</w:tcPr>
          <w:p w14:paraId="33311FE1" w14:textId="77777777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A0BAB9" w14:textId="7FA84327" w:rsidR="00802D07" w:rsidRPr="00A25CCA" w:rsidRDefault="00802D07" w:rsidP="001B56D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A25C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8500D" w14:textId="77777777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09404DF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298BCC7C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733072FB" w14:textId="6050C13D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4B80165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21A3D0F" w14:textId="3B3AA6FC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03A5393A" w14:textId="77777777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74911233" w14:textId="5648D271" w:rsidR="00802D07" w:rsidRPr="00A25CCA" w:rsidRDefault="00802D07" w:rsidP="001B56D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7A8F" w:rsidRPr="004D7A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742E34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D6E84" w14:textId="77777777" w:rsidR="00802D07" w:rsidRPr="00A25CCA" w:rsidRDefault="00802D07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25CCA" w:rsidRPr="00822A41" w14:paraId="2D5A1ECC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A01EBB4" w14:textId="77777777" w:rsidR="00A25CCA" w:rsidRPr="00A25CCA" w:rsidRDefault="00A25CCA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6BC38AC" w14:textId="77777777" w:rsidR="00A25CCA" w:rsidRPr="00A25CCA" w:rsidRDefault="00A25CCA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</w:tcPr>
          <w:p w14:paraId="2DD707FC" w14:textId="77777777" w:rsidR="00A25CCA" w:rsidRPr="00A25CCA" w:rsidRDefault="00A25CCA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EAF" w:rsidRPr="00822A41" w14:paraId="199077A8" w14:textId="77777777" w:rsidTr="00D05E53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3501B2F" w14:textId="71EF9799" w:rsidR="00BB3EAF" w:rsidRPr="00A25CCA" w:rsidRDefault="00BB3EAF" w:rsidP="001B56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E70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632FCF1C" w14:textId="77777777" w:rsidR="00BB3EAF" w:rsidRPr="00A25CCA" w:rsidRDefault="00BB3EAF" w:rsidP="00DD198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</w:tcPr>
          <w:p w14:paraId="3C295AE3" w14:textId="77777777" w:rsidR="00BB3EAF" w:rsidRPr="00A25CCA" w:rsidRDefault="00BB3EAF" w:rsidP="001B56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02D07" w:rsidRPr="00822A41" w14:paraId="249EFD6C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755C4030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176799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43A7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A64D3D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EDE278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15F01C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1A925D5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11D370B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D57298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A03A4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A7CED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E75B79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AD26D1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7156A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D5628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8B4" w:rsidRPr="00822A41" w14:paraId="0652F600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026CD741" w14:textId="77777777" w:rsidR="002278B4" w:rsidRPr="00A25CCA" w:rsidRDefault="002278B4" w:rsidP="002278B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248A82E0" w14:textId="12B38ADB" w:rsidR="002278B4" w:rsidRPr="00A25CCA" w:rsidRDefault="00D40E5E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CB8FEF" w14:textId="311DFF8C" w:rsidR="002278B4" w:rsidRPr="00BE1624" w:rsidRDefault="00BE162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5DBC62" w14:textId="77777777" w:rsidR="002278B4" w:rsidRPr="00A25CCA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310DF7B" w14:textId="2CC12696" w:rsidR="002278B4" w:rsidRPr="00A25CCA" w:rsidRDefault="00BE1624" w:rsidP="002278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36" w:type="dxa"/>
            <w:shd w:val="clear" w:color="auto" w:fill="auto"/>
          </w:tcPr>
          <w:p w14:paraId="795A5064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AFCF3" w14:textId="3A5323E5" w:rsidR="002278B4" w:rsidRPr="00A25CCA" w:rsidRDefault="00BE162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144,500</w:t>
            </w:r>
          </w:p>
        </w:tc>
        <w:tc>
          <w:tcPr>
            <w:tcW w:w="241" w:type="dxa"/>
            <w:vAlign w:val="bottom"/>
          </w:tcPr>
          <w:p w14:paraId="3E56AA0E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DC6A245" w14:textId="2294D046" w:rsidR="002278B4" w:rsidRPr="00A25CCA" w:rsidRDefault="00BE162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4BF9F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1952E" w14:textId="4CF0ED11" w:rsidR="002278B4" w:rsidRPr="00A25CCA" w:rsidRDefault="00BE162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63" w:type="dxa"/>
          </w:tcPr>
          <w:p w14:paraId="2E84E9BE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C07E44F" w14:textId="51C38DC6" w:rsidR="002278B4" w:rsidRPr="00A25CCA" w:rsidRDefault="00BE162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CE6CB7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2D5CEF" w14:textId="624E1348" w:rsidR="002278B4" w:rsidRPr="00A25CCA" w:rsidRDefault="00BE162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</w:tr>
      <w:tr w:rsidR="002278B4" w:rsidRPr="00D05E53" w14:paraId="2CE54F4E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0A84F791" w14:textId="62D2DCB2" w:rsidR="002278B4" w:rsidRPr="00D05E53" w:rsidRDefault="002278B4" w:rsidP="002278B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2A1A19B8" w14:textId="77777777" w:rsidR="002278B4" w:rsidRPr="00D05E53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9697B" w14:textId="66E16676" w:rsidR="002278B4" w:rsidRPr="002278B4" w:rsidRDefault="00BE1624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307204" w14:textId="77777777" w:rsidR="002278B4" w:rsidRPr="002278B4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2F798" w14:textId="30AE1267" w:rsidR="002278B4" w:rsidRPr="002278B4" w:rsidRDefault="00BE1624" w:rsidP="002278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144,500</w:t>
            </w:r>
          </w:p>
        </w:tc>
        <w:tc>
          <w:tcPr>
            <w:tcW w:w="236" w:type="dxa"/>
            <w:shd w:val="clear" w:color="auto" w:fill="auto"/>
          </w:tcPr>
          <w:p w14:paraId="11314AAD" w14:textId="77777777" w:rsidR="002278B4" w:rsidRPr="002278B4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A9B20" w14:textId="51E7D481" w:rsidR="002278B4" w:rsidRPr="002278B4" w:rsidRDefault="00BE162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144,500</w:t>
            </w:r>
          </w:p>
        </w:tc>
        <w:tc>
          <w:tcPr>
            <w:tcW w:w="241" w:type="dxa"/>
            <w:vAlign w:val="bottom"/>
          </w:tcPr>
          <w:p w14:paraId="50EDF104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34410DA" w14:textId="50CA27E0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475256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9099" w14:textId="48BB341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316E1207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6B66537" w14:textId="07B1BD63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55E48A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2D821C" w14:textId="5EDE0D51" w:rsidR="002278B4" w:rsidRPr="00D05E53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02D07" w:rsidRPr="00822A41" w14:paraId="2D3925D5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37B401D1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B6820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7A6E483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99689C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004ED52F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51B80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B0CFCE1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C4E23DE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2FD93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6C90B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B8044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FD47F4D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249B91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0E76A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6A89E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D07" w:rsidRPr="00822A41" w14:paraId="20051E61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046D17BA" w14:textId="77777777" w:rsidR="00802D07" w:rsidRPr="00A25CCA" w:rsidRDefault="00802D07" w:rsidP="00977091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833E8A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711D58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F882B" w14:textId="77777777" w:rsidR="00802D07" w:rsidRPr="00A25CCA" w:rsidRDefault="00802D07" w:rsidP="009770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797B33C" w14:textId="77777777" w:rsidR="00802D07" w:rsidRPr="00A25CCA" w:rsidRDefault="00802D07" w:rsidP="00802D0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C3E7EE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3A554D9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4FC4C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23FC600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BD86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99833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CE09985" w14:textId="77777777" w:rsidR="00802D07" w:rsidRPr="00A25CCA" w:rsidRDefault="00802D07" w:rsidP="009770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F6E579C" w14:textId="77777777" w:rsidR="00802D07" w:rsidRPr="00A25CCA" w:rsidRDefault="00802D07" w:rsidP="00977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3E2C6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BF9D5F" w14:textId="77777777" w:rsidR="00802D07" w:rsidRPr="00A25CCA" w:rsidRDefault="00802D07" w:rsidP="009770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8B4" w:rsidRPr="00822A41" w14:paraId="5A0721C0" w14:textId="77777777" w:rsidTr="00352E8E">
        <w:trPr>
          <w:trHeight w:val="261"/>
        </w:trPr>
        <w:tc>
          <w:tcPr>
            <w:tcW w:w="2880" w:type="dxa"/>
            <w:shd w:val="clear" w:color="auto" w:fill="auto"/>
          </w:tcPr>
          <w:p w14:paraId="7F6B330B" w14:textId="77777777" w:rsidR="002278B4" w:rsidRPr="00A25CCA" w:rsidRDefault="002278B4" w:rsidP="002278B4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E923BF5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1315B8" w14:textId="6820DE19" w:rsidR="002278B4" w:rsidRPr="00A25CCA" w:rsidRDefault="0058515F" w:rsidP="002278B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352D62" w14:textId="77777777" w:rsidR="002278B4" w:rsidRPr="00A25CCA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1AAD8B" w14:textId="71CBABAB" w:rsidR="002278B4" w:rsidRPr="00A25CCA" w:rsidRDefault="0058515F" w:rsidP="002278B4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(944,491)</w:t>
            </w:r>
          </w:p>
        </w:tc>
        <w:tc>
          <w:tcPr>
            <w:tcW w:w="236" w:type="dxa"/>
            <w:shd w:val="clear" w:color="auto" w:fill="auto"/>
          </w:tcPr>
          <w:p w14:paraId="37807607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63CBDCA" w14:textId="4D72D547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(944,491)</w:t>
            </w:r>
          </w:p>
        </w:tc>
        <w:tc>
          <w:tcPr>
            <w:tcW w:w="241" w:type="dxa"/>
            <w:vAlign w:val="bottom"/>
          </w:tcPr>
          <w:p w14:paraId="7349C0A7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F70B170" w14:textId="496CEF1E" w:rsidR="002278B4" w:rsidRPr="00A25CCA" w:rsidRDefault="0058515F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540FBF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CE82F" w14:textId="14E5B286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(944,491)</w:t>
            </w:r>
          </w:p>
        </w:tc>
        <w:tc>
          <w:tcPr>
            <w:tcW w:w="263" w:type="dxa"/>
            <w:vAlign w:val="bottom"/>
          </w:tcPr>
          <w:p w14:paraId="3B9405BA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8AC8251" w14:textId="4AFE8B8E" w:rsidR="002278B4" w:rsidRPr="00A25CCA" w:rsidRDefault="0058515F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103DC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1F1221" w14:textId="0A0D0077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(944,491)</w:t>
            </w:r>
          </w:p>
        </w:tc>
      </w:tr>
      <w:tr w:rsidR="00802D07" w:rsidRPr="00822A41" w14:paraId="104D373A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5EA6B192" w14:textId="1E645898" w:rsidR="00802D07" w:rsidRPr="00A25CCA" w:rsidRDefault="00802D07" w:rsidP="00DD198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 w:rsidR="00D05E5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990" w:type="dxa"/>
          </w:tcPr>
          <w:p w14:paraId="3BF71152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60441E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21F7C2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2AA48B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F744E2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91A6A84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57530AE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BD95E2C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FEAB75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46985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4150C7C4" w14:textId="77777777" w:rsidR="00802D07" w:rsidRPr="00A25CCA" w:rsidRDefault="00802D07" w:rsidP="00DD198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30C89BC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0CE1D7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0C834" w14:textId="77777777" w:rsidR="00802D07" w:rsidRPr="00A25CCA" w:rsidRDefault="00802D07" w:rsidP="00DD1986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78B4" w:rsidRPr="00822A41" w14:paraId="6F53794C" w14:textId="77777777" w:rsidTr="00D05E53">
        <w:trPr>
          <w:trHeight w:val="261"/>
        </w:trPr>
        <w:tc>
          <w:tcPr>
            <w:tcW w:w="2880" w:type="dxa"/>
            <w:shd w:val="clear" w:color="auto" w:fill="auto"/>
          </w:tcPr>
          <w:p w14:paraId="7D4C78B8" w14:textId="48DC0C62" w:rsidR="002278B4" w:rsidRPr="00A25CCA" w:rsidRDefault="002278B4" w:rsidP="002278B4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990" w:type="dxa"/>
          </w:tcPr>
          <w:p w14:paraId="79C02413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B34E935" w14:textId="39D9AEF1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E37D48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D4A03A2" w14:textId="2D83705F" w:rsidR="002278B4" w:rsidRPr="00A25CCA" w:rsidRDefault="0058515F" w:rsidP="002278B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A1479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5704FC1" w14:textId="75F648CE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41" w:type="dxa"/>
            <w:vAlign w:val="bottom"/>
          </w:tcPr>
          <w:p w14:paraId="00B08B3D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FDA5AC3" w14:textId="6C020A0F" w:rsidR="002278B4" w:rsidRPr="00A25CCA" w:rsidRDefault="0058515F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D895C6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F6B557" w14:textId="2844553D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63" w:type="dxa"/>
            <w:vAlign w:val="bottom"/>
          </w:tcPr>
          <w:p w14:paraId="7C97BC0B" w14:textId="77777777" w:rsidR="002278B4" w:rsidRPr="00A25CCA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415F27F" w14:textId="6086E06C" w:rsidR="002278B4" w:rsidRPr="00A25CCA" w:rsidRDefault="0058515F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04DFC2" w14:textId="77777777" w:rsidR="002278B4" w:rsidRPr="00A25CCA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08E55B" w14:textId="101959B6" w:rsidR="002278B4" w:rsidRPr="00A25CCA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(98)</w:t>
            </w:r>
          </w:p>
        </w:tc>
      </w:tr>
      <w:tr w:rsidR="002278B4" w:rsidRPr="00D05E53" w14:paraId="0E4D0C9B" w14:textId="77777777" w:rsidTr="00352E8E">
        <w:trPr>
          <w:trHeight w:val="261"/>
        </w:trPr>
        <w:tc>
          <w:tcPr>
            <w:tcW w:w="2880" w:type="dxa"/>
            <w:shd w:val="clear" w:color="auto" w:fill="auto"/>
          </w:tcPr>
          <w:p w14:paraId="0D1495B4" w14:textId="6129B949" w:rsidR="002278B4" w:rsidRPr="00D05E53" w:rsidRDefault="002278B4" w:rsidP="002278B4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9BFC027" w14:textId="77777777" w:rsidR="002278B4" w:rsidRPr="00D05E53" w:rsidRDefault="002278B4" w:rsidP="00227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B86FC" w14:textId="1891D41F" w:rsidR="002278B4" w:rsidRPr="002278B4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66431" w14:textId="77777777" w:rsidR="002278B4" w:rsidRPr="002278B4" w:rsidRDefault="002278B4" w:rsidP="002278B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E5BFA" w14:textId="38251985" w:rsidR="002278B4" w:rsidRPr="002278B4" w:rsidRDefault="0058515F" w:rsidP="002278B4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(944,491)</w:t>
            </w:r>
          </w:p>
        </w:tc>
        <w:tc>
          <w:tcPr>
            <w:tcW w:w="236" w:type="dxa"/>
            <w:shd w:val="clear" w:color="auto" w:fill="auto"/>
          </w:tcPr>
          <w:p w14:paraId="5F8B7E27" w14:textId="77777777" w:rsidR="002278B4" w:rsidRPr="002278B4" w:rsidRDefault="002278B4" w:rsidP="002278B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39396" w14:textId="03EB1144" w:rsidR="002278B4" w:rsidRPr="002278B4" w:rsidRDefault="0058515F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(944,589)</w:t>
            </w:r>
          </w:p>
        </w:tc>
        <w:tc>
          <w:tcPr>
            <w:tcW w:w="241" w:type="dxa"/>
            <w:vAlign w:val="bottom"/>
          </w:tcPr>
          <w:p w14:paraId="3DF186CF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5CD7835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896E41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7AE1F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5BBFB46D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4799947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FA3746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274348" w14:textId="77777777" w:rsidR="002278B4" w:rsidRPr="00D05E53" w:rsidRDefault="002278B4" w:rsidP="002278B4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01A6912E" w14:textId="3CC9DD89" w:rsidR="00CE7385" w:rsidRDefault="00CE7385" w:rsidP="00945E30">
      <w:pPr>
        <w:rPr>
          <w:rFonts w:ascii="Angsana New" w:hAnsi="Angsana New"/>
          <w:sz w:val="30"/>
          <w:szCs w:val="30"/>
        </w:rPr>
      </w:pPr>
    </w:p>
    <w:p w14:paraId="2744A870" w14:textId="4E473804" w:rsidR="002308B0" w:rsidRDefault="002308B0" w:rsidP="00945E30">
      <w:pPr>
        <w:rPr>
          <w:rFonts w:ascii="Angsana New" w:hAnsi="Angsana New"/>
          <w:sz w:val="30"/>
          <w:szCs w:val="30"/>
        </w:rPr>
      </w:pPr>
    </w:p>
    <w:p w14:paraId="1D3CD171" w14:textId="413B9A51" w:rsidR="00DE70E3" w:rsidRDefault="00DE70E3" w:rsidP="00945E30">
      <w:pPr>
        <w:rPr>
          <w:rFonts w:ascii="Angsana New" w:hAnsi="Angsana New"/>
          <w:sz w:val="30"/>
          <w:szCs w:val="30"/>
        </w:rPr>
      </w:pPr>
    </w:p>
    <w:tbl>
      <w:tblPr>
        <w:tblW w:w="141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1440"/>
        <w:gridCol w:w="236"/>
        <w:gridCol w:w="1474"/>
        <w:gridCol w:w="236"/>
        <w:gridCol w:w="1384"/>
        <w:gridCol w:w="241"/>
        <w:gridCol w:w="1109"/>
        <w:gridCol w:w="270"/>
        <w:gridCol w:w="1080"/>
        <w:gridCol w:w="263"/>
        <w:gridCol w:w="1087"/>
        <w:gridCol w:w="270"/>
        <w:gridCol w:w="1170"/>
      </w:tblGrid>
      <w:tr w:rsidR="00DE70E3" w:rsidRPr="00822A41" w14:paraId="7F45917F" w14:textId="77777777" w:rsidTr="00B251CD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E2D1E3B" w14:textId="77777777" w:rsidR="00DE70E3" w:rsidRPr="00A25CCA" w:rsidRDefault="00DE70E3" w:rsidP="00B251CD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33EDAB95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FDC3E0F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70E3" w:rsidRPr="00822A41" w14:paraId="7AD548C9" w14:textId="77777777" w:rsidTr="00B251CD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AEBC35A" w14:textId="77777777" w:rsidR="00DE70E3" w:rsidRPr="00A25CCA" w:rsidRDefault="00DE70E3" w:rsidP="00B251CD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14:paraId="31B2243F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A25427B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22742800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5D2F4E22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E70E3" w:rsidRPr="00822A41" w14:paraId="04ED4B39" w14:textId="77777777" w:rsidTr="00B251CD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3565070" w14:textId="77777777" w:rsidR="00DE70E3" w:rsidRPr="00A25CCA" w:rsidRDefault="00DE70E3" w:rsidP="00B25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D7A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0158B7A0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</w:tcPr>
          <w:p w14:paraId="43892DEC" w14:textId="77777777" w:rsidR="00DE70E3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B38471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shd w:val="clear" w:color="auto" w:fill="auto"/>
          </w:tcPr>
          <w:p w14:paraId="01EC897E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636137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57A66" w14:textId="77777777" w:rsidR="00DE70E3" w:rsidRPr="00A25CCA" w:rsidRDefault="00DE70E3" w:rsidP="00B251C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854623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39E09790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9" w:type="dxa"/>
            <w:vAlign w:val="bottom"/>
          </w:tcPr>
          <w:p w14:paraId="7823555D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E8EB9C2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7933BF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3" w:type="dxa"/>
          </w:tcPr>
          <w:p w14:paraId="78C3125B" w14:textId="77777777" w:rsidR="00DE70E3" w:rsidRPr="00A25CCA" w:rsidRDefault="00DE70E3" w:rsidP="00B251C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vAlign w:val="bottom"/>
          </w:tcPr>
          <w:p w14:paraId="6EA42371" w14:textId="77777777" w:rsidR="00DE70E3" w:rsidRPr="00A25CCA" w:rsidRDefault="00DE70E3" w:rsidP="00B251C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25C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F0A5F4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B5DE1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E70E3" w:rsidRPr="00822A41" w14:paraId="534056E2" w14:textId="77777777" w:rsidTr="00B251CD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1E6B6BF4" w14:textId="77777777" w:rsidR="00DE70E3" w:rsidRPr="00A25CCA" w:rsidRDefault="00DE70E3" w:rsidP="00B25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A19237E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</w:tcPr>
          <w:p w14:paraId="517366EC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5CC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E70E3" w:rsidRPr="00822A41" w14:paraId="32CD9706" w14:textId="77777777" w:rsidTr="00B251CD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651EC33" w14:textId="77777777" w:rsidR="00DE70E3" w:rsidRPr="00A25CCA" w:rsidRDefault="00DE70E3" w:rsidP="00B251C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vAlign w:val="bottom"/>
          </w:tcPr>
          <w:p w14:paraId="6FDF4108" w14:textId="77777777" w:rsidR="00DE70E3" w:rsidRPr="00A25CCA" w:rsidRDefault="00DE70E3" w:rsidP="00B251C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260" w:type="dxa"/>
            <w:gridSpan w:val="13"/>
          </w:tcPr>
          <w:p w14:paraId="62CECE4F" w14:textId="77777777" w:rsidR="00DE70E3" w:rsidRPr="00A25CCA" w:rsidRDefault="00DE70E3" w:rsidP="00B25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E70E3" w:rsidRPr="00822A41" w14:paraId="5C6043C2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1427915B" w14:textId="77777777" w:rsidR="00DE70E3" w:rsidRPr="00A25CCA" w:rsidRDefault="00DE70E3" w:rsidP="00B25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D00112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9F98E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9C08C" w14:textId="77777777" w:rsidR="00DE70E3" w:rsidRPr="00A25CCA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81C5A2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BC6DB4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1C967C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6A04CBD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EACAEA6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4F4CB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FC51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BD91026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14D57E6" w14:textId="77777777" w:rsidR="00DE70E3" w:rsidRPr="00A25CCA" w:rsidRDefault="00DE70E3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1E113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94A3E4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E3" w:rsidRPr="00822A41" w14:paraId="3F551471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741452D3" w14:textId="77777777" w:rsidR="00DE70E3" w:rsidRPr="00A25CCA" w:rsidRDefault="00DE70E3" w:rsidP="00B251C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4ABA5154" w14:textId="703FBE25" w:rsidR="00DE70E3" w:rsidRPr="00A25CCA" w:rsidRDefault="00D40E5E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ED3E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48E06" w14:textId="77777777" w:rsidR="00DE70E3" w:rsidRPr="00A25CCA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0E96A1B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5982CD5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CA28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1" w:type="dxa"/>
            <w:vAlign w:val="bottom"/>
          </w:tcPr>
          <w:p w14:paraId="3BF2D38B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DAA3ED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38CCD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62F3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3" w:type="dxa"/>
          </w:tcPr>
          <w:p w14:paraId="031D264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052EDA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72FFE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D0E7A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E70E3" w:rsidRPr="00D05E53" w14:paraId="0DA2714E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3DFE1429" w14:textId="77777777" w:rsidR="00DE70E3" w:rsidRPr="00D05E53" w:rsidRDefault="00DE70E3" w:rsidP="00B251CD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57582BF4" w14:textId="77777777" w:rsidR="00DE70E3" w:rsidRPr="00D05E53" w:rsidRDefault="00DE70E3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B1F48" w14:textId="77777777" w:rsidR="00DE70E3" w:rsidRPr="002278B4" w:rsidRDefault="00DE70E3" w:rsidP="00B251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BFFB9" w14:textId="77777777" w:rsidR="00DE70E3" w:rsidRPr="002278B4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E2BB4" w14:textId="77777777" w:rsidR="00DE70E3" w:rsidRPr="002278B4" w:rsidRDefault="00DE70E3" w:rsidP="00B25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2037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36" w:type="dxa"/>
            <w:shd w:val="clear" w:color="auto" w:fill="auto"/>
          </w:tcPr>
          <w:p w14:paraId="68BF8DE0" w14:textId="77777777" w:rsidR="00DE70E3" w:rsidRPr="002278B4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2C363" w14:textId="77777777" w:rsidR="00DE70E3" w:rsidRPr="002278B4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32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120,050</w:t>
            </w:r>
          </w:p>
        </w:tc>
        <w:tc>
          <w:tcPr>
            <w:tcW w:w="241" w:type="dxa"/>
            <w:vAlign w:val="bottom"/>
          </w:tcPr>
          <w:p w14:paraId="3FFE6DDA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EC92993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4CBD07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C7A1A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38E51901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7FD01DF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3D9EEE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06DEE9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E70E3" w:rsidRPr="00822A41" w14:paraId="2EB33AEA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2BE17CF4" w14:textId="77777777" w:rsidR="00DE70E3" w:rsidRPr="00A25CCA" w:rsidRDefault="00DE70E3" w:rsidP="00B251CD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83584A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DEB27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1B083" w14:textId="77777777" w:rsidR="00DE70E3" w:rsidRPr="00A25CCA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5B8D624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007C69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FB1A594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D2A0C03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1BA27D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54F4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E5325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03886E4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9B8123" w14:textId="77777777" w:rsidR="00DE70E3" w:rsidRPr="00A25CCA" w:rsidRDefault="00DE70E3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61147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C1AA6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E3" w:rsidRPr="00822A41" w14:paraId="0EC4CE6B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2CE7E266" w14:textId="77777777" w:rsidR="00DE70E3" w:rsidRPr="00A25CCA" w:rsidRDefault="00DE70E3" w:rsidP="00B251CD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6E5302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7544DA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DF1C42" w14:textId="77777777" w:rsidR="00DE70E3" w:rsidRPr="00A25CCA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C4C119A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4C2413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1D10D2A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96E444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3E626A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23156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65E4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FC0B7C3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56AF2C" w14:textId="77777777" w:rsidR="00DE70E3" w:rsidRPr="00A25CCA" w:rsidRDefault="00DE70E3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B043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2DE55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E3" w:rsidRPr="00822A41" w14:paraId="21167BA9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2F2FAA1A" w14:textId="77777777" w:rsidR="00DE70E3" w:rsidRPr="00A25CCA" w:rsidRDefault="00DE70E3" w:rsidP="00B251CD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29D6902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D24917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AEF9D" w14:textId="77777777" w:rsidR="00DE70E3" w:rsidRPr="00A25CCA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D74867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(961,</w:t>
            </w:r>
            <w:r w:rsidRPr="00954BFD">
              <w:rPr>
                <w:rFonts w:ascii="Angsana New" w:hAnsi="Angsana New"/>
                <w:sz w:val="30"/>
                <w:szCs w:val="30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01869D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95FDCB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(961,276)</w:t>
            </w:r>
          </w:p>
        </w:tc>
        <w:tc>
          <w:tcPr>
            <w:tcW w:w="241" w:type="dxa"/>
            <w:vAlign w:val="bottom"/>
          </w:tcPr>
          <w:p w14:paraId="4A36168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80B4BAE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317C0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92C37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(961,276)</w:t>
            </w:r>
          </w:p>
        </w:tc>
        <w:tc>
          <w:tcPr>
            <w:tcW w:w="263" w:type="dxa"/>
            <w:vAlign w:val="bottom"/>
          </w:tcPr>
          <w:p w14:paraId="6160A3B6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37558E7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E08350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1A7565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(961,276)</w:t>
            </w:r>
          </w:p>
        </w:tc>
      </w:tr>
      <w:tr w:rsidR="00DE70E3" w:rsidRPr="00822A41" w14:paraId="0A132F5C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7692BF4F" w14:textId="77777777" w:rsidR="00DE70E3" w:rsidRPr="00A25CCA" w:rsidRDefault="00DE70E3" w:rsidP="00B251CD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</w:t>
            </w:r>
          </w:p>
        </w:tc>
        <w:tc>
          <w:tcPr>
            <w:tcW w:w="990" w:type="dxa"/>
          </w:tcPr>
          <w:p w14:paraId="76C22D63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2541A3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7D7A94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BD4631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EB708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C49DEB0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8F0DD60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B69AB1A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D5EEC5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35CBBD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D5F923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2C387A2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73C7A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7DA02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E70E3" w:rsidRPr="00822A41" w14:paraId="148FBE91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1D0C8B7B" w14:textId="77777777" w:rsidR="00DE70E3" w:rsidRPr="00A25CCA" w:rsidRDefault="00DE70E3" w:rsidP="00B251C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25CC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25CC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ความเสี่ยง</w:t>
            </w:r>
          </w:p>
        </w:tc>
        <w:tc>
          <w:tcPr>
            <w:tcW w:w="990" w:type="dxa"/>
          </w:tcPr>
          <w:p w14:paraId="054FA3D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B4DEEE9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33F21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E29B0B3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CA975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3ADAC97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41" w:type="dxa"/>
            <w:vAlign w:val="bottom"/>
          </w:tcPr>
          <w:p w14:paraId="18C31AD0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FE86978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22D425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316814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63" w:type="dxa"/>
            <w:vAlign w:val="bottom"/>
          </w:tcPr>
          <w:p w14:paraId="1B72C2E6" w14:textId="77777777" w:rsidR="00DE70E3" w:rsidRPr="00A25CCA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CABC04F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FD4682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86985C" w14:textId="77777777" w:rsidR="00DE70E3" w:rsidRPr="00A25CCA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</w:tr>
      <w:tr w:rsidR="00DE70E3" w:rsidRPr="00D05E53" w14:paraId="509C0C7A" w14:textId="77777777" w:rsidTr="00B251CD">
        <w:trPr>
          <w:trHeight w:val="261"/>
        </w:trPr>
        <w:tc>
          <w:tcPr>
            <w:tcW w:w="2880" w:type="dxa"/>
            <w:shd w:val="clear" w:color="auto" w:fill="auto"/>
          </w:tcPr>
          <w:p w14:paraId="698E7C8B" w14:textId="77777777" w:rsidR="00DE70E3" w:rsidRPr="00D05E53" w:rsidRDefault="00DE70E3" w:rsidP="00B251CD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D05E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1A4CBF5C" w14:textId="77777777" w:rsidR="00DE70E3" w:rsidRPr="00D05E53" w:rsidRDefault="00DE70E3" w:rsidP="00B2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5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5DE41" w14:textId="77777777" w:rsidR="00DE70E3" w:rsidRPr="002278B4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C0F13" w14:textId="77777777" w:rsidR="00DE70E3" w:rsidRPr="002278B4" w:rsidRDefault="00DE70E3" w:rsidP="00B251C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B0CDD" w14:textId="77777777" w:rsidR="00DE70E3" w:rsidRPr="002278B4" w:rsidRDefault="00DE70E3" w:rsidP="00B251CD">
            <w:pPr>
              <w:pStyle w:val="acctfourfigures"/>
              <w:tabs>
                <w:tab w:val="clear" w:pos="765"/>
                <w:tab w:val="decimal" w:pos="645"/>
                <w:tab w:val="left" w:pos="12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(961,</w:t>
            </w:r>
            <w:r w:rsidRPr="002278B4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C966A2" w14:textId="77777777" w:rsidR="00DE70E3" w:rsidRPr="002278B4" w:rsidRDefault="00DE70E3" w:rsidP="00B251C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3215A" w14:textId="77777777" w:rsidR="00DE70E3" w:rsidRPr="002278B4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78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710)</w:t>
            </w:r>
          </w:p>
        </w:tc>
        <w:tc>
          <w:tcPr>
            <w:tcW w:w="241" w:type="dxa"/>
            <w:vAlign w:val="bottom"/>
          </w:tcPr>
          <w:p w14:paraId="21D364FF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5D6424F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BAA8F7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0E485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14:paraId="5A7BA585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489CC09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6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65649D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1B1BA" w14:textId="77777777" w:rsidR="00DE70E3" w:rsidRPr="00D05E53" w:rsidRDefault="00DE70E3" w:rsidP="00B251CD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0D979158" w14:textId="77777777" w:rsidR="00DE70E3" w:rsidRDefault="00DE70E3" w:rsidP="00DE70E3">
      <w:pPr>
        <w:rPr>
          <w:rFonts w:ascii="Angsana New" w:hAnsi="Angsana New"/>
          <w:sz w:val="30"/>
          <w:szCs w:val="30"/>
        </w:rPr>
      </w:pPr>
    </w:p>
    <w:p w14:paraId="332B6505" w14:textId="026D835E" w:rsidR="00945E30" w:rsidRPr="002308B0" w:rsidRDefault="00945E30" w:rsidP="00945E30">
      <w:pPr>
        <w:rPr>
          <w:rFonts w:ascii="Angsana New" w:hAnsi="Angsana New"/>
          <w:sz w:val="30"/>
          <w:szCs w:val="30"/>
        </w:rPr>
      </w:pPr>
    </w:p>
    <w:p w14:paraId="201ED44D" w14:textId="77777777" w:rsidR="00CE7385" w:rsidRPr="002308B0" w:rsidRDefault="00CE7385" w:rsidP="00945E30">
      <w:pPr>
        <w:rPr>
          <w:rFonts w:ascii="Angsana New" w:hAnsi="Angsana New"/>
          <w:sz w:val="30"/>
          <w:szCs w:val="30"/>
        </w:rPr>
      </w:pPr>
    </w:p>
    <w:p w14:paraId="6E1C5046" w14:textId="2CFDCFEF" w:rsidR="00CE7385" w:rsidRPr="00D55686" w:rsidRDefault="00CE7385" w:rsidP="00945E30">
      <w:pPr>
        <w:sectPr w:rsidR="00CE7385" w:rsidRPr="00D55686" w:rsidSect="00CF799B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810" w:right="1152" w:bottom="576" w:left="720" w:header="720" w:footer="490" w:gutter="0"/>
          <w:cols w:space="720"/>
        </w:sectPr>
      </w:pPr>
    </w:p>
    <w:p w14:paraId="74ABC05D" w14:textId="00346A21" w:rsidR="00C001A7" w:rsidRPr="00506616" w:rsidRDefault="00F774C0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5D82643" w14:textId="0040D3FA" w:rsidR="00F774C0" w:rsidRPr="00506616" w:rsidRDefault="00F774C0" w:rsidP="00C001A7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180" w:type="dxa"/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95B3C" w:rsidRPr="00695B3C" w14:paraId="1EF78267" w14:textId="77777777" w:rsidTr="00032037">
        <w:trPr>
          <w:tblHeader/>
        </w:trPr>
        <w:tc>
          <w:tcPr>
            <w:tcW w:w="2250" w:type="dxa"/>
            <w:shd w:val="clear" w:color="auto" w:fill="auto"/>
            <w:hideMark/>
          </w:tcPr>
          <w:p w14:paraId="6AB2DCD9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6ACF6B56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255C1C5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95B3C" w:rsidRPr="00695B3C" w14:paraId="0EB20521" w14:textId="77777777" w:rsidTr="00032037">
        <w:tc>
          <w:tcPr>
            <w:tcW w:w="2250" w:type="dxa"/>
            <w:shd w:val="clear" w:color="auto" w:fill="auto"/>
            <w:hideMark/>
          </w:tcPr>
          <w:p w14:paraId="1852691C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C9719C9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BC4F9DA" w14:textId="77777777" w:rsidR="00F774C0" w:rsidRPr="00695B3C" w:rsidRDefault="00F774C0" w:rsidP="00695B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2BF6C339" w14:textId="1DC3B87F" w:rsidR="00611B3C" w:rsidRPr="000E7A02" w:rsidRDefault="00611B3C" w:rsidP="000E7A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34AC2B83" w14:textId="4B65D4AE" w:rsidR="00611B3C" w:rsidRPr="00506616" w:rsidRDefault="00F774C0" w:rsidP="00E13C8F">
      <w:pPr>
        <w:pStyle w:val="ListParagraph"/>
        <w:numPr>
          <w:ilvl w:val="1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  <w:cs/>
        </w:rPr>
        <w:t xml:space="preserve">     </w:t>
      </w:r>
      <w:r w:rsidR="00611B3C" w:rsidRPr="00506616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79462351" w14:textId="77777777" w:rsidR="000E7A02" w:rsidRPr="000E7A02" w:rsidRDefault="000E7A02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EA8B9F1" w14:textId="475DEC7C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82B0939" w14:textId="77777777" w:rsidR="000E7A02" w:rsidRDefault="000E7A02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39F23708" w14:textId="12C5C534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141E0A" w:rsidRPr="00506616">
        <w:rPr>
          <w:rFonts w:ascii="Angsana New" w:hAnsi="Angsana New"/>
          <w:sz w:val="30"/>
          <w:szCs w:val="30"/>
        </w:rPr>
        <w:t xml:space="preserve"> </w:t>
      </w:r>
      <w:r w:rsidRPr="00506616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C35F7A3" w14:textId="77777777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5D69F7DD" w14:textId="6323A155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06616">
        <w:rPr>
          <w:rFonts w:ascii="Angsana New" w:hAnsi="Angsana New" w:hint="cs"/>
          <w:sz w:val="30"/>
          <w:szCs w:val="30"/>
        </w:rPr>
        <w:t xml:space="preserve">  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D867456" w14:textId="77777777" w:rsidR="005E35C5" w:rsidRPr="00506616" w:rsidRDefault="005E35C5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</w:p>
    <w:p w14:paraId="2A9E3EBD" w14:textId="360DA56D" w:rsidR="00611B3C" w:rsidRPr="00506616" w:rsidRDefault="00611B3C" w:rsidP="00F774C0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506616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260BB9B" w14:textId="77777777" w:rsidR="00396A58" w:rsidRPr="00506616" w:rsidRDefault="00396A58" w:rsidP="00611B3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1E0133F2" w14:textId="41310E7F" w:rsidR="00611B3C" w:rsidRPr="00506616" w:rsidRDefault="000E7A02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  <w:r w:rsidR="00611B3C" w:rsidRPr="00506616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447C9B" w:rsidRPr="0050661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611B3C" w:rsidRPr="00506616">
        <w:rPr>
          <w:rFonts w:ascii="Angsana New" w:hAnsi="Angsana New"/>
          <w:i/>
          <w:iCs/>
          <w:sz w:val="30"/>
          <w:szCs w:val="30"/>
        </w:rPr>
        <w:t>.</w:t>
      </w:r>
      <w:r w:rsidR="004D7A8F" w:rsidRPr="00506616">
        <w:rPr>
          <w:rFonts w:ascii="Angsana New" w:hAnsi="Angsana New"/>
          <w:i/>
          <w:iCs/>
          <w:sz w:val="30"/>
          <w:szCs w:val="30"/>
        </w:rPr>
        <w:t>1</w:t>
      </w:r>
      <w:r w:rsidR="00611B3C" w:rsidRPr="00506616">
        <w:rPr>
          <w:rFonts w:ascii="Angsana New" w:hAnsi="Angsana New"/>
          <w:i/>
          <w:iCs/>
          <w:sz w:val="30"/>
          <w:szCs w:val="30"/>
        </w:rPr>
        <w:t xml:space="preserve">) </w:t>
      </w:r>
      <w:r w:rsidR="00611B3C" w:rsidRPr="00506616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670E47CF" w14:textId="77777777" w:rsidR="000E7A02" w:rsidRDefault="000E7A02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318869B" w14:textId="29E5B02F" w:rsidR="00611B3C" w:rsidRDefault="00611B3C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2E453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BA4C8B3" w14:textId="77777777" w:rsidR="000E7A02" w:rsidRPr="002E453A" w:rsidRDefault="000E7A02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16F5CABA" w14:textId="0CEFB9D1" w:rsidR="00611B3C" w:rsidRDefault="00611B3C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/>
          <w:sz w:val="30"/>
          <w:szCs w:val="30"/>
        </w:rPr>
        <w:t>(</w:t>
      </w:r>
      <w:r w:rsidR="00447C9B" w:rsidRPr="002E453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E453A">
        <w:rPr>
          <w:rFonts w:ascii="Angsana New" w:hAnsi="Angsana New"/>
          <w:sz w:val="30"/>
          <w:szCs w:val="30"/>
        </w:rPr>
        <w:t>.</w:t>
      </w:r>
      <w:r w:rsidR="004D7A8F"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.</w:t>
      </w:r>
      <w:r w:rsidR="004D7A8F" w:rsidRPr="00506616">
        <w:rPr>
          <w:rFonts w:ascii="Angsana New" w:hAnsi="Angsana New"/>
          <w:sz w:val="30"/>
          <w:szCs w:val="30"/>
        </w:rPr>
        <w:t>1</w:t>
      </w:r>
      <w:proofErr w:type="gramStart"/>
      <w:r w:rsidRPr="002E453A">
        <w:rPr>
          <w:rFonts w:ascii="Angsana New" w:hAnsi="Angsana New"/>
          <w:sz w:val="30"/>
          <w:szCs w:val="30"/>
        </w:rPr>
        <w:t>)</w:t>
      </w:r>
      <w:r w:rsidRPr="00506616">
        <w:rPr>
          <w:rFonts w:ascii="Angsana New" w:hAnsi="Angsana New"/>
          <w:sz w:val="30"/>
          <w:szCs w:val="30"/>
        </w:rPr>
        <w:t xml:space="preserve">  </w:t>
      </w:r>
      <w:r w:rsidRPr="002E453A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proofErr w:type="gramEnd"/>
    </w:p>
    <w:p w14:paraId="63B82DA9" w14:textId="77777777" w:rsidR="00CF0D54" w:rsidRPr="00506616" w:rsidRDefault="00CF0D54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341A23BF" w14:textId="1701368B" w:rsidR="00611B3C" w:rsidRPr="002E453A" w:rsidRDefault="00303F1B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2E453A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อย่างไร</w:t>
      </w:r>
      <w:r w:rsidR="00506616">
        <w:rPr>
          <w:rFonts w:ascii="Angsana New" w:hAnsi="Angsana New" w:hint="cs"/>
          <w:sz w:val="30"/>
          <w:szCs w:val="30"/>
          <w:cs/>
          <w:lang w:bidi="th-TH"/>
        </w:rPr>
        <w:t xml:space="preserve">     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="00506616">
        <w:rPr>
          <w:rFonts w:ascii="Angsana New" w:hAnsi="Angsana New" w:hint="cs"/>
          <w:sz w:val="30"/>
          <w:szCs w:val="30"/>
          <w:cs/>
          <w:lang w:bidi="th-TH"/>
        </w:rPr>
        <w:t>็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ตาม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ผู้บริหารต้องพิจารณาถึงปัจจัยอื่นๆ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ซึ่งอาจส่งผลต่อความเสี่ยงด้านเครดิตของลูกค้า</w:t>
      </w:r>
      <w:r w:rsidRPr="002E453A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ซึ่งรวมถึงความเสี่ยงของการผิดนัดชำระซึ่งเกี่ยวข้องกับ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อุตสาหกรรมและประเทศที่ลูกค้าดำเนินธุรกิจอยู่</w:t>
      </w:r>
      <w:r w:rsidRPr="0023065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รายละเอียดการกระจุกตัวของรายได้เปิดเผยในหมายเหตุข้อ</w:t>
      </w:r>
      <w:r w:rsidR="00123958" w:rsidRPr="0023065E">
        <w:rPr>
          <w:rFonts w:ascii="Angsana New" w:hAnsi="Angsana New"/>
          <w:sz w:val="30"/>
          <w:szCs w:val="30"/>
        </w:rPr>
        <w:t xml:space="preserve"> </w:t>
      </w:r>
      <w:r w:rsidRPr="0023065E">
        <w:rPr>
          <w:rFonts w:ascii="Angsana New" w:hAnsi="Angsana New"/>
          <w:sz w:val="30"/>
          <w:szCs w:val="30"/>
        </w:rPr>
        <w:t>1</w:t>
      </w:r>
      <w:r w:rsidR="0023065E" w:rsidRPr="0023065E">
        <w:rPr>
          <w:rFonts w:ascii="Angsana New" w:hAnsi="Angsana New"/>
          <w:sz w:val="30"/>
          <w:szCs w:val="30"/>
        </w:rPr>
        <w:t>9</w:t>
      </w:r>
      <w:r w:rsidR="00E13C8F" w:rsidRPr="0023065E">
        <w:rPr>
          <w:rFonts w:ascii="Angsana New" w:hAnsi="Angsana New"/>
          <w:sz w:val="30"/>
          <w:szCs w:val="30"/>
        </w:rPr>
        <w:t xml:space="preserve"> </w:t>
      </w:r>
      <w:r w:rsidR="00611B3C" w:rsidRPr="0023065E">
        <w:rPr>
          <w:rFonts w:ascii="Angsana New" w:hAnsi="Angsana New"/>
          <w:sz w:val="30"/>
          <w:szCs w:val="30"/>
        </w:rPr>
        <w:t>(</w:t>
      </w:r>
      <w:r w:rsidR="007F208E" w:rsidRPr="0023065E">
        <w:rPr>
          <w:rFonts w:ascii="Angsana New" w:hAnsi="Angsana New" w:hint="cs"/>
          <w:sz w:val="30"/>
          <w:szCs w:val="30"/>
          <w:cs/>
          <w:lang w:val="en-US" w:bidi="th-TH"/>
        </w:rPr>
        <w:t>ค</w:t>
      </w:r>
      <w:r w:rsidR="00611B3C" w:rsidRPr="0023065E">
        <w:rPr>
          <w:rFonts w:ascii="Angsana New" w:hAnsi="Angsana New"/>
          <w:sz w:val="30"/>
          <w:szCs w:val="30"/>
          <w:cs/>
        </w:rPr>
        <w:t>)</w:t>
      </w:r>
      <w:r w:rsidR="00611B3C" w:rsidRPr="002E453A">
        <w:rPr>
          <w:rFonts w:ascii="Angsana New" w:hAnsi="Angsana New"/>
          <w:sz w:val="30"/>
          <w:szCs w:val="30"/>
          <w:cs/>
        </w:rPr>
        <w:t xml:space="preserve"> </w:t>
      </w:r>
    </w:p>
    <w:p w14:paraId="69DA164C" w14:textId="77777777" w:rsidR="00611B3C" w:rsidRPr="002E453A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E965F7D" w14:textId="1DBB374D" w:rsidR="00611B3C" w:rsidRPr="00506616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6616">
        <w:rPr>
          <w:rFonts w:ascii="Angsana New" w:hAnsi="Angsana New"/>
          <w:sz w:val="30"/>
          <w:szCs w:val="30"/>
          <w:cs/>
        </w:rPr>
        <w:t>จะเสนอระยะเวลาและเงื่อนไข</w:t>
      </w:r>
      <w:r w:rsidR="00123958" w:rsidRPr="00506616">
        <w:rPr>
          <w:rFonts w:ascii="Angsana New" w:hAnsi="Angsana New" w:hint="cs"/>
          <w:sz w:val="30"/>
          <w:szCs w:val="30"/>
          <w:cs/>
          <w:lang w:bidi="th-TH"/>
        </w:rPr>
        <w:t>ทางการค้า</w:t>
      </w:r>
      <w:r w:rsidR="00123958" w:rsidRPr="0050661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06616">
        <w:rPr>
          <w:rFonts w:ascii="Angsana New" w:hAnsi="Angsana New"/>
          <w:sz w:val="30"/>
          <w:szCs w:val="30"/>
          <w:cs/>
        </w:rPr>
        <w:t>จะทบทวน</w:t>
      </w:r>
      <w:r w:rsidRPr="00506616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506616">
        <w:rPr>
          <w:rFonts w:ascii="Angsana New" w:hAnsi="Angsana New" w:hint="cs"/>
          <w:sz w:val="30"/>
          <w:szCs w:val="30"/>
          <w:lang w:bidi="th-TH"/>
        </w:rPr>
        <w:t xml:space="preserve"> (</w:t>
      </w:r>
      <w:r w:rsidRPr="00506616">
        <w:rPr>
          <w:rFonts w:ascii="Angsana New" w:hAnsi="Angsana New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506616">
        <w:rPr>
          <w:rFonts w:ascii="Angsana New" w:hAnsi="Angsana New"/>
          <w:sz w:val="30"/>
          <w:szCs w:val="30"/>
          <w:cs/>
        </w:rPr>
        <w:t>วงเงินยอดขาย</w:t>
      </w:r>
      <w:r w:rsidRPr="00506616">
        <w:rPr>
          <w:rFonts w:ascii="Angsana New" w:hAnsi="Angsana New" w:hint="cs"/>
          <w:sz w:val="30"/>
          <w:szCs w:val="30"/>
          <w:cs/>
        </w:rPr>
        <w:t>จะ</w:t>
      </w:r>
      <w:r w:rsidRPr="00506616">
        <w:rPr>
          <w:rFonts w:ascii="Angsana New" w:hAnsi="Angsana New"/>
          <w:sz w:val="30"/>
          <w:szCs w:val="30"/>
          <w:cs/>
        </w:rPr>
        <w:t>กำหนด</w:t>
      </w:r>
      <w:r w:rsidRPr="00506616">
        <w:rPr>
          <w:rFonts w:ascii="Angsana New" w:hAnsi="Angsana New" w:hint="cs"/>
          <w:sz w:val="30"/>
          <w:szCs w:val="30"/>
          <w:cs/>
        </w:rPr>
        <w:t>ไว้</w:t>
      </w:r>
      <w:r w:rsidRPr="00506616">
        <w:rPr>
          <w:rFonts w:ascii="Angsana New" w:hAnsi="Angsana New"/>
          <w:sz w:val="30"/>
          <w:szCs w:val="30"/>
          <w:cs/>
        </w:rPr>
        <w:t>สำหรับลูกค้าแต่ละรายและ</w:t>
      </w:r>
      <w:r w:rsidRPr="00506616">
        <w:rPr>
          <w:rFonts w:ascii="Angsana New" w:hAnsi="Angsana New" w:hint="cs"/>
          <w:sz w:val="30"/>
          <w:szCs w:val="30"/>
          <w:cs/>
        </w:rPr>
        <w:t>จะ</w:t>
      </w:r>
      <w:r w:rsidRPr="00506616">
        <w:rPr>
          <w:rFonts w:ascii="Angsana New" w:hAnsi="Angsana New"/>
          <w:sz w:val="30"/>
          <w:szCs w:val="30"/>
          <w:cs/>
        </w:rPr>
        <w:t>ทบทวนเป็นราย</w:t>
      </w:r>
      <w:r w:rsidR="00B30026" w:rsidRPr="00506616">
        <w:rPr>
          <w:rFonts w:ascii="Angsana New" w:hAnsi="Angsana New" w:hint="cs"/>
          <w:sz w:val="30"/>
          <w:szCs w:val="30"/>
          <w:cs/>
        </w:rPr>
        <w:t>ปี</w:t>
      </w:r>
      <w:r w:rsidRPr="00506616">
        <w:rPr>
          <w:rFonts w:ascii="Angsana New" w:hAnsi="Angsana New" w:hint="cs"/>
          <w:sz w:val="30"/>
          <w:szCs w:val="30"/>
          <w:cs/>
        </w:rPr>
        <w:t xml:space="preserve"> </w:t>
      </w:r>
      <w:r w:rsidRPr="00506616">
        <w:rPr>
          <w:rFonts w:ascii="Angsana New" w:hAnsi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B30026" w:rsidRPr="00506616">
        <w:rPr>
          <w:rFonts w:ascii="Angsana New" w:hAnsi="Angsana New" w:hint="cs"/>
          <w:sz w:val="30"/>
          <w:szCs w:val="30"/>
          <w:cs/>
        </w:rPr>
        <w:t>ผู้มีอำนาจตามอำนาจดำเนินการของกลุ่มบริษัท</w:t>
      </w:r>
    </w:p>
    <w:p w14:paraId="19DA1E3F" w14:textId="77777777" w:rsidR="007A66BE" w:rsidRPr="00506616" w:rsidRDefault="007A66BE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FC716A6" w14:textId="769FB2A2" w:rsidR="00611B3C" w:rsidRPr="00506616" w:rsidRDefault="00611B3C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506616">
        <w:rPr>
          <w:rFonts w:ascii="Angsana New" w:hAnsi="Angsana New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B30026" w:rsidRPr="00506616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506616">
        <w:rPr>
          <w:rFonts w:ascii="Angsana New" w:hAnsi="Angsana New"/>
          <w:sz w:val="30"/>
          <w:szCs w:val="30"/>
          <w:lang w:bidi="th-TH"/>
        </w:rPr>
        <w:t>60</w:t>
      </w:r>
      <w:r w:rsidR="00B30026" w:rsidRPr="00506616">
        <w:rPr>
          <w:rFonts w:ascii="Angsana New" w:hAnsi="Angsana New"/>
          <w:sz w:val="30"/>
          <w:szCs w:val="30"/>
          <w:lang w:bidi="th-TH"/>
        </w:rPr>
        <w:t xml:space="preserve"> </w:t>
      </w:r>
      <w:r w:rsidR="00B30026" w:rsidRPr="00506616">
        <w:rPr>
          <w:rFonts w:ascii="Angsana New" w:hAnsi="Angsana New" w:hint="cs"/>
          <w:sz w:val="30"/>
          <w:szCs w:val="30"/>
          <w:cs/>
        </w:rPr>
        <w:t>วัน</w:t>
      </w:r>
      <w:r w:rsidR="00123958" w:rsidRPr="00506616">
        <w:rPr>
          <w:rFonts w:ascii="Angsana New" w:hAnsi="Angsana New"/>
          <w:sz w:val="30"/>
          <w:szCs w:val="30"/>
          <w:lang w:bidi="th-TH"/>
        </w:rPr>
        <w:t xml:space="preserve"> </w:t>
      </w:r>
      <w:r w:rsidR="00123958" w:rsidRPr="00506616">
        <w:rPr>
          <w:rFonts w:ascii="Angsana New" w:hAnsi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8" w:name="_Hlk59433075"/>
      <w:r w:rsidR="00123958" w:rsidRPr="0050661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23958" w:rsidRPr="00506616">
        <w:rPr>
          <w:rFonts w:ascii="Angsana New" w:hAnsi="Angsana New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ที่มีรูปแบบของความเสี่ยงด้านเครดิตที่คล้ายคลึงกัน</w:t>
      </w:r>
      <w:bookmarkEnd w:id="8"/>
      <w:r w:rsidR="00123958" w:rsidRPr="00506616">
        <w:rPr>
          <w:rFonts w:ascii="Angsana New" w:hAnsi="Angsana New"/>
          <w:sz w:val="30"/>
          <w:szCs w:val="30"/>
          <w:cs/>
        </w:rPr>
        <w:t>และสะท้อน</w:t>
      </w:r>
      <w:r w:rsidR="00123958" w:rsidRPr="00506616">
        <w:rPr>
          <w:rFonts w:ascii="Angsana New" w:hAnsi="Angsana New" w:hint="cs"/>
          <w:sz w:val="30"/>
          <w:szCs w:val="30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94E36A" w14:textId="55E54F5E" w:rsidR="00396A58" w:rsidRPr="002E453A" w:rsidRDefault="00396A58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922BEA3" w14:textId="7D8E7E24" w:rsidR="00396A58" w:rsidRDefault="00396A58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 w:hint="cs"/>
          <w:sz w:val="30"/>
          <w:szCs w:val="30"/>
          <w:cs/>
          <w:lang w:bidi="th-TH"/>
        </w:rPr>
        <w:t>ข้อมูลเกี่ยวกับลูกหนี้การค้าเปิดเผยในหมายเหตุ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ข้อ</w:t>
      </w:r>
      <w:r w:rsidRPr="0023065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23065E" w:rsidRPr="0023065E">
        <w:rPr>
          <w:rFonts w:ascii="Angsana New" w:hAnsi="Angsana New"/>
          <w:sz w:val="30"/>
          <w:szCs w:val="30"/>
          <w:lang w:bidi="th-TH"/>
        </w:rPr>
        <w:t>7</w:t>
      </w:r>
      <w:r w:rsidRPr="0023065E">
        <w:rPr>
          <w:rFonts w:ascii="Angsana New" w:hAnsi="Angsana New"/>
          <w:sz w:val="30"/>
          <w:szCs w:val="30"/>
          <w:lang w:bidi="th-TH"/>
        </w:rPr>
        <w:t xml:space="preserve"> </w:t>
      </w:r>
      <w:r w:rsidRPr="0023065E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23065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23065E">
        <w:rPr>
          <w:rFonts w:ascii="Angsana New" w:hAnsi="Angsana New"/>
          <w:sz w:val="30"/>
          <w:szCs w:val="30"/>
          <w:lang w:bidi="th-TH"/>
        </w:rPr>
        <w:t>1</w:t>
      </w:r>
      <w:r w:rsidR="0023065E" w:rsidRPr="0023065E">
        <w:rPr>
          <w:rFonts w:ascii="Angsana New" w:hAnsi="Angsana New"/>
          <w:sz w:val="30"/>
          <w:szCs w:val="30"/>
          <w:lang w:bidi="th-TH"/>
        </w:rPr>
        <w:t>9</w:t>
      </w:r>
      <w:r w:rsidRPr="002E453A">
        <w:rPr>
          <w:rFonts w:ascii="Angsana New" w:hAnsi="Angsana New"/>
          <w:sz w:val="30"/>
          <w:szCs w:val="30"/>
          <w:lang w:bidi="th-TH"/>
        </w:rPr>
        <w:t xml:space="preserve"> 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ตามลำดับ</w:t>
      </w:r>
    </w:p>
    <w:p w14:paraId="6ACC6935" w14:textId="0042C305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C4057DB" w14:textId="6B773982" w:rsidR="001643F3" w:rsidRPr="004C517E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E62D5B" w14:textId="3466E316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A229377" w14:textId="4B801937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543CC8" w14:textId="77777777" w:rsidR="001643F3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0BD618" w14:textId="1C8E1BF0" w:rsidR="00CF0D54" w:rsidRDefault="00CF0D54" w:rsidP="00CF0D54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E453A">
        <w:rPr>
          <w:rFonts w:ascii="Angsana New" w:hAnsi="Angsana New"/>
          <w:sz w:val="30"/>
          <w:szCs w:val="30"/>
        </w:rPr>
        <w:lastRenderedPageBreak/>
        <w:t>(</w:t>
      </w:r>
      <w:r w:rsidRPr="002E453A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2E453A">
        <w:rPr>
          <w:rFonts w:ascii="Angsana New" w:hAnsi="Angsana New"/>
          <w:sz w:val="30"/>
          <w:szCs w:val="30"/>
        </w:rPr>
        <w:t>.</w:t>
      </w:r>
      <w:r w:rsidRPr="00506616">
        <w:rPr>
          <w:rFonts w:ascii="Angsana New" w:hAnsi="Angsana New"/>
          <w:sz w:val="30"/>
          <w:szCs w:val="30"/>
        </w:rPr>
        <w:t>1</w:t>
      </w:r>
      <w:r w:rsidRPr="002E453A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lang w:val="en-US" w:bidi="th-TH"/>
        </w:rPr>
        <w:t>2</w:t>
      </w:r>
      <w:proofErr w:type="gramStart"/>
      <w:r w:rsidRPr="002E453A">
        <w:rPr>
          <w:rFonts w:ascii="Angsana New" w:hAnsi="Angsana New"/>
          <w:sz w:val="30"/>
          <w:szCs w:val="30"/>
        </w:rPr>
        <w:t>)</w:t>
      </w:r>
      <w:r w:rsidRPr="00506616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</w:p>
    <w:p w14:paraId="248F85C6" w14:textId="12D2813C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30B4935E" w14:textId="16AC8A6B" w:rsidR="00CF0D54" w:rsidRDefault="00CF0D54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F0D54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CF0D5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F0D54">
        <w:rPr>
          <w:rFonts w:ascii="Angsana New" w:hAnsi="Angsana New" w:hint="cs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7446E277" w14:textId="77777777" w:rsidR="001643F3" w:rsidRPr="002E453A" w:rsidRDefault="001643F3" w:rsidP="0050661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</w:p>
    <w:p w14:paraId="7B9D43F3" w14:textId="7A9BCDE7" w:rsidR="00A805CA" w:rsidRPr="00506616" w:rsidRDefault="00A805CA" w:rsidP="00506616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6616">
        <w:rPr>
          <w:rFonts w:ascii="Angsana New" w:hAnsi="Angsana New" w:hint="cs"/>
          <w:i/>
          <w:iCs/>
          <w:sz w:val="30"/>
          <w:szCs w:val="30"/>
        </w:rPr>
        <w:t>(</w:t>
      </w:r>
      <w:r w:rsidRPr="00506616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506616">
        <w:rPr>
          <w:rFonts w:ascii="Angsana New" w:hAnsi="Angsana New" w:hint="cs"/>
          <w:i/>
          <w:iCs/>
          <w:sz w:val="30"/>
          <w:szCs w:val="30"/>
        </w:rPr>
        <w:t>.</w:t>
      </w:r>
      <w:r w:rsidR="004D7A8F" w:rsidRPr="00506616">
        <w:rPr>
          <w:rFonts w:ascii="Angsana New" w:hAnsi="Angsana New" w:hint="cs"/>
          <w:i/>
          <w:iCs/>
          <w:sz w:val="30"/>
          <w:szCs w:val="30"/>
        </w:rPr>
        <w:t>2</w:t>
      </w:r>
      <w:r w:rsidRPr="00506616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506616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1C84E7F0" w14:textId="77777777" w:rsidR="00CF0D54" w:rsidRDefault="00CF0D54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7899D399" w14:textId="586B03FD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0579502" w14:textId="77777777" w:rsidR="00A805CA" w:rsidRPr="00695B3C" w:rsidRDefault="00A805CA" w:rsidP="00A805C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C5473" w14:textId="3D83E154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2E453A" w:rsidRPr="00695B3C">
        <w:rPr>
          <w:rFonts w:ascii="Angsana New" w:hAnsi="Angsana New"/>
          <w:sz w:val="30"/>
          <w:szCs w:val="30"/>
          <w:cs/>
        </w:rPr>
        <w:t>แสดง</w:t>
      </w:r>
      <w:r w:rsidRPr="00695B3C">
        <w:rPr>
          <w:rFonts w:ascii="Angsana New" w:hAnsi="Angsana New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0C11B" w14:textId="77777777" w:rsidR="00A805CA" w:rsidRPr="00695B3C" w:rsidRDefault="00A805CA" w:rsidP="00506616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11"/>
        <w:gridCol w:w="1041"/>
        <w:gridCol w:w="270"/>
        <w:gridCol w:w="990"/>
        <w:gridCol w:w="270"/>
        <w:gridCol w:w="900"/>
        <w:gridCol w:w="271"/>
        <w:gridCol w:w="1080"/>
        <w:gridCol w:w="270"/>
        <w:gridCol w:w="1079"/>
      </w:tblGrid>
      <w:tr w:rsidR="00A805CA" w:rsidRPr="00695B3C" w14:paraId="2C539A7A" w14:textId="77777777" w:rsidTr="00B325D2">
        <w:trPr>
          <w:tblHeader/>
        </w:trPr>
        <w:tc>
          <w:tcPr>
            <w:tcW w:w="2811" w:type="dxa"/>
          </w:tcPr>
          <w:p w14:paraId="783CF010" w14:textId="77777777" w:rsidR="00A805CA" w:rsidRPr="00695B3C" w:rsidRDefault="00A805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54D28C0C" w14:textId="31C2B2A9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3959C1" w:rsidRPr="00695B3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959C1"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5CA" w:rsidRPr="00695B3C" w14:paraId="4D5F9FE8" w14:textId="77777777" w:rsidTr="00B325D2">
        <w:trPr>
          <w:tblHeader/>
        </w:trPr>
        <w:tc>
          <w:tcPr>
            <w:tcW w:w="2811" w:type="dxa"/>
          </w:tcPr>
          <w:p w14:paraId="1E5A064D" w14:textId="77777777" w:rsidR="00A805CA" w:rsidRPr="00695B3C" w:rsidRDefault="00A805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7EB0727D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204B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7554B2E3" w14:textId="77777777" w:rsidR="00A805CA" w:rsidRPr="00695B3C" w:rsidRDefault="00A805C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60D3" w:rsidRPr="00695B3C" w14:paraId="3A90FD40" w14:textId="77777777" w:rsidTr="00B325D2">
        <w:trPr>
          <w:tblHeader/>
        </w:trPr>
        <w:tc>
          <w:tcPr>
            <w:tcW w:w="2811" w:type="dxa"/>
            <w:vAlign w:val="bottom"/>
            <w:hideMark/>
          </w:tcPr>
          <w:p w14:paraId="6886616B" w14:textId="639E6CE2" w:rsidR="002160D3" w:rsidRPr="00695B3C" w:rsidRDefault="002160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1" w:type="dxa"/>
            <w:vAlign w:val="bottom"/>
            <w:hideMark/>
          </w:tcPr>
          <w:p w14:paraId="0654336C" w14:textId="77777777" w:rsidR="002160D3" w:rsidRPr="00695B3C" w:rsidRDefault="002160D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74558C6" w14:textId="77777777" w:rsidR="002160D3" w:rsidRPr="00695B3C" w:rsidRDefault="002160D3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A6B9A04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F1EDE83" w14:textId="77777777" w:rsidR="00B24BBA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521AB878" w14:textId="77777777" w:rsidR="00B24BBA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3D006F7C" w14:textId="6E4B1969" w:rsidR="002160D3" w:rsidRPr="00695B3C" w:rsidRDefault="002160D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54C1AE54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3122D70" w14:textId="77777777" w:rsidR="00B24BBA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377701DA" w14:textId="77777777" w:rsidR="00B24BBA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2549B4E5" w14:textId="1B661D19" w:rsidR="002160D3" w:rsidRPr="00695B3C" w:rsidRDefault="002160D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7B6A5AB6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A26F1BA" w14:textId="60692DC2" w:rsidR="002160D3" w:rsidRPr="00695B3C" w:rsidRDefault="002160D3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3143EEC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ABE88C0" w14:textId="77777777" w:rsidR="002160D3" w:rsidRPr="00695B3C" w:rsidRDefault="002160D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A79F6" w:rsidRPr="00695B3C" w14:paraId="15B31A01" w14:textId="77777777" w:rsidTr="00B325D2">
        <w:trPr>
          <w:tblHeader/>
        </w:trPr>
        <w:tc>
          <w:tcPr>
            <w:tcW w:w="2811" w:type="dxa"/>
          </w:tcPr>
          <w:p w14:paraId="67506660" w14:textId="77777777" w:rsidR="00EA79F6" w:rsidRPr="00695B3C" w:rsidRDefault="00EA79F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127460D2" w14:textId="0CD4F5FF" w:rsidR="00EA79F6" w:rsidRPr="00695B3C" w:rsidRDefault="00EA79F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5B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60D3" w:rsidRPr="00695B3C" w14:paraId="48A4B569" w14:textId="77777777" w:rsidTr="00B325D2">
        <w:tc>
          <w:tcPr>
            <w:tcW w:w="2811" w:type="dxa"/>
          </w:tcPr>
          <w:p w14:paraId="283CB24D" w14:textId="6C65DC48" w:rsidR="002160D3" w:rsidRPr="00695B3C" w:rsidRDefault="0003203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E70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41" w:type="dxa"/>
          </w:tcPr>
          <w:p w14:paraId="3B910426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8E6EB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F994A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8968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42BEFC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7FAC9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CFFB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9CCD1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8F34B84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458270E8" w14:textId="77777777" w:rsidTr="00B325D2">
        <w:tc>
          <w:tcPr>
            <w:tcW w:w="2811" w:type="dxa"/>
            <w:hideMark/>
          </w:tcPr>
          <w:p w14:paraId="12F9574E" w14:textId="77777777" w:rsidR="002160D3" w:rsidRPr="00695B3C" w:rsidRDefault="002160D3" w:rsidP="00EA79F6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41" w:type="dxa"/>
          </w:tcPr>
          <w:p w14:paraId="029714FF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D1CF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1C9DD4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F88AF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8B840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A872FA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B7FF9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93253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FC5CD7" w14:textId="77777777" w:rsidR="002160D3" w:rsidRPr="00695B3C" w:rsidRDefault="002160D3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3C46727F" w14:textId="77777777" w:rsidTr="00B325D2">
        <w:tc>
          <w:tcPr>
            <w:tcW w:w="2811" w:type="dxa"/>
            <w:hideMark/>
          </w:tcPr>
          <w:p w14:paraId="38325517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41" w:type="dxa"/>
          </w:tcPr>
          <w:p w14:paraId="7DF720E7" w14:textId="27B327A8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944,491</w:t>
            </w:r>
          </w:p>
        </w:tc>
        <w:tc>
          <w:tcPr>
            <w:tcW w:w="270" w:type="dxa"/>
          </w:tcPr>
          <w:p w14:paraId="0CB63E0C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771D36" w14:textId="3DC22884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332,694</w:t>
            </w:r>
          </w:p>
        </w:tc>
        <w:tc>
          <w:tcPr>
            <w:tcW w:w="270" w:type="dxa"/>
          </w:tcPr>
          <w:p w14:paraId="62A88C10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122DC8" w14:textId="11A4B1B8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570,995</w:t>
            </w:r>
          </w:p>
        </w:tc>
        <w:tc>
          <w:tcPr>
            <w:tcW w:w="271" w:type="dxa"/>
          </w:tcPr>
          <w:p w14:paraId="0BEB0EE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8AA55" w14:textId="0F54C87D" w:rsidR="002160D3" w:rsidRPr="00695B3C" w:rsidRDefault="00A70295" w:rsidP="00A702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91,581</w:t>
            </w:r>
          </w:p>
        </w:tc>
        <w:tc>
          <w:tcPr>
            <w:tcW w:w="270" w:type="dxa"/>
          </w:tcPr>
          <w:p w14:paraId="089B71F9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7010EF" w14:textId="71560FA3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995,270</w:t>
            </w:r>
          </w:p>
        </w:tc>
      </w:tr>
      <w:tr w:rsidR="002160D3" w:rsidRPr="00695B3C" w14:paraId="291849C3" w14:textId="77777777" w:rsidTr="00B325D2">
        <w:trPr>
          <w:trHeight w:val="119"/>
        </w:trPr>
        <w:tc>
          <w:tcPr>
            <w:tcW w:w="2811" w:type="dxa"/>
            <w:hideMark/>
          </w:tcPr>
          <w:p w14:paraId="75A34B86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14954845" w14:textId="1D965947" w:rsidR="002160D3" w:rsidRPr="00695B3C" w:rsidRDefault="00263C82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150,734</w:t>
            </w:r>
          </w:p>
        </w:tc>
        <w:tc>
          <w:tcPr>
            <w:tcW w:w="270" w:type="dxa"/>
            <w:vAlign w:val="bottom"/>
          </w:tcPr>
          <w:p w14:paraId="3E024AD2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FD2643" w14:textId="6D9095E3" w:rsidR="002160D3" w:rsidRPr="00695B3C" w:rsidRDefault="00263C82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64,495</w:t>
            </w:r>
          </w:p>
        </w:tc>
        <w:tc>
          <w:tcPr>
            <w:tcW w:w="270" w:type="dxa"/>
            <w:vAlign w:val="bottom"/>
          </w:tcPr>
          <w:p w14:paraId="22B1DF96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DB5217" w14:textId="18ADC8FD" w:rsidR="002160D3" w:rsidRPr="00263C82" w:rsidRDefault="00263C82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3C82">
              <w:rPr>
                <w:rFonts w:ascii="Angsana New" w:hAnsi="Angsana New"/>
                <w:sz w:val="30"/>
                <w:szCs w:val="30"/>
              </w:rPr>
              <w:t>93,264</w:t>
            </w:r>
          </w:p>
        </w:tc>
        <w:tc>
          <w:tcPr>
            <w:tcW w:w="271" w:type="dxa"/>
            <w:vAlign w:val="bottom"/>
          </w:tcPr>
          <w:p w14:paraId="52E16A11" w14:textId="77777777" w:rsidR="002160D3" w:rsidRPr="00263C82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EEA44" w14:textId="7A931EF6" w:rsidR="002160D3" w:rsidRPr="00695B3C" w:rsidRDefault="00263C82" w:rsidP="00263C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4D5DEF3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B014BC" w14:textId="533D9BE7" w:rsidR="002160D3" w:rsidRPr="00695B3C" w:rsidRDefault="00263C82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157,937</w:t>
            </w:r>
          </w:p>
        </w:tc>
      </w:tr>
      <w:tr w:rsidR="002160D3" w:rsidRPr="00695B3C" w14:paraId="06F20199" w14:textId="77777777" w:rsidTr="00B325D2">
        <w:tc>
          <w:tcPr>
            <w:tcW w:w="2811" w:type="dxa"/>
          </w:tcPr>
          <w:p w14:paraId="23D29309" w14:textId="77777777" w:rsidR="002160D3" w:rsidRPr="00695B3C" w:rsidRDefault="002160D3" w:rsidP="006A68F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F87E6" w14:textId="73D375AA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1,095,225</w:t>
            </w:r>
          </w:p>
        </w:tc>
        <w:tc>
          <w:tcPr>
            <w:tcW w:w="270" w:type="dxa"/>
          </w:tcPr>
          <w:p w14:paraId="4BED7545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8B56D" w14:textId="090D48CA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397,189</w:t>
            </w:r>
          </w:p>
        </w:tc>
        <w:tc>
          <w:tcPr>
            <w:tcW w:w="270" w:type="dxa"/>
          </w:tcPr>
          <w:p w14:paraId="1C14FCE1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5F4F7" w14:textId="1386734D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664,259</w:t>
            </w:r>
          </w:p>
        </w:tc>
        <w:tc>
          <w:tcPr>
            <w:tcW w:w="271" w:type="dxa"/>
          </w:tcPr>
          <w:p w14:paraId="0FC1A1AB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3E667" w14:textId="2063CE8E" w:rsidR="002160D3" w:rsidRPr="00695B3C" w:rsidRDefault="00A70295" w:rsidP="00A7029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91,759</w:t>
            </w:r>
          </w:p>
        </w:tc>
        <w:tc>
          <w:tcPr>
            <w:tcW w:w="270" w:type="dxa"/>
          </w:tcPr>
          <w:p w14:paraId="1D8AC99F" w14:textId="77777777" w:rsidR="002160D3" w:rsidRPr="00695B3C" w:rsidRDefault="002160D3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5A82F" w14:textId="376E2464" w:rsidR="002160D3" w:rsidRPr="00695B3C" w:rsidRDefault="00A70295" w:rsidP="006A68F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1,153,207</w:t>
            </w:r>
          </w:p>
        </w:tc>
      </w:tr>
      <w:tr w:rsidR="002160D3" w:rsidRPr="00695B3C" w14:paraId="56784E57" w14:textId="77777777" w:rsidTr="00B325D2">
        <w:tc>
          <w:tcPr>
            <w:tcW w:w="2811" w:type="dxa"/>
          </w:tcPr>
          <w:p w14:paraId="0D33FB10" w14:textId="77777777" w:rsidR="002160D3" w:rsidRPr="00695B3C" w:rsidRDefault="002160D3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35C4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88E0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1D61C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3D1B2E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48B8A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C5CFFA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C9412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53C94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81B13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2A3D62F5" w14:textId="77777777" w:rsidTr="00B325D2">
        <w:tc>
          <w:tcPr>
            <w:tcW w:w="2811" w:type="dxa"/>
            <w:hideMark/>
          </w:tcPr>
          <w:p w14:paraId="606244C2" w14:textId="77777777" w:rsidR="002160D3" w:rsidRPr="00695B3C" w:rsidRDefault="002160D3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041" w:type="dxa"/>
          </w:tcPr>
          <w:p w14:paraId="34F4A88F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346E0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F2B97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11B7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8526A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B6A09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BAD21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D9085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4E2DB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0D3" w:rsidRPr="00695B3C" w14:paraId="17B3EB5B" w14:textId="77777777" w:rsidTr="00B325D2">
        <w:tc>
          <w:tcPr>
            <w:tcW w:w="2811" w:type="dxa"/>
            <w:hideMark/>
          </w:tcPr>
          <w:p w14:paraId="100A2CCB" w14:textId="77777777" w:rsidR="002160D3" w:rsidRPr="00695B3C" w:rsidRDefault="002160D3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41" w:type="dxa"/>
            <w:vAlign w:val="bottom"/>
          </w:tcPr>
          <w:p w14:paraId="71652EC7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C069A0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A0F72A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36F083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B5746E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AF8E815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EC6B22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D6DAC8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9405EC" w14:textId="77777777" w:rsidR="002160D3" w:rsidRPr="00695B3C" w:rsidRDefault="002160D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7C7" w:rsidRPr="00695B3C" w14:paraId="5BDCEE37" w14:textId="77777777" w:rsidTr="00B325D2">
        <w:tc>
          <w:tcPr>
            <w:tcW w:w="2811" w:type="dxa"/>
            <w:hideMark/>
          </w:tcPr>
          <w:p w14:paraId="6C58B382" w14:textId="09073BEE" w:rsidR="001857C7" w:rsidRPr="00695B3C" w:rsidRDefault="001857C7" w:rsidP="001857C7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041" w:type="dxa"/>
          </w:tcPr>
          <w:p w14:paraId="21EB7DEF" w14:textId="593B3B02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624B0F77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D39AB" w14:textId="4C8BA290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4EBA5579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6DE2A4" w14:textId="14BD2070" w:rsidR="001857C7" w:rsidRPr="00695B3C" w:rsidRDefault="001857C7" w:rsidP="001857C7">
            <w:pPr>
              <w:tabs>
                <w:tab w:val="clear" w:pos="680"/>
                <w:tab w:val="decimal" w:pos="270"/>
                <w:tab w:val="left" w:pos="369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365B67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D4407" w14:textId="4E81917C" w:rsidR="001857C7" w:rsidRPr="00695B3C" w:rsidRDefault="001857C7" w:rsidP="001857C7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079090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41E437" w14:textId="3A7CEAF0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1857C7" w:rsidRPr="00695B3C" w14:paraId="089637BE" w14:textId="77777777" w:rsidTr="00B325D2">
        <w:tc>
          <w:tcPr>
            <w:tcW w:w="2811" w:type="dxa"/>
          </w:tcPr>
          <w:p w14:paraId="45ABA4D3" w14:textId="77777777" w:rsidR="001857C7" w:rsidRPr="00695B3C" w:rsidRDefault="001857C7" w:rsidP="001857C7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EFB42" w14:textId="32761B59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5959ED30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D3EF3" w14:textId="41CDF1AC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4D94DB6D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2B4B2" w14:textId="36923112" w:rsidR="001857C7" w:rsidRPr="001857C7" w:rsidRDefault="001857C7" w:rsidP="001857C7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57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201B980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65A09" w14:textId="5BB714B1" w:rsidR="001857C7" w:rsidRPr="00695B3C" w:rsidRDefault="001857C7" w:rsidP="001857C7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28F2E6" w14:textId="7777777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B1D0C" w14:textId="07B2E867" w:rsidR="001857C7" w:rsidRPr="00695B3C" w:rsidRDefault="001857C7" w:rsidP="001857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</w:tbl>
    <w:p w14:paraId="72ACDD6C" w14:textId="6CB77BBB" w:rsidR="00DE70E3" w:rsidRDefault="00DE70E3"/>
    <w:p w14:paraId="5612ACBE" w14:textId="2579DFF3" w:rsidR="00DE70E3" w:rsidRDefault="00DE70E3"/>
    <w:p w14:paraId="050FD164" w14:textId="77777777" w:rsidR="00DE70E3" w:rsidRPr="00695B3C" w:rsidRDefault="00DE70E3" w:rsidP="00DE70E3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11"/>
        <w:gridCol w:w="1041"/>
        <w:gridCol w:w="270"/>
        <w:gridCol w:w="990"/>
        <w:gridCol w:w="270"/>
        <w:gridCol w:w="900"/>
        <w:gridCol w:w="271"/>
        <w:gridCol w:w="1080"/>
        <w:gridCol w:w="270"/>
        <w:gridCol w:w="1079"/>
      </w:tblGrid>
      <w:tr w:rsidR="00DE70E3" w:rsidRPr="00695B3C" w14:paraId="1D1EEE02" w14:textId="77777777" w:rsidTr="00B251CD">
        <w:trPr>
          <w:tblHeader/>
        </w:trPr>
        <w:tc>
          <w:tcPr>
            <w:tcW w:w="2811" w:type="dxa"/>
          </w:tcPr>
          <w:p w14:paraId="4AE09A7B" w14:textId="77777777" w:rsidR="00DE70E3" w:rsidRPr="00695B3C" w:rsidRDefault="00DE70E3" w:rsidP="00B251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25934085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95B3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95B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0E3" w:rsidRPr="00695B3C" w14:paraId="1CDAABB1" w14:textId="77777777" w:rsidTr="00B251CD">
        <w:trPr>
          <w:tblHeader/>
        </w:trPr>
        <w:tc>
          <w:tcPr>
            <w:tcW w:w="2811" w:type="dxa"/>
          </w:tcPr>
          <w:p w14:paraId="469D8556" w14:textId="77777777" w:rsidR="00DE70E3" w:rsidRPr="00695B3C" w:rsidRDefault="00DE70E3" w:rsidP="00B251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4112071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64D9E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2AC7393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70E3" w:rsidRPr="00695B3C" w14:paraId="09E239D2" w14:textId="77777777" w:rsidTr="00B251CD">
        <w:trPr>
          <w:tblHeader/>
        </w:trPr>
        <w:tc>
          <w:tcPr>
            <w:tcW w:w="2811" w:type="dxa"/>
            <w:vAlign w:val="bottom"/>
            <w:hideMark/>
          </w:tcPr>
          <w:p w14:paraId="0BF95E40" w14:textId="77777777" w:rsidR="00DE70E3" w:rsidRPr="00695B3C" w:rsidRDefault="00DE70E3" w:rsidP="00B251C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1" w:type="dxa"/>
            <w:vAlign w:val="bottom"/>
            <w:hideMark/>
          </w:tcPr>
          <w:p w14:paraId="78A17285" w14:textId="77777777" w:rsidR="00DE70E3" w:rsidRPr="00695B3C" w:rsidRDefault="00DE70E3" w:rsidP="00B251C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4B35E23" w14:textId="77777777" w:rsidR="00DE70E3" w:rsidRPr="00695B3C" w:rsidRDefault="00DE70E3" w:rsidP="00B251CD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2F4E70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41E103D7" w14:textId="77777777" w:rsidR="00DE70E3" w:rsidRDefault="00DE70E3" w:rsidP="00B251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  <w:p w14:paraId="705D312F" w14:textId="77777777" w:rsidR="00DE70E3" w:rsidRDefault="00DE70E3" w:rsidP="00B251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ปีหรือ</w:t>
            </w:r>
          </w:p>
          <w:p w14:paraId="4234CF5C" w14:textId="77777777" w:rsidR="00DE70E3" w:rsidRPr="00695B3C" w:rsidRDefault="00DE70E3" w:rsidP="00B251C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0" w:type="dxa"/>
          </w:tcPr>
          <w:p w14:paraId="7F03DCDA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523C8EA1" w14:textId="77777777" w:rsidR="00DE70E3" w:rsidRDefault="00DE70E3" w:rsidP="00B251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  <w:p w14:paraId="7838A501" w14:textId="77777777" w:rsidR="00DE70E3" w:rsidRDefault="00DE70E3" w:rsidP="00B251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 แต่ไม่</w:t>
            </w:r>
          </w:p>
          <w:p w14:paraId="301F147F" w14:textId="77777777" w:rsidR="00DE70E3" w:rsidRPr="00695B3C" w:rsidRDefault="00DE70E3" w:rsidP="00B251C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1" w:type="dxa"/>
            <w:vAlign w:val="bottom"/>
          </w:tcPr>
          <w:p w14:paraId="33620CCD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5391E4F2" w14:textId="77777777" w:rsidR="00DE70E3" w:rsidRPr="00695B3C" w:rsidRDefault="00DE70E3" w:rsidP="00B251CD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95B3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95B3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08F4E7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5A8055B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70E3" w:rsidRPr="00695B3C" w14:paraId="5D227AC0" w14:textId="77777777" w:rsidTr="00B251CD">
        <w:trPr>
          <w:tblHeader/>
        </w:trPr>
        <w:tc>
          <w:tcPr>
            <w:tcW w:w="2811" w:type="dxa"/>
          </w:tcPr>
          <w:p w14:paraId="46D0E4E3" w14:textId="77777777" w:rsidR="00DE70E3" w:rsidRPr="00695B3C" w:rsidRDefault="00DE70E3" w:rsidP="00B251C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1" w:type="dxa"/>
            <w:gridSpan w:val="9"/>
            <w:hideMark/>
          </w:tcPr>
          <w:p w14:paraId="56E9A9C3" w14:textId="77777777" w:rsidR="00DE70E3" w:rsidRPr="00695B3C" w:rsidRDefault="00DE70E3" w:rsidP="00B251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95B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70E3" w:rsidRPr="00695B3C" w14:paraId="47556F82" w14:textId="77777777" w:rsidTr="00B251CD">
        <w:tc>
          <w:tcPr>
            <w:tcW w:w="2811" w:type="dxa"/>
          </w:tcPr>
          <w:p w14:paraId="0ECBFA95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41" w:type="dxa"/>
          </w:tcPr>
          <w:p w14:paraId="4258F00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C5A4F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183E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D404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26DE9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B356286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1A691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D42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FE9CC74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0E3" w:rsidRPr="00695B3C" w14:paraId="6B02C656" w14:textId="77777777" w:rsidTr="00B251CD">
        <w:tc>
          <w:tcPr>
            <w:tcW w:w="2811" w:type="dxa"/>
            <w:hideMark/>
          </w:tcPr>
          <w:p w14:paraId="33A3B840" w14:textId="77777777" w:rsidR="00DE70E3" w:rsidRPr="00695B3C" w:rsidRDefault="00DE70E3" w:rsidP="00B251CD">
            <w:pPr>
              <w:spacing w:line="240" w:lineRule="auto"/>
              <w:ind w:left="73" w:right="-105" w:hanging="73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41" w:type="dxa"/>
          </w:tcPr>
          <w:p w14:paraId="2AE049EA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0679A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377BB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51347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17C88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5B36344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41D44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39352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76D8E" w14:textId="77777777" w:rsidR="00DE70E3" w:rsidRPr="00695B3C" w:rsidRDefault="00DE70E3" w:rsidP="00B251CD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0E3" w:rsidRPr="00695B3C" w14:paraId="5E521A06" w14:textId="77777777" w:rsidTr="00B251CD">
        <w:tc>
          <w:tcPr>
            <w:tcW w:w="2811" w:type="dxa"/>
            <w:hideMark/>
          </w:tcPr>
          <w:p w14:paraId="647FC4B4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41" w:type="dxa"/>
          </w:tcPr>
          <w:p w14:paraId="14AA2A26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13CE">
              <w:rPr>
                <w:rFonts w:ascii="Angsana New" w:hAnsi="Angsana New"/>
                <w:sz w:val="30"/>
                <w:szCs w:val="30"/>
              </w:rPr>
              <w:t>961,276</w:t>
            </w:r>
          </w:p>
        </w:tc>
        <w:tc>
          <w:tcPr>
            <w:tcW w:w="270" w:type="dxa"/>
          </w:tcPr>
          <w:p w14:paraId="5F1FB7D7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C8A3F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436,848</w:t>
            </w:r>
          </w:p>
        </w:tc>
        <w:tc>
          <w:tcPr>
            <w:tcW w:w="270" w:type="dxa"/>
          </w:tcPr>
          <w:p w14:paraId="4DB0763E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B4FCD2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376B">
              <w:rPr>
                <w:rFonts w:ascii="Angsana New" w:hAnsi="Angsana New"/>
                <w:sz w:val="30"/>
                <w:szCs w:val="30"/>
              </w:rPr>
              <w:t>569,187</w:t>
            </w:r>
          </w:p>
        </w:tc>
        <w:tc>
          <w:tcPr>
            <w:tcW w:w="271" w:type="dxa"/>
          </w:tcPr>
          <w:p w14:paraId="0B53C508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A74FC" w14:textId="77777777" w:rsidR="00DE70E3" w:rsidRPr="00695B3C" w:rsidRDefault="00DE70E3" w:rsidP="00B251C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6C06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4B06651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1,006,035</w:t>
            </w:r>
          </w:p>
        </w:tc>
      </w:tr>
      <w:tr w:rsidR="00DE70E3" w:rsidRPr="00695B3C" w14:paraId="7B4113AD" w14:textId="77777777" w:rsidTr="00B251CD">
        <w:trPr>
          <w:trHeight w:val="119"/>
        </w:trPr>
        <w:tc>
          <w:tcPr>
            <w:tcW w:w="2811" w:type="dxa"/>
            <w:hideMark/>
          </w:tcPr>
          <w:p w14:paraId="0EBD47E7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0E7C15B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496B">
              <w:rPr>
                <w:rFonts w:ascii="Angsana New" w:hAnsi="Angsana New"/>
                <w:sz w:val="30"/>
                <w:szCs w:val="30"/>
              </w:rPr>
              <w:t>67,570</w:t>
            </w:r>
          </w:p>
        </w:tc>
        <w:tc>
          <w:tcPr>
            <w:tcW w:w="270" w:type="dxa"/>
            <w:vAlign w:val="bottom"/>
          </w:tcPr>
          <w:p w14:paraId="495A4BDF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1D98E8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96D">
              <w:rPr>
                <w:rFonts w:ascii="Angsana New" w:hAnsi="Angsana New"/>
                <w:sz w:val="30"/>
                <w:szCs w:val="30"/>
              </w:rPr>
              <w:t>38,862</w:t>
            </w:r>
          </w:p>
        </w:tc>
        <w:tc>
          <w:tcPr>
            <w:tcW w:w="270" w:type="dxa"/>
            <w:vAlign w:val="bottom"/>
          </w:tcPr>
          <w:p w14:paraId="127FCF88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494050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D4F97">
              <w:rPr>
                <w:rFonts w:ascii="Angsana New" w:hAnsi="Angsana New"/>
                <w:sz w:val="30"/>
                <w:szCs w:val="30"/>
              </w:rPr>
              <w:t>31,666</w:t>
            </w:r>
          </w:p>
        </w:tc>
        <w:tc>
          <w:tcPr>
            <w:tcW w:w="271" w:type="dxa"/>
            <w:vAlign w:val="bottom"/>
          </w:tcPr>
          <w:p w14:paraId="313527D6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6105C" w14:textId="77777777" w:rsidR="00DE70E3" w:rsidRPr="00695B3C" w:rsidRDefault="00DE70E3" w:rsidP="00B251C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E8E8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3DEF3EF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7B2F">
              <w:rPr>
                <w:rFonts w:ascii="Angsana New" w:hAnsi="Angsana New"/>
                <w:sz w:val="30"/>
                <w:szCs w:val="30"/>
              </w:rPr>
              <w:t>70,528</w:t>
            </w:r>
          </w:p>
        </w:tc>
      </w:tr>
      <w:tr w:rsidR="00DE70E3" w:rsidRPr="00695B3C" w14:paraId="02EB351F" w14:textId="77777777" w:rsidTr="00B251CD">
        <w:tc>
          <w:tcPr>
            <w:tcW w:w="2811" w:type="dxa"/>
          </w:tcPr>
          <w:p w14:paraId="0A9CDDB8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297B6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31A">
              <w:rPr>
                <w:rFonts w:ascii="Angsana New" w:hAnsi="Angsana New"/>
                <w:b/>
                <w:bCs/>
                <w:sz w:val="30"/>
                <w:szCs w:val="30"/>
              </w:rPr>
              <w:t>1,028,846</w:t>
            </w:r>
          </w:p>
        </w:tc>
        <w:tc>
          <w:tcPr>
            <w:tcW w:w="270" w:type="dxa"/>
          </w:tcPr>
          <w:p w14:paraId="7BB2FFF9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2F203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475,710</w:t>
            </w:r>
          </w:p>
        </w:tc>
        <w:tc>
          <w:tcPr>
            <w:tcW w:w="270" w:type="dxa"/>
          </w:tcPr>
          <w:p w14:paraId="7ADB2EFC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667D7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46D7">
              <w:rPr>
                <w:rFonts w:ascii="Angsana New" w:hAnsi="Angsana New"/>
                <w:b/>
                <w:bCs/>
                <w:sz w:val="30"/>
                <w:szCs w:val="30"/>
              </w:rPr>
              <w:t>600,853</w:t>
            </w:r>
          </w:p>
        </w:tc>
        <w:tc>
          <w:tcPr>
            <w:tcW w:w="271" w:type="dxa"/>
          </w:tcPr>
          <w:p w14:paraId="1BEA8B55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008C2" w14:textId="77777777" w:rsidR="00DE70E3" w:rsidRPr="00695B3C" w:rsidRDefault="00DE70E3" w:rsidP="00B251C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8CBBE5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0E342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66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076,563</w:t>
            </w:r>
          </w:p>
        </w:tc>
      </w:tr>
      <w:tr w:rsidR="00DE70E3" w:rsidRPr="00695B3C" w14:paraId="22576EAF" w14:textId="77777777" w:rsidTr="00B251CD">
        <w:tc>
          <w:tcPr>
            <w:tcW w:w="2811" w:type="dxa"/>
          </w:tcPr>
          <w:p w14:paraId="14618715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87F988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CE380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305A2C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03E6D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67996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754BB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E6FEB5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61AF5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04DB22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0E3" w:rsidRPr="00695B3C" w14:paraId="3CEEDD11" w14:textId="77777777" w:rsidTr="00B251CD">
        <w:tc>
          <w:tcPr>
            <w:tcW w:w="2811" w:type="dxa"/>
            <w:hideMark/>
          </w:tcPr>
          <w:p w14:paraId="0F3E066B" w14:textId="77777777" w:rsidR="00DE70E3" w:rsidRPr="00695B3C" w:rsidRDefault="00DE70E3" w:rsidP="00B251CD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041" w:type="dxa"/>
          </w:tcPr>
          <w:p w14:paraId="5988FE5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A779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FB28F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1FD7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60FE2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15C0D6C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BA42E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6382D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BB5EA6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70E3" w:rsidRPr="00695B3C" w14:paraId="4C2A563F" w14:textId="77777777" w:rsidTr="00B251CD">
        <w:tc>
          <w:tcPr>
            <w:tcW w:w="2811" w:type="dxa"/>
            <w:hideMark/>
          </w:tcPr>
          <w:p w14:paraId="32A3B90E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695B3C">
              <w:rPr>
                <w:rFonts w:ascii="Angsana New" w:hAnsi="Angsana New"/>
                <w:sz w:val="30"/>
                <w:szCs w:val="30"/>
                <w:cs/>
              </w:rPr>
              <w:t xml:space="preserve">สัญญาแลกเปลี่ยนอัตราดอกเบี้ย </w:t>
            </w:r>
          </w:p>
        </w:tc>
        <w:tc>
          <w:tcPr>
            <w:tcW w:w="1041" w:type="dxa"/>
            <w:vAlign w:val="bottom"/>
          </w:tcPr>
          <w:p w14:paraId="4DFF2CCB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6585D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58C1D9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11886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AAF12C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5F2F456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486D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AB7ED9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92E316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E3" w:rsidRPr="00695B3C" w14:paraId="37C57592" w14:textId="77777777" w:rsidTr="00B251CD">
        <w:tc>
          <w:tcPr>
            <w:tcW w:w="2811" w:type="dxa"/>
            <w:hideMark/>
          </w:tcPr>
          <w:p w14:paraId="0F3B8535" w14:textId="77777777" w:rsidR="00DE70E3" w:rsidRPr="00695B3C" w:rsidRDefault="00DE70E3" w:rsidP="00B251CD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1041" w:type="dxa"/>
          </w:tcPr>
          <w:p w14:paraId="7971FF51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60C3">
              <w:rPr>
                <w:rFonts w:ascii="Angsana New" w:hAnsi="Angsana New"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255CC80E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37DD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1573">
              <w:rPr>
                <w:rFonts w:ascii="Angsana New" w:hAnsi="Angsana New"/>
                <w:sz w:val="30"/>
                <w:szCs w:val="30"/>
              </w:rPr>
              <w:t>6,361</w:t>
            </w:r>
          </w:p>
        </w:tc>
        <w:tc>
          <w:tcPr>
            <w:tcW w:w="270" w:type="dxa"/>
          </w:tcPr>
          <w:p w14:paraId="30AFF9F3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14AC87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2784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1" w:type="dxa"/>
          </w:tcPr>
          <w:p w14:paraId="362B9B4C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18DCC" w14:textId="77777777" w:rsidR="00DE70E3" w:rsidRPr="00695B3C" w:rsidRDefault="00DE70E3" w:rsidP="00B251C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D9A71E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ED2C33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DBF">
              <w:rPr>
                <w:rFonts w:ascii="Angsana New" w:hAnsi="Angsana New"/>
                <w:sz w:val="30"/>
                <w:szCs w:val="30"/>
              </w:rPr>
              <w:t>7,003</w:t>
            </w:r>
          </w:p>
        </w:tc>
      </w:tr>
      <w:tr w:rsidR="00DE70E3" w:rsidRPr="00695B3C" w14:paraId="380FFFDF" w14:textId="77777777" w:rsidTr="00B251CD">
        <w:tc>
          <w:tcPr>
            <w:tcW w:w="2811" w:type="dxa"/>
          </w:tcPr>
          <w:p w14:paraId="2D3C4219" w14:textId="77777777" w:rsidR="00DE70E3" w:rsidRPr="00695B3C" w:rsidRDefault="00DE70E3" w:rsidP="00B251CD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08DAC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3EF">
              <w:rPr>
                <w:rFonts w:ascii="Angsana New" w:hAnsi="Angsana New"/>
                <w:b/>
                <w:bCs/>
                <w:sz w:val="30"/>
                <w:szCs w:val="30"/>
              </w:rPr>
              <w:t>7,003</w:t>
            </w:r>
          </w:p>
        </w:tc>
        <w:tc>
          <w:tcPr>
            <w:tcW w:w="270" w:type="dxa"/>
          </w:tcPr>
          <w:p w14:paraId="25080276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2FD3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498">
              <w:rPr>
                <w:rFonts w:ascii="Angsana New" w:hAnsi="Angsana New"/>
                <w:b/>
                <w:bCs/>
                <w:sz w:val="30"/>
                <w:szCs w:val="30"/>
              </w:rPr>
              <w:t>6,361</w:t>
            </w:r>
          </w:p>
        </w:tc>
        <w:tc>
          <w:tcPr>
            <w:tcW w:w="270" w:type="dxa"/>
          </w:tcPr>
          <w:p w14:paraId="755E8C03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E518A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261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71" w:type="dxa"/>
          </w:tcPr>
          <w:p w14:paraId="56FAFE1D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37659" w14:textId="77777777" w:rsidR="00DE70E3" w:rsidRPr="00695B3C" w:rsidRDefault="00DE70E3" w:rsidP="00B251CD">
            <w:pPr>
              <w:tabs>
                <w:tab w:val="clear" w:pos="680"/>
                <w:tab w:val="decimal" w:pos="270"/>
                <w:tab w:val="left" w:pos="360"/>
              </w:tabs>
              <w:spacing w:line="240" w:lineRule="auto"/>
              <w:ind w:right="-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0300B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FC547" w14:textId="77777777" w:rsidR="00DE70E3" w:rsidRPr="00695B3C" w:rsidRDefault="00DE70E3" w:rsidP="00B251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447B">
              <w:rPr>
                <w:rFonts w:ascii="Angsana New" w:hAnsi="Angsana New"/>
                <w:b/>
                <w:bCs/>
                <w:sz w:val="30"/>
                <w:szCs w:val="30"/>
              </w:rPr>
              <w:t>7,003</w:t>
            </w:r>
          </w:p>
        </w:tc>
      </w:tr>
    </w:tbl>
    <w:p w14:paraId="58D7E800" w14:textId="77777777" w:rsidR="00DE70E3" w:rsidRPr="00D40E5E" w:rsidRDefault="00DE70E3" w:rsidP="00D40E5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1900B6B7" w14:textId="1985B709" w:rsidR="00611B3C" w:rsidRPr="000F064E" w:rsidRDefault="00611B3C" w:rsidP="000F064E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0F064E">
        <w:rPr>
          <w:rFonts w:ascii="Angsana New" w:hAnsi="Angsana New"/>
          <w:i/>
          <w:iCs/>
          <w:sz w:val="30"/>
          <w:szCs w:val="30"/>
        </w:rPr>
        <w:t>(</w:t>
      </w:r>
      <w:r w:rsidR="00A7121C" w:rsidRPr="000F064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0F064E">
        <w:rPr>
          <w:rFonts w:ascii="Angsana New" w:hAnsi="Angsana New"/>
          <w:i/>
          <w:iCs/>
          <w:sz w:val="30"/>
          <w:szCs w:val="30"/>
        </w:rPr>
        <w:t>.</w:t>
      </w:r>
      <w:r w:rsidR="004D7A8F" w:rsidRPr="000F064E">
        <w:rPr>
          <w:rFonts w:ascii="Angsana New" w:hAnsi="Angsana New"/>
          <w:i/>
          <w:iCs/>
          <w:sz w:val="30"/>
          <w:szCs w:val="30"/>
        </w:rPr>
        <w:t>3</w:t>
      </w:r>
      <w:r w:rsidRPr="000F064E">
        <w:rPr>
          <w:rFonts w:ascii="Angsana New" w:hAnsi="Angsana New"/>
          <w:i/>
          <w:iCs/>
          <w:sz w:val="30"/>
          <w:szCs w:val="30"/>
        </w:rPr>
        <w:t xml:space="preserve">) </w:t>
      </w:r>
      <w:r w:rsidRPr="000F064E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452D367D" w14:textId="77777777" w:rsidR="00B24BBA" w:rsidRDefault="00B24BBA" w:rsidP="000F064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</w:p>
    <w:p w14:paraId="4B6E4466" w14:textId="7C9B98F5" w:rsidR="00611B3C" w:rsidRPr="00695B3C" w:rsidRDefault="00611B3C" w:rsidP="000F064E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</w:rPr>
      </w:pPr>
      <w:r w:rsidRPr="00695B3C">
        <w:rPr>
          <w:rFonts w:ascii="Angsana New" w:hAnsi="Angsana New" w:hint="cs"/>
          <w:sz w:val="30"/>
          <w:szCs w:val="30"/>
          <w:cs/>
        </w:rPr>
        <w:t>กลุ่มบริษัทมีความเสี่ยง</w:t>
      </w:r>
      <w:r w:rsidR="00B052E4" w:rsidRPr="00695B3C">
        <w:rPr>
          <w:rFonts w:ascii="Angsana New" w:hAnsi="Angsana New" w:hint="cs"/>
          <w:sz w:val="30"/>
          <w:szCs w:val="30"/>
          <w:cs/>
          <w:lang w:bidi="th-TH"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B052E4" w:rsidRPr="00695B3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B052E4" w:rsidRPr="00695B3C">
        <w:rPr>
          <w:rFonts w:ascii="Angsana New" w:hAnsi="Angsana New" w:hint="cs"/>
          <w:sz w:val="30"/>
          <w:szCs w:val="30"/>
          <w:cs/>
          <w:lang w:bidi="th-TH"/>
        </w:rPr>
        <w:t>ความเสี่ยงด้านตลาดมีดังนี้</w:t>
      </w:r>
    </w:p>
    <w:p w14:paraId="6042E68D" w14:textId="77777777" w:rsidR="00D061A9" w:rsidRPr="008B5F31" w:rsidRDefault="00D061A9" w:rsidP="00611B3C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193A5D7" w14:textId="687F61AF" w:rsidR="00D061A9" w:rsidRPr="000F064E" w:rsidRDefault="00D061A9" w:rsidP="000F064E">
      <w:pPr>
        <w:pStyle w:val="block"/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0F064E">
        <w:rPr>
          <w:rFonts w:ascii="Angsana New" w:hAnsi="Angsana New" w:hint="cs"/>
          <w:sz w:val="30"/>
          <w:szCs w:val="30"/>
        </w:rPr>
        <w:t>(</w:t>
      </w:r>
      <w:r w:rsidRPr="000F064E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0F064E">
        <w:rPr>
          <w:rFonts w:ascii="Angsana New" w:hAnsi="Angsana New" w:hint="cs"/>
          <w:sz w:val="30"/>
          <w:szCs w:val="30"/>
        </w:rPr>
        <w:t>.</w:t>
      </w:r>
      <w:r w:rsidR="004D7A8F" w:rsidRPr="000F064E">
        <w:rPr>
          <w:rFonts w:ascii="Angsana New" w:hAnsi="Angsana New" w:hint="cs"/>
          <w:sz w:val="30"/>
          <w:szCs w:val="30"/>
        </w:rPr>
        <w:t>3</w:t>
      </w:r>
      <w:r w:rsidRPr="000F064E">
        <w:rPr>
          <w:rFonts w:ascii="Angsana New" w:hAnsi="Angsana New" w:hint="cs"/>
          <w:sz w:val="30"/>
          <w:szCs w:val="30"/>
        </w:rPr>
        <w:t>.</w:t>
      </w:r>
      <w:r w:rsidR="004D7A8F" w:rsidRPr="000F064E">
        <w:rPr>
          <w:rFonts w:ascii="Angsana New" w:hAnsi="Angsana New" w:hint="cs"/>
          <w:sz w:val="30"/>
          <w:szCs w:val="30"/>
        </w:rPr>
        <w:t>1</w:t>
      </w:r>
      <w:r w:rsidRPr="000F064E">
        <w:rPr>
          <w:rFonts w:ascii="Angsana New" w:hAnsi="Angsana New" w:hint="cs"/>
          <w:sz w:val="30"/>
          <w:szCs w:val="30"/>
        </w:rPr>
        <w:t>)</w:t>
      </w:r>
      <w:r w:rsidRPr="000F064E">
        <w:rPr>
          <w:rFonts w:ascii="Angsana New" w:hAnsi="Angsana New" w:hint="cs"/>
          <w:sz w:val="30"/>
          <w:szCs w:val="30"/>
          <w:cs/>
          <w:lang w:bidi="th-TH"/>
        </w:rPr>
        <w:t xml:space="preserve"> ความเสี่ยงด้านอัตราแลกเปลี่ยน</w:t>
      </w:r>
    </w:p>
    <w:p w14:paraId="787D2F58" w14:textId="77777777" w:rsidR="00B24BBA" w:rsidRDefault="00B24BBA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7B6AD073" w14:textId="2F1C4E4F" w:rsidR="00D061A9" w:rsidRDefault="00D061A9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0F064E">
        <w:rPr>
          <w:rFonts w:ascii="Angsana New" w:hAnsi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566784DB" w14:textId="77777777" w:rsidR="00032037" w:rsidRPr="000F064E" w:rsidRDefault="00032037" w:rsidP="000F064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BCBC247" w14:textId="77777777" w:rsidR="00B50C24" w:rsidRDefault="00B50C24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  <w:sectPr w:rsidR="00B50C24" w:rsidSect="00CF799B">
          <w:headerReference w:type="default" r:id="rId22"/>
          <w:pgSz w:w="11909" w:h="16834" w:code="9"/>
          <w:pgMar w:top="1440" w:right="1152" w:bottom="576" w:left="1440" w:header="648" w:footer="605" w:gutter="0"/>
          <w:cols w:space="720"/>
          <w:docGrid w:linePitch="245"/>
        </w:sectPr>
      </w:pPr>
    </w:p>
    <w:tbl>
      <w:tblPr>
        <w:tblW w:w="12963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6210"/>
        <w:gridCol w:w="1260"/>
        <w:gridCol w:w="252"/>
        <w:gridCol w:w="1098"/>
        <w:gridCol w:w="242"/>
        <w:gridCol w:w="1198"/>
        <w:gridCol w:w="239"/>
        <w:gridCol w:w="1021"/>
        <w:gridCol w:w="241"/>
        <w:gridCol w:w="1181"/>
        <w:gridCol w:w="21"/>
      </w:tblGrid>
      <w:tr w:rsidR="00247D9F" w:rsidRPr="00D061A9" w14:paraId="386DF231" w14:textId="77777777" w:rsidTr="00247D9F">
        <w:trPr>
          <w:gridAfter w:val="10"/>
          <w:wAfter w:w="6753" w:type="dxa"/>
          <w:tblHeader/>
        </w:trPr>
        <w:tc>
          <w:tcPr>
            <w:tcW w:w="6210" w:type="dxa"/>
            <w:vAlign w:val="bottom"/>
          </w:tcPr>
          <w:p w14:paraId="62E8EEA4" w14:textId="77777777" w:rsidR="00247D9F" w:rsidRPr="00AD1F5F" w:rsidRDefault="00247D9F" w:rsidP="007E28A9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bookmarkStart w:id="9" w:name="_Hlk64461744"/>
          </w:p>
        </w:tc>
      </w:tr>
      <w:tr w:rsidR="00247D9F" w:rsidRPr="00D061A9" w14:paraId="59976042" w14:textId="77777777" w:rsidTr="00247D9F">
        <w:trPr>
          <w:gridAfter w:val="1"/>
          <w:wAfter w:w="21" w:type="dxa"/>
          <w:tblHeader/>
        </w:trPr>
        <w:tc>
          <w:tcPr>
            <w:tcW w:w="6210" w:type="dxa"/>
            <w:vAlign w:val="bottom"/>
          </w:tcPr>
          <w:p w14:paraId="0B66F201" w14:textId="77777777" w:rsidR="00247D9F" w:rsidRPr="00AD1F5F" w:rsidRDefault="00247D9F" w:rsidP="001B12A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732" w:type="dxa"/>
            <w:gridSpan w:val="9"/>
          </w:tcPr>
          <w:p w14:paraId="075EC424" w14:textId="77777777" w:rsidR="00247D9F" w:rsidRPr="00AD1F5F" w:rsidRDefault="00247D9F" w:rsidP="001B12A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D9F" w:rsidRPr="00D061A9" w14:paraId="1B07CE3C" w14:textId="77777777" w:rsidTr="00247D9F">
        <w:trPr>
          <w:tblHeader/>
        </w:trPr>
        <w:tc>
          <w:tcPr>
            <w:tcW w:w="6210" w:type="dxa"/>
            <w:vAlign w:val="bottom"/>
          </w:tcPr>
          <w:p w14:paraId="6CF1096E" w14:textId="1C02641A" w:rsidR="00247D9F" w:rsidRPr="00AD1F5F" w:rsidRDefault="00247D9F" w:rsidP="00B24BBA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603B3AC" w14:textId="77777777" w:rsidR="00247D9F" w:rsidRPr="00AD1F5F" w:rsidRDefault="00247D9F" w:rsidP="007E28A9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0710D149" w14:textId="77777777" w:rsidR="00247D9F" w:rsidRPr="00AD1F5F" w:rsidRDefault="00247D9F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B39A47A" w14:textId="77777777" w:rsidR="00247D9F" w:rsidRPr="00AD1F5F" w:rsidRDefault="00247D9F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67B6AF" w14:textId="77777777" w:rsidR="00247D9F" w:rsidRPr="00AD1F5F" w:rsidRDefault="00247D9F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2" w:type="dxa"/>
          </w:tcPr>
          <w:p w14:paraId="6ED833A9" w14:textId="77777777" w:rsidR="00247D9F" w:rsidRPr="00AD1F5F" w:rsidRDefault="00247D9F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742BD4C" w14:textId="77777777" w:rsidR="00247D9F" w:rsidRPr="00AD1F5F" w:rsidRDefault="00247D9F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239" w:type="dxa"/>
          </w:tcPr>
          <w:p w14:paraId="33D2692E" w14:textId="77777777" w:rsidR="00247D9F" w:rsidRPr="00AD1F5F" w:rsidRDefault="00247D9F" w:rsidP="007E28A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A19CD5F" w14:textId="77777777" w:rsidR="00247D9F" w:rsidRPr="00AD1F5F" w:rsidRDefault="00247D9F" w:rsidP="007E28A9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br/>
            </w: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41" w:type="dxa"/>
          </w:tcPr>
          <w:p w14:paraId="3B6F1956" w14:textId="77777777" w:rsidR="00247D9F" w:rsidRPr="00AD1F5F" w:rsidRDefault="00247D9F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</w:tcPr>
          <w:p w14:paraId="302BCA97" w14:textId="77777777" w:rsidR="00247D9F" w:rsidRPr="00AD1F5F" w:rsidRDefault="00247D9F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47D9F" w:rsidRPr="00D061A9" w14:paraId="244ECF1B" w14:textId="77777777" w:rsidTr="00247D9F">
        <w:trPr>
          <w:tblHeader/>
        </w:trPr>
        <w:tc>
          <w:tcPr>
            <w:tcW w:w="6210" w:type="dxa"/>
            <w:vAlign w:val="bottom"/>
          </w:tcPr>
          <w:p w14:paraId="3BD21806" w14:textId="77777777" w:rsidR="00247D9F" w:rsidRPr="00AD1F5F" w:rsidRDefault="00247D9F" w:rsidP="00B24BBA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3" w:type="dxa"/>
            <w:gridSpan w:val="10"/>
          </w:tcPr>
          <w:p w14:paraId="033506B4" w14:textId="58008974" w:rsidR="00247D9F" w:rsidRPr="00AD1F5F" w:rsidRDefault="00247D9F" w:rsidP="007E28A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D1F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47D9F" w:rsidRPr="00D061A9" w14:paraId="67AF1F0E" w14:textId="77777777" w:rsidTr="00247D9F">
        <w:tc>
          <w:tcPr>
            <w:tcW w:w="6210" w:type="dxa"/>
            <w:hideMark/>
          </w:tcPr>
          <w:p w14:paraId="7B88BBCC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998CDA" w14:textId="5311B27C" w:rsidR="00247D9F" w:rsidRPr="00AD1F5F" w:rsidRDefault="00247D9F" w:rsidP="002278B4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51,797</w:t>
            </w:r>
          </w:p>
        </w:tc>
        <w:tc>
          <w:tcPr>
            <w:tcW w:w="252" w:type="dxa"/>
            <w:shd w:val="clear" w:color="auto" w:fill="auto"/>
          </w:tcPr>
          <w:p w14:paraId="68BD57E4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E1B7B8" w14:textId="68F91523" w:rsidR="00247D9F" w:rsidRPr="00AD1F5F" w:rsidRDefault="00247D9F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851EB47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9BBF00A" w14:textId="36ACD49B" w:rsidR="00247D9F" w:rsidRPr="00AD1F5F" w:rsidRDefault="00247D9F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F23F48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2728187" w14:textId="00AD65E6" w:rsidR="00247D9F" w:rsidRPr="00AD1F5F" w:rsidRDefault="00247D9F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34B37C7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27A7B3F2" w14:textId="7C48C1BF" w:rsidR="00247D9F" w:rsidRPr="00AD1F5F" w:rsidRDefault="00247D9F" w:rsidP="002278B4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51,797</w:t>
            </w:r>
          </w:p>
        </w:tc>
      </w:tr>
      <w:tr w:rsidR="00247D9F" w:rsidRPr="00D061A9" w14:paraId="05D49D0F" w14:textId="77777777" w:rsidTr="00247D9F">
        <w:tc>
          <w:tcPr>
            <w:tcW w:w="6210" w:type="dxa"/>
          </w:tcPr>
          <w:p w14:paraId="44475B9D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AD1F5F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9275B9" w14:textId="5F2ED9D2" w:rsidR="00247D9F" w:rsidRPr="00AD1F5F" w:rsidRDefault="00247D9F" w:rsidP="002278B4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123,267</w:t>
            </w:r>
          </w:p>
        </w:tc>
        <w:tc>
          <w:tcPr>
            <w:tcW w:w="252" w:type="dxa"/>
            <w:shd w:val="clear" w:color="auto" w:fill="auto"/>
          </w:tcPr>
          <w:p w14:paraId="0DBAEBF6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6FB0738" w14:textId="236723D5" w:rsidR="00247D9F" w:rsidRPr="00AD1F5F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750E64A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59F9F76" w14:textId="46D6745A" w:rsidR="00247D9F" w:rsidRPr="00AD1F5F" w:rsidRDefault="00247D9F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0E05B1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DFD40E1" w14:textId="58D7FE52" w:rsidR="00247D9F" w:rsidRPr="00AD1F5F" w:rsidRDefault="00247D9F" w:rsidP="002278B4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E0F85C7" w14:textId="77777777" w:rsidR="00247D9F" w:rsidRPr="00AD1F5F" w:rsidRDefault="00247D9F" w:rsidP="002278B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48BE4C9" w14:textId="4F234CCE" w:rsidR="00247D9F" w:rsidRPr="00AD1F5F" w:rsidRDefault="00247D9F" w:rsidP="002278B4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123,267</w:t>
            </w:r>
          </w:p>
        </w:tc>
      </w:tr>
      <w:tr w:rsidR="00247D9F" w:rsidRPr="00D061A9" w14:paraId="34C63248" w14:textId="77777777" w:rsidTr="00247D9F">
        <w:tc>
          <w:tcPr>
            <w:tcW w:w="6210" w:type="dxa"/>
            <w:hideMark/>
          </w:tcPr>
          <w:p w14:paraId="4899F81A" w14:textId="77777777" w:rsidR="00247D9F" w:rsidRPr="00AD1F5F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CFEB5D" w14:textId="7CCF5659" w:rsidR="00247D9F" w:rsidRPr="00AD1F5F" w:rsidRDefault="00247D9F" w:rsidP="00A87F1D">
            <w:pPr>
              <w:pStyle w:val="BodyText"/>
              <w:spacing w:after="0"/>
              <w:ind w:right="-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(97,970)</w:t>
            </w:r>
          </w:p>
        </w:tc>
        <w:tc>
          <w:tcPr>
            <w:tcW w:w="252" w:type="dxa"/>
            <w:shd w:val="clear" w:color="auto" w:fill="auto"/>
          </w:tcPr>
          <w:p w14:paraId="24853A89" w14:textId="77777777" w:rsidR="00247D9F" w:rsidRPr="00AD1F5F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2354E4" w14:textId="465BEF89" w:rsidR="00247D9F" w:rsidRPr="00AD1F5F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47C6E5E" w14:textId="77777777" w:rsidR="00247D9F" w:rsidRPr="00AD1F5F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4A2E730" w14:textId="50012E17" w:rsidR="00247D9F" w:rsidRPr="00AD1F5F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5564C8" w14:textId="77777777" w:rsidR="00247D9F" w:rsidRPr="00AD1F5F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4085326" w14:textId="5D140ADE" w:rsidR="00247D9F" w:rsidRPr="00AD1F5F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0A36C4" w14:textId="77777777" w:rsidR="00247D9F" w:rsidRPr="00AD1F5F" w:rsidRDefault="00247D9F" w:rsidP="00A87F1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3D744" w14:textId="23B8D254" w:rsidR="00247D9F" w:rsidRPr="00AD1F5F" w:rsidRDefault="00247D9F" w:rsidP="00A87F1D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(97,970)</w:t>
            </w:r>
          </w:p>
        </w:tc>
      </w:tr>
      <w:tr w:rsidR="00247D9F" w:rsidRPr="00D061A9" w14:paraId="280CD606" w14:textId="77777777" w:rsidTr="00247D9F">
        <w:tc>
          <w:tcPr>
            <w:tcW w:w="6210" w:type="dxa"/>
            <w:hideMark/>
          </w:tcPr>
          <w:p w14:paraId="3283C142" w14:textId="77777777" w:rsidR="00247D9F" w:rsidRPr="00AD1F5F" w:rsidRDefault="00247D9F" w:rsidP="00A87F1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99D74C" w14:textId="4DF14836" w:rsidR="00247D9F" w:rsidRPr="002278B4" w:rsidRDefault="00247D9F" w:rsidP="00A87F1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77,094</w:t>
            </w:r>
          </w:p>
        </w:tc>
        <w:tc>
          <w:tcPr>
            <w:tcW w:w="252" w:type="dxa"/>
            <w:shd w:val="clear" w:color="auto" w:fill="auto"/>
          </w:tcPr>
          <w:p w14:paraId="3FE53BAD" w14:textId="77777777" w:rsidR="00247D9F" w:rsidRPr="002278B4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2F371C" w14:textId="403EB349" w:rsidR="00247D9F" w:rsidRPr="00A87F1D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7F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6621027" w14:textId="77777777" w:rsidR="00247D9F" w:rsidRPr="002278B4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127FFD" w14:textId="4070DF4C" w:rsidR="00247D9F" w:rsidRPr="00A87F1D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7F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B4E02A" w14:textId="77777777" w:rsidR="00247D9F" w:rsidRPr="002278B4" w:rsidRDefault="00247D9F" w:rsidP="00A87F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08895E" w14:textId="57C6C9C5" w:rsidR="00247D9F" w:rsidRPr="00A87F1D" w:rsidRDefault="00247D9F" w:rsidP="00A87F1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7F1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EF1885" w14:textId="77777777" w:rsidR="00247D9F" w:rsidRPr="002278B4" w:rsidRDefault="00247D9F" w:rsidP="00A87F1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8C6508" w14:textId="57EA8189" w:rsidR="00247D9F" w:rsidRPr="002278B4" w:rsidRDefault="00247D9F" w:rsidP="00A87F1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77,094</w:t>
            </w:r>
          </w:p>
        </w:tc>
      </w:tr>
      <w:bookmarkEnd w:id="9"/>
    </w:tbl>
    <w:p w14:paraId="6D96AEA8" w14:textId="143E45A4" w:rsidR="007D204A" w:rsidRDefault="007D204A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2963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6210"/>
        <w:gridCol w:w="1260"/>
        <w:gridCol w:w="252"/>
        <w:gridCol w:w="1098"/>
        <w:gridCol w:w="242"/>
        <w:gridCol w:w="1198"/>
        <w:gridCol w:w="239"/>
        <w:gridCol w:w="1021"/>
        <w:gridCol w:w="241"/>
        <w:gridCol w:w="1181"/>
        <w:gridCol w:w="21"/>
      </w:tblGrid>
      <w:tr w:rsidR="00247D9F" w:rsidRPr="00D061A9" w14:paraId="57A8CBE7" w14:textId="77777777" w:rsidTr="00247D9F">
        <w:trPr>
          <w:gridAfter w:val="1"/>
          <w:wAfter w:w="21" w:type="dxa"/>
          <w:tblHeader/>
        </w:trPr>
        <w:tc>
          <w:tcPr>
            <w:tcW w:w="6210" w:type="dxa"/>
            <w:vAlign w:val="bottom"/>
          </w:tcPr>
          <w:p w14:paraId="7D5B72DE" w14:textId="77777777" w:rsidR="00247D9F" w:rsidRPr="00AD1F5F" w:rsidRDefault="00247D9F" w:rsidP="001B12A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732" w:type="dxa"/>
            <w:gridSpan w:val="9"/>
          </w:tcPr>
          <w:p w14:paraId="3852B2F9" w14:textId="77777777" w:rsidR="00247D9F" w:rsidRPr="00AD1F5F" w:rsidRDefault="00247D9F" w:rsidP="001B12A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D9F" w:rsidRPr="00D061A9" w14:paraId="2017403D" w14:textId="77777777" w:rsidTr="00247D9F">
        <w:trPr>
          <w:tblHeader/>
        </w:trPr>
        <w:tc>
          <w:tcPr>
            <w:tcW w:w="6210" w:type="dxa"/>
            <w:vAlign w:val="bottom"/>
          </w:tcPr>
          <w:p w14:paraId="2C024ABF" w14:textId="77777777" w:rsidR="00247D9F" w:rsidRPr="00AD1F5F" w:rsidRDefault="00247D9F" w:rsidP="00B251CD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ณ วันที่ </w:t>
            </w:r>
            <w:r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AD1F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D7A8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EFA4A11" w14:textId="77777777" w:rsidR="00247D9F" w:rsidRPr="00AD1F5F" w:rsidRDefault="00247D9F" w:rsidP="00B251CD">
            <w:pPr>
              <w:pStyle w:val="BodyText"/>
              <w:tabs>
                <w:tab w:val="clear" w:pos="907"/>
                <w:tab w:val="left" w:pos="797"/>
              </w:tabs>
              <w:spacing w:after="0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2F84F5C" w14:textId="77777777" w:rsidR="00247D9F" w:rsidRPr="00AD1F5F" w:rsidRDefault="00247D9F" w:rsidP="00B25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B094686" w14:textId="77777777" w:rsidR="00247D9F" w:rsidRPr="00AD1F5F" w:rsidRDefault="00247D9F" w:rsidP="00B25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E3752C" w14:textId="77777777" w:rsidR="00247D9F" w:rsidRPr="00AD1F5F" w:rsidRDefault="00247D9F" w:rsidP="00B25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42" w:type="dxa"/>
          </w:tcPr>
          <w:p w14:paraId="6A12E170" w14:textId="77777777" w:rsidR="00247D9F" w:rsidRPr="00AD1F5F" w:rsidRDefault="00247D9F" w:rsidP="00B25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15F7853" w14:textId="77777777" w:rsidR="00247D9F" w:rsidRPr="00AD1F5F" w:rsidRDefault="00247D9F" w:rsidP="00B25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239" w:type="dxa"/>
          </w:tcPr>
          <w:p w14:paraId="639F244C" w14:textId="77777777" w:rsidR="00247D9F" w:rsidRPr="00AD1F5F" w:rsidRDefault="00247D9F" w:rsidP="00B251C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B405DCF" w14:textId="77777777" w:rsidR="00247D9F" w:rsidRPr="00AD1F5F" w:rsidRDefault="00247D9F" w:rsidP="00B251C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br/>
            </w:r>
            <w:r w:rsidRPr="00AD1F5F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41" w:type="dxa"/>
          </w:tcPr>
          <w:p w14:paraId="540C3C2C" w14:textId="77777777" w:rsidR="00247D9F" w:rsidRPr="00AD1F5F" w:rsidRDefault="00247D9F" w:rsidP="00B25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</w:tcPr>
          <w:p w14:paraId="746D4C5B" w14:textId="77777777" w:rsidR="00247D9F" w:rsidRPr="00AD1F5F" w:rsidRDefault="00247D9F" w:rsidP="00B251C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47D9F" w:rsidRPr="00D061A9" w14:paraId="61CD667A" w14:textId="77777777" w:rsidTr="00247D9F">
        <w:trPr>
          <w:tblHeader/>
        </w:trPr>
        <w:tc>
          <w:tcPr>
            <w:tcW w:w="6210" w:type="dxa"/>
            <w:vAlign w:val="bottom"/>
          </w:tcPr>
          <w:p w14:paraId="03A2521F" w14:textId="77777777" w:rsidR="00247D9F" w:rsidRPr="00AD1F5F" w:rsidRDefault="00247D9F" w:rsidP="001B12AE">
            <w:pPr>
              <w:pStyle w:val="BodyText"/>
              <w:spacing w:after="0"/>
              <w:ind w:left="-1" w:right="-405" w:firstLine="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3" w:type="dxa"/>
            <w:gridSpan w:val="10"/>
          </w:tcPr>
          <w:p w14:paraId="05351E05" w14:textId="77777777" w:rsidR="00247D9F" w:rsidRPr="00AD1F5F" w:rsidRDefault="00247D9F" w:rsidP="001B12A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D1F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47D9F" w:rsidRPr="00D061A9" w14:paraId="7068CD94" w14:textId="77777777" w:rsidTr="00247D9F">
        <w:tc>
          <w:tcPr>
            <w:tcW w:w="6210" w:type="dxa"/>
            <w:hideMark/>
          </w:tcPr>
          <w:p w14:paraId="55CDD931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121FD1" w14:textId="77777777" w:rsidR="00247D9F" w:rsidRPr="00AD1F5F" w:rsidRDefault="00247D9F" w:rsidP="00B25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64,157</w:t>
            </w:r>
          </w:p>
        </w:tc>
        <w:tc>
          <w:tcPr>
            <w:tcW w:w="252" w:type="dxa"/>
            <w:shd w:val="clear" w:color="auto" w:fill="auto"/>
          </w:tcPr>
          <w:p w14:paraId="335B67CC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4A9D2E7" w14:textId="77777777" w:rsidR="00247D9F" w:rsidRPr="00AD1F5F" w:rsidRDefault="00247D9F" w:rsidP="00B25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20CC0F0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E526293" w14:textId="77777777" w:rsidR="00247D9F" w:rsidRPr="00AD1F5F" w:rsidRDefault="00247D9F" w:rsidP="00B25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F0A4B05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8ECEDA3" w14:textId="77777777" w:rsidR="00247D9F" w:rsidRPr="00AD1F5F" w:rsidRDefault="00247D9F" w:rsidP="00B25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46D98C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6114A773" w14:textId="77777777" w:rsidR="00247D9F" w:rsidRPr="00AD1F5F" w:rsidRDefault="00247D9F" w:rsidP="00B251CD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64,157</w:t>
            </w:r>
          </w:p>
        </w:tc>
      </w:tr>
      <w:tr w:rsidR="00247D9F" w:rsidRPr="00D061A9" w14:paraId="63B76972" w14:textId="77777777" w:rsidTr="00247D9F">
        <w:tc>
          <w:tcPr>
            <w:tcW w:w="6210" w:type="dxa"/>
          </w:tcPr>
          <w:p w14:paraId="7FA388B1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AD1F5F">
              <w:rPr>
                <w:rFonts w:ascii="Angsana New" w:hAnsi="Angsana New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FFE17" w14:textId="77777777" w:rsidR="00247D9F" w:rsidRPr="00AD1F5F" w:rsidRDefault="00247D9F" w:rsidP="00B25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71,079</w:t>
            </w:r>
          </w:p>
        </w:tc>
        <w:tc>
          <w:tcPr>
            <w:tcW w:w="252" w:type="dxa"/>
            <w:shd w:val="clear" w:color="auto" w:fill="auto"/>
          </w:tcPr>
          <w:p w14:paraId="438381B6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13F64A" w14:textId="77777777" w:rsidR="00247D9F" w:rsidRPr="00AD1F5F" w:rsidRDefault="00247D9F" w:rsidP="00B25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43DC4030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39739F7" w14:textId="77777777" w:rsidR="00247D9F" w:rsidRPr="00AD1F5F" w:rsidRDefault="00247D9F" w:rsidP="00B25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09CAD05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5A66852" w14:textId="77777777" w:rsidR="00247D9F" w:rsidRPr="00AD1F5F" w:rsidRDefault="00247D9F" w:rsidP="00B25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5557CE7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BA568F0" w14:textId="77777777" w:rsidR="00247D9F" w:rsidRPr="00AD1F5F" w:rsidRDefault="00247D9F" w:rsidP="00B251CD">
            <w:pPr>
              <w:pStyle w:val="BodyText"/>
              <w:tabs>
                <w:tab w:val="clear" w:pos="227"/>
                <w:tab w:val="left" w:pos="210"/>
              </w:tabs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71,087</w:t>
            </w:r>
          </w:p>
        </w:tc>
      </w:tr>
      <w:tr w:rsidR="00247D9F" w:rsidRPr="00D061A9" w14:paraId="2F4F7F5F" w14:textId="77777777" w:rsidTr="00247D9F">
        <w:tc>
          <w:tcPr>
            <w:tcW w:w="6210" w:type="dxa"/>
            <w:hideMark/>
          </w:tcPr>
          <w:p w14:paraId="0E552557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D1F5F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7D204A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8635CC" w14:textId="77777777" w:rsidR="00247D9F" w:rsidRPr="00AD1F5F" w:rsidRDefault="00247D9F" w:rsidP="00B251CD">
            <w:pPr>
              <w:pStyle w:val="BodyText"/>
              <w:spacing w:after="0"/>
              <w:ind w:right="-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(82,461)</w:t>
            </w:r>
          </w:p>
        </w:tc>
        <w:tc>
          <w:tcPr>
            <w:tcW w:w="252" w:type="dxa"/>
            <w:shd w:val="clear" w:color="auto" w:fill="auto"/>
          </w:tcPr>
          <w:p w14:paraId="7ECABFFA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33D72D" w14:textId="77777777" w:rsidR="00247D9F" w:rsidRPr="00AD1F5F" w:rsidRDefault="00247D9F" w:rsidP="00B251CD">
            <w:pPr>
              <w:pStyle w:val="BodyText"/>
              <w:spacing w:after="0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6D2AED7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B8A519C" w14:textId="77777777" w:rsidR="00247D9F" w:rsidRPr="00AD1F5F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(1,108)</w:t>
            </w:r>
          </w:p>
        </w:tc>
        <w:tc>
          <w:tcPr>
            <w:tcW w:w="239" w:type="dxa"/>
            <w:shd w:val="clear" w:color="auto" w:fill="auto"/>
          </w:tcPr>
          <w:p w14:paraId="26001D7C" w14:textId="77777777" w:rsidR="00247D9F" w:rsidRPr="00AD1F5F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D77EFDE" w14:textId="77777777" w:rsidR="00247D9F" w:rsidRPr="00AD1F5F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241" w:type="dxa"/>
            <w:shd w:val="clear" w:color="auto" w:fill="auto"/>
          </w:tcPr>
          <w:p w14:paraId="4664C535" w14:textId="77777777" w:rsidR="00247D9F" w:rsidRPr="00AD1F5F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E696F" w14:textId="77777777" w:rsidR="00247D9F" w:rsidRPr="00AD1F5F" w:rsidRDefault="00247D9F" w:rsidP="00B251CD">
            <w:pPr>
              <w:pStyle w:val="BodyText"/>
              <w:tabs>
                <w:tab w:val="clear" w:pos="227"/>
                <w:tab w:val="clear" w:pos="454"/>
                <w:tab w:val="left" w:pos="210"/>
              </w:tabs>
              <w:spacing w:after="0"/>
              <w:ind w:right="-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(83,703)</w:t>
            </w:r>
          </w:p>
        </w:tc>
      </w:tr>
      <w:tr w:rsidR="00247D9F" w:rsidRPr="00D061A9" w14:paraId="199EF60E" w14:textId="77777777" w:rsidTr="00247D9F">
        <w:tc>
          <w:tcPr>
            <w:tcW w:w="6210" w:type="dxa"/>
            <w:hideMark/>
          </w:tcPr>
          <w:p w14:paraId="17D63442" w14:textId="77777777" w:rsidR="00247D9F" w:rsidRPr="00AD1F5F" w:rsidRDefault="00247D9F" w:rsidP="00B251C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1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AD1F5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8C2A" w14:textId="77777777" w:rsidR="00247D9F" w:rsidRPr="002278B4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52,775</w:t>
            </w:r>
          </w:p>
        </w:tc>
        <w:tc>
          <w:tcPr>
            <w:tcW w:w="252" w:type="dxa"/>
            <w:shd w:val="clear" w:color="auto" w:fill="auto"/>
          </w:tcPr>
          <w:p w14:paraId="76D0E5F8" w14:textId="77777777" w:rsidR="00247D9F" w:rsidRPr="002278B4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35C92" w14:textId="77777777" w:rsidR="00247D9F" w:rsidRPr="002278B4" w:rsidRDefault="00247D9F" w:rsidP="00B251CD">
            <w:pPr>
              <w:pStyle w:val="BodyText"/>
              <w:tabs>
                <w:tab w:val="clear" w:pos="907"/>
                <w:tab w:val="left" w:pos="707"/>
              </w:tabs>
              <w:spacing w:after="0"/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4CD32215" w14:textId="77777777" w:rsidR="00247D9F" w:rsidRPr="002278B4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F5FB0" w14:textId="77777777" w:rsidR="00247D9F" w:rsidRPr="002278B4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(1,108)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5BBC7" w14:textId="77777777" w:rsidR="00247D9F" w:rsidRPr="002278B4" w:rsidRDefault="00247D9F" w:rsidP="00B251C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C1754C" w14:textId="77777777" w:rsidR="00247D9F" w:rsidRPr="002278B4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(134)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A3B3F3" w14:textId="77777777" w:rsidR="00247D9F" w:rsidRPr="002278B4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3B2249" w14:textId="77777777" w:rsidR="00247D9F" w:rsidRPr="002278B4" w:rsidRDefault="00247D9F" w:rsidP="00B251C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8B4">
              <w:rPr>
                <w:rFonts w:ascii="Angsana New" w:hAnsi="Angsana New"/>
                <w:b/>
                <w:bCs/>
                <w:sz w:val="28"/>
                <w:szCs w:val="28"/>
              </w:rPr>
              <w:t>51,541</w:t>
            </w:r>
          </w:p>
        </w:tc>
      </w:tr>
    </w:tbl>
    <w:p w14:paraId="02523F05" w14:textId="77777777" w:rsidR="00DE70E3" w:rsidRDefault="00DE70E3" w:rsidP="00DE70E3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037606A0" w14:textId="77777777" w:rsidR="00CE7385" w:rsidRDefault="00CE7385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48B74F9A" w14:textId="77777777" w:rsidR="00511E25" w:rsidRPr="008B5F31" w:rsidRDefault="00511E25" w:rsidP="00D061A9">
      <w:pPr>
        <w:pStyle w:val="block"/>
        <w:spacing w:after="0" w:line="240" w:lineRule="auto"/>
        <w:ind w:left="1440" w:right="-7" w:hanging="90"/>
        <w:jc w:val="thaiDistribute"/>
        <w:rPr>
          <w:rFonts w:ascii="Angsana New" w:hAnsi="Angsana New"/>
          <w:sz w:val="30"/>
          <w:szCs w:val="30"/>
        </w:rPr>
      </w:pPr>
    </w:p>
    <w:p w14:paraId="3B75A86D" w14:textId="77777777" w:rsidR="00B50C24" w:rsidRDefault="00B50C24" w:rsidP="00B50C24">
      <w:pPr>
        <w:pStyle w:val="block"/>
        <w:spacing w:after="0" w:line="240" w:lineRule="auto"/>
        <w:ind w:left="0" w:right="-7"/>
        <w:jc w:val="thaiDistribute"/>
        <w:rPr>
          <w:sz w:val="30"/>
          <w:szCs w:val="30"/>
        </w:rPr>
        <w:sectPr w:rsidR="00B50C24" w:rsidSect="00B50C24">
          <w:headerReference w:type="default" r:id="rId23"/>
          <w:pgSz w:w="16834" w:h="11909" w:orient="landscape" w:code="9"/>
          <w:pgMar w:top="1440" w:right="1440" w:bottom="1152" w:left="576" w:header="648" w:footer="605" w:gutter="0"/>
          <w:cols w:space="720"/>
          <w:docGrid w:linePitch="245"/>
        </w:sectPr>
      </w:pPr>
    </w:p>
    <w:p w14:paraId="2FE9608A" w14:textId="0FD30335" w:rsidR="00511E25" w:rsidRPr="00E80E79" w:rsidRDefault="00511E2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E80E79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E80E79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25D3FA28" w14:textId="77777777" w:rsidR="00E409E5" w:rsidRPr="00D40E5E" w:rsidRDefault="00E409E5" w:rsidP="00D40E5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7295C36" w14:textId="5030989D" w:rsidR="00511E25" w:rsidRPr="00E80E79" w:rsidRDefault="00511E2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E80E79">
        <w:rPr>
          <w:rFonts w:ascii="Angsana New" w:hAnsi="Angsana New" w:hint="cs"/>
          <w:sz w:val="30"/>
          <w:szCs w:val="30"/>
          <w:cs/>
          <w:lang w:bidi="th-TH"/>
        </w:rPr>
        <w:t>การแข็งค่า</w:t>
      </w:r>
      <w:r w:rsidR="00E80E79">
        <w:rPr>
          <w:rFonts w:ascii="Angsana New" w:hAnsi="Angsana New"/>
          <w:sz w:val="30"/>
          <w:szCs w:val="30"/>
        </w:rPr>
        <w:t xml:space="preserve"> </w:t>
      </w:r>
      <w:r w:rsidRPr="00E80E79">
        <w:rPr>
          <w:rFonts w:ascii="Angsana New" w:hAnsi="Angsana New" w:hint="cs"/>
          <w:sz w:val="30"/>
          <w:szCs w:val="30"/>
          <w:cs/>
          <w:lang w:bidi="th-TH"/>
        </w:rPr>
        <w:t>(การอ่อนค่า) ที่เป็นไปได้อย่างสมเหตุสมผลของ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วันที่รายงาน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="00E80E79" w:rsidRPr="00E80E7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0E79" w:rsidRPr="00E80E79">
        <w:rPr>
          <w:rFonts w:ascii="Angsana New" w:hAnsi="Angsana New" w:hint="cs"/>
          <w:sz w:val="30"/>
          <w:szCs w:val="30"/>
          <w:cs/>
          <w:lang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78C3416E" w14:textId="77777777" w:rsidR="00511E25" w:rsidRPr="00E80E79" w:rsidRDefault="00511E25" w:rsidP="00511E2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511E25" w:rsidRPr="008260A5" w14:paraId="7CFE5373" w14:textId="77777777" w:rsidTr="00C6652E">
        <w:trPr>
          <w:trHeight w:val="218"/>
          <w:tblHeader/>
        </w:trPr>
        <w:tc>
          <w:tcPr>
            <w:tcW w:w="2610" w:type="dxa"/>
          </w:tcPr>
          <w:p w14:paraId="06421135" w14:textId="50CB5006" w:rsidR="00511E25" w:rsidRPr="008260A5" w:rsidRDefault="00511E25" w:rsidP="007E28A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1181" w:type="dxa"/>
            <w:hideMark/>
          </w:tcPr>
          <w:p w14:paraId="2F9ACF1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29" w:type="dxa"/>
            <w:gridSpan w:val="3"/>
          </w:tcPr>
          <w:p w14:paraId="61082921" w14:textId="235522EB" w:rsidR="00511E25" w:rsidRPr="008260A5" w:rsidRDefault="000873C8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1ECD87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65BF7527" w14:textId="7CE9C5FA" w:rsidR="00511E25" w:rsidRPr="008260A5" w:rsidRDefault="000873C8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11E25" w:rsidRPr="008260A5" w14:paraId="08B78E1E" w14:textId="77777777" w:rsidTr="00C6652E">
        <w:trPr>
          <w:tblHeader/>
        </w:trPr>
        <w:tc>
          <w:tcPr>
            <w:tcW w:w="2610" w:type="dxa"/>
          </w:tcPr>
          <w:p w14:paraId="43D44D67" w14:textId="212D94D6" w:rsidR="00511E25" w:rsidRPr="008260A5" w:rsidRDefault="00E80E79" w:rsidP="00E80E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ผลกระทบต่อกำไรหรือขาดทุน</w:t>
            </w:r>
          </w:p>
        </w:tc>
        <w:tc>
          <w:tcPr>
            <w:tcW w:w="1181" w:type="dxa"/>
            <w:hideMark/>
          </w:tcPr>
          <w:p w14:paraId="42AA2E2D" w14:textId="77777777" w:rsidR="00511E25" w:rsidRPr="008260A5" w:rsidRDefault="00511E25" w:rsidP="00E80E79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69" w:type="dxa"/>
            <w:hideMark/>
          </w:tcPr>
          <w:p w14:paraId="15BA5250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7F47200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67C6208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36DB7DB1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D71B92F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2ED9F74C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F0F36D" w14:textId="77777777" w:rsidR="00511E25" w:rsidRPr="008260A5" w:rsidRDefault="00511E25" w:rsidP="007E28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511E25" w:rsidRPr="008260A5" w14:paraId="469938F1" w14:textId="77777777" w:rsidTr="00C6652E">
        <w:trPr>
          <w:tblHeader/>
        </w:trPr>
        <w:tc>
          <w:tcPr>
            <w:tcW w:w="2610" w:type="dxa"/>
          </w:tcPr>
          <w:p w14:paraId="04D3CF92" w14:textId="77777777" w:rsidR="00511E25" w:rsidRPr="008260A5" w:rsidRDefault="00511E25" w:rsidP="007E28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81" w:type="dxa"/>
            <w:hideMark/>
          </w:tcPr>
          <w:p w14:paraId="4CCED022" w14:textId="77777777" w:rsidR="00511E25" w:rsidRPr="008260A5" w:rsidRDefault="00511E25" w:rsidP="00E80E7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8260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29" w:type="dxa"/>
            <w:gridSpan w:val="7"/>
            <w:hideMark/>
          </w:tcPr>
          <w:p w14:paraId="351375C1" w14:textId="77777777" w:rsidR="00511E25" w:rsidRPr="008260A5" w:rsidRDefault="00511E25" w:rsidP="007E28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511E25" w:rsidRPr="008260A5" w14:paraId="67BD7CD4" w14:textId="77777777" w:rsidTr="00C6652E">
        <w:tc>
          <w:tcPr>
            <w:tcW w:w="2610" w:type="dxa"/>
          </w:tcPr>
          <w:p w14:paraId="7F2A487E" w14:textId="0E462B36" w:rsidR="00511E25" w:rsidRPr="008260A5" w:rsidRDefault="00E80E79" w:rsidP="007E28A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C665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81" w:type="dxa"/>
          </w:tcPr>
          <w:p w14:paraId="142C0CE7" w14:textId="71E0EE52" w:rsidR="00511E25" w:rsidRPr="008260A5" w:rsidRDefault="00511E25" w:rsidP="007E28A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78F7A898" w14:textId="7A6251BF" w:rsidR="00511E25" w:rsidRPr="008260A5" w:rsidRDefault="00511E25" w:rsidP="007E28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00BD5A4" w14:textId="77777777" w:rsidR="00511E25" w:rsidRPr="008260A5" w:rsidRDefault="00511E25" w:rsidP="007E28A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10FC952" w14:textId="3204BA0D" w:rsidR="00511E25" w:rsidRPr="008260A5" w:rsidRDefault="00511E25" w:rsidP="007E28A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AB3957" w14:textId="77777777" w:rsidR="00511E25" w:rsidRPr="008260A5" w:rsidRDefault="00511E25" w:rsidP="007E28A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14C37D79" w14:textId="0515D7CE" w:rsidR="00511E25" w:rsidRPr="008260A5" w:rsidRDefault="00511E25" w:rsidP="007E28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AB14DA5" w14:textId="77777777" w:rsidR="00511E25" w:rsidRPr="008260A5" w:rsidRDefault="00511E25" w:rsidP="007E28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EFC7FBE" w14:textId="07C3FEE2" w:rsidR="00511E25" w:rsidRPr="008260A5" w:rsidRDefault="00511E25" w:rsidP="007E28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73C8" w:rsidRPr="008260A5" w14:paraId="786F48AB" w14:textId="77777777" w:rsidTr="00C6652E">
        <w:tc>
          <w:tcPr>
            <w:tcW w:w="2610" w:type="dxa"/>
          </w:tcPr>
          <w:p w14:paraId="2EFC3702" w14:textId="085E2EBB" w:rsidR="000873C8" w:rsidRPr="008260A5" w:rsidRDefault="000873C8" w:rsidP="000873C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1CD71521" w14:textId="1C096DBE" w:rsidR="000873C8" w:rsidRPr="008260A5" w:rsidRDefault="000873C8" w:rsidP="000873C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02525ED2" w14:textId="4F3C87EF" w:rsidR="000873C8" w:rsidRPr="008260A5" w:rsidRDefault="00D24DCF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7,710</w:t>
            </w:r>
          </w:p>
        </w:tc>
        <w:tc>
          <w:tcPr>
            <w:tcW w:w="180" w:type="dxa"/>
          </w:tcPr>
          <w:p w14:paraId="2D0C4ADF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BA129C6" w14:textId="463E90FF" w:rsidR="000873C8" w:rsidRPr="008260A5" w:rsidRDefault="00D24DCF" w:rsidP="000873C8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(7,710)</w:t>
            </w:r>
          </w:p>
        </w:tc>
        <w:tc>
          <w:tcPr>
            <w:tcW w:w="180" w:type="dxa"/>
          </w:tcPr>
          <w:p w14:paraId="00CC7CD5" w14:textId="77777777" w:rsidR="000873C8" w:rsidRPr="008260A5" w:rsidRDefault="000873C8" w:rsidP="000873C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3FDD9A12" w14:textId="22057118" w:rsidR="000873C8" w:rsidRPr="008260A5" w:rsidRDefault="00D24DCF" w:rsidP="000873C8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7,710</w:t>
            </w:r>
          </w:p>
        </w:tc>
        <w:tc>
          <w:tcPr>
            <w:tcW w:w="180" w:type="dxa"/>
          </w:tcPr>
          <w:p w14:paraId="336C8234" w14:textId="77777777" w:rsidR="000873C8" w:rsidRPr="008260A5" w:rsidRDefault="000873C8" w:rsidP="000873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4CBC5C7" w14:textId="25CEDC96" w:rsidR="000873C8" w:rsidRPr="008260A5" w:rsidRDefault="00D24DCF" w:rsidP="000873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(7,710)</w:t>
            </w:r>
          </w:p>
        </w:tc>
      </w:tr>
    </w:tbl>
    <w:p w14:paraId="316F03E6" w14:textId="0AF54C73" w:rsidR="00C6652E" w:rsidRPr="00D40E5E" w:rsidRDefault="00C6652E" w:rsidP="00D40E5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81"/>
        <w:gridCol w:w="1069"/>
        <w:gridCol w:w="180"/>
        <w:gridCol w:w="1080"/>
        <w:gridCol w:w="180"/>
        <w:gridCol w:w="1170"/>
        <w:gridCol w:w="180"/>
        <w:gridCol w:w="1170"/>
      </w:tblGrid>
      <w:tr w:rsidR="00C6652E" w:rsidRPr="008260A5" w14:paraId="0E0F1C7E" w14:textId="77777777" w:rsidTr="00D40E5E">
        <w:tc>
          <w:tcPr>
            <w:tcW w:w="2610" w:type="dxa"/>
          </w:tcPr>
          <w:p w14:paraId="05D95080" w14:textId="77777777" w:rsidR="00C6652E" w:rsidRPr="008260A5" w:rsidRDefault="00C6652E" w:rsidP="00B251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8260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181" w:type="dxa"/>
          </w:tcPr>
          <w:p w14:paraId="7CF1F45F" w14:textId="77777777" w:rsidR="00C6652E" w:rsidRPr="008260A5" w:rsidRDefault="00C6652E" w:rsidP="00B251C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69" w:type="dxa"/>
          </w:tcPr>
          <w:p w14:paraId="6938D15A" w14:textId="77777777" w:rsidR="00C6652E" w:rsidRPr="008260A5" w:rsidRDefault="00C6652E" w:rsidP="00B251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3C458D0" w14:textId="77777777" w:rsidR="00C6652E" w:rsidRPr="008260A5" w:rsidRDefault="00C6652E" w:rsidP="00B251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900BB6" w14:textId="77777777" w:rsidR="00C6652E" w:rsidRPr="008260A5" w:rsidRDefault="00C6652E" w:rsidP="00B251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71E3163" w14:textId="77777777" w:rsidR="00C6652E" w:rsidRPr="008260A5" w:rsidRDefault="00C6652E" w:rsidP="00B251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3C598EDD" w14:textId="77777777" w:rsidR="00C6652E" w:rsidRPr="008260A5" w:rsidRDefault="00C6652E" w:rsidP="00B25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2CA7D57" w14:textId="77777777" w:rsidR="00C6652E" w:rsidRPr="008260A5" w:rsidRDefault="00C6652E" w:rsidP="00B251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D375044" w14:textId="77777777" w:rsidR="00C6652E" w:rsidRPr="008260A5" w:rsidRDefault="00C6652E" w:rsidP="00B25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6652E" w:rsidRPr="008260A5" w14:paraId="6376AD4C" w14:textId="77777777" w:rsidTr="00D40E5E">
        <w:tc>
          <w:tcPr>
            <w:tcW w:w="2610" w:type="dxa"/>
          </w:tcPr>
          <w:p w14:paraId="74C4D4CD" w14:textId="77777777" w:rsidR="00C6652E" w:rsidRPr="008260A5" w:rsidRDefault="00C6652E" w:rsidP="00B251C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81" w:type="dxa"/>
          </w:tcPr>
          <w:p w14:paraId="3E24C42B" w14:textId="77777777" w:rsidR="00C6652E" w:rsidRPr="008260A5" w:rsidRDefault="00C6652E" w:rsidP="00B251C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</w:p>
        </w:tc>
        <w:tc>
          <w:tcPr>
            <w:tcW w:w="1069" w:type="dxa"/>
          </w:tcPr>
          <w:p w14:paraId="23867DAA" w14:textId="77777777" w:rsidR="00C6652E" w:rsidRPr="008260A5" w:rsidRDefault="00C6652E" w:rsidP="00B251CD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5,277</w:t>
            </w:r>
          </w:p>
        </w:tc>
        <w:tc>
          <w:tcPr>
            <w:tcW w:w="180" w:type="dxa"/>
          </w:tcPr>
          <w:p w14:paraId="798FA6A4" w14:textId="77777777" w:rsidR="00C6652E" w:rsidRPr="008260A5" w:rsidRDefault="00C6652E" w:rsidP="00B251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6F8D126" w14:textId="77777777" w:rsidR="00C6652E" w:rsidRPr="008260A5" w:rsidRDefault="00C6652E" w:rsidP="00B251CD">
            <w:pPr>
              <w:pStyle w:val="acctfourfigures"/>
              <w:tabs>
                <w:tab w:val="clear" w:pos="765"/>
                <w:tab w:val="left" w:pos="82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(5,277)</w:t>
            </w:r>
          </w:p>
        </w:tc>
        <w:tc>
          <w:tcPr>
            <w:tcW w:w="180" w:type="dxa"/>
          </w:tcPr>
          <w:p w14:paraId="627C641D" w14:textId="77777777" w:rsidR="00C6652E" w:rsidRPr="008260A5" w:rsidRDefault="00C6652E" w:rsidP="00B251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14:paraId="5919870C" w14:textId="77777777" w:rsidR="00C6652E" w:rsidRPr="008260A5" w:rsidRDefault="00C6652E" w:rsidP="00B251CD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5,277</w:t>
            </w:r>
          </w:p>
        </w:tc>
        <w:tc>
          <w:tcPr>
            <w:tcW w:w="180" w:type="dxa"/>
          </w:tcPr>
          <w:p w14:paraId="435EC162" w14:textId="77777777" w:rsidR="00C6652E" w:rsidRPr="008260A5" w:rsidRDefault="00C6652E" w:rsidP="00B251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52DA744" w14:textId="77777777" w:rsidR="00C6652E" w:rsidRPr="008260A5" w:rsidRDefault="00C6652E" w:rsidP="00B251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260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(5,277)</w:t>
            </w:r>
          </w:p>
        </w:tc>
      </w:tr>
    </w:tbl>
    <w:p w14:paraId="7F828C99" w14:textId="4E58CBF5" w:rsidR="00C6652E" w:rsidRPr="00D40E5E" w:rsidRDefault="00C6652E" w:rsidP="00D40E5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A11B839" w14:textId="725639B7" w:rsidR="00611B3C" w:rsidRPr="00A83531" w:rsidRDefault="00D061A9" w:rsidP="00E409E5">
      <w:pPr>
        <w:pStyle w:val="block"/>
        <w:tabs>
          <w:tab w:val="left" w:pos="900"/>
        </w:tabs>
        <w:spacing w:after="0" w:line="240" w:lineRule="atLeast"/>
        <w:ind w:left="270" w:right="-7"/>
        <w:jc w:val="thaiDistribute"/>
        <w:rPr>
          <w:rFonts w:ascii="Angsana New" w:hAnsi="Angsana New"/>
          <w:sz w:val="30"/>
          <w:szCs w:val="30"/>
        </w:rPr>
      </w:pPr>
      <w:r w:rsidRPr="00E80E79">
        <w:rPr>
          <w:rFonts w:ascii="Angsana New" w:hAnsi="Angsana New" w:hint="cs"/>
          <w:sz w:val="30"/>
          <w:szCs w:val="30"/>
        </w:rPr>
        <w:t>(</w:t>
      </w:r>
      <w:r w:rsidRPr="00E80E79">
        <w:rPr>
          <w:rFonts w:ascii="Angsana New" w:hAnsi="Angsana New" w:hint="cs"/>
          <w:sz w:val="30"/>
          <w:szCs w:val="30"/>
          <w:cs/>
          <w:lang w:bidi="th-TH"/>
        </w:rPr>
        <w:t>ข</w:t>
      </w:r>
      <w:r w:rsidRPr="00E80E79">
        <w:rPr>
          <w:rFonts w:ascii="Angsana New" w:hAnsi="Angsana New" w:hint="cs"/>
          <w:sz w:val="30"/>
          <w:szCs w:val="30"/>
        </w:rPr>
        <w:t>.</w:t>
      </w:r>
      <w:r w:rsidR="004D7A8F" w:rsidRPr="00E80E79">
        <w:rPr>
          <w:rFonts w:ascii="Angsana New" w:hAnsi="Angsana New" w:hint="cs"/>
          <w:sz w:val="30"/>
          <w:szCs w:val="30"/>
        </w:rPr>
        <w:t>3</w:t>
      </w:r>
      <w:r w:rsidRPr="00E80E79">
        <w:rPr>
          <w:rFonts w:ascii="Angsana New" w:hAnsi="Angsana New" w:hint="cs"/>
          <w:sz w:val="30"/>
          <w:szCs w:val="30"/>
        </w:rPr>
        <w:t>.</w:t>
      </w:r>
      <w:r w:rsidR="004D7A8F" w:rsidRPr="00E80E79">
        <w:rPr>
          <w:rFonts w:ascii="Angsana New" w:hAnsi="Angsana New"/>
          <w:sz w:val="30"/>
          <w:szCs w:val="30"/>
        </w:rPr>
        <w:t>2</w:t>
      </w:r>
      <w:r w:rsidRPr="00E80E79">
        <w:rPr>
          <w:rFonts w:ascii="Angsana New" w:hAnsi="Angsana New" w:hint="cs"/>
          <w:sz w:val="30"/>
          <w:szCs w:val="30"/>
        </w:rPr>
        <w:t>)</w:t>
      </w:r>
      <w:r w:rsidR="00E409E5">
        <w:rPr>
          <w:rFonts w:ascii="Angsana New" w:hAnsi="Angsana New"/>
          <w:sz w:val="30"/>
          <w:szCs w:val="30"/>
        </w:rPr>
        <w:tab/>
      </w:r>
      <w:r w:rsidR="00611B3C" w:rsidRPr="00A83531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611B3C" w:rsidRPr="00E80E79">
        <w:rPr>
          <w:rFonts w:ascii="Angsana New" w:hAnsi="Angsana New"/>
          <w:sz w:val="30"/>
          <w:szCs w:val="30"/>
          <w:cs/>
        </w:rPr>
        <w:t xml:space="preserve"> </w:t>
      </w:r>
    </w:p>
    <w:p w14:paraId="66928492" w14:textId="77777777" w:rsidR="00E409E5" w:rsidRDefault="00E409E5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57017041" w14:textId="543AF39F" w:rsidR="00611B3C" w:rsidRDefault="00611B3C" w:rsidP="00E80E79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A8353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233595" w:rsidRPr="00A83531">
        <w:rPr>
          <w:rFonts w:ascii="Angsana New" w:hAnsi="Angsana New"/>
          <w:sz w:val="30"/>
          <w:szCs w:val="30"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เนื่องจากเงินกู้ยืม (ดูหมาย</w:t>
      </w:r>
      <w:r w:rsidRPr="00A7121C">
        <w:rPr>
          <w:rFonts w:ascii="Angsana New" w:hAnsi="Angsana New"/>
          <w:sz w:val="30"/>
          <w:szCs w:val="30"/>
          <w:cs/>
        </w:rPr>
        <w:t xml:space="preserve">เหตุข้อ </w:t>
      </w:r>
      <w:r w:rsidR="004D7A8F" w:rsidRPr="004D7A8F">
        <w:rPr>
          <w:rFonts w:ascii="Angsana New" w:hAnsi="Angsana New"/>
          <w:sz w:val="30"/>
          <w:szCs w:val="30"/>
        </w:rPr>
        <w:t>1</w:t>
      </w:r>
      <w:r w:rsidR="00C94583">
        <w:rPr>
          <w:rFonts w:ascii="Angsana New" w:hAnsi="Angsana New"/>
          <w:sz w:val="30"/>
          <w:szCs w:val="30"/>
          <w:lang w:val="en-US" w:bidi="th-TH"/>
        </w:rPr>
        <w:t>5</w:t>
      </w:r>
      <w:r w:rsidRPr="00A7121C">
        <w:rPr>
          <w:rFonts w:ascii="Angsana New" w:hAnsi="Angsana New"/>
          <w:sz w:val="30"/>
          <w:szCs w:val="30"/>
          <w:cs/>
        </w:rPr>
        <w:t>)</w:t>
      </w:r>
      <w:r w:rsidRPr="00A83531">
        <w:rPr>
          <w:rFonts w:ascii="Angsana New" w:hAnsi="Angsana New"/>
          <w:sz w:val="30"/>
          <w:szCs w:val="30"/>
          <w:cs/>
        </w:rPr>
        <w:t xml:space="preserve"> </w:t>
      </w:r>
      <w:r w:rsidR="00E409E5" w:rsidRPr="00A83531">
        <w:rPr>
          <w:rFonts w:ascii="Angsana New" w:hAnsi="Angsana New" w:hint="cs"/>
          <w:sz w:val="30"/>
          <w:szCs w:val="30"/>
          <w:cs/>
        </w:rPr>
        <w:t>ส่วนใหญ่</w:t>
      </w:r>
      <w:r w:rsidR="00E409E5" w:rsidRPr="00A83531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E409E5">
        <w:rPr>
          <w:rFonts w:ascii="Angsana New" w:hAnsi="Angsana New" w:hint="cs"/>
          <w:sz w:val="30"/>
          <w:szCs w:val="30"/>
          <w:cs/>
          <w:lang w:bidi="th-TH"/>
        </w:rPr>
        <w:t>ผันแปรทำให้กลุ่มบริษัทมีความเสี่ยงด้านอัตราดอกเบี้ย</w:t>
      </w:r>
      <w:r w:rsidR="00E409E5" w:rsidRPr="00A83531">
        <w:rPr>
          <w:rFonts w:ascii="Angsana New" w:hAnsi="Angsana New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กลุ่มบริษัทได้ลดความเสี่ยง</w:t>
      </w:r>
      <w:r w:rsidRPr="00A83531">
        <w:rPr>
          <w:rFonts w:ascii="Angsana New" w:hAnsi="Angsana New" w:hint="cs"/>
          <w:sz w:val="30"/>
          <w:szCs w:val="30"/>
          <w:cs/>
        </w:rPr>
        <w:t>ดังกล่าว</w:t>
      </w:r>
      <w:r w:rsidRPr="00A83531">
        <w:rPr>
          <w:rFonts w:ascii="Angsana New" w:hAnsi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  <w:r w:rsidR="00104AA2">
        <w:rPr>
          <w:rFonts w:ascii="Angsana New" w:hAnsi="Angsana New" w:hint="cs"/>
          <w:sz w:val="30"/>
          <w:szCs w:val="30"/>
          <w:cs/>
          <w:lang w:bidi="th-TH"/>
        </w:rPr>
        <w:t xml:space="preserve"> โดย</w:t>
      </w:r>
      <w:r w:rsidRPr="00A83531">
        <w:rPr>
          <w:rFonts w:ascii="Angsana New" w:hAnsi="Angsana New"/>
          <w:sz w:val="30"/>
          <w:szCs w:val="30"/>
          <w:cs/>
        </w:rPr>
        <w:t>ใช้สัญญาแลกเปลี่ยนอัตราดอกเบี้ยเป็นหลัก</w:t>
      </w:r>
      <w:r w:rsidRPr="00A83531">
        <w:rPr>
          <w:rFonts w:ascii="Angsana New" w:hAnsi="Angsana New" w:hint="cs"/>
          <w:sz w:val="30"/>
          <w:szCs w:val="30"/>
          <w:cs/>
        </w:rPr>
        <w:t xml:space="preserve"> </w:t>
      </w:r>
      <w:r w:rsidRPr="00A83531">
        <w:rPr>
          <w:rFonts w:ascii="Angsana New" w:hAnsi="Angsana New"/>
          <w:sz w:val="30"/>
          <w:szCs w:val="30"/>
          <w:cs/>
        </w:rPr>
        <w:t>เพื่อ</w:t>
      </w:r>
      <w:r w:rsidRPr="00A83531">
        <w:rPr>
          <w:rFonts w:ascii="Angsana New" w:hAnsi="Angsana New" w:hint="cs"/>
          <w:sz w:val="30"/>
          <w:szCs w:val="30"/>
          <w:cs/>
        </w:rPr>
        <w:t>จัดการ</w:t>
      </w:r>
      <w:r w:rsidRPr="00A83531">
        <w:rPr>
          <w:rFonts w:ascii="Angsana New" w:hAnsi="Angsana New"/>
          <w:sz w:val="30"/>
          <w:szCs w:val="30"/>
          <w:cs/>
        </w:rPr>
        <w:t>ความผันผวนในอัตราดอกเบี้ยสำหรับเงินกู้ยืม</w:t>
      </w:r>
      <w:r w:rsidRPr="00A83531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6D3C608D" w14:textId="77777777" w:rsidR="00AD75A5" w:rsidRPr="00D40E5E" w:rsidRDefault="00AD75A5" w:rsidP="00D40E5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8532" w:type="dxa"/>
        <w:tblInd w:w="831" w:type="dxa"/>
        <w:tblLayout w:type="fixed"/>
        <w:tblLook w:val="04A0" w:firstRow="1" w:lastRow="0" w:firstColumn="1" w:lastColumn="0" w:noHBand="0" w:noVBand="1"/>
      </w:tblPr>
      <w:tblGrid>
        <w:gridCol w:w="4842"/>
        <w:gridCol w:w="1710"/>
        <w:gridCol w:w="270"/>
        <w:gridCol w:w="1710"/>
      </w:tblGrid>
      <w:tr w:rsidR="00E16F22" w:rsidRPr="00AD1F5F" w14:paraId="35A914AA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4050F37D" w14:textId="358A8FBA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7C99DC65" w14:textId="21F455C1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16F22" w:rsidRPr="00AD1F5F" w14:paraId="3D370ACE" w14:textId="77777777" w:rsidTr="008260A5">
        <w:trPr>
          <w:tblHeader/>
        </w:trPr>
        <w:tc>
          <w:tcPr>
            <w:tcW w:w="4842" w:type="dxa"/>
            <w:shd w:val="clear" w:color="auto" w:fill="auto"/>
            <w:hideMark/>
          </w:tcPr>
          <w:p w14:paraId="328A8EE8" w14:textId="79AD9E47" w:rsidR="00E16F22" w:rsidRPr="00AD1F5F" w:rsidRDefault="00586989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   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4D7A8F" w:rsidRPr="004D7A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="00E16F22"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  <w:shd w:val="clear" w:color="auto" w:fill="auto"/>
          </w:tcPr>
          <w:p w14:paraId="08992942" w14:textId="02AE91D8" w:rsidR="00E16F22" w:rsidRPr="00AD1F5F" w:rsidRDefault="00C6652E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D08DAF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9D86211" w14:textId="5AA43FB6" w:rsidR="00E16F22" w:rsidRPr="00AD1F5F" w:rsidRDefault="00C6652E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2564</w:t>
            </w:r>
          </w:p>
        </w:tc>
      </w:tr>
      <w:tr w:rsidR="00E16F22" w:rsidRPr="00AD1F5F" w14:paraId="0E7C78E1" w14:textId="77777777" w:rsidTr="008260A5">
        <w:trPr>
          <w:tblHeader/>
        </w:trPr>
        <w:tc>
          <w:tcPr>
            <w:tcW w:w="4842" w:type="dxa"/>
            <w:shd w:val="clear" w:color="auto" w:fill="auto"/>
          </w:tcPr>
          <w:p w14:paraId="03A65882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1F9E1446" w14:textId="77777777" w:rsidR="00E16F22" w:rsidRPr="00AD1F5F" w:rsidRDefault="00E16F22" w:rsidP="00AD1F5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AD75A5" w:rsidRPr="00AD1F5F" w14:paraId="074A69D5" w14:textId="77777777" w:rsidTr="008260A5">
        <w:tc>
          <w:tcPr>
            <w:tcW w:w="4842" w:type="dxa"/>
            <w:shd w:val="clear" w:color="auto" w:fill="auto"/>
            <w:hideMark/>
          </w:tcPr>
          <w:p w14:paraId="58361319" w14:textId="77777777" w:rsidR="00AD75A5" w:rsidRPr="00AD1F5F" w:rsidRDefault="00AD75A5" w:rsidP="00826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2D878B3D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3F55EE1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745AEA9" w14:textId="77777777" w:rsidR="00AD75A5" w:rsidRPr="00AD1F5F" w:rsidRDefault="00AD75A5" w:rsidP="00AD1F5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C6652E" w:rsidRPr="00AD1F5F" w14:paraId="5008E351" w14:textId="77777777" w:rsidTr="008260A5">
        <w:tc>
          <w:tcPr>
            <w:tcW w:w="4842" w:type="dxa"/>
            <w:shd w:val="clear" w:color="auto" w:fill="auto"/>
            <w:hideMark/>
          </w:tcPr>
          <w:p w14:paraId="4CCABB16" w14:textId="77777777" w:rsidR="00C6652E" w:rsidRPr="00AD1F5F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8295D" w14:textId="22B3C9F2" w:rsidR="00C6652E" w:rsidRPr="00AD1F5F" w:rsidRDefault="002572BC" w:rsidP="00C6652E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(944,491)</w:t>
            </w:r>
          </w:p>
        </w:tc>
        <w:tc>
          <w:tcPr>
            <w:tcW w:w="270" w:type="dxa"/>
            <w:shd w:val="clear" w:color="auto" w:fill="auto"/>
          </w:tcPr>
          <w:p w14:paraId="54D79D9D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C67F27" w14:textId="443F0524" w:rsidR="00C6652E" w:rsidRPr="00AD1F5F" w:rsidRDefault="00C6652E" w:rsidP="00C6652E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426EC2">
              <w:rPr>
                <w:rFonts w:ascii="Angsana New" w:hAnsi="Angsana New"/>
                <w:sz w:val="30"/>
                <w:szCs w:val="30"/>
                <w:lang w:val="en-US" w:eastAsia="en-GB"/>
              </w:rPr>
              <w:t>(896,276)</w:t>
            </w:r>
          </w:p>
        </w:tc>
      </w:tr>
      <w:tr w:rsidR="00C6652E" w:rsidRPr="00AD1F5F" w14:paraId="0EE95600" w14:textId="77777777" w:rsidTr="008260A5">
        <w:tc>
          <w:tcPr>
            <w:tcW w:w="4842" w:type="dxa"/>
            <w:shd w:val="clear" w:color="auto" w:fill="auto"/>
          </w:tcPr>
          <w:p w14:paraId="5CD7F8AE" w14:textId="25CFB68B" w:rsidR="00C6652E" w:rsidRPr="00E80E79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C0E57" w14:textId="55226EE0" w:rsidR="00C6652E" w:rsidRPr="00426EC2" w:rsidRDefault="002572BC" w:rsidP="00C6652E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(944,491)</w:t>
            </w:r>
          </w:p>
        </w:tc>
        <w:tc>
          <w:tcPr>
            <w:tcW w:w="270" w:type="dxa"/>
            <w:shd w:val="clear" w:color="auto" w:fill="auto"/>
          </w:tcPr>
          <w:p w14:paraId="206F055C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D6786" w14:textId="7FE25D00" w:rsidR="00C6652E" w:rsidRPr="00E80E79" w:rsidRDefault="00C6652E" w:rsidP="00C6652E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26EC2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(896,276)</w:t>
            </w:r>
          </w:p>
        </w:tc>
      </w:tr>
      <w:tr w:rsidR="00C6652E" w:rsidRPr="00AD1F5F" w14:paraId="4EF401CC" w14:textId="77777777" w:rsidTr="008260A5">
        <w:tc>
          <w:tcPr>
            <w:tcW w:w="4842" w:type="dxa"/>
            <w:shd w:val="clear" w:color="auto" w:fill="auto"/>
            <w:hideMark/>
          </w:tcPr>
          <w:p w14:paraId="000586DA" w14:textId="77777777" w:rsidR="00C6652E" w:rsidRPr="00AD1F5F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064D" w14:textId="7CD8D268" w:rsidR="00C6652E" w:rsidRPr="00AD1F5F" w:rsidRDefault="002572BC" w:rsidP="00C6652E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66,600</w:t>
            </w:r>
          </w:p>
        </w:tc>
        <w:tc>
          <w:tcPr>
            <w:tcW w:w="270" w:type="dxa"/>
            <w:shd w:val="clear" w:color="auto" w:fill="auto"/>
          </w:tcPr>
          <w:p w14:paraId="47E59F26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76113" w14:textId="486253EE" w:rsidR="00C6652E" w:rsidRPr="00AD1F5F" w:rsidRDefault="00C6652E" w:rsidP="00C6652E">
            <w:pPr>
              <w:pStyle w:val="block"/>
              <w:tabs>
                <w:tab w:val="decimal" w:pos="1426"/>
              </w:tabs>
              <w:spacing w:after="0" w:line="240" w:lineRule="atLeast"/>
              <w:ind w:left="0"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252,200</w:t>
            </w:r>
          </w:p>
        </w:tc>
      </w:tr>
      <w:tr w:rsidR="00C6652E" w:rsidRPr="00AD1F5F" w14:paraId="761BE4A6" w14:textId="77777777" w:rsidTr="008260A5">
        <w:tc>
          <w:tcPr>
            <w:tcW w:w="4842" w:type="dxa"/>
            <w:shd w:val="clear" w:color="auto" w:fill="auto"/>
          </w:tcPr>
          <w:p w14:paraId="01F5DE88" w14:textId="743E05F2" w:rsidR="00C6652E" w:rsidRPr="00AD1F5F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8" w:hanging="48"/>
              <w:jc w:val="thaiDistribute"/>
              <w:rPr>
                <w:rFonts w:ascii="Angsana New" w:hAnsi="Angsana New"/>
                <w:sz w:val="30"/>
                <w:szCs w:val="30"/>
                <w:highlight w:val="cyan"/>
                <w:lang w:val="en-US" w:eastAsia="en-GB"/>
              </w:rPr>
            </w:pPr>
            <w:r w:rsidRPr="00E80E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6BEB4" w14:textId="323DAF26" w:rsidR="00C6652E" w:rsidRPr="00AD1F5F" w:rsidRDefault="002572BC" w:rsidP="00C6652E">
            <w:pPr>
              <w:pStyle w:val="block"/>
              <w:tabs>
                <w:tab w:val="decimal" w:pos="14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(877,891)</w:t>
            </w:r>
          </w:p>
        </w:tc>
        <w:tc>
          <w:tcPr>
            <w:tcW w:w="270" w:type="dxa"/>
            <w:shd w:val="clear" w:color="auto" w:fill="auto"/>
          </w:tcPr>
          <w:p w14:paraId="10AEDB2F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B51C0" w14:textId="078B6901" w:rsidR="00C6652E" w:rsidRPr="00AD1F5F" w:rsidRDefault="00C6652E" w:rsidP="00C6652E">
            <w:pPr>
              <w:pStyle w:val="block"/>
              <w:tabs>
                <w:tab w:val="decimal" w:pos="1426"/>
              </w:tabs>
              <w:spacing w:after="0" w:line="240" w:lineRule="atLeast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8E2F8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644,076</w:t>
            </w:r>
            <w:r w:rsidRPr="008E2F81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</w:tr>
    </w:tbl>
    <w:p w14:paraId="4E36185A" w14:textId="77777777" w:rsidR="009B52D3" w:rsidRDefault="009B52D3" w:rsidP="001651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A9783DD" w14:textId="0C511E6C" w:rsidR="00611B3C" w:rsidRPr="0016516A" w:rsidRDefault="00611B3C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50C24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สัญญาแลกเปลี่ยนอัตราดอกเบี้ย </w:t>
      </w:r>
    </w:p>
    <w:p w14:paraId="3CF73D04" w14:textId="77777777" w:rsidR="00104AA2" w:rsidRDefault="00104AA2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21AAB830" w14:textId="56595AA5" w:rsidR="00611B3C" w:rsidRPr="0016516A" w:rsidRDefault="00E16F22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16516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611B3C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กลุ่มบริษัทเข้าทำสัญญาแลกเปลี่ยนอัตราดอกเบี้ยสำหรับเงินกู้ยืมระยะยาวจำนวน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660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 ล้าน</w:t>
      </w:r>
      <w:r w:rsidR="00543AA3" w:rsidRPr="0016516A">
        <w:rPr>
          <w:rFonts w:ascii="Angsana New" w:hAnsi="Angsana New" w:hint="cs"/>
          <w:sz w:val="30"/>
          <w:szCs w:val="30"/>
          <w:cs/>
        </w:rPr>
        <w:t>บาท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675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เพื่อแลกอัตราดอกเบี้ยลอยตัวที่ร้อยละ 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THBFIX </w:t>
      </w:r>
      <w:r w:rsidR="009968F8" w:rsidRPr="0016516A">
        <w:rPr>
          <w:rFonts w:ascii="Angsana New" w:hAnsi="Angsana New" w:hint="cs"/>
          <w:sz w:val="30"/>
          <w:szCs w:val="30"/>
          <w:cs/>
        </w:rPr>
        <w:t>บวกอัตราคงที่</w:t>
      </w:r>
      <w:r w:rsidR="00611B3C" w:rsidRPr="0016516A">
        <w:rPr>
          <w:rFonts w:ascii="Angsana New" w:hAnsi="Angsana New"/>
          <w:sz w:val="30"/>
          <w:szCs w:val="30"/>
          <w:cs/>
        </w:rPr>
        <w:t>ต่อปีกับอัตราดอกเบี้ยคงที่</w:t>
      </w:r>
      <w:r w:rsidRPr="0016516A">
        <w:rPr>
          <w:rFonts w:ascii="Angsana New" w:hAnsi="Angsana New" w:hint="cs"/>
          <w:sz w:val="30"/>
          <w:szCs w:val="30"/>
          <w:cs/>
        </w:rPr>
        <w:t xml:space="preserve">ที่ร้อยละ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4</w:t>
      </w:r>
      <w:r w:rsidRPr="0016516A">
        <w:rPr>
          <w:rFonts w:ascii="Angsana New" w:hAnsi="Angsana New"/>
          <w:sz w:val="30"/>
          <w:szCs w:val="30"/>
          <w:lang w:bidi="th-TH"/>
        </w:rPr>
        <w:t xml:space="preserve"> -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5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586989" w:rsidRPr="0016516A">
        <w:rPr>
          <w:rFonts w:ascii="Angsana New" w:hAnsi="Angsana New"/>
          <w:sz w:val="30"/>
          <w:szCs w:val="30"/>
          <w:cs/>
        </w:rPr>
        <w:t>ต่อปี</w:t>
      </w:r>
      <w:r w:rsidR="00586989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>โดยมีการแลกเปลี่ยนกันทุก</w:t>
      </w:r>
      <w:r w:rsidR="009968F8" w:rsidRPr="0016516A">
        <w:rPr>
          <w:rFonts w:ascii="Angsana New" w:hAnsi="Angsana New" w:hint="cs"/>
          <w:sz w:val="30"/>
          <w:szCs w:val="30"/>
          <w:cs/>
        </w:rPr>
        <w:t>ๆ</w:t>
      </w:r>
      <w:r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611B3C" w:rsidRPr="0016516A">
        <w:rPr>
          <w:rFonts w:ascii="Angsana New" w:hAnsi="Angsana New"/>
          <w:sz w:val="30"/>
          <w:szCs w:val="30"/>
          <w:cs/>
        </w:rPr>
        <w:t>เดือนเริ่มจาก</w:t>
      </w:r>
      <w:r w:rsidR="009968F8" w:rsidRPr="0016516A">
        <w:rPr>
          <w:rFonts w:ascii="Angsana New" w:hAnsi="Angsana New" w:hint="cs"/>
          <w:sz w:val="30"/>
          <w:szCs w:val="30"/>
          <w:cs/>
        </w:rPr>
        <w:t>วันที่</w:t>
      </w:r>
      <w:r w:rsidR="00611B3C" w:rsidRPr="0016516A">
        <w:rPr>
          <w:rFonts w:ascii="Angsana New" w:hAnsi="Angsana New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17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31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2566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>และจาก</w:t>
      </w:r>
      <w:r w:rsidRPr="0016516A">
        <w:rPr>
          <w:rFonts w:ascii="Angsana New" w:hAnsi="Angsana New" w:hint="cs"/>
          <w:sz w:val="30"/>
          <w:szCs w:val="30"/>
          <w:cs/>
        </w:rPr>
        <w:t>วันที่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29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2562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28</w:t>
      </w:r>
      <w:r w:rsidR="009968F8" w:rsidRPr="0016516A">
        <w:rPr>
          <w:rFonts w:ascii="Angsana New" w:hAnsi="Angsana New"/>
          <w:sz w:val="30"/>
          <w:szCs w:val="30"/>
          <w:lang w:bidi="th-TH"/>
        </w:rPr>
        <w:t xml:space="preserve"> </w:t>
      </w:r>
      <w:r w:rsidR="009968F8" w:rsidRPr="0016516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7A8F" w:rsidRPr="0016516A">
        <w:rPr>
          <w:rFonts w:ascii="Angsana New" w:hAnsi="Angsana New"/>
          <w:sz w:val="30"/>
          <w:szCs w:val="30"/>
          <w:lang w:bidi="th-TH"/>
        </w:rPr>
        <w:t>2565</w:t>
      </w:r>
      <w:r w:rsidR="00586989" w:rsidRPr="0016516A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D68C981" w14:textId="77777777" w:rsidR="00AB174C" w:rsidRPr="00104AA2" w:rsidRDefault="00AB174C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355203C" w14:textId="177D30C9" w:rsidR="00511E25" w:rsidRPr="0016516A" w:rsidRDefault="00511E25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i/>
          <w:iCs/>
          <w:sz w:val="30"/>
          <w:szCs w:val="30"/>
        </w:rPr>
      </w:pPr>
      <w:r w:rsidRPr="0016516A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48899B2" w14:textId="77777777" w:rsidR="00104AA2" w:rsidRDefault="00104AA2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C25E3C" w14:textId="60FA3310" w:rsidR="00511E25" w:rsidRPr="0016516A" w:rsidRDefault="00511E25" w:rsidP="00C6652E">
      <w:pPr>
        <w:pStyle w:val="block"/>
        <w:spacing w:after="0" w:line="36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6516A">
        <w:rPr>
          <w:rFonts w:ascii="Angsana New" w:hAnsi="Angsana New" w:hint="cs"/>
          <w:sz w:val="30"/>
          <w:szCs w:val="30"/>
          <w:cs/>
          <w:lang w:bidi="th-TH"/>
        </w:rPr>
        <w:t xml:space="preserve">การเปลี่ยนแปลงของอัตราดอกเบี้ยที่ </w:t>
      </w:r>
      <w:r w:rsidR="004D7A8F" w:rsidRPr="0016516A">
        <w:rPr>
          <w:rFonts w:ascii="Angsana New" w:hAnsi="Angsana New" w:hint="cs"/>
          <w:sz w:val="30"/>
          <w:szCs w:val="30"/>
          <w:lang w:bidi="th-TH"/>
        </w:rPr>
        <w:t>1</w:t>
      </w:r>
      <w:r w:rsidRPr="0016516A">
        <w:rPr>
          <w:rFonts w:ascii="Angsana New" w:hAnsi="Angsana New" w:hint="cs"/>
          <w:sz w:val="30"/>
          <w:szCs w:val="30"/>
          <w:lang w:bidi="th-TH"/>
        </w:rPr>
        <w:t xml:space="preserve">% 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 xml:space="preserve">ซึ่งเป็นไปได้อย่างสมเหตุสมผล ณ วันที่รายงาน </w:t>
      </w:r>
      <w:r w:rsidR="00104AA2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16516A">
        <w:rPr>
          <w:rFonts w:ascii="Angsana New" w:hAnsi="Angsana New" w:hint="cs"/>
          <w:sz w:val="30"/>
          <w:szCs w:val="30"/>
          <w:cs/>
          <w:lang w:bidi="th-TH"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2A605BB" w14:textId="112CB404" w:rsidR="004A379B" w:rsidRDefault="004A379B" w:rsidP="00C6652E">
      <w:pPr>
        <w:tabs>
          <w:tab w:val="clear" w:pos="227"/>
          <w:tab w:val="clear" w:pos="454"/>
          <w:tab w:val="clear" w:pos="680"/>
          <w:tab w:val="left" w:pos="720"/>
        </w:tabs>
        <w:spacing w:line="360" w:lineRule="exact"/>
        <w:rPr>
          <w:rFonts w:ascii="Angsana New" w:hAnsi="Angsana New"/>
          <w:sz w:val="30"/>
          <w:szCs w:val="30"/>
          <w:lang w:val="en-GB"/>
        </w:rPr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270"/>
        <w:gridCol w:w="1710"/>
      </w:tblGrid>
      <w:tr w:rsidR="0016516A" w:rsidRPr="00AD1F5F" w14:paraId="6AA8D6B1" w14:textId="77777777" w:rsidTr="00C94583">
        <w:trPr>
          <w:tblHeader/>
        </w:trPr>
        <w:tc>
          <w:tcPr>
            <w:tcW w:w="5130" w:type="dxa"/>
            <w:shd w:val="clear" w:color="auto" w:fill="auto"/>
            <w:hideMark/>
          </w:tcPr>
          <w:p w14:paraId="07C64B76" w14:textId="7985D748" w:rsidR="0016516A" w:rsidRPr="00ED4AF1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68" w:hanging="68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  <w:hideMark/>
          </w:tcPr>
          <w:p w14:paraId="5D499368" w14:textId="5DCAC1C3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AD1F5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/</w:t>
            </w:r>
            <w:r w:rsidRPr="00AD1F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6516A" w:rsidRPr="00AD1F5F" w14:paraId="20BFAD1D" w14:textId="77777777" w:rsidTr="00C94583">
        <w:trPr>
          <w:tblHeader/>
        </w:trPr>
        <w:tc>
          <w:tcPr>
            <w:tcW w:w="5130" w:type="dxa"/>
            <w:shd w:val="clear" w:color="auto" w:fill="auto"/>
            <w:hideMark/>
          </w:tcPr>
          <w:p w14:paraId="026B5281" w14:textId="77777777" w:rsidR="0016516A" w:rsidRPr="00ED4AF1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6A41434D" w14:textId="6107C707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ผลกระทบต่อกำไรหรือขาดทุน</w:t>
            </w:r>
          </w:p>
        </w:tc>
        <w:tc>
          <w:tcPr>
            <w:tcW w:w="1710" w:type="dxa"/>
            <w:shd w:val="clear" w:color="auto" w:fill="auto"/>
          </w:tcPr>
          <w:p w14:paraId="64BFDC9A" w14:textId="714F49E1" w:rsidR="0016516A" w:rsidRPr="0016516A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500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  <w:shd w:val="clear" w:color="auto" w:fill="auto"/>
          </w:tcPr>
          <w:p w14:paraId="2F7EF4E9" w14:textId="77777777" w:rsidR="0016516A" w:rsidRPr="0016516A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348656E0" w14:textId="625EB0F3" w:rsidR="0016516A" w:rsidRPr="0016516A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6516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6516A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16516A" w:rsidRPr="00AD1F5F" w14:paraId="6DF3CC4A" w14:textId="77777777" w:rsidTr="00C94583">
        <w:trPr>
          <w:tblHeader/>
        </w:trPr>
        <w:tc>
          <w:tcPr>
            <w:tcW w:w="5130" w:type="dxa"/>
            <w:shd w:val="clear" w:color="auto" w:fill="auto"/>
          </w:tcPr>
          <w:p w14:paraId="7460EDED" w14:textId="77777777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594865F" w14:textId="77777777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AD1F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16516A" w:rsidRPr="00AD1F5F" w14:paraId="75BE8868" w14:textId="77777777" w:rsidTr="00C94583">
        <w:trPr>
          <w:trHeight w:val="155"/>
        </w:trPr>
        <w:tc>
          <w:tcPr>
            <w:tcW w:w="5130" w:type="dxa"/>
            <w:shd w:val="clear" w:color="auto" w:fill="auto"/>
            <w:hideMark/>
          </w:tcPr>
          <w:p w14:paraId="3CF134A9" w14:textId="5475B96E" w:rsidR="0016516A" w:rsidRPr="00AD1F5F" w:rsidRDefault="0016516A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</w:t>
            </w:r>
            <w:r w:rsidR="002665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0C7E01F4" w14:textId="77777777" w:rsidR="0016516A" w:rsidRPr="00AD1F5F" w:rsidRDefault="0016516A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91D96DA" w14:textId="77777777" w:rsidR="0016516A" w:rsidRPr="00AD1F5F" w:rsidRDefault="0016516A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F30FF49" w14:textId="77777777" w:rsidR="0016516A" w:rsidRPr="00AD1F5F" w:rsidRDefault="0016516A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6E7113" w:rsidRPr="00AD1F5F" w14:paraId="7FDF1B13" w14:textId="77777777" w:rsidTr="00C94583">
        <w:tc>
          <w:tcPr>
            <w:tcW w:w="5130" w:type="dxa"/>
            <w:shd w:val="clear" w:color="auto" w:fill="auto"/>
          </w:tcPr>
          <w:p w14:paraId="047925D1" w14:textId="3EAEA62E" w:rsidR="006E7113" w:rsidRPr="0016516A" w:rsidRDefault="006E7113" w:rsidP="006E71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36AC6D56" w14:textId="1298FE69" w:rsidR="006E7113" w:rsidRPr="00052466" w:rsidRDefault="006E7113" w:rsidP="006E7113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eastAsia="en-GB"/>
              </w:rPr>
            </w:pP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8,779</w:t>
            </w: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EB4EBE" w14:textId="77777777" w:rsidR="006E7113" w:rsidRPr="00052466" w:rsidRDefault="006E7113" w:rsidP="006E7113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513881F9" w14:textId="3B8FD1FC" w:rsidR="006E7113" w:rsidRPr="00052466" w:rsidRDefault="006E7113" w:rsidP="006E7113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8,779</w:t>
            </w:r>
          </w:p>
        </w:tc>
      </w:tr>
    </w:tbl>
    <w:p w14:paraId="566AD0CE" w14:textId="5AD9417B" w:rsidR="00C6652E" w:rsidRDefault="00C6652E" w:rsidP="00C6652E">
      <w:pPr>
        <w:spacing w:line="360" w:lineRule="exact"/>
      </w:pP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270"/>
        <w:gridCol w:w="1710"/>
      </w:tblGrid>
      <w:tr w:rsidR="00C6652E" w:rsidRPr="00AD1F5F" w14:paraId="7E34F05A" w14:textId="77777777" w:rsidTr="00C94583">
        <w:tc>
          <w:tcPr>
            <w:tcW w:w="5130" w:type="dxa"/>
            <w:shd w:val="clear" w:color="auto" w:fill="auto"/>
            <w:hideMark/>
          </w:tcPr>
          <w:p w14:paraId="0C30A251" w14:textId="77777777" w:rsidR="00C6652E" w:rsidRPr="00AD1F5F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50" w:hanging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0CFADFB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5244A1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11FDB82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C6652E" w:rsidRPr="00AD1F5F" w14:paraId="487911CF" w14:textId="77777777" w:rsidTr="00C94583">
        <w:tc>
          <w:tcPr>
            <w:tcW w:w="5130" w:type="dxa"/>
            <w:shd w:val="clear" w:color="auto" w:fill="auto"/>
          </w:tcPr>
          <w:p w14:paraId="4FF59CA3" w14:textId="77777777" w:rsidR="00C6652E" w:rsidRPr="0016516A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6516A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shd w:val="clear" w:color="auto" w:fill="auto"/>
          </w:tcPr>
          <w:p w14:paraId="1C870171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6,441</w:t>
            </w:r>
            <w:r w:rsidRPr="009A39BE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4F18EE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F7C23E0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6,441</w:t>
            </w:r>
          </w:p>
        </w:tc>
      </w:tr>
      <w:tr w:rsidR="00C6652E" w:rsidRPr="00AD1F5F" w14:paraId="266A0FB2" w14:textId="77777777" w:rsidTr="00C94583">
        <w:tc>
          <w:tcPr>
            <w:tcW w:w="5130" w:type="dxa"/>
            <w:shd w:val="clear" w:color="auto" w:fill="auto"/>
          </w:tcPr>
          <w:p w14:paraId="67ACFCFA" w14:textId="77777777" w:rsidR="00C6652E" w:rsidRPr="00E80E79" w:rsidRDefault="00C6652E" w:rsidP="00C665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firstLine="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1E74C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6C33EB4" w14:textId="77777777" w:rsidR="00C6652E" w:rsidRPr="00AD1F5F" w:rsidRDefault="00C6652E" w:rsidP="00C6652E">
            <w:pPr>
              <w:pStyle w:val="block"/>
              <w:tabs>
                <w:tab w:val="decimal" w:pos="1154"/>
              </w:tabs>
              <w:spacing w:after="0" w:line="36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94F0A" w14:textId="77777777" w:rsidR="00C6652E" w:rsidRPr="00E80E79" w:rsidRDefault="00C6652E" w:rsidP="00C6652E">
            <w:pPr>
              <w:pStyle w:val="block"/>
              <w:tabs>
                <w:tab w:val="decimal" w:pos="1155"/>
              </w:tabs>
              <w:spacing w:after="0" w:line="360" w:lineRule="exact"/>
              <w:ind w:left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14:paraId="78099422" w14:textId="28F2E97E" w:rsidR="00511E25" w:rsidRDefault="00511E25" w:rsidP="00C6652E">
      <w:pPr>
        <w:tabs>
          <w:tab w:val="clear" w:pos="907"/>
          <w:tab w:val="left" w:pos="1080"/>
        </w:tabs>
        <w:spacing w:line="360" w:lineRule="exact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5DFFA60E" w14:textId="0F75A2FA" w:rsidR="00913400" w:rsidRPr="008F2A17" w:rsidRDefault="0030371F" w:rsidP="00276EF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31" w:hanging="531"/>
        <w:rPr>
          <w:rFonts w:ascii="Angsana New" w:hAnsi="Angsana New"/>
          <w:b/>
          <w:bCs/>
          <w:sz w:val="30"/>
          <w:szCs w:val="30"/>
          <w:lang w:val="th-TH"/>
        </w:rPr>
      </w:pPr>
      <w:r w:rsidRPr="008F2A17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</w:t>
      </w:r>
      <w:r w:rsidR="00913400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F2A17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33923CA8" w14:textId="77777777" w:rsidR="00B53374" w:rsidRPr="004A379B" w:rsidRDefault="00B53374" w:rsidP="00C66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945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19"/>
        <w:gridCol w:w="1082"/>
        <w:gridCol w:w="278"/>
        <w:gridCol w:w="1072"/>
        <w:gridCol w:w="278"/>
        <w:gridCol w:w="1086"/>
        <w:gridCol w:w="278"/>
        <w:gridCol w:w="1063"/>
      </w:tblGrid>
      <w:tr w:rsidR="00B53374" w:rsidRPr="008F2A17" w14:paraId="32C136E6" w14:textId="77777777" w:rsidTr="00276EF1">
        <w:trPr>
          <w:tblHeader/>
        </w:trPr>
        <w:tc>
          <w:tcPr>
            <w:tcW w:w="2284" w:type="pct"/>
            <w:shd w:val="clear" w:color="auto" w:fill="auto"/>
          </w:tcPr>
          <w:p w14:paraId="0C2DBD25" w14:textId="77777777" w:rsidR="00B53374" w:rsidRPr="008F2A17" w:rsidRDefault="00B53374" w:rsidP="00C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51BDEC30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shd w:val="clear" w:color="auto" w:fill="auto"/>
          </w:tcPr>
          <w:p w14:paraId="7E1ACCAB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14:paraId="652AB727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3374" w:rsidRPr="008F2A17" w14:paraId="4915ED68" w14:textId="77777777" w:rsidTr="00276EF1">
        <w:trPr>
          <w:trHeight w:val="344"/>
          <w:tblHeader/>
        </w:trPr>
        <w:tc>
          <w:tcPr>
            <w:tcW w:w="2284" w:type="pct"/>
            <w:shd w:val="clear" w:color="auto" w:fill="auto"/>
          </w:tcPr>
          <w:p w14:paraId="3963E654" w14:textId="77777777" w:rsidR="00B53374" w:rsidRPr="008F2A17" w:rsidRDefault="00B53374" w:rsidP="00C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4887F703" w14:textId="49F55B34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231C0768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554E80B" w14:textId="11986FDA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5569782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5FF21D5" w14:textId="2A8597AD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27C1A66C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B1A3FFF" w14:textId="3AA6383E" w:rsidR="00B53374" w:rsidRPr="008F2A17" w:rsidRDefault="00C6652E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53374" w:rsidRPr="008F2A17" w14:paraId="443AEC8F" w14:textId="77777777" w:rsidTr="00276EF1">
        <w:trPr>
          <w:tblHeader/>
        </w:trPr>
        <w:tc>
          <w:tcPr>
            <w:tcW w:w="2284" w:type="pct"/>
            <w:shd w:val="clear" w:color="auto" w:fill="auto"/>
            <w:vAlign w:val="center"/>
          </w:tcPr>
          <w:p w14:paraId="69418B77" w14:textId="77777777" w:rsidR="00B53374" w:rsidRPr="008F2A17" w:rsidRDefault="00B53374" w:rsidP="00C6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6" w:type="pct"/>
            <w:gridSpan w:val="7"/>
            <w:shd w:val="clear" w:color="auto" w:fill="auto"/>
          </w:tcPr>
          <w:p w14:paraId="12904886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F2A1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F2A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53374" w:rsidRPr="008F2A17" w14:paraId="1BFF0164" w14:textId="77777777" w:rsidTr="00276EF1">
        <w:tc>
          <w:tcPr>
            <w:tcW w:w="2284" w:type="pct"/>
            <w:shd w:val="clear" w:color="auto" w:fill="auto"/>
          </w:tcPr>
          <w:p w14:paraId="2392066A" w14:textId="77777777" w:rsidR="00B53374" w:rsidRPr="008F2A17" w:rsidRDefault="00B53374" w:rsidP="00276E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8F2A17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  <w:shd w:val="clear" w:color="auto" w:fill="auto"/>
          </w:tcPr>
          <w:p w14:paraId="340CC988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99C22A5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5EA15A5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4D1E87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98F4BD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F1CC62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63A7749" w14:textId="77777777" w:rsidR="00B53374" w:rsidRPr="008F2A17" w:rsidRDefault="00B53374" w:rsidP="00C66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545" w:rsidRPr="008F2A17" w14:paraId="14453D67" w14:textId="77777777" w:rsidTr="00276EF1">
        <w:tc>
          <w:tcPr>
            <w:tcW w:w="2284" w:type="pct"/>
            <w:shd w:val="clear" w:color="auto" w:fill="auto"/>
          </w:tcPr>
          <w:p w14:paraId="20E512F3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572" w:type="pct"/>
            <w:shd w:val="clear" w:color="auto" w:fill="auto"/>
          </w:tcPr>
          <w:p w14:paraId="0F14C1E8" w14:textId="588B1FAC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83,630</w:t>
            </w:r>
          </w:p>
        </w:tc>
        <w:tc>
          <w:tcPr>
            <w:tcW w:w="147" w:type="pct"/>
            <w:shd w:val="clear" w:color="auto" w:fill="auto"/>
          </w:tcPr>
          <w:p w14:paraId="2A5F9BA7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E31C40" w14:textId="3E2BCC99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234,393</w:t>
            </w:r>
          </w:p>
        </w:tc>
        <w:tc>
          <w:tcPr>
            <w:tcW w:w="147" w:type="pct"/>
            <w:shd w:val="clear" w:color="auto" w:fill="auto"/>
          </w:tcPr>
          <w:p w14:paraId="13BFA123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995860B" w14:textId="298327E5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83,630</w:t>
            </w:r>
          </w:p>
        </w:tc>
        <w:tc>
          <w:tcPr>
            <w:tcW w:w="147" w:type="pct"/>
            <w:shd w:val="clear" w:color="auto" w:fill="auto"/>
          </w:tcPr>
          <w:p w14:paraId="38443507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BB33000" w14:textId="37D4DB2D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234,393</w:t>
            </w:r>
          </w:p>
        </w:tc>
      </w:tr>
      <w:tr w:rsidR="00126545" w:rsidRPr="008F2A17" w14:paraId="63C173BC" w14:textId="77777777" w:rsidTr="00276EF1">
        <w:tc>
          <w:tcPr>
            <w:tcW w:w="2284" w:type="pct"/>
            <w:shd w:val="clear" w:color="auto" w:fill="auto"/>
          </w:tcPr>
          <w:p w14:paraId="3F51643F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อาคารและอุปกรณ์อื่น</w:t>
            </w:r>
          </w:p>
        </w:tc>
        <w:tc>
          <w:tcPr>
            <w:tcW w:w="572" w:type="pct"/>
            <w:shd w:val="clear" w:color="auto" w:fill="auto"/>
          </w:tcPr>
          <w:p w14:paraId="307F97D5" w14:textId="132BB9F5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29F0A324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FAF70FA" w14:textId="20FE93E6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8,854</w:t>
            </w:r>
          </w:p>
        </w:tc>
        <w:tc>
          <w:tcPr>
            <w:tcW w:w="147" w:type="pct"/>
            <w:shd w:val="clear" w:color="auto" w:fill="auto"/>
          </w:tcPr>
          <w:p w14:paraId="588DD294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3D4549A" w14:textId="279E410D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13BE73CF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C6D9A34" w14:textId="380A6B35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8,854</w:t>
            </w:r>
          </w:p>
        </w:tc>
      </w:tr>
      <w:tr w:rsidR="00126545" w:rsidRPr="008F2A17" w14:paraId="08FB2DB9" w14:textId="77777777" w:rsidTr="00276EF1">
        <w:tc>
          <w:tcPr>
            <w:tcW w:w="2284" w:type="pct"/>
            <w:shd w:val="clear" w:color="auto" w:fill="auto"/>
          </w:tcPr>
          <w:p w14:paraId="0F81F20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072DC9C3" w14:textId="61A9FB20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  <w:tc>
          <w:tcPr>
            <w:tcW w:w="147" w:type="pct"/>
            <w:shd w:val="clear" w:color="auto" w:fill="auto"/>
          </w:tcPr>
          <w:p w14:paraId="02A1F69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A7CB90C" w14:textId="06C3C300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  <w:tc>
          <w:tcPr>
            <w:tcW w:w="147" w:type="pct"/>
            <w:shd w:val="clear" w:color="auto" w:fill="auto"/>
          </w:tcPr>
          <w:p w14:paraId="3DD3C6D2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07F3F62" w14:textId="7D3266C9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  <w:tc>
          <w:tcPr>
            <w:tcW w:w="147" w:type="pct"/>
            <w:shd w:val="clear" w:color="auto" w:fill="auto"/>
          </w:tcPr>
          <w:p w14:paraId="2CAF44F4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5AF520E1" w14:textId="0ED8E1CA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  <w:tr w:rsidR="00126545" w:rsidRPr="008F2A17" w14:paraId="7E4F0BDF" w14:textId="77777777" w:rsidTr="00276EF1">
        <w:tc>
          <w:tcPr>
            <w:tcW w:w="2284" w:type="pct"/>
            <w:shd w:val="clear" w:color="auto" w:fill="auto"/>
          </w:tcPr>
          <w:p w14:paraId="2715C310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5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900C7" w14:textId="68C188B2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91,336</w:t>
            </w:r>
          </w:p>
        </w:tc>
        <w:tc>
          <w:tcPr>
            <w:tcW w:w="147" w:type="pct"/>
            <w:shd w:val="clear" w:color="auto" w:fill="auto"/>
          </w:tcPr>
          <w:p w14:paraId="6DCF7C1A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8D8EC" w14:textId="23BFEA17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245,006</w:t>
            </w:r>
          </w:p>
        </w:tc>
        <w:tc>
          <w:tcPr>
            <w:tcW w:w="147" w:type="pct"/>
            <w:shd w:val="clear" w:color="auto" w:fill="auto"/>
          </w:tcPr>
          <w:p w14:paraId="5906A9BA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A3629" w14:textId="119E2FC6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91,336</w:t>
            </w:r>
          </w:p>
        </w:tc>
        <w:tc>
          <w:tcPr>
            <w:tcW w:w="147" w:type="pct"/>
            <w:shd w:val="clear" w:color="auto" w:fill="auto"/>
          </w:tcPr>
          <w:p w14:paraId="6FECAAD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211BA" w14:textId="010815B4" w:rsidR="00126545" w:rsidRPr="00447C9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245,006</w:t>
            </w:r>
          </w:p>
        </w:tc>
      </w:tr>
      <w:tr w:rsidR="00126545" w:rsidRPr="008F2A17" w14:paraId="576A2F42" w14:textId="77777777" w:rsidTr="00276EF1">
        <w:tc>
          <w:tcPr>
            <w:tcW w:w="2284" w:type="pct"/>
            <w:shd w:val="clear" w:color="auto" w:fill="auto"/>
          </w:tcPr>
          <w:p w14:paraId="39875B27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18C0CBCD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75728C7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25C421B4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04DADD6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F12D477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06DBE75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shd w:val="clear" w:color="auto" w:fill="auto"/>
          </w:tcPr>
          <w:p w14:paraId="4D3077A1" w14:textId="77777777" w:rsidR="00126545" w:rsidRPr="0050353B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126545" w:rsidRPr="008F2A17" w14:paraId="6E962FFE" w14:textId="77777777" w:rsidTr="00276EF1">
        <w:tc>
          <w:tcPr>
            <w:tcW w:w="2284" w:type="pct"/>
            <w:shd w:val="clear" w:color="auto" w:fill="auto"/>
          </w:tcPr>
          <w:p w14:paraId="3A78E583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4B09AFA7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DA46412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69FEE8A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08F0278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95E835E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9E29BD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58085B4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26545" w:rsidRPr="008F2A17" w14:paraId="7BAB1B38" w14:textId="77777777" w:rsidTr="00276EF1">
        <w:tc>
          <w:tcPr>
            <w:tcW w:w="2284" w:type="pct"/>
            <w:shd w:val="clear" w:color="auto" w:fill="auto"/>
          </w:tcPr>
          <w:p w14:paraId="302F429E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1B6C2F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712172C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C0FD37D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63160D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F5BF5E3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5F4D5A4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CB4B5B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26545" w:rsidRPr="008F2A17" w14:paraId="486138FB" w14:textId="77777777" w:rsidTr="00276EF1">
        <w:tc>
          <w:tcPr>
            <w:tcW w:w="2284" w:type="pct"/>
            <w:shd w:val="clear" w:color="auto" w:fill="auto"/>
          </w:tcPr>
          <w:p w14:paraId="1FA3D3AA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A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ภาระผูกพันตามสัญญาบริการที่ยกเลิกไม่ได้</w:t>
            </w:r>
          </w:p>
        </w:tc>
        <w:tc>
          <w:tcPr>
            <w:tcW w:w="572" w:type="pct"/>
            <w:shd w:val="clear" w:color="auto" w:fill="auto"/>
          </w:tcPr>
          <w:p w14:paraId="6AFBEEAE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E0085D1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51A7F76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498B837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1E01AD5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D7212CE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C482FDF" w14:textId="77777777" w:rsidR="00126545" w:rsidRPr="008F2A17" w:rsidRDefault="00126545" w:rsidP="001265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1137" w:rsidRPr="008F2A17" w14:paraId="4FF09640" w14:textId="77777777" w:rsidTr="00276EF1">
        <w:tc>
          <w:tcPr>
            <w:tcW w:w="2284" w:type="pct"/>
            <w:shd w:val="clear" w:color="auto" w:fill="auto"/>
          </w:tcPr>
          <w:p w14:paraId="54D3CD26" w14:textId="1B3364E3" w:rsidR="006B1137" w:rsidRPr="008B5F31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1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  <w:shd w:val="clear" w:color="auto" w:fill="auto"/>
          </w:tcPr>
          <w:p w14:paraId="5C720E15" w14:textId="5845515A" w:rsidR="006B1137" w:rsidRPr="006B113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  <w:tc>
          <w:tcPr>
            <w:tcW w:w="147" w:type="pct"/>
            <w:shd w:val="clear" w:color="auto" w:fill="auto"/>
          </w:tcPr>
          <w:p w14:paraId="1E932F52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F8B21A7" w14:textId="54661E1A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8,292</w:t>
            </w:r>
          </w:p>
        </w:tc>
        <w:tc>
          <w:tcPr>
            <w:tcW w:w="147" w:type="pct"/>
            <w:shd w:val="clear" w:color="auto" w:fill="auto"/>
          </w:tcPr>
          <w:p w14:paraId="6796B45F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B927CE7" w14:textId="064AF968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  <w:tc>
          <w:tcPr>
            <w:tcW w:w="147" w:type="pct"/>
            <w:shd w:val="clear" w:color="auto" w:fill="auto"/>
          </w:tcPr>
          <w:p w14:paraId="5DCE5BF8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0AB1FD2" w14:textId="70E0F204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8,292</w:t>
            </w:r>
          </w:p>
        </w:tc>
      </w:tr>
      <w:tr w:rsidR="006B1137" w:rsidRPr="008F2A17" w14:paraId="37B8A6E9" w14:textId="77777777" w:rsidTr="00276EF1">
        <w:tc>
          <w:tcPr>
            <w:tcW w:w="2284" w:type="pct"/>
            <w:shd w:val="clear" w:color="auto" w:fill="auto"/>
          </w:tcPr>
          <w:p w14:paraId="5BC102B8" w14:textId="1F092F08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4D7A8F">
              <w:rPr>
                <w:rFonts w:ascii="Angsana New" w:hAnsi="Angsana New"/>
                <w:sz w:val="30"/>
                <w:szCs w:val="30"/>
              </w:rPr>
              <w:t>1</w:t>
            </w:r>
            <w:r w:rsidRPr="008F2A1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  <w:shd w:val="clear" w:color="auto" w:fill="auto"/>
          </w:tcPr>
          <w:p w14:paraId="16923526" w14:textId="7001BFA4" w:rsidR="006B1137" w:rsidRPr="006B113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21,990</w:t>
            </w:r>
          </w:p>
        </w:tc>
        <w:tc>
          <w:tcPr>
            <w:tcW w:w="147" w:type="pct"/>
            <w:shd w:val="clear" w:color="auto" w:fill="auto"/>
          </w:tcPr>
          <w:p w14:paraId="020DA04A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CAF42C" w14:textId="77F74663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16,700</w:t>
            </w:r>
          </w:p>
        </w:tc>
        <w:tc>
          <w:tcPr>
            <w:tcW w:w="147" w:type="pct"/>
            <w:shd w:val="clear" w:color="auto" w:fill="auto"/>
          </w:tcPr>
          <w:p w14:paraId="08062C28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FD8C1C9" w14:textId="054EB438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sz w:val="30"/>
                <w:szCs w:val="30"/>
              </w:rPr>
              <w:t>21,990</w:t>
            </w:r>
          </w:p>
        </w:tc>
        <w:tc>
          <w:tcPr>
            <w:tcW w:w="147" w:type="pct"/>
            <w:shd w:val="clear" w:color="auto" w:fill="auto"/>
          </w:tcPr>
          <w:p w14:paraId="698F3241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587D9BB" w14:textId="347C3CB5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16,700</w:t>
            </w:r>
          </w:p>
        </w:tc>
      </w:tr>
      <w:tr w:rsidR="006B1137" w:rsidRPr="008F2A17" w14:paraId="0C73CC33" w14:textId="77777777" w:rsidTr="00276EF1">
        <w:tc>
          <w:tcPr>
            <w:tcW w:w="2284" w:type="pct"/>
            <w:shd w:val="clear" w:color="auto" w:fill="auto"/>
          </w:tcPr>
          <w:p w14:paraId="41E81987" w14:textId="0FCFF7F9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</w:rPr>
            </w:pP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7A8F">
              <w:rPr>
                <w:rFonts w:ascii="Angsana New" w:hAnsi="Angsana New"/>
                <w:sz w:val="30"/>
                <w:szCs w:val="30"/>
              </w:rPr>
              <w:t>5</w:t>
            </w: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2A1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572" w:type="pct"/>
            <w:shd w:val="clear" w:color="auto" w:fill="auto"/>
          </w:tcPr>
          <w:p w14:paraId="00282491" w14:textId="35138C8B" w:rsidR="006B1137" w:rsidRPr="006B113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75,604</w:t>
            </w:r>
          </w:p>
        </w:tc>
        <w:tc>
          <w:tcPr>
            <w:tcW w:w="147" w:type="pct"/>
            <w:shd w:val="clear" w:color="auto" w:fill="auto"/>
          </w:tcPr>
          <w:p w14:paraId="1F0F7DF5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05FEB16" w14:textId="0C13620D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79,761</w:t>
            </w:r>
          </w:p>
        </w:tc>
        <w:tc>
          <w:tcPr>
            <w:tcW w:w="147" w:type="pct"/>
            <w:shd w:val="clear" w:color="auto" w:fill="auto"/>
          </w:tcPr>
          <w:p w14:paraId="6ACA6D00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2C49A2C" w14:textId="37648CFB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75,604</w:t>
            </w:r>
          </w:p>
        </w:tc>
        <w:tc>
          <w:tcPr>
            <w:tcW w:w="147" w:type="pct"/>
            <w:shd w:val="clear" w:color="auto" w:fill="auto"/>
          </w:tcPr>
          <w:p w14:paraId="7B5B8FE1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2AB9B5C" w14:textId="19B8526C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sz w:val="30"/>
                <w:szCs w:val="30"/>
              </w:rPr>
              <w:t>79,761</w:t>
            </w:r>
          </w:p>
        </w:tc>
      </w:tr>
      <w:tr w:rsidR="006B1137" w:rsidRPr="008F2A17" w14:paraId="63D461E0" w14:textId="77777777" w:rsidTr="00276EF1">
        <w:tc>
          <w:tcPr>
            <w:tcW w:w="2284" w:type="pct"/>
            <w:shd w:val="clear" w:color="auto" w:fill="auto"/>
          </w:tcPr>
          <w:p w14:paraId="516D87B6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C3103" w14:textId="7996067C" w:rsidR="006B1137" w:rsidRPr="006B113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b/>
                <w:bCs/>
                <w:sz w:val="30"/>
                <w:szCs w:val="30"/>
              </w:rPr>
              <w:t>109,787</w:t>
            </w:r>
          </w:p>
        </w:tc>
        <w:tc>
          <w:tcPr>
            <w:tcW w:w="147" w:type="pct"/>
            <w:shd w:val="clear" w:color="auto" w:fill="auto"/>
          </w:tcPr>
          <w:p w14:paraId="72F14430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C845" w14:textId="026C2F6C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b/>
                <w:bCs/>
                <w:sz w:val="30"/>
                <w:szCs w:val="30"/>
              </w:rPr>
              <w:t>104,753</w:t>
            </w:r>
          </w:p>
        </w:tc>
        <w:tc>
          <w:tcPr>
            <w:tcW w:w="147" w:type="pct"/>
            <w:shd w:val="clear" w:color="auto" w:fill="auto"/>
          </w:tcPr>
          <w:p w14:paraId="06FCC906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A95F" w14:textId="27813B59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1137">
              <w:rPr>
                <w:rFonts w:ascii="Angsana New" w:hAnsi="Angsana New"/>
                <w:b/>
                <w:bCs/>
                <w:sz w:val="30"/>
                <w:szCs w:val="30"/>
              </w:rPr>
              <w:t>109,787</w:t>
            </w:r>
          </w:p>
        </w:tc>
        <w:tc>
          <w:tcPr>
            <w:tcW w:w="147" w:type="pct"/>
            <w:shd w:val="clear" w:color="auto" w:fill="auto"/>
          </w:tcPr>
          <w:p w14:paraId="09467237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4D24" w14:textId="31E08A73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19E">
              <w:rPr>
                <w:rFonts w:ascii="Angsana New" w:hAnsi="Angsana New"/>
                <w:b/>
                <w:bCs/>
                <w:sz w:val="30"/>
                <w:szCs w:val="30"/>
              </w:rPr>
              <w:t>104,753</w:t>
            </w:r>
          </w:p>
        </w:tc>
      </w:tr>
      <w:tr w:rsidR="006B1137" w:rsidRPr="00B76062" w14:paraId="09151B9D" w14:textId="77777777" w:rsidTr="00276EF1">
        <w:tc>
          <w:tcPr>
            <w:tcW w:w="2284" w:type="pct"/>
            <w:shd w:val="clear" w:color="auto" w:fill="auto"/>
          </w:tcPr>
          <w:p w14:paraId="65BBBBB2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6E1C7606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4E8C6A1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118F179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34F46069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23717E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0C5A97B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A03A671" w14:textId="77777777" w:rsidR="006B1137" w:rsidRPr="00B76062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1137" w:rsidRPr="008F2A17" w14:paraId="60E533F4" w14:textId="77777777" w:rsidTr="00276EF1">
        <w:tc>
          <w:tcPr>
            <w:tcW w:w="2284" w:type="pct"/>
            <w:shd w:val="clear" w:color="auto" w:fill="auto"/>
          </w:tcPr>
          <w:p w14:paraId="09D1125B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2" w:type="pct"/>
            <w:shd w:val="clear" w:color="auto" w:fill="auto"/>
          </w:tcPr>
          <w:p w14:paraId="34B9E901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B2C8AD4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6D6BB16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6D40D31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00ACE3F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996F845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7FBF1713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B1137" w:rsidRPr="008F2A17" w14:paraId="78781723" w14:textId="77777777" w:rsidTr="00276EF1">
        <w:tc>
          <w:tcPr>
            <w:tcW w:w="2284" w:type="pct"/>
            <w:shd w:val="clear" w:color="auto" w:fill="auto"/>
          </w:tcPr>
          <w:p w14:paraId="540701D0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2" w:type="pct"/>
            <w:shd w:val="clear" w:color="auto" w:fill="auto"/>
          </w:tcPr>
          <w:p w14:paraId="2BDD712A" w14:textId="11FCB680" w:rsidR="006B1137" w:rsidRPr="00126545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694B219C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2555736" w14:textId="14773D10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778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47" w:type="pct"/>
            <w:shd w:val="clear" w:color="auto" w:fill="auto"/>
          </w:tcPr>
          <w:p w14:paraId="1EFF578F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4CED17B" w14:textId="6228A481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14:paraId="4D4745EE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252AB08" w14:textId="517E18A6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778">
              <w:rPr>
                <w:rFonts w:ascii="Angsana New" w:hAnsi="Angsana New"/>
                <w:sz w:val="30"/>
                <w:szCs w:val="30"/>
              </w:rPr>
              <w:t>491</w:t>
            </w:r>
          </w:p>
        </w:tc>
      </w:tr>
      <w:tr w:rsidR="006B1137" w:rsidRPr="008F2A17" w14:paraId="582D1F32" w14:textId="77777777" w:rsidTr="00276EF1">
        <w:tc>
          <w:tcPr>
            <w:tcW w:w="2284" w:type="pct"/>
            <w:shd w:val="clear" w:color="auto" w:fill="auto"/>
          </w:tcPr>
          <w:p w14:paraId="321C93A0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2" w:type="pct"/>
            <w:shd w:val="clear" w:color="auto" w:fill="auto"/>
          </w:tcPr>
          <w:p w14:paraId="0D5828FC" w14:textId="42CA707D" w:rsidR="006B1137" w:rsidRPr="00126545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43,536</w:t>
            </w:r>
          </w:p>
        </w:tc>
        <w:tc>
          <w:tcPr>
            <w:tcW w:w="147" w:type="pct"/>
            <w:shd w:val="clear" w:color="auto" w:fill="auto"/>
          </w:tcPr>
          <w:p w14:paraId="0A290672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2E8EE0C" w14:textId="4AB4FDC9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40,951</w:t>
            </w:r>
          </w:p>
        </w:tc>
        <w:tc>
          <w:tcPr>
            <w:tcW w:w="147" w:type="pct"/>
            <w:shd w:val="clear" w:color="auto" w:fill="auto"/>
          </w:tcPr>
          <w:p w14:paraId="1D0129C3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ABEACA" w14:textId="4C3BDE20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545">
              <w:rPr>
                <w:rFonts w:ascii="Angsana New" w:hAnsi="Angsana New"/>
                <w:sz w:val="30"/>
                <w:szCs w:val="30"/>
              </w:rPr>
              <w:t>43,536</w:t>
            </w:r>
          </w:p>
        </w:tc>
        <w:tc>
          <w:tcPr>
            <w:tcW w:w="147" w:type="pct"/>
            <w:shd w:val="clear" w:color="auto" w:fill="auto"/>
          </w:tcPr>
          <w:p w14:paraId="6E5B3620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C38554C" w14:textId="0BFF33EC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40,951</w:t>
            </w:r>
          </w:p>
        </w:tc>
      </w:tr>
      <w:tr w:rsidR="006B1137" w:rsidRPr="008F2A17" w14:paraId="33A24EF4" w14:textId="77777777" w:rsidTr="00276EF1">
        <w:tc>
          <w:tcPr>
            <w:tcW w:w="2284" w:type="pct"/>
            <w:shd w:val="clear" w:color="auto" w:fill="auto"/>
          </w:tcPr>
          <w:p w14:paraId="5612B228" w14:textId="77777777" w:rsidR="006B1137" w:rsidRPr="008F2A17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F2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97F13" w14:textId="5743C8E9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43,896</w:t>
            </w:r>
          </w:p>
        </w:tc>
        <w:tc>
          <w:tcPr>
            <w:tcW w:w="147" w:type="pct"/>
            <w:shd w:val="clear" w:color="auto" w:fill="auto"/>
          </w:tcPr>
          <w:p w14:paraId="6C9CCDDF" w14:textId="77777777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D946" w14:textId="65C257FA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41,442</w:t>
            </w:r>
          </w:p>
        </w:tc>
        <w:tc>
          <w:tcPr>
            <w:tcW w:w="147" w:type="pct"/>
            <w:shd w:val="clear" w:color="auto" w:fill="auto"/>
          </w:tcPr>
          <w:p w14:paraId="5AA6369C" w14:textId="77777777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9D2E4" w14:textId="2FC555BB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43,896</w:t>
            </w:r>
          </w:p>
        </w:tc>
        <w:tc>
          <w:tcPr>
            <w:tcW w:w="147" w:type="pct"/>
            <w:shd w:val="clear" w:color="auto" w:fill="auto"/>
          </w:tcPr>
          <w:p w14:paraId="036C54F7" w14:textId="77777777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43CED" w14:textId="7CEF3A1E" w:rsidR="006B1137" w:rsidRPr="006B5A98" w:rsidRDefault="006B1137" w:rsidP="006B11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41,442</w:t>
            </w:r>
          </w:p>
        </w:tc>
      </w:tr>
    </w:tbl>
    <w:p w14:paraId="74BBAE0B" w14:textId="77777777" w:rsidR="00E02AC7" w:rsidRPr="00B76062" w:rsidRDefault="00E02AC7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0B692AB" w14:textId="4A74A9D7" w:rsidR="00DD2DBD" w:rsidRDefault="00DD2DBD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ณ วันที่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31 </w:t>
      </w:r>
      <w:r w:rsidRPr="00DD2DBD">
        <w:rPr>
          <w:rFonts w:ascii="Angsana New" w:eastAsia="MS Mincho" w:hAnsi="Angsana New" w:hint="cs"/>
          <w:sz w:val="30"/>
          <w:szCs w:val="30"/>
          <w:cs/>
          <w:lang w:val="en-US" w:bidi="th-TH"/>
        </w:rPr>
        <w:t>ธันวาคม</w:t>
      </w:r>
      <w:r w:rsidRPr="00DD2DBD">
        <w:rPr>
          <w:rFonts w:ascii="Angsana New" w:eastAsia="MS Mincho" w:hAnsi="Angsana New"/>
          <w:sz w:val="30"/>
          <w:szCs w:val="30"/>
          <w:cs/>
          <w:lang w:val="en-US" w:bidi="th-TH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>256</w:t>
      </w:r>
      <w:r w:rsidR="00C6652E">
        <w:rPr>
          <w:rFonts w:ascii="Angsana New" w:eastAsia="MS Mincho" w:hAnsi="Angsana New"/>
          <w:sz w:val="30"/>
          <w:szCs w:val="30"/>
          <w:lang w:val="en-US"/>
        </w:rPr>
        <w:t>5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บริษัทมีวงเงิน</w:t>
      </w:r>
      <w:r w:rsidRPr="00DD2DBD">
        <w:rPr>
          <w:rFonts w:ascii="Angsana New" w:eastAsia="MS Mincho" w:hAnsi="Angsana New" w:hint="cs"/>
          <w:sz w:val="30"/>
          <w:szCs w:val="30"/>
          <w:cs/>
          <w:lang w:val="en-US"/>
        </w:rPr>
        <w:t>สินเชื่อ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>ซึ่งยังมิได้เบิกใช้</w:t>
      </w:r>
      <w:r w:rsidRPr="00DD2DBD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นอกเหนือจากวงเงินกู้ยืม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 xml:space="preserve">เป็นจำนวนรวม </w:t>
      </w:r>
      <w:r w:rsidR="00126545">
        <w:rPr>
          <w:rFonts w:ascii="Angsana New" w:eastAsia="MS Mincho" w:hAnsi="Angsana New"/>
          <w:sz w:val="30"/>
          <w:szCs w:val="30"/>
          <w:lang w:val="en-US"/>
        </w:rPr>
        <w:t>125.46</w:t>
      </w:r>
      <w:r w:rsidRPr="00DD2DBD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sz w:val="30"/>
          <w:szCs w:val="30"/>
          <w:cs/>
          <w:lang w:val="en-US"/>
        </w:rPr>
        <w:t xml:space="preserve">ล้านบาท 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(31 </w:t>
      </w:r>
      <w:r w:rsidRPr="00DD2DBD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>256</w:t>
      </w:r>
      <w:r w:rsidR="00C6652E">
        <w:rPr>
          <w:rFonts w:ascii="Angsana New" w:eastAsia="MS Mincho" w:hAnsi="Angsana New"/>
          <w:i/>
          <w:iCs/>
          <w:sz w:val="30"/>
          <w:szCs w:val="30"/>
          <w:lang w:val="en-US"/>
        </w:rPr>
        <w:t>4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: </w:t>
      </w:r>
      <w:r w:rsidR="00C6652E">
        <w:rPr>
          <w:rFonts w:ascii="Angsana New" w:eastAsia="MS Mincho" w:hAnsi="Angsana New"/>
          <w:i/>
          <w:iCs/>
          <w:sz w:val="30"/>
          <w:szCs w:val="30"/>
          <w:lang w:val="en-US"/>
        </w:rPr>
        <w:t>128.05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 xml:space="preserve"> </w:t>
      </w:r>
      <w:r w:rsidRPr="00DD2DBD">
        <w:rPr>
          <w:rFonts w:ascii="Angsana New" w:eastAsia="MS Mincho" w:hAnsi="Angsana New"/>
          <w:i/>
          <w:iCs/>
          <w:sz w:val="30"/>
          <w:szCs w:val="30"/>
          <w:cs/>
          <w:lang w:val="en-US"/>
        </w:rPr>
        <w:t>ล้านบาท</w:t>
      </w:r>
      <w:r w:rsidRPr="00DD2DBD">
        <w:rPr>
          <w:rFonts w:ascii="Angsana New" w:eastAsia="MS Mincho" w:hAnsi="Angsana New"/>
          <w:i/>
          <w:iCs/>
          <w:sz w:val="30"/>
          <w:szCs w:val="30"/>
          <w:lang w:val="en-US"/>
        </w:rPr>
        <w:t>)</w:t>
      </w:r>
    </w:p>
    <w:p w14:paraId="21F16C52" w14:textId="77777777" w:rsidR="00DD2DBD" w:rsidRPr="00B76062" w:rsidRDefault="00DD2DBD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F10E02B" w14:textId="67256DC7" w:rsidR="00C50C0A" w:rsidRPr="008F2A17" w:rsidRDefault="00C50C0A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F2A17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2574BB59" w14:textId="77777777" w:rsidR="00C50C0A" w:rsidRPr="00B76062" w:rsidRDefault="00C50C0A" w:rsidP="00276EF1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A440420" w14:textId="265F6644" w:rsidR="00C50C0A" w:rsidRDefault="00C50C0A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F2A17">
        <w:rPr>
          <w:rFonts w:ascii="Angsana New" w:hAnsi="Angsana New"/>
          <w:sz w:val="30"/>
          <w:szCs w:val="30"/>
          <w:cs/>
          <w:lang w:bidi="th-TH"/>
        </w:rPr>
        <w:t>ณ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8F2A17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4D7A8F">
        <w:rPr>
          <w:rFonts w:ascii="Angsana New" w:hAnsi="Angsana New"/>
          <w:sz w:val="30"/>
          <w:szCs w:val="30"/>
          <w:lang w:val="en-US" w:bidi="th-TH"/>
        </w:rPr>
        <w:t>31</w:t>
      </w:r>
      <w:r w:rsidR="00723232" w:rsidRPr="008F2A1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23232" w:rsidRPr="008F2A17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8F2A17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4D7A8F" w:rsidRPr="004D7A8F">
        <w:rPr>
          <w:rFonts w:ascii="Angsana New" w:hAnsi="Angsana New"/>
          <w:sz w:val="30"/>
          <w:szCs w:val="30"/>
          <w:lang w:val="en-US"/>
        </w:rPr>
        <w:t>25</w:t>
      </w:r>
      <w:r w:rsidR="004D7A8F" w:rsidRPr="004D7A8F">
        <w:rPr>
          <w:rFonts w:ascii="Angsana New" w:hAnsi="Angsana New" w:hint="cs"/>
          <w:sz w:val="30"/>
          <w:szCs w:val="30"/>
          <w:lang w:val="en-US"/>
        </w:rPr>
        <w:t>6</w:t>
      </w:r>
      <w:r w:rsidR="00247D9F">
        <w:rPr>
          <w:rFonts w:ascii="Angsana New" w:hAnsi="Angsana New"/>
          <w:sz w:val="30"/>
          <w:szCs w:val="30"/>
          <w:lang w:val="en-US" w:bidi="th-TH"/>
        </w:rPr>
        <w:t>5</w:t>
      </w:r>
      <w:r w:rsidRPr="008F2A17">
        <w:rPr>
          <w:rFonts w:ascii="Angsana New" w:hAnsi="Angsana New"/>
          <w:sz w:val="30"/>
          <w:szCs w:val="30"/>
          <w:lang w:bidi="th-TH"/>
        </w:rPr>
        <w:t xml:space="preserve"> </w:t>
      </w:r>
      <w:r w:rsidRPr="008F2A17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มีหนังสือค้ำประกัน</w:t>
      </w:r>
      <w:r w:rsidR="00097FEF" w:rsidRPr="008F2A17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</w:t>
      </w:r>
      <w:r w:rsidR="00925964" w:rsidRPr="008F2A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F80A3C" w:rsidRPr="008F2A17">
        <w:rPr>
          <w:rFonts w:ascii="Angsana New" w:hAnsi="Angsana New"/>
          <w:sz w:val="30"/>
          <w:szCs w:val="30"/>
          <w:cs/>
          <w:lang w:bidi="th-TH"/>
        </w:rPr>
        <w:br/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การเช่าพื้นที่</w:t>
      </w:r>
      <w:r w:rsidR="00925964" w:rsidRPr="008F2A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5964" w:rsidRPr="008F2A17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097FEF" w:rsidRPr="008F2A17">
        <w:rPr>
          <w:rFonts w:ascii="Angsana New" w:hAnsi="Angsana New" w:hint="cs"/>
          <w:sz w:val="30"/>
          <w:szCs w:val="30"/>
          <w:cs/>
          <w:lang w:bidi="th-TH"/>
        </w:rPr>
        <w:t>สาธารณูปโภค</w:t>
      </w:r>
      <w:r w:rsidR="007A2317" w:rsidRPr="008F2A1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</w:p>
    <w:p w14:paraId="3BE24EFA" w14:textId="77777777" w:rsidR="0050353B" w:rsidRPr="00B76062" w:rsidRDefault="0050353B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CDD2FE4" w14:textId="3CD11368" w:rsidR="00DD1892" w:rsidRPr="008F2A17" w:rsidRDefault="00DD1892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F2A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5C831E42" w14:textId="21B1CC58" w:rsidR="00DD1892" w:rsidRPr="00B76062" w:rsidRDefault="00DD1892" w:rsidP="00276EF1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D2CC16A" w14:textId="60E992ED" w:rsidR="00DD1892" w:rsidRDefault="00DD1892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D5176B">
        <w:rPr>
          <w:rFonts w:ascii="Angsana New" w:hAnsi="Angsana New" w:hint="cs"/>
          <w:sz w:val="30"/>
          <w:szCs w:val="30"/>
          <w:cs/>
          <w:lang w:bidi="th-TH"/>
        </w:rPr>
        <w:t>บริษัทได้ทำสัญญา</w:t>
      </w:r>
      <w:r w:rsidR="001E6861" w:rsidRPr="00D5176B">
        <w:rPr>
          <w:rFonts w:ascii="Angsana New" w:hAnsi="Angsana New" w:hint="cs"/>
          <w:sz w:val="30"/>
          <w:szCs w:val="30"/>
          <w:cs/>
          <w:lang w:bidi="th-TH"/>
        </w:rPr>
        <w:t>บริการ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D5176B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 xml:space="preserve"> อายุของสัญญามีระยะเวลาตั้งแต่ </w:t>
      </w:r>
      <w:r w:rsidR="004D7A8F" w:rsidRPr="00D5176B">
        <w:rPr>
          <w:rFonts w:ascii="Angsana New" w:hAnsi="Angsana New"/>
          <w:sz w:val="30"/>
          <w:szCs w:val="30"/>
          <w:lang w:bidi="th-TH"/>
        </w:rPr>
        <w:t>1</w:t>
      </w:r>
      <w:r w:rsidRPr="00D5176B">
        <w:rPr>
          <w:rFonts w:ascii="Angsana New" w:hAnsi="Angsana New"/>
          <w:sz w:val="30"/>
          <w:szCs w:val="30"/>
          <w:lang w:bidi="th-TH"/>
        </w:rPr>
        <w:t xml:space="preserve"> 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 xml:space="preserve">ถึง </w:t>
      </w:r>
      <w:r w:rsidR="004D7A8F" w:rsidRPr="00D5176B">
        <w:rPr>
          <w:rFonts w:ascii="Angsana New" w:hAnsi="Angsana New"/>
          <w:sz w:val="30"/>
          <w:szCs w:val="30"/>
          <w:lang w:bidi="th-TH"/>
        </w:rPr>
        <w:t>30</w:t>
      </w:r>
      <w:r w:rsidRPr="00D5176B">
        <w:rPr>
          <w:rFonts w:ascii="Angsana New" w:hAnsi="Angsana New"/>
          <w:sz w:val="30"/>
          <w:szCs w:val="30"/>
          <w:lang w:bidi="th-TH"/>
        </w:rPr>
        <w:t xml:space="preserve"> </w:t>
      </w:r>
      <w:r w:rsidRPr="00D5176B">
        <w:rPr>
          <w:rFonts w:ascii="Angsana New" w:hAnsi="Angsana New" w:hint="cs"/>
          <w:sz w:val="30"/>
          <w:szCs w:val="30"/>
          <w:cs/>
          <w:lang w:bidi="th-TH"/>
        </w:rPr>
        <w:t>ปี</w:t>
      </w:r>
    </w:p>
    <w:p w14:paraId="7BB66CCE" w14:textId="1FF72908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7EDE1A2" w14:textId="2BF5F9DD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7F7059" w14:textId="3205D0BD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425A44D" w14:textId="531CD5F1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4872B1" w14:textId="3A64B89B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0AF703" w14:textId="77777777" w:rsidR="00276EF1" w:rsidRDefault="00276EF1" w:rsidP="00276EF1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00A76C7" w14:textId="78307E22" w:rsidR="00271CF5" w:rsidRPr="00D55686" w:rsidRDefault="00271CF5" w:rsidP="00C6652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44AE8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14:paraId="2C7B7215" w14:textId="77777777" w:rsidR="00B83A79" w:rsidRPr="00FB3086" w:rsidRDefault="00B83A79" w:rsidP="00C15408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6D4558B" w14:textId="06BB56D1" w:rsidR="00A1757C" w:rsidRPr="00D55686" w:rsidRDefault="00A1757C" w:rsidP="00276EF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เชื่อว่าการกำหนดอัตราค่าเช่าท่อร้อยสายเคเบิลใต้ดินในอัตราใหม่มีอัตราสูงกว่าอัตราเดิมมาก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4D7A8F"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มาแล้วไม่น้อยกว่า </w:t>
      </w:r>
      <w:r w:rsidR="004D7A8F"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="004D7A8F"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 xml:space="preserve">) และวิธีการคำนวณอัตรา  ค่าเช่าท่อร้อยสายเคเบิลใต้ดินก็อาจมิได้ใช้วิธีการคำนวณที่สะท้อนต้นทุนตามที่ กสทช.เห็นชอบ (ประกาศไอซี ข้อ </w:t>
      </w:r>
      <w:r w:rsidR="004D7A8F"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ในฐานะผู้รับใบอนุญาตที่ขอใช้โครงข่ายทราบล่วงหน้าอย่างน้อย </w:t>
      </w:r>
      <w:r w:rsidR="004D7A8F"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วันพร้อมแสดงหลักฐานหรือสาเหตุที่ทำให้ต้องเปลี่ยนแปลงอัตราค่าตอบแทนนั้นด้วย (ประกาศไอซีข้อ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พร้อมทั้งแสดงหลักฐานและวิธีการคำนวณต้นทุนในการกำหนดอัตราใหม่ดังกล่าวให้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ทราบด้วย ทั้งนี้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734C490F" w14:textId="09A99C97" w:rsidR="00055674" w:rsidRDefault="009B169F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="00A1757C"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9B0EEC" w:rsidRPr="00D55686">
        <w:rPr>
          <w:rFonts w:ascii="Angsana New" w:hAnsi="Angsana New"/>
          <w:sz w:val="30"/>
          <w:szCs w:val="30"/>
        </w:rPr>
        <w:br/>
      </w:r>
      <w:r w:rsidR="00A1757C"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9B0EEC" w:rsidRPr="00D55686">
        <w:rPr>
          <w:rFonts w:ascii="Angsana New" w:hAnsi="Angsana New" w:hint="cs"/>
          <w:sz w:val="30"/>
          <w:szCs w:val="30"/>
          <w:cs/>
        </w:rPr>
        <w:t>แ</w:t>
      </w:r>
      <w:r w:rsidR="00A1757C" w:rsidRPr="00D55686">
        <w:rPr>
          <w:rFonts w:ascii="Angsana New" w:hAnsi="Angsana New" w:hint="cs"/>
          <w:sz w:val="30"/>
          <w:szCs w:val="30"/>
          <w:cs/>
        </w:rPr>
        <w:t>จ้งให้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ยืนยันการชำระค่าเช่าท่อร้อยสายเคเบิลใต้ดินภายในวันที่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15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="00A1757C"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ต่อไป โดยมิได้มีการปรับลดอัตราค่าเช่าท่อร้อยสายเคเบิลใต้ดินตามที่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="00A1757C" w:rsidRPr="00D55686">
        <w:rPr>
          <w:rFonts w:ascii="Angsana New" w:hAnsi="Angsana New" w:hint="cs"/>
          <w:sz w:val="30"/>
          <w:szCs w:val="30"/>
          <w:cs/>
        </w:rPr>
        <w:t>ได้โต้แย้งไว้</w:t>
      </w:r>
      <w:r w:rsidR="009B0EEC" w:rsidRPr="00D55686">
        <w:rPr>
          <w:rFonts w:ascii="Angsana New" w:hAnsi="Angsana New"/>
          <w:sz w:val="30"/>
          <w:szCs w:val="30"/>
          <w:cs/>
        </w:rPr>
        <w:br/>
      </w:r>
      <w:r w:rsidR="00A1757C"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4AE90487" w14:textId="77777777" w:rsidR="00055674" w:rsidRPr="00FF5C4C" w:rsidRDefault="00055674" w:rsidP="00A460E3">
      <w:pPr>
        <w:pStyle w:val="block"/>
        <w:spacing w:after="0" w:line="120" w:lineRule="atLeast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A51CE49" w14:textId="70B85E11" w:rsidR="009B169F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6BFDA8B6" w14:textId="77777777" w:rsidR="007F6F1D" w:rsidRPr="00055674" w:rsidRDefault="007F6F1D" w:rsidP="00A460E3">
      <w:pPr>
        <w:pStyle w:val="block"/>
        <w:spacing w:after="0" w:line="120" w:lineRule="atLeast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87406B6" w14:textId="77777777" w:rsidR="007F6F1D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เห็นว่ายัง</w:t>
      </w:r>
      <w:r w:rsidR="00936D85" w:rsidRPr="00D55686">
        <w:rPr>
          <w:rFonts w:ascii="Angsana New" w:hAnsi="Angsana New" w:hint="cs"/>
          <w:sz w:val="30"/>
          <w:szCs w:val="30"/>
          <w:cs/>
        </w:rPr>
        <w:t>คง</w:t>
      </w:r>
      <w:r w:rsidRPr="00D55686">
        <w:rPr>
          <w:rFonts w:ascii="Angsana New" w:hAnsi="Angsana New" w:hint="cs"/>
          <w:sz w:val="30"/>
          <w:szCs w:val="30"/>
          <w:cs/>
        </w:rPr>
        <w:t>มีความเห็นแตกต่างกันระหว่าง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กับผู้ประกอบกิจการโทรคมนาคมรายดังกล่าว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กรณีการโต้แย้งสิทธิในข้อสัญญาใช้ท่อร้อยสายเคเบิลใต้ดิน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ยังมีสิทธิที่จะ</w:t>
      </w:r>
      <w:r w:rsidR="00936D85" w:rsidRPr="00D55686">
        <w:rPr>
          <w:rFonts w:ascii="Angsana New" w:hAnsi="Angsana New" w:hint="cs"/>
          <w:sz w:val="30"/>
          <w:szCs w:val="30"/>
          <w:cs/>
        </w:rPr>
        <w:t>ร้อง</w:t>
      </w:r>
      <w:r w:rsidRPr="00D55686">
        <w:rPr>
          <w:rFonts w:ascii="Angsana New" w:hAnsi="Angsana New" w:hint="cs"/>
          <w:sz w:val="30"/>
          <w:szCs w:val="30"/>
          <w:cs/>
        </w:rPr>
        <w:t>ขอความเป็นธรรมไปยังกสทช.</w:t>
      </w:r>
      <w:r w:rsidR="00936D85"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2B9635DE" w14:textId="77777777" w:rsidR="007F6F1D" w:rsidRDefault="007F6F1D" w:rsidP="00A460E3">
      <w:pPr>
        <w:pStyle w:val="block"/>
        <w:spacing w:after="0" w:line="12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113030C" w14:textId="66321D2D" w:rsidR="00260519" w:rsidRDefault="00260519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44AE8">
        <w:rPr>
          <w:rFonts w:ascii="Angsana New" w:hAnsi="Angsana New" w:hint="cs"/>
          <w:sz w:val="30"/>
          <w:szCs w:val="30"/>
          <w:cs/>
        </w:rPr>
        <w:t xml:space="preserve"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844AE8">
        <w:rPr>
          <w:rFonts w:ascii="Angsana New" w:hAnsi="Angsana New" w:hint="cs"/>
          <w:sz w:val="30"/>
          <w:szCs w:val="30"/>
        </w:rPr>
        <w:t xml:space="preserve">39.2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844AE8">
        <w:rPr>
          <w:rFonts w:ascii="Angsana New" w:hAnsi="Angsana New" w:hint="cs"/>
          <w:sz w:val="30"/>
          <w:szCs w:val="30"/>
        </w:rPr>
        <w:t>7.5%</w:t>
      </w:r>
      <w:r w:rsidRPr="00844AE8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Pr="00844AE8">
        <w:rPr>
          <w:rFonts w:ascii="Angsana New" w:hAnsi="Angsana New" w:hint="cs"/>
          <w:sz w:val="30"/>
          <w:szCs w:val="30"/>
        </w:rPr>
        <w:t xml:space="preserve">36.8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844AE8">
        <w:rPr>
          <w:rFonts w:ascii="Angsana New" w:hAnsi="Angsana New" w:hint="cs"/>
          <w:sz w:val="30"/>
          <w:szCs w:val="30"/>
        </w:rPr>
        <w:t>24</w:t>
      </w:r>
      <w:r w:rsidRPr="00844AE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44AE8">
        <w:rPr>
          <w:rFonts w:ascii="Angsana New" w:hAnsi="Angsana New" w:hint="cs"/>
          <w:sz w:val="30"/>
          <w:szCs w:val="30"/>
        </w:rPr>
        <w:t>2556</w:t>
      </w:r>
      <w:r w:rsidRPr="00844AE8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อีกทั้งผู้ประกอบการโทรคมนาคมไม่ปฏิบัติตามข้อกำหนดของ กสทช. (ประกาศไอซี)</w:t>
      </w:r>
    </w:p>
    <w:p w14:paraId="6A8BC910" w14:textId="77777777" w:rsidR="007F6F1D" w:rsidRPr="00055674" w:rsidRDefault="007F6F1D" w:rsidP="0005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BEF3562" w14:textId="77777777" w:rsidR="007F6F1D" w:rsidRDefault="007F6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8EF051" w14:textId="2A25A40C" w:rsidR="003438F1" w:rsidRDefault="00A1757C" w:rsidP="00276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ได้ยื่นข้อเสนอในการประนีประนอมข้อพิพาทต่อผู้ประกอบการกิจการโทรคมนาคมรายดังกล่าว ซึ่งมีสาระสำคัญคือ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ไปจนถึงวันที่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ได้รับแจ้งอัตราค่าเช่าอัตราใหม่จากผู้ประกอบการกิจการโทรคมนาคมรายดังกล่าว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อย่างไรก็ตาม ผู้ประกอบกิจการโทรคมนาคมรายดังกล่าวไม่</w:t>
      </w:r>
      <w:r w:rsidR="00D44C7A" w:rsidRPr="00D55686">
        <w:rPr>
          <w:rFonts w:ascii="Angsana New" w:hAnsi="Angsana New" w:hint="cs"/>
          <w:sz w:val="30"/>
          <w:szCs w:val="30"/>
          <w:cs/>
        </w:rPr>
        <w:t>สามารถ</w:t>
      </w:r>
      <w:r w:rsidRPr="00D55686">
        <w:rPr>
          <w:rFonts w:ascii="Angsana New" w:hAnsi="Angsana New" w:hint="cs"/>
          <w:sz w:val="30"/>
          <w:szCs w:val="30"/>
          <w:cs/>
        </w:rPr>
        <w:t>ประนีประนอมตามที่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เสนอมา</w:t>
      </w:r>
      <w:r w:rsidR="00260917" w:rsidRPr="00D55686">
        <w:rPr>
          <w:rFonts w:ascii="Angsana New" w:hAnsi="Angsana New" w:hint="cs"/>
          <w:sz w:val="30"/>
          <w:szCs w:val="30"/>
          <w:cs/>
        </w:rPr>
        <w:t>ได้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เนื่องจากมีการฟ้องร้องคดีไปแล้ว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จึงดำเนินการเป็นสองแนวทาง</w:t>
      </w:r>
    </w:p>
    <w:p w14:paraId="00A7E8BB" w14:textId="77777777" w:rsidR="007F6F1D" w:rsidRPr="00FF5C4C" w:rsidRDefault="007F6F1D" w:rsidP="00C15408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7FA6367A" w14:textId="3085FD88" w:rsidR="009B169F" w:rsidRPr="00D55686" w:rsidRDefault="00A1757C" w:rsidP="00276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แนวทางแรกคือ </w:t>
      </w:r>
      <w:r w:rsidR="00D44C7A" w:rsidRPr="00D55686">
        <w:rPr>
          <w:rFonts w:ascii="Angsana New" w:hAnsi="Angsana New" w:hint="cs"/>
          <w:sz w:val="30"/>
          <w:szCs w:val="30"/>
          <w:cs/>
        </w:rPr>
        <w:t>การ</w:t>
      </w:r>
      <w:r w:rsidRPr="00D55686">
        <w:rPr>
          <w:rFonts w:ascii="Angsana New" w:hAnsi="Angsana New" w:hint="cs"/>
          <w:sz w:val="30"/>
          <w:szCs w:val="30"/>
          <w:cs/>
        </w:rPr>
        <w:t>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ให้สามารถใช้ท่อร้อยสายเคเบิลใต้ดินได้ต่อไป หลังจากนั้น </w:t>
      </w:r>
      <w:r w:rsidR="00D44C7A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จึงได้ดำเนินการในแนวทางที่สอง คือ ยื่นคำให้การ</w:t>
      </w:r>
      <w:r w:rsidR="00D44C7A" w:rsidRPr="00D55686">
        <w:rPr>
          <w:rFonts w:ascii="Angsana New" w:hAnsi="Angsana New" w:hint="cs"/>
          <w:sz w:val="30"/>
          <w:szCs w:val="30"/>
          <w:cs/>
        </w:rPr>
        <w:t>เพื่อ</w:t>
      </w:r>
      <w:r w:rsidRPr="00D55686">
        <w:rPr>
          <w:rFonts w:ascii="Angsana New" w:hAnsi="Angsana New" w:hint="cs"/>
          <w:sz w:val="30"/>
          <w:szCs w:val="30"/>
          <w:cs/>
        </w:rPr>
        <w:t>สู้คดีต่อศาลแพ่ง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ในศาลแพ่งอีกต่อไป</w:t>
      </w:r>
    </w:p>
    <w:p w14:paraId="2684EB78" w14:textId="77777777" w:rsidR="003438F1" w:rsidRPr="00260519" w:rsidRDefault="003438F1" w:rsidP="00260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016CF5BF" w14:textId="77777777" w:rsidR="00276EF1" w:rsidRDefault="00276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82A6BD" w14:textId="7FFBFEDA" w:rsidR="00213205" w:rsidRPr="00055674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ถึง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ว่าศาลปกครองกลางได้รับโอนคดีนี้มาจากศาลแพ่งแล้ว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พิจารณาแล้วไม่เห็นพ้องด้วยกับคำสั่งของศาลปกครองกลาง ดังนั้น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จึงได้ยื่นคำร้องโต้แย้งคำสั่งศาลปกครองกลางเมื่อวันที่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แล้วมีคำสั่งเมื่อวันที่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จะต้องรอให้ศาลปกครองกลางมีคำพิพากษาตัดสินคดีนี้เสียก่อน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จึงจะสามารถใช้สิทธิอุทธรณ์ได้ ซึ่งศาลปกครองกลางได้มีคำสั่งกำหนดให้วันที่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30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B1564D" w:rsidRPr="00D55686">
        <w:rPr>
          <w:rFonts w:ascii="Angsana New" w:hAnsi="Angsana New" w:hint="cs"/>
          <w:sz w:val="30"/>
          <w:szCs w:val="30"/>
          <w:cs/>
        </w:rPr>
        <w:t>มีนาคม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18C27091" w14:textId="77777777" w:rsidR="007F6F1D" w:rsidRPr="00C15408" w:rsidRDefault="007F6F1D" w:rsidP="00A460E3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81842A7" w14:textId="76653095" w:rsidR="00213205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ชำระค่าเช่าแก่ผู้ประกอบกิจการโทรคมนาคมรายดังกล่าวตามอัตราขั้นต่ำตามที่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="004D7A8F" w:rsidRPr="004D7A8F">
        <w:rPr>
          <w:rFonts w:ascii="Angsana New" w:hAnsi="Angsana New" w:hint="cs"/>
          <w:sz w:val="30"/>
          <w:szCs w:val="30"/>
        </w:rPr>
        <w:t>16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</w:p>
    <w:p w14:paraId="2305B007" w14:textId="77777777" w:rsidR="007F6F1D" w:rsidRPr="00C15408" w:rsidRDefault="007F6F1D" w:rsidP="00A460E3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97DF82C" w14:textId="2C3EC599" w:rsidR="00213205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4D7A8F"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โดยขณะนี้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อยู่ระหว่างรอผลการตัดสินพิพากษาจากศาลปกครองสูงสุด</w:t>
      </w:r>
    </w:p>
    <w:p w14:paraId="7F2F5C3D" w14:textId="77777777" w:rsidR="007F6F1D" w:rsidRPr="00C15408" w:rsidRDefault="007F6F1D" w:rsidP="00A460E3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2525AC2" w14:textId="2D592179" w:rsidR="00213205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pacing w:val="-4"/>
          <w:sz w:val="30"/>
          <w:szCs w:val="30"/>
        </w:rPr>
      </w:pP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</w:t>
      </w:r>
      <w:r w:rsidR="00F80A3C" w:rsidRPr="00943DC1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ได้บันทึกค่าเช่าท่อสำหรับเดือนสิงหาคม </w:t>
      </w:r>
      <w:r w:rsidR="004D7A8F" w:rsidRPr="00943DC1">
        <w:rPr>
          <w:rFonts w:ascii="Angsana New" w:hAnsi="Angsana New" w:hint="cs"/>
          <w:spacing w:val="-4"/>
          <w:sz w:val="30"/>
          <w:szCs w:val="30"/>
        </w:rPr>
        <w:t>2562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4D7A8F" w:rsidRPr="00943DC1">
        <w:rPr>
          <w:rFonts w:ascii="Angsana New" w:hAnsi="Angsana New"/>
          <w:spacing w:val="-4"/>
          <w:sz w:val="30"/>
          <w:szCs w:val="30"/>
        </w:rPr>
        <w:t>31</w:t>
      </w:r>
      <w:r w:rsidR="00B53374"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="00B53374" w:rsidRPr="00943DC1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B63104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D7A8F" w:rsidRPr="00943DC1">
        <w:rPr>
          <w:rFonts w:ascii="Angsana New" w:hAnsi="Angsana New" w:hint="cs"/>
          <w:spacing w:val="-4"/>
          <w:sz w:val="30"/>
          <w:szCs w:val="30"/>
        </w:rPr>
        <w:t>256</w:t>
      </w:r>
      <w:r w:rsidR="00F6018F">
        <w:rPr>
          <w:rFonts w:ascii="Angsana New" w:hAnsi="Angsana New"/>
          <w:spacing w:val="-4"/>
          <w:sz w:val="30"/>
          <w:szCs w:val="30"/>
        </w:rPr>
        <w:t>5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943DC1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943DC1" w:rsidRPr="00943DC1">
        <w:rPr>
          <w:rFonts w:ascii="Angsana New" w:hAnsi="Angsana New"/>
          <w:spacing w:val="-4"/>
          <w:sz w:val="30"/>
          <w:szCs w:val="30"/>
        </w:rPr>
        <w:t>0.</w:t>
      </w:r>
      <w:r w:rsidR="00F6018F">
        <w:rPr>
          <w:rFonts w:ascii="Angsana New" w:hAnsi="Angsana New"/>
          <w:spacing w:val="-4"/>
          <w:sz w:val="30"/>
          <w:szCs w:val="30"/>
        </w:rPr>
        <w:t>05</w:t>
      </w:r>
      <w:r w:rsidR="00943DC1"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="00943DC1"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943DC1" w:rsidRPr="00943DC1">
        <w:rPr>
          <w:rFonts w:ascii="Angsana New" w:hAnsi="Angsana New"/>
          <w:spacing w:val="-4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2E3CE2C" w14:textId="77777777" w:rsidR="007F6F1D" w:rsidRPr="00C15408" w:rsidRDefault="007F6F1D" w:rsidP="00A460E3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C709FF6" w14:textId="706EAA0F" w:rsidR="00A1757C" w:rsidRDefault="00A1757C" w:rsidP="00A460E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D7A8F"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ได้ทำสัญญาว่าจ้างบริษัทแห่งหนึ่ง เพื่อก่อสร้างอาคารศูนย์ปฏิบัติการเครือข่ายสำรอง โดยผู้รับจ้างตกลงรับประกันความชำรุดบกพร่องหรือขัดข้องของงานเป็นระยะเวลา 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ปรากฎว่างานที่ผู้รับจ้างได้ก่อสร้างแล้วเสร็จเกิดความชำรุดบกพร่องภายในระยะรับประกัน ทำให้ระบบเครือข่ายสำรองของ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ได้รับความเสียหาย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>จึงแจ้งให้ผู้รับจ้างเข้าซ่อมแซมแก้ไขความชำรุดให้กลับคืนดี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แต่ไม่สามารถทำการแก้ไขได้สำเร็จ ต่อมาผู้รับจ้างได้เพิกเฉยไม่เข้ามาแก้ไขตามคำแจ้งของ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จึงดำเนินการฟ้องร้องกับผู้รับจ้างเมื่อวันที่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D7A8F" w:rsidRPr="004D7A8F">
        <w:rPr>
          <w:rFonts w:ascii="Angsana New" w:hAnsi="Angsana New" w:hint="cs"/>
          <w:sz w:val="30"/>
          <w:szCs w:val="30"/>
        </w:rPr>
        <w:t>2560</w:t>
      </w:r>
    </w:p>
    <w:p w14:paraId="5DC8CDE1" w14:textId="429F43A5" w:rsidR="00E919EA" w:rsidRDefault="00A1757C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4D7A8F"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</w:t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>และมีคำสั่งให้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ต้องชำระเงินพร้อมดอกเบี้ยอัตราร้อยละ </w:t>
      </w:r>
      <w:r w:rsidR="004D7A8F"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="004D7A8F"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="004D7A8F"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ล้านบาทนับแต่วันที่ </w:t>
      </w:r>
      <w:r w:rsidR="004D7A8F"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D7A8F"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เป็นต้นไปจนกว่าจะชำระแล้วเสร็จเพื่อเป็นการชำระเงินคืนตามหลักประกันที่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ได้รับจากผู้รับจ้าง อย่างไรก็ตาม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เห็นว่ายังมีข้อเท็จจริงอื่นซึ่งสามารถพิสูจน์ได้ว่าการก่อสร้างของผู้รับจ้างมีความบกพร่องจริง </w:t>
      </w:r>
      <w:r w:rsidR="00F80A3C" w:rsidRPr="00D55686">
        <w:rPr>
          <w:rFonts w:ascii="Angsana New" w:hAnsi="Angsana New" w:hint="cs"/>
          <w:sz w:val="30"/>
          <w:szCs w:val="30"/>
          <w:cs/>
        </w:rPr>
        <w:t>บริษัท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จึงยื่นอุทธรณ์ต่อศาลชั้นต้น เมื่อวันที่ </w:t>
      </w:r>
      <w:r w:rsidR="004D7A8F"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7A8F" w:rsidRPr="004D7A8F">
        <w:rPr>
          <w:rFonts w:ascii="Angsana New" w:hAnsi="Angsana New" w:hint="cs"/>
          <w:sz w:val="30"/>
          <w:szCs w:val="30"/>
        </w:rPr>
        <w:t>2563</w:t>
      </w:r>
      <w:r w:rsidR="001B6D8A">
        <w:rPr>
          <w:rFonts w:ascii="Angsana New" w:hAnsi="Angsana New"/>
          <w:sz w:val="30"/>
          <w:szCs w:val="30"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20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4D7A8F" w:rsidRPr="004D7A8F">
        <w:rPr>
          <w:rFonts w:ascii="Angsana New" w:hAnsi="Angsana New"/>
          <w:sz w:val="30"/>
          <w:szCs w:val="30"/>
        </w:rPr>
        <w:t>2564</w:t>
      </w:r>
      <w:r w:rsidR="001B6D8A" w:rsidRPr="001B6D8A">
        <w:rPr>
          <w:rFonts w:ascii="Angsana New" w:hAnsi="Angsana New"/>
          <w:sz w:val="30"/>
          <w:szCs w:val="30"/>
          <w:cs/>
        </w:rPr>
        <w:t xml:space="preserve"> </w:t>
      </w:r>
      <w:r w:rsidR="001B6D8A"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72F2DBA4" w14:textId="77777777" w:rsidR="007F6F1D" w:rsidRPr="00055674" w:rsidRDefault="007F6F1D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7E3BFE4" w14:textId="60BC3743" w:rsidR="005D1744" w:rsidRDefault="00943DC1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="005D1744"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="005D1744">
        <w:rPr>
          <w:rFonts w:ascii="Angsana New" w:hAnsi="Angsana New"/>
          <w:sz w:val="30"/>
          <w:szCs w:val="30"/>
        </w:rPr>
        <w:t xml:space="preserve"> 20 </w:t>
      </w:r>
      <w:r w:rsidR="005D1744" w:rsidRPr="005D1744">
        <w:rPr>
          <w:rFonts w:ascii="Angsana New" w:hAnsi="Angsana New" w:hint="cs"/>
          <w:sz w:val="30"/>
          <w:szCs w:val="30"/>
          <w:cs/>
        </w:rPr>
        <w:t>มกราคม</w:t>
      </w:r>
      <w:r w:rsidR="005D1744">
        <w:rPr>
          <w:rFonts w:ascii="Angsana New" w:hAnsi="Angsana New"/>
          <w:sz w:val="30"/>
          <w:szCs w:val="30"/>
        </w:rPr>
        <w:t xml:space="preserve"> 2565 </w:t>
      </w:r>
      <w:r w:rsidR="005D1744" w:rsidRPr="005D1744">
        <w:rPr>
          <w:rFonts w:ascii="Angsana New" w:hAnsi="Angsana New" w:hint="cs"/>
          <w:sz w:val="30"/>
          <w:szCs w:val="30"/>
          <w:cs/>
        </w:rPr>
        <w:t>ศาลฎีกาได้มีคำสั่งรับฎีกา</w:t>
      </w:r>
      <w:r w:rsidR="007D1433">
        <w:rPr>
          <w:rFonts w:ascii="Angsana New" w:hAnsi="Angsana New"/>
          <w:sz w:val="30"/>
          <w:szCs w:val="30"/>
        </w:rPr>
        <w:t xml:space="preserve"> </w:t>
      </w:r>
      <w:r w:rsidR="005D1744" w:rsidRPr="005D1744">
        <w:rPr>
          <w:rFonts w:ascii="Angsana New" w:hAnsi="Angsana New" w:hint="cs"/>
          <w:sz w:val="30"/>
          <w:szCs w:val="30"/>
          <w:cs/>
        </w:rPr>
        <w:t>โดยศาลฎีกาให้เหตุผลว่าฎีกาของบริษัทเป็นฎีกาในปัญหาสำคัญที่ศาลฎีกาควรวินิจฉัยคดีคุ้มครองผู้บริโภค</w:t>
      </w:r>
    </w:p>
    <w:p w14:paraId="2FA0DEBB" w14:textId="14E25B6B" w:rsidR="002E2E41" w:rsidRDefault="002E2E41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D8CFDFD" w14:textId="67EF9F59" w:rsidR="007F6F1D" w:rsidRDefault="002E2E41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E2E4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42E6B">
        <w:rPr>
          <w:rFonts w:ascii="Angsana New" w:hAnsi="Angsana New"/>
          <w:sz w:val="30"/>
          <w:szCs w:val="30"/>
        </w:rPr>
        <w:t xml:space="preserve">2 </w:t>
      </w:r>
      <w:r w:rsidR="00242E6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42E6B">
        <w:rPr>
          <w:rFonts w:ascii="Angsana New" w:hAnsi="Angsana New"/>
          <w:sz w:val="30"/>
          <w:szCs w:val="30"/>
        </w:rPr>
        <w:t>2565</w:t>
      </w:r>
      <w:r w:rsidRPr="002E2E41">
        <w:rPr>
          <w:rFonts w:ascii="Angsana New" w:hAnsi="Angsana New"/>
          <w:sz w:val="30"/>
          <w:szCs w:val="30"/>
        </w:rPr>
        <w:t xml:space="preserve"> </w:t>
      </w:r>
      <w:r w:rsidRPr="002E2E41">
        <w:rPr>
          <w:rFonts w:ascii="Angsana New" w:hAnsi="Angsana New" w:hint="cs"/>
          <w:sz w:val="30"/>
          <w:szCs w:val="30"/>
          <w:cs/>
        </w:rPr>
        <w:t>ศาลฎีกามีคำพิพากษาให้</w:t>
      </w:r>
      <w:r>
        <w:rPr>
          <w:rFonts w:ascii="Angsana New" w:hAnsi="Angsana New" w:hint="cs"/>
          <w:sz w:val="30"/>
          <w:szCs w:val="30"/>
          <w:cs/>
        </w:rPr>
        <w:t>บริษัทได้รับ</w:t>
      </w:r>
      <w:r w:rsidRPr="002E2E41">
        <w:rPr>
          <w:rFonts w:ascii="Angsana New" w:hAnsi="Angsana New" w:hint="cs"/>
          <w:sz w:val="30"/>
          <w:szCs w:val="30"/>
          <w:cs/>
        </w:rPr>
        <w:t>ชำระเงิน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.50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E2E41">
        <w:rPr>
          <w:rFonts w:ascii="Angsana New" w:hAnsi="Angsana New" w:hint="cs"/>
          <w:sz w:val="30"/>
          <w:szCs w:val="30"/>
          <w:cs/>
        </w:rPr>
        <w:t xml:space="preserve"> พร้อ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2E2E4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E2E41">
        <w:rPr>
          <w:rFonts w:ascii="Angsana New" w:hAnsi="Angsana New" w:hint="cs"/>
          <w:sz w:val="30"/>
          <w:szCs w:val="30"/>
          <w:cs/>
        </w:rPr>
        <w:t>อัตร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2E2E41">
        <w:rPr>
          <w:rFonts w:ascii="Angsana New" w:hAnsi="Angsana New" w:hint="cs"/>
          <w:sz w:val="30"/>
          <w:szCs w:val="30"/>
          <w:cs/>
        </w:rPr>
        <w:t>ร้อยละ</w:t>
      </w:r>
      <w:r w:rsidRPr="002E2E41">
        <w:rPr>
          <w:rFonts w:ascii="Angsana New" w:hAnsi="Angsana New"/>
          <w:sz w:val="30"/>
          <w:szCs w:val="30"/>
        </w:rPr>
        <w:t xml:space="preserve"> 7.5 </w:t>
      </w:r>
      <w:r w:rsidRPr="002E2E41">
        <w:rPr>
          <w:rFonts w:ascii="Angsana New" w:hAnsi="Angsana New" w:hint="cs"/>
          <w:sz w:val="30"/>
          <w:szCs w:val="30"/>
          <w:cs/>
        </w:rPr>
        <w:t>ต่อปี ของ</w:t>
      </w:r>
      <w:r>
        <w:rPr>
          <w:rFonts w:ascii="Angsana New" w:hAnsi="Angsana New" w:hint="cs"/>
          <w:sz w:val="30"/>
          <w:szCs w:val="30"/>
          <w:cs/>
        </w:rPr>
        <w:t>เงินต้นคงค้าง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0.18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2E2E41">
        <w:rPr>
          <w:rFonts w:ascii="Angsana New" w:hAnsi="Angsana New" w:hint="cs"/>
          <w:sz w:val="30"/>
          <w:szCs w:val="30"/>
          <w:cs/>
        </w:rPr>
        <w:t>นับแต่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13 </w:t>
      </w:r>
      <w:r w:rsidRPr="002E2E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E2E41">
        <w:rPr>
          <w:rFonts w:ascii="Angsana New" w:hAnsi="Angsana New"/>
          <w:sz w:val="30"/>
          <w:szCs w:val="30"/>
        </w:rPr>
        <w:t xml:space="preserve">2560 </w:t>
      </w:r>
      <w:r w:rsidRPr="002E2E41">
        <w:rPr>
          <w:rFonts w:ascii="Angsana New" w:hAnsi="Angsana New" w:hint="cs"/>
          <w:sz w:val="30"/>
          <w:szCs w:val="30"/>
          <w:cs/>
        </w:rPr>
        <w:t>ถึง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10 </w:t>
      </w:r>
      <w:r w:rsidRPr="002E2E4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E2E41">
        <w:rPr>
          <w:rFonts w:ascii="Angsana New" w:hAnsi="Angsana New"/>
          <w:sz w:val="30"/>
          <w:szCs w:val="30"/>
        </w:rPr>
        <w:t xml:space="preserve">2564  </w:t>
      </w:r>
      <w:r w:rsidRPr="002E2E41">
        <w:rPr>
          <w:rFonts w:ascii="Angsana New" w:hAnsi="Angsana New" w:hint="cs"/>
          <w:sz w:val="30"/>
          <w:szCs w:val="30"/>
          <w:cs/>
        </w:rPr>
        <w:t xml:space="preserve">และอัตราร้อยละ </w:t>
      </w:r>
      <w:r w:rsidRPr="002E2E41">
        <w:rPr>
          <w:rFonts w:ascii="Angsana New" w:hAnsi="Angsana New"/>
          <w:sz w:val="30"/>
          <w:szCs w:val="30"/>
        </w:rPr>
        <w:t xml:space="preserve">5 </w:t>
      </w:r>
      <w:r w:rsidRPr="002E2E41">
        <w:rPr>
          <w:rFonts w:ascii="Angsana New" w:hAnsi="Angsana New" w:hint="cs"/>
          <w:sz w:val="30"/>
          <w:szCs w:val="30"/>
          <w:cs/>
        </w:rPr>
        <w:t>ต่อปี นับแต่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11 </w:t>
      </w:r>
      <w:r w:rsidRPr="002E2E4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E2E41">
        <w:rPr>
          <w:rFonts w:ascii="Angsana New" w:hAnsi="Angsana New"/>
          <w:sz w:val="30"/>
          <w:szCs w:val="30"/>
        </w:rPr>
        <w:t xml:space="preserve">2564 </w:t>
      </w:r>
      <w:r w:rsidRPr="002E2E41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bookmarkStart w:id="10" w:name="_Hlk127196263"/>
      <w:r>
        <w:rPr>
          <w:rFonts w:ascii="Angsana New" w:hAnsi="Angsana New" w:hint="cs"/>
          <w:sz w:val="30"/>
          <w:szCs w:val="30"/>
          <w:cs/>
        </w:rPr>
        <w:t xml:space="preserve">ทั้งนี้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bookmarkEnd w:id="10"/>
      <w:r>
        <w:rPr>
          <w:rFonts w:ascii="Angsana New" w:hAnsi="Angsana New" w:hint="cs"/>
          <w:sz w:val="30"/>
          <w:szCs w:val="30"/>
          <w:cs/>
        </w:rPr>
        <w:t>ได้บันทึก</w:t>
      </w:r>
      <w:r w:rsidR="00242E6B">
        <w:rPr>
          <w:rFonts w:ascii="Angsana New" w:hAnsi="Angsana New" w:hint="cs"/>
          <w:sz w:val="30"/>
          <w:szCs w:val="30"/>
          <w:cs/>
        </w:rPr>
        <w:t>รายการดังกล่าวเป็น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 w:rsidR="00242E6B">
        <w:rPr>
          <w:rFonts w:ascii="Angsana New" w:hAnsi="Angsana New" w:hint="cs"/>
          <w:sz w:val="30"/>
          <w:szCs w:val="30"/>
          <w:cs/>
        </w:rPr>
        <w:t>อื่น</w:t>
      </w:r>
      <w:r>
        <w:rPr>
          <w:rFonts w:ascii="Angsana New" w:hAnsi="Angsana New" w:hint="cs"/>
          <w:sz w:val="30"/>
          <w:szCs w:val="30"/>
          <w:cs/>
        </w:rPr>
        <w:t>แล้วในงบการเงิน</w:t>
      </w:r>
    </w:p>
    <w:p w14:paraId="7BAE24E3" w14:textId="62CA1106" w:rsidR="00C94583" w:rsidRDefault="00C94583" w:rsidP="00A46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141B890" w14:textId="6FC87463" w:rsidR="00B53374" w:rsidRDefault="00B53374" w:rsidP="00D6121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  <w:r w:rsidRPr="00D5568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21522975" w14:textId="77777777" w:rsidR="00B53374" w:rsidRPr="00E919EA" w:rsidRDefault="00B53374" w:rsidP="00FB3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0D295F" w14:textId="7452301E" w:rsidR="00270591" w:rsidRPr="00242E6B" w:rsidRDefault="00270591" w:rsidP="00276EF1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242E6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8F" w:rsidRPr="00242E6B">
        <w:rPr>
          <w:rFonts w:ascii="Angsana New" w:hAnsi="Angsana New" w:cs="Angsana New"/>
          <w:sz w:val="30"/>
          <w:szCs w:val="30"/>
        </w:rPr>
        <w:t>2</w:t>
      </w:r>
      <w:r w:rsidR="00154908" w:rsidRPr="00242E6B">
        <w:rPr>
          <w:rFonts w:ascii="Angsana New" w:hAnsi="Angsana New" w:cs="Angsana New"/>
          <w:sz w:val="30"/>
          <w:szCs w:val="30"/>
          <w:lang w:val="en-US"/>
        </w:rPr>
        <w:t>7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8F" w:rsidRPr="00242E6B">
        <w:rPr>
          <w:rFonts w:ascii="Angsana New" w:hAnsi="Angsana New" w:cs="Angsana New"/>
          <w:sz w:val="30"/>
          <w:szCs w:val="30"/>
        </w:rPr>
        <w:t>256</w:t>
      </w:r>
      <w:r w:rsidR="00154908" w:rsidRPr="00242E6B">
        <w:rPr>
          <w:rFonts w:ascii="Angsana New" w:hAnsi="Angsana New" w:cs="Angsana New"/>
          <w:sz w:val="30"/>
          <w:szCs w:val="30"/>
          <w:lang w:val="en-US"/>
        </w:rPr>
        <w:t>6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ที่ประชุมคณะกรรมการบริษัทได้มีมติเห็นชอบให้เสนอต่อที่ประชุมสามัญประจำปี</w:t>
      </w:r>
      <w:r w:rsidR="00260519" w:rsidRPr="00242E6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154908" w:rsidRPr="00242E6B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242E6B">
        <w:rPr>
          <w:rFonts w:ascii="Angsana New" w:hAnsi="Angsana New" w:cs="Angsana New" w:hint="cs"/>
          <w:sz w:val="30"/>
          <w:szCs w:val="30"/>
          <w:cs/>
        </w:rPr>
        <w:t>ผู้ถือหุ้นซึ่งจะจัดขึ้นในเดือนเมษายน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="004D7A8F" w:rsidRPr="00242E6B">
        <w:rPr>
          <w:rFonts w:ascii="Angsana New" w:hAnsi="Angsana New" w:cs="Angsana New"/>
          <w:sz w:val="30"/>
          <w:szCs w:val="30"/>
        </w:rPr>
        <w:t>256</w:t>
      </w:r>
      <w:r w:rsidR="00154908" w:rsidRPr="00242E6B">
        <w:rPr>
          <w:rFonts w:ascii="Angsana New" w:hAnsi="Angsana New" w:cs="Angsana New"/>
          <w:sz w:val="30"/>
          <w:szCs w:val="30"/>
          <w:lang w:val="en-US"/>
        </w:rPr>
        <w:t>6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เพื่อขออนุมัติการจ่ายเงินปันผลจากผลการดำเนินงานของปี</w:t>
      </w:r>
      <w:r w:rsidRPr="00242E6B">
        <w:rPr>
          <w:rFonts w:ascii="Angsana New" w:hAnsi="Angsana New" w:cs="Angsana New"/>
          <w:sz w:val="30"/>
          <w:szCs w:val="30"/>
        </w:rPr>
        <w:t xml:space="preserve"> </w:t>
      </w:r>
      <w:r w:rsidR="004D7A8F" w:rsidRPr="00242E6B">
        <w:rPr>
          <w:rFonts w:ascii="Angsana New" w:hAnsi="Angsana New" w:cs="Angsana New"/>
          <w:sz w:val="30"/>
          <w:szCs w:val="30"/>
        </w:rPr>
        <w:t>256</w:t>
      </w:r>
      <w:r w:rsidR="00154908" w:rsidRPr="00242E6B">
        <w:rPr>
          <w:rFonts w:ascii="Angsana New" w:hAnsi="Angsana New" w:cs="Angsana New"/>
          <w:sz w:val="30"/>
          <w:szCs w:val="30"/>
          <w:lang w:val="en-US"/>
        </w:rPr>
        <w:t>5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3D3F25" w:rsidRPr="00242E6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242E6B">
        <w:rPr>
          <w:rFonts w:ascii="Angsana New" w:hAnsi="Angsana New" w:cs="Angsana New" w:hint="cs"/>
          <w:sz w:val="30"/>
          <w:szCs w:val="30"/>
          <w:cs/>
        </w:rPr>
        <w:t>ผู้ถือหุ้นสามัญในอัตราหุ้นล</w:t>
      </w:r>
      <w:r w:rsidR="007F6F1D" w:rsidRPr="00242E6B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A460E3">
        <w:rPr>
          <w:rFonts w:ascii="Angsana New" w:hAnsi="Angsana New" w:hint="cs"/>
          <w:sz w:val="30"/>
          <w:szCs w:val="30"/>
        </w:rPr>
        <w:t>0.0935</w:t>
      </w:r>
      <w:r w:rsidR="007D1433" w:rsidRPr="00242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บาท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="00E919EA" w:rsidRPr="00242E6B">
        <w:rPr>
          <w:rFonts w:ascii="Angsana New" w:hAnsi="Angsana New" w:cs="Angsana New"/>
          <w:sz w:val="30"/>
          <w:szCs w:val="30"/>
        </w:rPr>
        <w:t>433,654,887</w:t>
      </w:r>
      <w:r w:rsidR="0066626B" w:rsidRPr="00242E6B">
        <w:rPr>
          <w:rFonts w:ascii="Angsana New" w:hAnsi="Angsana New" w:cs="Angsana New"/>
          <w:sz w:val="30"/>
          <w:szCs w:val="30"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รวมเป็นเงิ</w:t>
      </w:r>
      <w:r w:rsidR="004D4943" w:rsidRPr="00242E6B">
        <w:rPr>
          <w:rFonts w:ascii="Angsana New" w:hAnsi="Angsana New" w:cs="Angsana New" w:hint="cs"/>
          <w:sz w:val="30"/>
          <w:szCs w:val="30"/>
          <w:cs/>
        </w:rPr>
        <w:t>น</w:t>
      </w:r>
      <w:r w:rsidR="00154908" w:rsidRPr="00242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60E3">
        <w:rPr>
          <w:rFonts w:ascii="Angsana New" w:hAnsi="Angsana New" w:hint="cs"/>
          <w:sz w:val="30"/>
          <w:szCs w:val="30"/>
        </w:rPr>
        <w:t xml:space="preserve">40.55 </w:t>
      </w:r>
      <w:r w:rsidRPr="00242E6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F9005F" w14:textId="77777777" w:rsidR="00270591" w:rsidRPr="00242E6B" w:rsidRDefault="00270591" w:rsidP="00276EF1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A9014B3" w14:textId="28316247" w:rsidR="00270591" w:rsidRPr="00260519" w:rsidRDefault="00270591" w:rsidP="00276EF1">
      <w:pPr>
        <w:pStyle w:val="a0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2E6B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การจ่ายเงินปันผลดังกล่าวอาจเปลี่ยนแปลงได้ขึ้นอยู่กับการอนุมัติจากที่ประชุมสามัญประจำปีผู้ถื</w:t>
      </w:r>
      <w:r w:rsidR="00260519" w:rsidRPr="00242E6B">
        <w:rPr>
          <w:rFonts w:ascii="Angsana New" w:hAnsi="Angsana New" w:cs="Angsana New" w:hint="cs"/>
          <w:sz w:val="30"/>
          <w:szCs w:val="30"/>
          <w:cs/>
        </w:rPr>
        <w:t>อ</w:t>
      </w:r>
      <w:r w:rsidRPr="00242E6B">
        <w:rPr>
          <w:rFonts w:ascii="Angsana New" w:hAnsi="Angsana New" w:cs="Angsana New" w:hint="cs"/>
          <w:sz w:val="30"/>
          <w:szCs w:val="30"/>
          <w:cs/>
        </w:rPr>
        <w:t>หุ้นซึ่งจะจัดขึ้นในเดือนเมษายน</w:t>
      </w:r>
      <w:r w:rsidRPr="00242E6B">
        <w:rPr>
          <w:rFonts w:ascii="Angsana New" w:hAnsi="Angsana New" w:cs="Angsana New"/>
          <w:sz w:val="30"/>
          <w:szCs w:val="30"/>
        </w:rPr>
        <w:t xml:space="preserve"> </w:t>
      </w:r>
      <w:r w:rsidR="004D7A8F" w:rsidRPr="00242E6B">
        <w:rPr>
          <w:rFonts w:ascii="Angsana New" w:hAnsi="Angsana New" w:cs="Angsana New"/>
          <w:sz w:val="30"/>
          <w:szCs w:val="30"/>
        </w:rPr>
        <w:t>25</w:t>
      </w:r>
      <w:r w:rsidR="0066626B" w:rsidRPr="00242E6B">
        <w:rPr>
          <w:rFonts w:ascii="Angsana New" w:hAnsi="Angsana New" w:cs="Angsana New"/>
          <w:sz w:val="30"/>
          <w:szCs w:val="30"/>
        </w:rPr>
        <w:t>6</w:t>
      </w:r>
      <w:r w:rsidR="00154908" w:rsidRPr="00242E6B">
        <w:rPr>
          <w:rFonts w:ascii="Angsana New" w:hAnsi="Angsana New" w:cs="Angsana New"/>
          <w:sz w:val="30"/>
          <w:szCs w:val="30"/>
          <w:lang w:val="en-US"/>
        </w:rPr>
        <w:t>6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242E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42E6B">
        <w:rPr>
          <w:rFonts w:ascii="Angsana New" w:hAnsi="Angsana New" w:cs="Angsana New" w:hint="cs"/>
          <w:sz w:val="30"/>
          <w:szCs w:val="30"/>
          <w:cs/>
        </w:rPr>
        <w:t>การจ่ายเงินปันผลนี้จะจ่ายและบันทึกบัญชีภายหลังจากได้รับ</w:t>
      </w:r>
      <w:r w:rsidR="00E919EA" w:rsidRPr="00242E6B">
        <w:rPr>
          <w:rFonts w:ascii="Angsana New" w:hAnsi="Angsana New" w:cs="Angsana New" w:hint="cs"/>
          <w:sz w:val="30"/>
          <w:szCs w:val="30"/>
          <w:cs/>
        </w:rPr>
        <w:t>ก</w:t>
      </w:r>
      <w:r w:rsidRPr="00242E6B">
        <w:rPr>
          <w:rFonts w:ascii="Angsana New" w:hAnsi="Angsana New" w:cs="Angsana New" w:hint="cs"/>
          <w:sz w:val="30"/>
          <w:szCs w:val="30"/>
          <w:cs/>
        </w:rPr>
        <w:t>ารอนุมัติจากที่ประชุมสามัญประจำปีผู้ถือหุ้นของบริษัท</w:t>
      </w:r>
    </w:p>
    <w:sectPr w:rsidR="00270591" w:rsidRPr="00260519" w:rsidSect="00C6652E">
      <w:headerReference w:type="default" r:id="rId24"/>
      <w:pgSz w:w="11909" w:h="16834" w:code="9"/>
      <w:pgMar w:top="691" w:right="1152" w:bottom="720" w:left="1152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2C4FA" w14:textId="77777777" w:rsidR="008E3E5F" w:rsidRDefault="008E3E5F" w:rsidP="00900EE2">
      <w:r>
        <w:separator/>
      </w:r>
    </w:p>
  </w:endnote>
  <w:endnote w:type="continuationSeparator" w:id="0">
    <w:p w14:paraId="56E4CA52" w14:textId="77777777" w:rsidR="008E3E5F" w:rsidRDefault="008E3E5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B2C59" w14:textId="77777777" w:rsidR="008F21AD" w:rsidRPr="001C120C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F50B" w14:textId="3BC593EB" w:rsidR="008F21AD" w:rsidRPr="00BF0F91" w:rsidRDefault="008F21A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4</w:t>
    </w:r>
    <w:r w:rsidR="00C6763D">
      <w:rPr>
        <w:rFonts w:ascii="Angsana New" w:hAnsi="Angsana New"/>
        <w:sz w:val="30"/>
        <w:szCs w:val="30"/>
        <w:lang w:val="en-U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2F4B" w14:textId="77777777" w:rsidR="008F21AD" w:rsidRPr="00BF0F91" w:rsidRDefault="008F21AD">
    <w:pPr>
      <w:pStyle w:val="Footer"/>
      <w:jc w:val="center"/>
      <w:rPr>
        <w:rFonts w:ascii="Angsana New" w:hAnsi="Angsana New"/>
        <w:sz w:val="30"/>
        <w:szCs w:val="30"/>
      </w:rPr>
    </w:pPr>
    <w:r w:rsidRPr="00BF0F91">
      <w:rPr>
        <w:rFonts w:ascii="Angsana New" w:hAnsi="Angsana New"/>
        <w:sz w:val="30"/>
        <w:szCs w:val="30"/>
      </w:rPr>
      <w:fldChar w:fldCharType="begin"/>
    </w:r>
    <w:r w:rsidRPr="00BF0F91">
      <w:rPr>
        <w:rFonts w:ascii="Angsana New" w:hAnsi="Angsana New"/>
        <w:sz w:val="30"/>
        <w:szCs w:val="30"/>
      </w:rPr>
      <w:instrText xml:space="preserve"> PAGE   \* MERGEFORMAT </w:instrText>
    </w:r>
    <w:r w:rsidRPr="00BF0F91">
      <w:rPr>
        <w:rFonts w:ascii="Angsana New" w:hAnsi="Angsana New"/>
        <w:sz w:val="30"/>
        <w:szCs w:val="30"/>
      </w:rPr>
      <w:fldChar w:fldCharType="separate"/>
    </w:r>
    <w:r w:rsidRPr="00BF0F91">
      <w:rPr>
        <w:rFonts w:ascii="Angsana New" w:hAnsi="Angsana New"/>
        <w:noProof/>
        <w:sz w:val="30"/>
        <w:szCs w:val="30"/>
      </w:rPr>
      <w:t>2</w:t>
    </w:r>
    <w:r w:rsidRPr="00BF0F91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D8A82" w14:textId="77777777" w:rsidR="008E3E5F" w:rsidRDefault="008E3E5F" w:rsidP="00900EE2">
      <w:r>
        <w:separator/>
      </w:r>
    </w:p>
  </w:footnote>
  <w:footnote w:type="continuationSeparator" w:id="0">
    <w:p w14:paraId="32402188" w14:textId="77777777" w:rsidR="008E3E5F" w:rsidRDefault="008E3E5F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6ED0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7280750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AD7B87" w14:textId="50D2D871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B362D3">
      <w:rPr>
        <w:rFonts w:ascii="Angsana New" w:hAnsi="Angsana New"/>
        <w:sz w:val="32"/>
        <w:szCs w:val="32"/>
        <w:lang w:val="en-US" w:bidi="th-TH"/>
      </w:rPr>
      <w:t>5</w:t>
    </w:r>
  </w:p>
  <w:p w14:paraId="7B68C06F" w14:textId="77777777" w:rsidR="008F21AD" w:rsidRPr="00B57193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2F59" w14:textId="77777777" w:rsidR="008F21AD" w:rsidRDefault="008F21AD" w:rsidP="0061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6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9D6617" w14:textId="77777777" w:rsidR="008F21AD" w:rsidRPr="00A73B2E" w:rsidRDefault="008F21AD" w:rsidP="0061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6"/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D624476" w14:textId="38424B46" w:rsidR="008F21AD" w:rsidRPr="0002526B" w:rsidRDefault="008F21AD" w:rsidP="0061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6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Pr="00B15652">
      <w:rPr>
        <w:rFonts w:ascii="Angsana New" w:hAnsi="Angsana New" w:hint="cs"/>
        <w:b/>
        <w:bCs/>
        <w:sz w:val="32"/>
        <w:szCs w:val="32"/>
        <w:lang w:val="en-US"/>
      </w:rPr>
      <w:t>256</w:t>
    </w:r>
    <w:r w:rsidR="00A50B10">
      <w:rPr>
        <w:rFonts w:ascii="Angsana New" w:hAnsi="Angsana New"/>
        <w:b/>
        <w:bCs/>
        <w:sz w:val="32"/>
        <w:szCs w:val="32"/>
        <w:lang w:val="en-US"/>
      </w:rPr>
      <w:t>5</w:t>
    </w:r>
  </w:p>
  <w:p w14:paraId="3DE96757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5C81" w14:textId="77777777" w:rsidR="008F21AD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5A6D38" w14:textId="77777777" w:rsidR="008F21AD" w:rsidRPr="000F064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cs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1CEB91" w14:textId="285CA543" w:rsidR="008F21AD" w:rsidRPr="00C6652E" w:rsidRDefault="008F21AD" w:rsidP="000F064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0F064E">
      <w:rPr>
        <w:rFonts w:ascii="Angsana New" w:hAnsi="Angsana New" w:hint="cs"/>
        <w:b/>
        <w:bCs/>
        <w:sz w:val="32"/>
        <w:szCs w:val="32"/>
        <w:cs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0F064E">
      <w:rPr>
        <w:rFonts w:ascii="Angsana New" w:hAnsi="Angsana New"/>
        <w:b/>
        <w:bCs/>
        <w:sz w:val="32"/>
        <w:szCs w:val="32"/>
      </w:rPr>
      <w:t xml:space="preserve">31 </w:t>
    </w:r>
    <w:r w:rsidRPr="000F064E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F064E">
      <w:rPr>
        <w:rFonts w:ascii="Angsana New" w:hAnsi="Angsana New" w:hint="cs"/>
        <w:b/>
        <w:bCs/>
        <w:sz w:val="32"/>
        <w:szCs w:val="32"/>
      </w:rPr>
      <w:t>256</w:t>
    </w:r>
    <w:r w:rsidR="00C6652E">
      <w:rPr>
        <w:rFonts w:ascii="Angsana New" w:hAnsi="Angsana New"/>
        <w:b/>
        <w:bCs/>
        <w:sz w:val="32"/>
        <w:szCs w:val="32"/>
        <w:lang w:val="en-US"/>
      </w:rPr>
      <w:t>5</w:t>
    </w:r>
  </w:p>
  <w:p w14:paraId="3585D492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8551A" w14:textId="77777777" w:rsidR="008F21AD" w:rsidRDefault="008F2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927E" w14:textId="77777777" w:rsidR="008F21AD" w:rsidRPr="004253C9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7ACDA1CB" w14:textId="77777777" w:rsidR="008F21AD" w:rsidRPr="00A73B2E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3DC4E786" w14:textId="1F83875F" w:rsidR="008F21AD" w:rsidRPr="00B15652" w:rsidRDefault="008F21AD" w:rsidP="006722D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EC429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สำหรับปีสิ้นสุด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วันที่ </w:t>
    </w:r>
    <w:r w:rsidRPr="004458AC">
      <w:rPr>
        <w:rFonts w:ascii="Angsana New" w:hAnsi="Angsana New"/>
        <w:sz w:val="32"/>
        <w:szCs w:val="32"/>
        <w:lang w:val="en-US"/>
      </w:rPr>
      <w:t xml:space="preserve">31 </w:t>
    </w:r>
    <w:r w:rsidRPr="004458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4458AC">
      <w:rPr>
        <w:rFonts w:ascii="Angsana New" w:hAnsi="Angsana New" w:hint="cs"/>
        <w:sz w:val="32"/>
        <w:szCs w:val="32"/>
        <w:lang w:val="en-US"/>
      </w:rPr>
      <w:t>256</w:t>
    </w:r>
    <w:r w:rsidR="00677CA1">
      <w:rPr>
        <w:rFonts w:ascii="Angsana New" w:hAnsi="Angsana New"/>
        <w:sz w:val="32"/>
        <w:szCs w:val="32"/>
        <w:lang w:val="en-US"/>
      </w:rPr>
      <w:t>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FEBF" w14:textId="77777777" w:rsidR="008F21AD" w:rsidRDefault="008F21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3F18" w14:textId="77777777" w:rsidR="008F21AD" w:rsidRPr="0002526B" w:rsidRDefault="008F21AD" w:rsidP="00B571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6BF52E4B" w14:textId="77777777" w:rsidR="008F21AD" w:rsidRPr="0002526B" w:rsidRDefault="008F21AD" w:rsidP="00B571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FDEFE3" w14:textId="06348446" w:rsidR="008F21AD" w:rsidRPr="0002526B" w:rsidRDefault="008F21AD" w:rsidP="00B5719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677CA1">
      <w:rPr>
        <w:rFonts w:ascii="Angsana New" w:hAnsi="Angsana New"/>
        <w:sz w:val="32"/>
        <w:szCs w:val="32"/>
        <w:lang w:val="en-US" w:bidi="th-TH"/>
      </w:rPr>
      <w:t>5</w:t>
    </w:r>
  </w:p>
  <w:p w14:paraId="23E89CA0" w14:textId="77777777" w:rsidR="008F21AD" w:rsidRPr="00B15652" w:rsidRDefault="008F21A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B3F8A" w14:textId="77777777" w:rsidR="008F21AD" w:rsidRDefault="008F21A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28E3B" w14:textId="77777777" w:rsidR="008F21AD" w:rsidRPr="004253C9" w:rsidRDefault="008F21AD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บริษัท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ซิมโฟนี่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คอมมูนิเคชั่น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จำกัด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 (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มหาชน</w:t>
    </w:r>
    <w:r w:rsidRPr="004253C9">
      <w:rPr>
        <w:rFonts w:ascii="Angsana New" w:hAnsi="Angsana New"/>
        <w:b w:val="0"/>
        <w:bCs/>
        <w:sz w:val="32"/>
        <w:szCs w:val="32"/>
        <w:cs/>
        <w:lang w:val="en-US"/>
      </w:rPr>
      <w:t xml:space="preserve">) </w:t>
    </w:r>
    <w:r w:rsidRPr="004253C9">
      <w:rPr>
        <w:rFonts w:ascii="Angsana New" w:hAnsi="Angsana New" w:hint="cs"/>
        <w:b w:val="0"/>
        <w:bCs/>
        <w:sz w:val="32"/>
        <w:szCs w:val="32"/>
        <w:cs/>
        <w:lang w:val="en-US"/>
      </w:rPr>
      <w:t>และบริษัทย่อย</w:t>
    </w:r>
  </w:p>
  <w:p w14:paraId="52D75C07" w14:textId="77777777" w:rsidR="008F21AD" w:rsidRPr="002B5C74" w:rsidRDefault="008F21AD" w:rsidP="00945E30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2B5C74">
      <w:rPr>
        <w:rFonts w:ascii="Angsana New" w:hAnsi="Angsana New" w:hint="cs"/>
        <w:b w:val="0"/>
        <w:bCs/>
        <w:sz w:val="32"/>
        <w:szCs w:val="32"/>
        <w:cs/>
        <w:lang w:val="en-US"/>
      </w:rPr>
      <w:t>หมายเหตุประกอบงบการเงิน</w:t>
    </w:r>
  </w:p>
  <w:p w14:paraId="2AF25648" w14:textId="7E28FF6E" w:rsidR="008F21AD" w:rsidRPr="002B5C74" w:rsidRDefault="008F21AD" w:rsidP="00B15652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2B5C7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ปี</w:t>
    </w:r>
    <w:r w:rsidRPr="002B5C7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สิ้นสุดวันที่ </w:t>
    </w:r>
    <w:r w:rsidRPr="002B5C74">
      <w:rPr>
        <w:rFonts w:ascii="Angsana New" w:hAnsi="Angsana New"/>
        <w:sz w:val="32"/>
        <w:szCs w:val="32"/>
        <w:lang w:val="en-US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2B5C74">
      <w:rPr>
        <w:rFonts w:ascii="Angsana New" w:hAnsi="Angsana New"/>
        <w:sz w:val="32"/>
        <w:szCs w:val="32"/>
        <w:lang w:val="en-US"/>
      </w:rPr>
      <w:t xml:space="preserve"> </w:t>
    </w:r>
    <w:r w:rsidRPr="00B5719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Pr="002B5C74">
      <w:rPr>
        <w:rFonts w:ascii="Angsana New" w:hAnsi="Angsana New" w:hint="cs"/>
        <w:sz w:val="32"/>
        <w:szCs w:val="32"/>
        <w:lang w:val="en-US"/>
      </w:rPr>
      <w:t>256</w:t>
    </w:r>
    <w:r w:rsidR="00DE70E3">
      <w:rPr>
        <w:rFonts w:ascii="Angsana New" w:hAnsi="Angsana New"/>
        <w:sz w:val="32"/>
        <w:szCs w:val="32"/>
        <w:lang w:val="en-US"/>
      </w:rPr>
      <w:t>5</w:t>
    </w:r>
  </w:p>
  <w:p w14:paraId="2DE4C48D" w14:textId="77777777" w:rsidR="008F21AD" w:rsidRPr="00B15652" w:rsidRDefault="008F21AD" w:rsidP="00416B7C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B20F" w14:textId="77777777" w:rsidR="008F21AD" w:rsidRDefault="008F21A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3C8DE" w14:textId="77777777" w:rsidR="008F21AD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70"/>
      <w:rPr>
        <w:rFonts w:ascii="Angsana New" w:hAnsi="Angsana New"/>
        <w:b/>
        <w:bCs/>
        <w:sz w:val="32"/>
        <w:szCs w:val="32"/>
      </w:rPr>
    </w:pPr>
    <w:r w:rsidRPr="003637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ซิมโฟนี่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คอมมูนิเคชั่น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 </w:t>
    </w:r>
    <w:r w:rsidRPr="003637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36371E">
      <w:rPr>
        <w:rFonts w:ascii="Angsana New" w:hAnsi="Angsana New"/>
        <w:b/>
        <w:bCs/>
        <w:sz w:val="32"/>
        <w:szCs w:val="32"/>
        <w:cs/>
      </w:rPr>
      <w:t xml:space="preserve"> (</w:t>
    </w:r>
    <w:r w:rsidRPr="003637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36371E">
      <w:rPr>
        <w:rFonts w:ascii="Angsana New" w:hAnsi="Angsana New"/>
        <w:b/>
        <w:bCs/>
        <w:sz w:val="32"/>
        <w:szCs w:val="32"/>
        <w:cs/>
      </w:rPr>
      <w:t xml:space="preserve">) </w:t>
    </w:r>
    <w:r w:rsidRPr="003637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58DBBD9" w14:textId="77777777" w:rsidR="008F21AD" w:rsidRPr="00A73B2E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270"/>
      <w:rPr>
        <w:rFonts w:ascii="Angsana New" w:hAnsi="Angsana New"/>
        <w:b/>
        <w:bCs/>
        <w:sz w:val="32"/>
        <w:szCs w:val="32"/>
        <w:cs/>
        <w:lang w:val="en-US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96C4D72" w14:textId="66CA156B" w:rsidR="008F21AD" w:rsidRPr="0002526B" w:rsidRDefault="008F21AD" w:rsidP="00E007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hanging="270"/>
      <w:rPr>
        <w:rFonts w:ascii="Angsana New" w:hAnsi="Angsana New"/>
        <w:b/>
        <w:bCs/>
        <w:sz w:val="32"/>
        <w:szCs w:val="32"/>
        <w:lang w:val="en-US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0252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sz w:val="32"/>
        <w:szCs w:val="32"/>
        <w:cs/>
        <w:lang w:val="en-US"/>
      </w:rPr>
      <w:t xml:space="preserve"> </w:t>
    </w:r>
    <w:r w:rsidRPr="00B15652">
      <w:rPr>
        <w:rFonts w:ascii="Angsana New" w:hAnsi="Angsana New" w:hint="cs"/>
        <w:b/>
        <w:bCs/>
        <w:sz w:val="32"/>
        <w:szCs w:val="32"/>
        <w:lang w:val="en-US"/>
      </w:rPr>
      <w:t>256</w:t>
    </w:r>
    <w:r w:rsidR="00DE70E3">
      <w:rPr>
        <w:rFonts w:ascii="Angsana New" w:hAnsi="Angsana New"/>
        <w:b/>
        <w:bCs/>
        <w:sz w:val="32"/>
        <w:szCs w:val="32"/>
        <w:lang w:val="en-US"/>
      </w:rPr>
      <w:t>5</w:t>
    </w:r>
  </w:p>
  <w:p w14:paraId="5AE3F18B" w14:textId="77777777" w:rsidR="008F21AD" w:rsidRPr="00B57193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07561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3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3"/>
  </w:num>
  <w:num w:numId="13">
    <w:abstractNumId w:val="37"/>
  </w:num>
  <w:num w:numId="14">
    <w:abstractNumId w:val="25"/>
  </w:num>
  <w:num w:numId="15">
    <w:abstractNumId w:val="29"/>
  </w:num>
  <w:num w:numId="16">
    <w:abstractNumId w:val="40"/>
  </w:num>
  <w:num w:numId="17">
    <w:abstractNumId w:val="19"/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26"/>
  </w:num>
  <w:num w:numId="21">
    <w:abstractNumId w:val="20"/>
  </w:num>
  <w:num w:numId="22">
    <w:abstractNumId w:val="14"/>
  </w:num>
  <w:num w:numId="23">
    <w:abstractNumId w:val="10"/>
  </w:num>
  <w:num w:numId="24">
    <w:abstractNumId w:val="35"/>
  </w:num>
  <w:num w:numId="25">
    <w:abstractNumId w:val="16"/>
  </w:num>
  <w:num w:numId="26">
    <w:abstractNumId w:val="39"/>
  </w:num>
  <w:num w:numId="27">
    <w:abstractNumId w:val="17"/>
  </w:num>
  <w:num w:numId="28">
    <w:abstractNumId w:val="30"/>
  </w:num>
  <w:num w:numId="29">
    <w:abstractNumId w:val="45"/>
  </w:num>
  <w:num w:numId="30">
    <w:abstractNumId w:val="15"/>
  </w:num>
  <w:num w:numId="31">
    <w:abstractNumId w:val="38"/>
  </w:num>
  <w:num w:numId="32">
    <w:abstractNumId w:val="24"/>
  </w:num>
  <w:num w:numId="33">
    <w:abstractNumId w:val="27"/>
  </w:num>
  <w:num w:numId="34">
    <w:abstractNumId w:val="44"/>
  </w:num>
  <w:num w:numId="35">
    <w:abstractNumId w:val="22"/>
  </w:num>
  <w:num w:numId="36">
    <w:abstractNumId w:val="41"/>
  </w:num>
  <w:num w:numId="37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32"/>
  </w:num>
  <w:num w:numId="40">
    <w:abstractNumId w:val="42"/>
  </w:num>
  <w:num w:numId="41">
    <w:abstractNumId w:val="21"/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10"/>
  </w:num>
  <w:num w:numId="45">
    <w:abstractNumId w:val="13"/>
  </w:num>
  <w:num w:numId="46">
    <w:abstractNumId w:val="12"/>
  </w:num>
  <w:num w:numId="47">
    <w:abstractNumId w:val="34"/>
  </w:num>
  <w:num w:numId="48">
    <w:abstractNumId w:val="18"/>
  </w:num>
  <w:num w:numId="49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AAE"/>
    <w:rsid w:val="00000D7A"/>
    <w:rsid w:val="00000DA9"/>
    <w:rsid w:val="0000113A"/>
    <w:rsid w:val="000013E3"/>
    <w:rsid w:val="000014AC"/>
    <w:rsid w:val="00001549"/>
    <w:rsid w:val="0000155D"/>
    <w:rsid w:val="00001A22"/>
    <w:rsid w:val="00001F9D"/>
    <w:rsid w:val="00002377"/>
    <w:rsid w:val="0000245D"/>
    <w:rsid w:val="00002620"/>
    <w:rsid w:val="0000291C"/>
    <w:rsid w:val="00002B1F"/>
    <w:rsid w:val="00002E24"/>
    <w:rsid w:val="00003420"/>
    <w:rsid w:val="000036F9"/>
    <w:rsid w:val="00003990"/>
    <w:rsid w:val="00003A8F"/>
    <w:rsid w:val="00003D90"/>
    <w:rsid w:val="0000420A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BB1"/>
    <w:rsid w:val="00005EA5"/>
    <w:rsid w:val="00006838"/>
    <w:rsid w:val="00006927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5D7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07B0"/>
    <w:rsid w:val="000516B5"/>
    <w:rsid w:val="000518DA"/>
    <w:rsid w:val="00051920"/>
    <w:rsid w:val="0005196C"/>
    <w:rsid w:val="00051994"/>
    <w:rsid w:val="00051BDE"/>
    <w:rsid w:val="00052466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3DE"/>
    <w:rsid w:val="000606AF"/>
    <w:rsid w:val="000611EA"/>
    <w:rsid w:val="00061355"/>
    <w:rsid w:val="0006158D"/>
    <w:rsid w:val="000618CA"/>
    <w:rsid w:val="00061E63"/>
    <w:rsid w:val="00061F1F"/>
    <w:rsid w:val="00062127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D24"/>
    <w:rsid w:val="00082D5D"/>
    <w:rsid w:val="00082E2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550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12CF"/>
    <w:rsid w:val="0009140D"/>
    <w:rsid w:val="00091495"/>
    <w:rsid w:val="00091751"/>
    <w:rsid w:val="00091879"/>
    <w:rsid w:val="000919FC"/>
    <w:rsid w:val="00091A5B"/>
    <w:rsid w:val="00092164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6EF"/>
    <w:rsid w:val="000A18A1"/>
    <w:rsid w:val="000A19F3"/>
    <w:rsid w:val="000A1BA6"/>
    <w:rsid w:val="000A2141"/>
    <w:rsid w:val="000A22BD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30"/>
    <w:rsid w:val="000A73B7"/>
    <w:rsid w:val="000A7566"/>
    <w:rsid w:val="000A794B"/>
    <w:rsid w:val="000A7961"/>
    <w:rsid w:val="000A7C7D"/>
    <w:rsid w:val="000A7D6E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64"/>
    <w:rsid w:val="000B64BB"/>
    <w:rsid w:val="000B68B2"/>
    <w:rsid w:val="000B6B51"/>
    <w:rsid w:val="000B6E36"/>
    <w:rsid w:val="000B71B2"/>
    <w:rsid w:val="000B746C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D4"/>
    <w:rsid w:val="000C3BA8"/>
    <w:rsid w:val="000C4506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BA4"/>
    <w:rsid w:val="000E2E17"/>
    <w:rsid w:val="000E2E46"/>
    <w:rsid w:val="000E3355"/>
    <w:rsid w:val="000E3625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64E"/>
    <w:rsid w:val="000F06C7"/>
    <w:rsid w:val="000F0C71"/>
    <w:rsid w:val="000F10E5"/>
    <w:rsid w:val="000F1208"/>
    <w:rsid w:val="000F12BE"/>
    <w:rsid w:val="000F1A4E"/>
    <w:rsid w:val="000F1F5D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5D4"/>
    <w:rsid w:val="000F7B90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C6"/>
    <w:rsid w:val="0010280E"/>
    <w:rsid w:val="00103548"/>
    <w:rsid w:val="0010393A"/>
    <w:rsid w:val="00103C3B"/>
    <w:rsid w:val="00103D0D"/>
    <w:rsid w:val="00103D36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61A"/>
    <w:rsid w:val="00107774"/>
    <w:rsid w:val="0010796A"/>
    <w:rsid w:val="00107AB7"/>
    <w:rsid w:val="00107AEB"/>
    <w:rsid w:val="00107DE2"/>
    <w:rsid w:val="00107EF3"/>
    <w:rsid w:val="00107FC8"/>
    <w:rsid w:val="001102E4"/>
    <w:rsid w:val="00110357"/>
    <w:rsid w:val="0011042A"/>
    <w:rsid w:val="0011042C"/>
    <w:rsid w:val="00110589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545"/>
    <w:rsid w:val="00126672"/>
    <w:rsid w:val="001269CD"/>
    <w:rsid w:val="00126B0C"/>
    <w:rsid w:val="00126C38"/>
    <w:rsid w:val="00126CBE"/>
    <w:rsid w:val="0012774C"/>
    <w:rsid w:val="00127B2C"/>
    <w:rsid w:val="00127B94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1B"/>
    <w:rsid w:val="001342CB"/>
    <w:rsid w:val="0013464F"/>
    <w:rsid w:val="0013471C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86"/>
    <w:rsid w:val="00147FCC"/>
    <w:rsid w:val="0015026A"/>
    <w:rsid w:val="00150370"/>
    <w:rsid w:val="001505C2"/>
    <w:rsid w:val="001506B9"/>
    <w:rsid w:val="001507F9"/>
    <w:rsid w:val="0015092A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08"/>
    <w:rsid w:val="00154978"/>
    <w:rsid w:val="00154CBE"/>
    <w:rsid w:val="00154D99"/>
    <w:rsid w:val="00154EEF"/>
    <w:rsid w:val="00154F49"/>
    <w:rsid w:val="00155347"/>
    <w:rsid w:val="00155554"/>
    <w:rsid w:val="00155906"/>
    <w:rsid w:val="00155A52"/>
    <w:rsid w:val="00155AD9"/>
    <w:rsid w:val="00155CA6"/>
    <w:rsid w:val="00155D0A"/>
    <w:rsid w:val="00155E23"/>
    <w:rsid w:val="00156162"/>
    <w:rsid w:val="00156191"/>
    <w:rsid w:val="001563FD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67F6B"/>
    <w:rsid w:val="001702F3"/>
    <w:rsid w:val="00170772"/>
    <w:rsid w:val="00170BFD"/>
    <w:rsid w:val="00170C90"/>
    <w:rsid w:val="00171218"/>
    <w:rsid w:val="0017160C"/>
    <w:rsid w:val="00171765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4E45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7C7"/>
    <w:rsid w:val="00185871"/>
    <w:rsid w:val="00185DFD"/>
    <w:rsid w:val="00186A0E"/>
    <w:rsid w:val="00186B8B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87FDB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725"/>
    <w:rsid w:val="00192CFF"/>
    <w:rsid w:val="00192D1A"/>
    <w:rsid w:val="00192D1C"/>
    <w:rsid w:val="00192EC2"/>
    <w:rsid w:val="00192F3A"/>
    <w:rsid w:val="00192F42"/>
    <w:rsid w:val="00192F8F"/>
    <w:rsid w:val="00193303"/>
    <w:rsid w:val="001933D9"/>
    <w:rsid w:val="00193420"/>
    <w:rsid w:val="00193C7B"/>
    <w:rsid w:val="00193F97"/>
    <w:rsid w:val="001947FC"/>
    <w:rsid w:val="00194845"/>
    <w:rsid w:val="0019489D"/>
    <w:rsid w:val="0019498E"/>
    <w:rsid w:val="00194F2B"/>
    <w:rsid w:val="001953E2"/>
    <w:rsid w:val="0019575F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5CB"/>
    <w:rsid w:val="001975CD"/>
    <w:rsid w:val="00197685"/>
    <w:rsid w:val="00197A5C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5F0"/>
    <w:rsid w:val="001A6697"/>
    <w:rsid w:val="001A66D8"/>
    <w:rsid w:val="001A6869"/>
    <w:rsid w:val="001A69FD"/>
    <w:rsid w:val="001A6A8F"/>
    <w:rsid w:val="001A6A99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B99"/>
    <w:rsid w:val="001A7D31"/>
    <w:rsid w:val="001B03ED"/>
    <w:rsid w:val="001B0491"/>
    <w:rsid w:val="001B0716"/>
    <w:rsid w:val="001B08FF"/>
    <w:rsid w:val="001B0974"/>
    <w:rsid w:val="001B097C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E69"/>
    <w:rsid w:val="001B308F"/>
    <w:rsid w:val="001B313F"/>
    <w:rsid w:val="001B344F"/>
    <w:rsid w:val="001B3475"/>
    <w:rsid w:val="001B356A"/>
    <w:rsid w:val="001B432D"/>
    <w:rsid w:val="001B451C"/>
    <w:rsid w:val="001B476D"/>
    <w:rsid w:val="001B487F"/>
    <w:rsid w:val="001B4915"/>
    <w:rsid w:val="001B4E82"/>
    <w:rsid w:val="001B5022"/>
    <w:rsid w:val="001B5591"/>
    <w:rsid w:val="001B568B"/>
    <w:rsid w:val="001B56D7"/>
    <w:rsid w:val="001B56F9"/>
    <w:rsid w:val="001B5752"/>
    <w:rsid w:val="001B5CAC"/>
    <w:rsid w:val="001B6170"/>
    <w:rsid w:val="001B6542"/>
    <w:rsid w:val="001B687C"/>
    <w:rsid w:val="001B6D8A"/>
    <w:rsid w:val="001B6FBC"/>
    <w:rsid w:val="001B70D2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05A"/>
    <w:rsid w:val="001C2499"/>
    <w:rsid w:val="001C2541"/>
    <w:rsid w:val="001C258D"/>
    <w:rsid w:val="001C270B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EFB"/>
    <w:rsid w:val="001C6451"/>
    <w:rsid w:val="001C68AA"/>
    <w:rsid w:val="001C6909"/>
    <w:rsid w:val="001C6A29"/>
    <w:rsid w:val="001C6AE4"/>
    <w:rsid w:val="001C6D65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97"/>
    <w:rsid w:val="001D40A9"/>
    <w:rsid w:val="001D4B13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D09"/>
    <w:rsid w:val="001E3EE6"/>
    <w:rsid w:val="001E4B4F"/>
    <w:rsid w:val="001E4B62"/>
    <w:rsid w:val="001E4D30"/>
    <w:rsid w:val="001E4EAF"/>
    <w:rsid w:val="001E4F4E"/>
    <w:rsid w:val="001E506F"/>
    <w:rsid w:val="001E538C"/>
    <w:rsid w:val="001E5616"/>
    <w:rsid w:val="001E59DC"/>
    <w:rsid w:val="001E59EB"/>
    <w:rsid w:val="001E5BAE"/>
    <w:rsid w:val="001E5BDA"/>
    <w:rsid w:val="001E5D9B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74A"/>
    <w:rsid w:val="001F48C3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804"/>
    <w:rsid w:val="00204914"/>
    <w:rsid w:val="0020496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FF"/>
    <w:rsid w:val="0021515B"/>
    <w:rsid w:val="00215567"/>
    <w:rsid w:val="002156C8"/>
    <w:rsid w:val="002157EB"/>
    <w:rsid w:val="00215ADE"/>
    <w:rsid w:val="00215B79"/>
    <w:rsid w:val="00215C32"/>
    <w:rsid w:val="00215DF7"/>
    <w:rsid w:val="002160D3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80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2D66"/>
    <w:rsid w:val="002232C9"/>
    <w:rsid w:val="00223BE0"/>
    <w:rsid w:val="00223CE6"/>
    <w:rsid w:val="00223F02"/>
    <w:rsid w:val="00223F08"/>
    <w:rsid w:val="0022416A"/>
    <w:rsid w:val="00224448"/>
    <w:rsid w:val="00224B94"/>
    <w:rsid w:val="00224BB5"/>
    <w:rsid w:val="00224CB1"/>
    <w:rsid w:val="00225280"/>
    <w:rsid w:val="0022538C"/>
    <w:rsid w:val="00225AA9"/>
    <w:rsid w:val="00225EEC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65E"/>
    <w:rsid w:val="002308B0"/>
    <w:rsid w:val="00230A79"/>
    <w:rsid w:val="00230AA3"/>
    <w:rsid w:val="00230F67"/>
    <w:rsid w:val="0023132C"/>
    <w:rsid w:val="002317FB"/>
    <w:rsid w:val="00231919"/>
    <w:rsid w:val="002319DA"/>
    <w:rsid w:val="002319F9"/>
    <w:rsid w:val="00231A48"/>
    <w:rsid w:val="00231B41"/>
    <w:rsid w:val="00231CC7"/>
    <w:rsid w:val="00231CD8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595"/>
    <w:rsid w:val="002335B1"/>
    <w:rsid w:val="002335FE"/>
    <w:rsid w:val="002337C3"/>
    <w:rsid w:val="00233806"/>
    <w:rsid w:val="002339F3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8C4"/>
    <w:rsid w:val="00236F1A"/>
    <w:rsid w:val="00236FF9"/>
    <w:rsid w:val="0023721F"/>
    <w:rsid w:val="002375EA"/>
    <w:rsid w:val="00237B6C"/>
    <w:rsid w:val="00237C8D"/>
    <w:rsid w:val="00237CE9"/>
    <w:rsid w:val="00237E65"/>
    <w:rsid w:val="00240179"/>
    <w:rsid w:val="00240739"/>
    <w:rsid w:val="00240783"/>
    <w:rsid w:val="00240D72"/>
    <w:rsid w:val="00240DB9"/>
    <w:rsid w:val="002410B0"/>
    <w:rsid w:val="0024110A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2E6B"/>
    <w:rsid w:val="0024390E"/>
    <w:rsid w:val="00243E02"/>
    <w:rsid w:val="00243E96"/>
    <w:rsid w:val="002440AC"/>
    <w:rsid w:val="00244291"/>
    <w:rsid w:val="0024435E"/>
    <w:rsid w:val="0024447B"/>
    <w:rsid w:val="0024491F"/>
    <w:rsid w:val="00244A4C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5F07"/>
    <w:rsid w:val="002463EB"/>
    <w:rsid w:val="00246426"/>
    <w:rsid w:val="00246D5B"/>
    <w:rsid w:val="002479AF"/>
    <w:rsid w:val="00247AB0"/>
    <w:rsid w:val="00247BCC"/>
    <w:rsid w:val="00247D9F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E41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2F27"/>
    <w:rsid w:val="0025313C"/>
    <w:rsid w:val="00253238"/>
    <w:rsid w:val="00253677"/>
    <w:rsid w:val="00253761"/>
    <w:rsid w:val="00253B32"/>
    <w:rsid w:val="00253BA5"/>
    <w:rsid w:val="002541D5"/>
    <w:rsid w:val="00254669"/>
    <w:rsid w:val="00254785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46"/>
    <w:rsid w:val="00256715"/>
    <w:rsid w:val="0025678C"/>
    <w:rsid w:val="002568BC"/>
    <w:rsid w:val="00256AE0"/>
    <w:rsid w:val="00256B02"/>
    <w:rsid w:val="00256DE1"/>
    <w:rsid w:val="002571A3"/>
    <w:rsid w:val="002571D8"/>
    <w:rsid w:val="002572BC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2816"/>
    <w:rsid w:val="00262A58"/>
    <w:rsid w:val="002636E0"/>
    <w:rsid w:val="00263C1E"/>
    <w:rsid w:val="00263C82"/>
    <w:rsid w:val="00263F48"/>
    <w:rsid w:val="00264297"/>
    <w:rsid w:val="00264A04"/>
    <w:rsid w:val="00264A4B"/>
    <w:rsid w:val="00264CF9"/>
    <w:rsid w:val="00264DA4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59D"/>
    <w:rsid w:val="002667DE"/>
    <w:rsid w:val="00266A78"/>
    <w:rsid w:val="00266BDD"/>
    <w:rsid w:val="00266C07"/>
    <w:rsid w:val="00266D72"/>
    <w:rsid w:val="00266FBC"/>
    <w:rsid w:val="002671AC"/>
    <w:rsid w:val="002671B8"/>
    <w:rsid w:val="0026741A"/>
    <w:rsid w:val="00267C55"/>
    <w:rsid w:val="00267CE7"/>
    <w:rsid w:val="002701CC"/>
    <w:rsid w:val="00270301"/>
    <w:rsid w:val="00270591"/>
    <w:rsid w:val="00270820"/>
    <w:rsid w:val="00270CA7"/>
    <w:rsid w:val="002710F7"/>
    <w:rsid w:val="00271948"/>
    <w:rsid w:val="002719AF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6EF1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62A"/>
    <w:rsid w:val="00283B67"/>
    <w:rsid w:val="00283BF2"/>
    <w:rsid w:val="00283D49"/>
    <w:rsid w:val="00284099"/>
    <w:rsid w:val="002842ED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6EF9"/>
    <w:rsid w:val="0028722D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68"/>
    <w:rsid w:val="00290C76"/>
    <w:rsid w:val="00290DD9"/>
    <w:rsid w:val="00291238"/>
    <w:rsid w:val="002914DE"/>
    <w:rsid w:val="002915E0"/>
    <w:rsid w:val="00291FF4"/>
    <w:rsid w:val="00292064"/>
    <w:rsid w:val="00292430"/>
    <w:rsid w:val="00292460"/>
    <w:rsid w:val="002924DE"/>
    <w:rsid w:val="002924F4"/>
    <w:rsid w:val="0029274E"/>
    <w:rsid w:val="0029279D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84B"/>
    <w:rsid w:val="002A391D"/>
    <w:rsid w:val="002A3A59"/>
    <w:rsid w:val="002A3B27"/>
    <w:rsid w:val="002A424B"/>
    <w:rsid w:val="002A43A8"/>
    <w:rsid w:val="002A4B37"/>
    <w:rsid w:val="002A4ED6"/>
    <w:rsid w:val="002A5046"/>
    <w:rsid w:val="002A5145"/>
    <w:rsid w:val="002A5365"/>
    <w:rsid w:val="002A589D"/>
    <w:rsid w:val="002A58CA"/>
    <w:rsid w:val="002A5A93"/>
    <w:rsid w:val="002A5E6B"/>
    <w:rsid w:val="002A5F0B"/>
    <w:rsid w:val="002A6581"/>
    <w:rsid w:val="002A6649"/>
    <w:rsid w:val="002A6ADD"/>
    <w:rsid w:val="002A6AEA"/>
    <w:rsid w:val="002A6C19"/>
    <w:rsid w:val="002A6CBB"/>
    <w:rsid w:val="002A7258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864"/>
    <w:rsid w:val="002C090D"/>
    <w:rsid w:val="002C0B87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48"/>
    <w:rsid w:val="002D1FEB"/>
    <w:rsid w:val="002D2218"/>
    <w:rsid w:val="002D2580"/>
    <w:rsid w:val="002D2675"/>
    <w:rsid w:val="002D2975"/>
    <w:rsid w:val="002D2A92"/>
    <w:rsid w:val="002D2B2F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7E"/>
    <w:rsid w:val="002D5325"/>
    <w:rsid w:val="002D55E9"/>
    <w:rsid w:val="002D5C98"/>
    <w:rsid w:val="002D5D70"/>
    <w:rsid w:val="002D6084"/>
    <w:rsid w:val="002D65FE"/>
    <w:rsid w:val="002D6847"/>
    <w:rsid w:val="002D6CE9"/>
    <w:rsid w:val="002D6FBF"/>
    <w:rsid w:val="002D74F5"/>
    <w:rsid w:val="002D77ED"/>
    <w:rsid w:val="002D7B97"/>
    <w:rsid w:val="002D7D64"/>
    <w:rsid w:val="002D7E53"/>
    <w:rsid w:val="002E067D"/>
    <w:rsid w:val="002E0697"/>
    <w:rsid w:val="002E0889"/>
    <w:rsid w:val="002E08F6"/>
    <w:rsid w:val="002E0A61"/>
    <w:rsid w:val="002E0BB2"/>
    <w:rsid w:val="002E0CAA"/>
    <w:rsid w:val="002E1016"/>
    <w:rsid w:val="002E10AA"/>
    <w:rsid w:val="002E1767"/>
    <w:rsid w:val="002E1CCB"/>
    <w:rsid w:val="002E24E3"/>
    <w:rsid w:val="002E2692"/>
    <w:rsid w:val="002E27C5"/>
    <w:rsid w:val="002E2840"/>
    <w:rsid w:val="002E2A77"/>
    <w:rsid w:val="002E2E13"/>
    <w:rsid w:val="002E2E41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F20"/>
    <w:rsid w:val="0030167C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AF8"/>
    <w:rsid w:val="00307DA4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42"/>
    <w:rsid w:val="00314D9F"/>
    <w:rsid w:val="00314E0A"/>
    <w:rsid w:val="0031560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E40"/>
    <w:rsid w:val="00316FE3"/>
    <w:rsid w:val="00317110"/>
    <w:rsid w:val="003171B5"/>
    <w:rsid w:val="003176BE"/>
    <w:rsid w:val="00317946"/>
    <w:rsid w:val="00317BED"/>
    <w:rsid w:val="00320189"/>
    <w:rsid w:val="003202C4"/>
    <w:rsid w:val="003204A9"/>
    <w:rsid w:val="0032050F"/>
    <w:rsid w:val="00320D24"/>
    <w:rsid w:val="00320F19"/>
    <w:rsid w:val="003210FC"/>
    <w:rsid w:val="003212AD"/>
    <w:rsid w:val="003212DE"/>
    <w:rsid w:val="003215EF"/>
    <w:rsid w:val="00321738"/>
    <w:rsid w:val="00321A64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A17"/>
    <w:rsid w:val="00324B10"/>
    <w:rsid w:val="00324BC0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7F"/>
    <w:rsid w:val="00330CF2"/>
    <w:rsid w:val="00330E82"/>
    <w:rsid w:val="00331292"/>
    <w:rsid w:val="003313A8"/>
    <w:rsid w:val="0033196D"/>
    <w:rsid w:val="00331AEF"/>
    <w:rsid w:val="00331E29"/>
    <w:rsid w:val="0033265B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BD5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61E"/>
    <w:rsid w:val="003767F1"/>
    <w:rsid w:val="003768D8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12A"/>
    <w:rsid w:val="0038141B"/>
    <w:rsid w:val="003816A6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329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6B84"/>
    <w:rsid w:val="00386DF6"/>
    <w:rsid w:val="003870CB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BF0"/>
    <w:rsid w:val="003A1C59"/>
    <w:rsid w:val="003A1DC1"/>
    <w:rsid w:val="003A219B"/>
    <w:rsid w:val="003A223E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33B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5132"/>
    <w:rsid w:val="003C53B8"/>
    <w:rsid w:val="003C6178"/>
    <w:rsid w:val="003C630D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3F25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BC9"/>
    <w:rsid w:val="003D7D18"/>
    <w:rsid w:val="003D7F19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5F99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DBE"/>
    <w:rsid w:val="003F0ED6"/>
    <w:rsid w:val="003F1319"/>
    <w:rsid w:val="003F133B"/>
    <w:rsid w:val="003F1573"/>
    <w:rsid w:val="003F1713"/>
    <w:rsid w:val="003F1F94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F8"/>
    <w:rsid w:val="003F457C"/>
    <w:rsid w:val="003F48DA"/>
    <w:rsid w:val="003F4BE7"/>
    <w:rsid w:val="003F4D90"/>
    <w:rsid w:val="003F4E96"/>
    <w:rsid w:val="003F4EE6"/>
    <w:rsid w:val="003F4F48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4F67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BD1"/>
    <w:rsid w:val="00411C41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66B"/>
    <w:rsid w:val="00436E06"/>
    <w:rsid w:val="00436E3E"/>
    <w:rsid w:val="0043704C"/>
    <w:rsid w:val="00437075"/>
    <w:rsid w:val="0043709E"/>
    <w:rsid w:val="004370E4"/>
    <w:rsid w:val="004373D1"/>
    <w:rsid w:val="004373E8"/>
    <w:rsid w:val="00437568"/>
    <w:rsid w:val="004379E9"/>
    <w:rsid w:val="00437A1E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C9B"/>
    <w:rsid w:val="00450261"/>
    <w:rsid w:val="0045042D"/>
    <w:rsid w:val="00450CBD"/>
    <w:rsid w:val="004512CC"/>
    <w:rsid w:val="004512CF"/>
    <w:rsid w:val="00451582"/>
    <w:rsid w:val="004515CB"/>
    <w:rsid w:val="00451CEC"/>
    <w:rsid w:val="00451E8F"/>
    <w:rsid w:val="00452362"/>
    <w:rsid w:val="00452498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B22"/>
    <w:rsid w:val="00463D92"/>
    <w:rsid w:val="00463DC0"/>
    <w:rsid w:val="00464BF6"/>
    <w:rsid w:val="00464C36"/>
    <w:rsid w:val="00464EB4"/>
    <w:rsid w:val="00464FF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9D7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E46"/>
    <w:rsid w:val="00473EF4"/>
    <w:rsid w:val="00474029"/>
    <w:rsid w:val="00474069"/>
    <w:rsid w:val="00474107"/>
    <w:rsid w:val="0047477B"/>
    <w:rsid w:val="00474881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12C"/>
    <w:rsid w:val="00476297"/>
    <w:rsid w:val="00476423"/>
    <w:rsid w:val="00476A60"/>
    <w:rsid w:val="00476D31"/>
    <w:rsid w:val="00476E1C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9D5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B0D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832"/>
    <w:rsid w:val="004A790F"/>
    <w:rsid w:val="004A7989"/>
    <w:rsid w:val="004A7A0B"/>
    <w:rsid w:val="004A7B61"/>
    <w:rsid w:val="004B02B5"/>
    <w:rsid w:val="004B0308"/>
    <w:rsid w:val="004B0459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AA4"/>
    <w:rsid w:val="004B3E82"/>
    <w:rsid w:val="004B405E"/>
    <w:rsid w:val="004B4068"/>
    <w:rsid w:val="004B4828"/>
    <w:rsid w:val="004B4892"/>
    <w:rsid w:val="004B4A96"/>
    <w:rsid w:val="004B4CC4"/>
    <w:rsid w:val="004B4D23"/>
    <w:rsid w:val="004B4F5E"/>
    <w:rsid w:val="004B508F"/>
    <w:rsid w:val="004B5627"/>
    <w:rsid w:val="004B57D2"/>
    <w:rsid w:val="004B58AE"/>
    <w:rsid w:val="004B596F"/>
    <w:rsid w:val="004B5BF0"/>
    <w:rsid w:val="004B5DF2"/>
    <w:rsid w:val="004B5F43"/>
    <w:rsid w:val="004B5F56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B7"/>
    <w:rsid w:val="004C3A24"/>
    <w:rsid w:val="004C4B1E"/>
    <w:rsid w:val="004C4B45"/>
    <w:rsid w:val="004C4E09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2B97"/>
    <w:rsid w:val="004D32A7"/>
    <w:rsid w:val="004D336C"/>
    <w:rsid w:val="004D33BB"/>
    <w:rsid w:val="004D38A8"/>
    <w:rsid w:val="004D4308"/>
    <w:rsid w:val="004D441F"/>
    <w:rsid w:val="004D4488"/>
    <w:rsid w:val="004D44AC"/>
    <w:rsid w:val="004D4505"/>
    <w:rsid w:val="004D469A"/>
    <w:rsid w:val="004D4943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8F"/>
    <w:rsid w:val="004D7AAE"/>
    <w:rsid w:val="004D7BE1"/>
    <w:rsid w:val="004D7EBF"/>
    <w:rsid w:val="004E0683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3F13"/>
    <w:rsid w:val="004E3F94"/>
    <w:rsid w:val="004E4257"/>
    <w:rsid w:val="004E468D"/>
    <w:rsid w:val="004E4726"/>
    <w:rsid w:val="004E4894"/>
    <w:rsid w:val="004E499A"/>
    <w:rsid w:val="004E55EE"/>
    <w:rsid w:val="004E58EE"/>
    <w:rsid w:val="004E58F5"/>
    <w:rsid w:val="004E5A7D"/>
    <w:rsid w:val="004E5D6A"/>
    <w:rsid w:val="004E5ECE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11E3"/>
    <w:rsid w:val="005013F4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20BB"/>
    <w:rsid w:val="00512D8D"/>
    <w:rsid w:val="00512FAD"/>
    <w:rsid w:val="00513228"/>
    <w:rsid w:val="005139CB"/>
    <w:rsid w:val="00513A58"/>
    <w:rsid w:val="00513D9E"/>
    <w:rsid w:val="00513DB8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38E"/>
    <w:rsid w:val="005208F2"/>
    <w:rsid w:val="00520BB6"/>
    <w:rsid w:val="00520EA3"/>
    <w:rsid w:val="00520F92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E10"/>
    <w:rsid w:val="00546EF2"/>
    <w:rsid w:val="00546FA6"/>
    <w:rsid w:val="00547398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84C"/>
    <w:rsid w:val="00557872"/>
    <w:rsid w:val="00557B04"/>
    <w:rsid w:val="00557B2F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62"/>
    <w:rsid w:val="00572998"/>
    <w:rsid w:val="00572C14"/>
    <w:rsid w:val="00572D6F"/>
    <w:rsid w:val="00572E42"/>
    <w:rsid w:val="005730A6"/>
    <w:rsid w:val="0057322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0E4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132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C19"/>
    <w:rsid w:val="00584D23"/>
    <w:rsid w:val="00584FF8"/>
    <w:rsid w:val="00585051"/>
    <w:rsid w:val="0058515F"/>
    <w:rsid w:val="0058518B"/>
    <w:rsid w:val="0058554A"/>
    <w:rsid w:val="005855F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87942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6E6"/>
    <w:rsid w:val="00595851"/>
    <w:rsid w:val="00595CF7"/>
    <w:rsid w:val="00595D3E"/>
    <w:rsid w:val="005960EE"/>
    <w:rsid w:val="005961B5"/>
    <w:rsid w:val="005961FA"/>
    <w:rsid w:val="00596421"/>
    <w:rsid w:val="005966F4"/>
    <w:rsid w:val="00596A2B"/>
    <w:rsid w:val="00596CC5"/>
    <w:rsid w:val="00596DBF"/>
    <w:rsid w:val="00596F39"/>
    <w:rsid w:val="00597032"/>
    <w:rsid w:val="00597356"/>
    <w:rsid w:val="00597547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2A4"/>
    <w:rsid w:val="005A1475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A85"/>
    <w:rsid w:val="005A6F16"/>
    <w:rsid w:val="005A7386"/>
    <w:rsid w:val="005A741D"/>
    <w:rsid w:val="005A7593"/>
    <w:rsid w:val="005A76B5"/>
    <w:rsid w:val="005A7B0F"/>
    <w:rsid w:val="005A7C76"/>
    <w:rsid w:val="005B0129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099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AF1"/>
    <w:rsid w:val="005C0B5D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5A9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C7884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C9"/>
    <w:rsid w:val="005D2956"/>
    <w:rsid w:val="005D2969"/>
    <w:rsid w:val="005D2D75"/>
    <w:rsid w:val="005D2F2A"/>
    <w:rsid w:val="005D3B48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4E8"/>
    <w:rsid w:val="005E45E6"/>
    <w:rsid w:val="005E4943"/>
    <w:rsid w:val="005E4964"/>
    <w:rsid w:val="005E4A74"/>
    <w:rsid w:val="005E4B27"/>
    <w:rsid w:val="005E4B33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1F5"/>
    <w:rsid w:val="005F0A60"/>
    <w:rsid w:val="005F0C22"/>
    <w:rsid w:val="005F0D48"/>
    <w:rsid w:val="005F0E51"/>
    <w:rsid w:val="005F0E92"/>
    <w:rsid w:val="005F0F82"/>
    <w:rsid w:val="005F128E"/>
    <w:rsid w:val="005F12AE"/>
    <w:rsid w:val="005F15A8"/>
    <w:rsid w:val="005F1855"/>
    <w:rsid w:val="005F18A9"/>
    <w:rsid w:val="005F1CD4"/>
    <w:rsid w:val="005F1FB6"/>
    <w:rsid w:val="005F2426"/>
    <w:rsid w:val="005F28B2"/>
    <w:rsid w:val="005F29D1"/>
    <w:rsid w:val="005F2B42"/>
    <w:rsid w:val="005F2EEF"/>
    <w:rsid w:val="005F2F61"/>
    <w:rsid w:val="005F30F9"/>
    <w:rsid w:val="005F3250"/>
    <w:rsid w:val="005F3457"/>
    <w:rsid w:val="005F3BA7"/>
    <w:rsid w:val="005F4000"/>
    <w:rsid w:val="005F44FD"/>
    <w:rsid w:val="005F4736"/>
    <w:rsid w:val="005F4940"/>
    <w:rsid w:val="005F497A"/>
    <w:rsid w:val="005F49A1"/>
    <w:rsid w:val="005F4D03"/>
    <w:rsid w:val="005F52B8"/>
    <w:rsid w:val="005F5419"/>
    <w:rsid w:val="005F564A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B91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852"/>
    <w:rsid w:val="00606B96"/>
    <w:rsid w:val="00607107"/>
    <w:rsid w:val="00607699"/>
    <w:rsid w:val="006076BA"/>
    <w:rsid w:val="00610609"/>
    <w:rsid w:val="0061077C"/>
    <w:rsid w:val="00610807"/>
    <w:rsid w:val="00610A03"/>
    <w:rsid w:val="00610DC2"/>
    <w:rsid w:val="00610E64"/>
    <w:rsid w:val="00610F7C"/>
    <w:rsid w:val="00610F93"/>
    <w:rsid w:val="006111C6"/>
    <w:rsid w:val="006116A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7295"/>
    <w:rsid w:val="006172F4"/>
    <w:rsid w:val="006179D4"/>
    <w:rsid w:val="00617C75"/>
    <w:rsid w:val="00617E1B"/>
    <w:rsid w:val="006203E0"/>
    <w:rsid w:val="00620463"/>
    <w:rsid w:val="0062059D"/>
    <w:rsid w:val="00620D75"/>
    <w:rsid w:val="00621446"/>
    <w:rsid w:val="00621AC3"/>
    <w:rsid w:val="00622339"/>
    <w:rsid w:val="0062236F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32"/>
    <w:rsid w:val="00624CB1"/>
    <w:rsid w:val="00624D5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3F23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E40"/>
    <w:rsid w:val="006524DA"/>
    <w:rsid w:val="006528C9"/>
    <w:rsid w:val="00652A8F"/>
    <w:rsid w:val="00652AFD"/>
    <w:rsid w:val="00652C4F"/>
    <w:rsid w:val="00652D89"/>
    <w:rsid w:val="00652F93"/>
    <w:rsid w:val="00653379"/>
    <w:rsid w:val="00653905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DB"/>
    <w:rsid w:val="006676BA"/>
    <w:rsid w:val="00667777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A1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D19"/>
    <w:rsid w:val="00683E4C"/>
    <w:rsid w:val="00683FDE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56A"/>
    <w:rsid w:val="00696662"/>
    <w:rsid w:val="00696A15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354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75D9"/>
    <w:rsid w:val="006B0150"/>
    <w:rsid w:val="006B0197"/>
    <w:rsid w:val="006B0403"/>
    <w:rsid w:val="006B0BFC"/>
    <w:rsid w:val="006B0E00"/>
    <w:rsid w:val="006B1137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2910"/>
    <w:rsid w:val="006B310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67B"/>
    <w:rsid w:val="006B7B1C"/>
    <w:rsid w:val="006B7F9D"/>
    <w:rsid w:val="006C000A"/>
    <w:rsid w:val="006C01C4"/>
    <w:rsid w:val="006C0294"/>
    <w:rsid w:val="006C04BD"/>
    <w:rsid w:val="006C0512"/>
    <w:rsid w:val="006C0A49"/>
    <w:rsid w:val="006C0C2B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0E47"/>
    <w:rsid w:val="006D114D"/>
    <w:rsid w:val="006D13B7"/>
    <w:rsid w:val="006D14E5"/>
    <w:rsid w:val="006D1843"/>
    <w:rsid w:val="006D1A7D"/>
    <w:rsid w:val="006D1D3A"/>
    <w:rsid w:val="006D1D3F"/>
    <w:rsid w:val="006D1D6A"/>
    <w:rsid w:val="006D1D84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399"/>
    <w:rsid w:val="006D33E6"/>
    <w:rsid w:val="006D37C1"/>
    <w:rsid w:val="006D3F26"/>
    <w:rsid w:val="006D4305"/>
    <w:rsid w:val="006D4430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C3B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BA7"/>
    <w:rsid w:val="006E5D15"/>
    <w:rsid w:val="006E5F3A"/>
    <w:rsid w:val="006E6383"/>
    <w:rsid w:val="006E6469"/>
    <w:rsid w:val="006E6522"/>
    <w:rsid w:val="006E6732"/>
    <w:rsid w:val="006E69EF"/>
    <w:rsid w:val="006E6AA7"/>
    <w:rsid w:val="006E6BAC"/>
    <w:rsid w:val="006E6D56"/>
    <w:rsid w:val="006E6E65"/>
    <w:rsid w:val="006E7113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04E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BF3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DE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0DAE"/>
    <w:rsid w:val="0070108A"/>
    <w:rsid w:val="0070130D"/>
    <w:rsid w:val="007013BF"/>
    <w:rsid w:val="0070141E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1A9"/>
    <w:rsid w:val="00704211"/>
    <w:rsid w:val="0070469A"/>
    <w:rsid w:val="00704840"/>
    <w:rsid w:val="007049D5"/>
    <w:rsid w:val="00704A71"/>
    <w:rsid w:val="00704AD5"/>
    <w:rsid w:val="00704B0D"/>
    <w:rsid w:val="00704D65"/>
    <w:rsid w:val="0070511F"/>
    <w:rsid w:val="00705384"/>
    <w:rsid w:val="00705397"/>
    <w:rsid w:val="00705CA8"/>
    <w:rsid w:val="00705D33"/>
    <w:rsid w:val="00705ECD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44"/>
    <w:rsid w:val="00721E6D"/>
    <w:rsid w:val="00721F19"/>
    <w:rsid w:val="00722011"/>
    <w:rsid w:val="00722091"/>
    <w:rsid w:val="00722193"/>
    <w:rsid w:val="007225C5"/>
    <w:rsid w:val="0072275A"/>
    <w:rsid w:val="007227A0"/>
    <w:rsid w:val="00722814"/>
    <w:rsid w:val="00722F20"/>
    <w:rsid w:val="00723232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5D1"/>
    <w:rsid w:val="007348D1"/>
    <w:rsid w:val="00734921"/>
    <w:rsid w:val="00734DA8"/>
    <w:rsid w:val="00734EA9"/>
    <w:rsid w:val="00735007"/>
    <w:rsid w:val="00735083"/>
    <w:rsid w:val="007350E7"/>
    <w:rsid w:val="00735D65"/>
    <w:rsid w:val="00735FAF"/>
    <w:rsid w:val="00736256"/>
    <w:rsid w:val="00736908"/>
    <w:rsid w:val="00736B7A"/>
    <w:rsid w:val="00736EF4"/>
    <w:rsid w:val="007373D1"/>
    <w:rsid w:val="00737708"/>
    <w:rsid w:val="00737978"/>
    <w:rsid w:val="00737EAF"/>
    <w:rsid w:val="00740169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5271"/>
    <w:rsid w:val="007552D3"/>
    <w:rsid w:val="00755577"/>
    <w:rsid w:val="0075570B"/>
    <w:rsid w:val="00755742"/>
    <w:rsid w:val="00755AA9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554B"/>
    <w:rsid w:val="00765ACD"/>
    <w:rsid w:val="00765E5D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6B"/>
    <w:rsid w:val="00772CBF"/>
    <w:rsid w:val="00772DFD"/>
    <w:rsid w:val="00772E7F"/>
    <w:rsid w:val="00773211"/>
    <w:rsid w:val="007737C0"/>
    <w:rsid w:val="007738EF"/>
    <w:rsid w:val="00773F2D"/>
    <w:rsid w:val="00773F74"/>
    <w:rsid w:val="00773F77"/>
    <w:rsid w:val="007741A5"/>
    <w:rsid w:val="007741EF"/>
    <w:rsid w:val="007748C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8B1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0A"/>
    <w:rsid w:val="007878BA"/>
    <w:rsid w:val="0078790A"/>
    <w:rsid w:val="00787F67"/>
    <w:rsid w:val="00790060"/>
    <w:rsid w:val="007905E3"/>
    <w:rsid w:val="007914D3"/>
    <w:rsid w:val="00791634"/>
    <w:rsid w:val="00791DC2"/>
    <w:rsid w:val="007921C1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899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101A"/>
    <w:rsid w:val="007B11DA"/>
    <w:rsid w:val="007B12E4"/>
    <w:rsid w:val="007B13D8"/>
    <w:rsid w:val="007B14AA"/>
    <w:rsid w:val="007B174B"/>
    <w:rsid w:val="007B1922"/>
    <w:rsid w:val="007B1F17"/>
    <w:rsid w:val="007B1FB8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4DB6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A7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A9"/>
    <w:rsid w:val="007D5165"/>
    <w:rsid w:val="007D51D1"/>
    <w:rsid w:val="007D5278"/>
    <w:rsid w:val="007D5DBF"/>
    <w:rsid w:val="007D5F4A"/>
    <w:rsid w:val="007D60F2"/>
    <w:rsid w:val="007D6466"/>
    <w:rsid w:val="007D6600"/>
    <w:rsid w:val="007D676B"/>
    <w:rsid w:val="007D6906"/>
    <w:rsid w:val="007D69A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C09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54E"/>
    <w:rsid w:val="007E3575"/>
    <w:rsid w:val="007E3644"/>
    <w:rsid w:val="007E38F4"/>
    <w:rsid w:val="007E397D"/>
    <w:rsid w:val="007E3BF3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F010C"/>
    <w:rsid w:val="007F07BB"/>
    <w:rsid w:val="007F084F"/>
    <w:rsid w:val="007F0874"/>
    <w:rsid w:val="007F1196"/>
    <w:rsid w:val="007F126F"/>
    <w:rsid w:val="007F1307"/>
    <w:rsid w:val="007F1587"/>
    <w:rsid w:val="007F17DA"/>
    <w:rsid w:val="007F17F3"/>
    <w:rsid w:val="007F189A"/>
    <w:rsid w:val="007F198A"/>
    <w:rsid w:val="007F1A04"/>
    <w:rsid w:val="007F1A41"/>
    <w:rsid w:val="007F1A42"/>
    <w:rsid w:val="007F208E"/>
    <w:rsid w:val="007F20B6"/>
    <w:rsid w:val="007F211A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7D4"/>
    <w:rsid w:val="007F5A97"/>
    <w:rsid w:val="007F5D2B"/>
    <w:rsid w:val="007F650D"/>
    <w:rsid w:val="007F6EC9"/>
    <w:rsid w:val="007F6F1D"/>
    <w:rsid w:val="007F7451"/>
    <w:rsid w:val="007F77ED"/>
    <w:rsid w:val="007F7878"/>
    <w:rsid w:val="007F79EE"/>
    <w:rsid w:val="007F7FDA"/>
    <w:rsid w:val="0080014C"/>
    <w:rsid w:val="00800482"/>
    <w:rsid w:val="00800A7C"/>
    <w:rsid w:val="0080143C"/>
    <w:rsid w:val="00801808"/>
    <w:rsid w:val="008018A3"/>
    <w:rsid w:val="008026A5"/>
    <w:rsid w:val="008026EA"/>
    <w:rsid w:val="00802910"/>
    <w:rsid w:val="00802D07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062"/>
    <w:rsid w:val="00805800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802"/>
    <w:rsid w:val="00811943"/>
    <w:rsid w:val="00811E56"/>
    <w:rsid w:val="0081203B"/>
    <w:rsid w:val="008120C2"/>
    <w:rsid w:val="00812387"/>
    <w:rsid w:val="008127A3"/>
    <w:rsid w:val="00812A32"/>
    <w:rsid w:val="00812D5C"/>
    <w:rsid w:val="00813242"/>
    <w:rsid w:val="008133AF"/>
    <w:rsid w:val="008133B1"/>
    <w:rsid w:val="008135B0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A99"/>
    <w:rsid w:val="00826ACB"/>
    <w:rsid w:val="00826E43"/>
    <w:rsid w:val="00827E1B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F3E"/>
    <w:rsid w:val="00837741"/>
    <w:rsid w:val="0083788B"/>
    <w:rsid w:val="00837AEF"/>
    <w:rsid w:val="00837EA0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1D1"/>
    <w:rsid w:val="008424C8"/>
    <w:rsid w:val="008425BD"/>
    <w:rsid w:val="008425ED"/>
    <w:rsid w:val="0084273B"/>
    <w:rsid w:val="00842BF5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A9"/>
    <w:rsid w:val="00866819"/>
    <w:rsid w:val="00866931"/>
    <w:rsid w:val="00866A74"/>
    <w:rsid w:val="00866CC7"/>
    <w:rsid w:val="00866D1E"/>
    <w:rsid w:val="00866D6E"/>
    <w:rsid w:val="00866FC5"/>
    <w:rsid w:val="00867070"/>
    <w:rsid w:val="008672E3"/>
    <w:rsid w:val="0086749D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207C"/>
    <w:rsid w:val="0087213D"/>
    <w:rsid w:val="008727E0"/>
    <w:rsid w:val="008728DA"/>
    <w:rsid w:val="00872ABC"/>
    <w:rsid w:val="00872B0A"/>
    <w:rsid w:val="00872B1E"/>
    <w:rsid w:val="008730A9"/>
    <w:rsid w:val="008736D8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14B"/>
    <w:rsid w:val="008815A2"/>
    <w:rsid w:val="008815F0"/>
    <w:rsid w:val="008817E9"/>
    <w:rsid w:val="00881E2E"/>
    <w:rsid w:val="008821A2"/>
    <w:rsid w:val="00882B85"/>
    <w:rsid w:val="00882E2B"/>
    <w:rsid w:val="00882E59"/>
    <w:rsid w:val="00882FAF"/>
    <w:rsid w:val="00883190"/>
    <w:rsid w:val="0088376E"/>
    <w:rsid w:val="0088379D"/>
    <w:rsid w:val="00883BEC"/>
    <w:rsid w:val="00884102"/>
    <w:rsid w:val="008841D9"/>
    <w:rsid w:val="00884601"/>
    <w:rsid w:val="00884763"/>
    <w:rsid w:val="0088482C"/>
    <w:rsid w:val="00884A0C"/>
    <w:rsid w:val="00884B2E"/>
    <w:rsid w:val="008852DA"/>
    <w:rsid w:val="008855AB"/>
    <w:rsid w:val="0088583D"/>
    <w:rsid w:val="00885908"/>
    <w:rsid w:val="00885AC4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0F50"/>
    <w:rsid w:val="00891465"/>
    <w:rsid w:val="00891782"/>
    <w:rsid w:val="00891835"/>
    <w:rsid w:val="00891AF0"/>
    <w:rsid w:val="00891B53"/>
    <w:rsid w:val="00891DFA"/>
    <w:rsid w:val="00891E80"/>
    <w:rsid w:val="0089217E"/>
    <w:rsid w:val="00892302"/>
    <w:rsid w:val="00892330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BA7"/>
    <w:rsid w:val="008A3BCB"/>
    <w:rsid w:val="008A3DC1"/>
    <w:rsid w:val="008A3E50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0E"/>
    <w:rsid w:val="008A4E46"/>
    <w:rsid w:val="008A525F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82"/>
    <w:rsid w:val="008A784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E4C"/>
    <w:rsid w:val="008B1ED5"/>
    <w:rsid w:val="008B24C3"/>
    <w:rsid w:val="008B2968"/>
    <w:rsid w:val="008B31C0"/>
    <w:rsid w:val="008B33F7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4B"/>
    <w:rsid w:val="008C1484"/>
    <w:rsid w:val="008C191D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C88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561"/>
    <w:rsid w:val="008D39C8"/>
    <w:rsid w:val="008D3BA7"/>
    <w:rsid w:val="008D41BA"/>
    <w:rsid w:val="008D43A7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8FE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F"/>
    <w:rsid w:val="008E233A"/>
    <w:rsid w:val="008E243C"/>
    <w:rsid w:val="008E276A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3E5F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B0F"/>
    <w:rsid w:val="00901F4C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BC1"/>
    <w:rsid w:val="00904CBA"/>
    <w:rsid w:val="00904D40"/>
    <w:rsid w:val="00904E48"/>
    <w:rsid w:val="00904E94"/>
    <w:rsid w:val="00905727"/>
    <w:rsid w:val="0090583E"/>
    <w:rsid w:val="009058EC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2132"/>
    <w:rsid w:val="00912160"/>
    <w:rsid w:val="0091236C"/>
    <w:rsid w:val="009126EF"/>
    <w:rsid w:val="0091278F"/>
    <w:rsid w:val="00912A27"/>
    <w:rsid w:val="00912A2B"/>
    <w:rsid w:val="00912A69"/>
    <w:rsid w:val="00912B98"/>
    <w:rsid w:val="00912B99"/>
    <w:rsid w:val="00912BB1"/>
    <w:rsid w:val="00912FD6"/>
    <w:rsid w:val="009130E6"/>
    <w:rsid w:val="009132A8"/>
    <w:rsid w:val="00913400"/>
    <w:rsid w:val="0091343B"/>
    <w:rsid w:val="00913697"/>
    <w:rsid w:val="009138EA"/>
    <w:rsid w:val="00913DB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D60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5012E"/>
    <w:rsid w:val="009502A0"/>
    <w:rsid w:val="00950697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BF5"/>
    <w:rsid w:val="009533D5"/>
    <w:rsid w:val="009536CC"/>
    <w:rsid w:val="0095375A"/>
    <w:rsid w:val="00953812"/>
    <w:rsid w:val="00953887"/>
    <w:rsid w:val="00953AC4"/>
    <w:rsid w:val="00953CC5"/>
    <w:rsid w:val="00953FC5"/>
    <w:rsid w:val="00954536"/>
    <w:rsid w:val="009548B6"/>
    <w:rsid w:val="0095495F"/>
    <w:rsid w:val="00954E23"/>
    <w:rsid w:val="00954F09"/>
    <w:rsid w:val="00954F24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B1"/>
    <w:rsid w:val="0096069A"/>
    <w:rsid w:val="00960810"/>
    <w:rsid w:val="00960826"/>
    <w:rsid w:val="00960A24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49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6CA"/>
    <w:rsid w:val="00973712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6F1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4025"/>
    <w:rsid w:val="0098414E"/>
    <w:rsid w:val="00984294"/>
    <w:rsid w:val="00984841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228A"/>
    <w:rsid w:val="0099267F"/>
    <w:rsid w:val="0099293E"/>
    <w:rsid w:val="00992A47"/>
    <w:rsid w:val="00992A7D"/>
    <w:rsid w:val="00992FCE"/>
    <w:rsid w:val="009931FA"/>
    <w:rsid w:val="009932CA"/>
    <w:rsid w:val="0099351C"/>
    <w:rsid w:val="0099367F"/>
    <w:rsid w:val="00993A39"/>
    <w:rsid w:val="00993CFC"/>
    <w:rsid w:val="00993DD6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7355"/>
    <w:rsid w:val="009A7471"/>
    <w:rsid w:val="009A756E"/>
    <w:rsid w:val="009A76EC"/>
    <w:rsid w:val="009A7A5A"/>
    <w:rsid w:val="009A7CE8"/>
    <w:rsid w:val="009A7EE9"/>
    <w:rsid w:val="009A7F9F"/>
    <w:rsid w:val="009B02F9"/>
    <w:rsid w:val="009B0540"/>
    <w:rsid w:val="009B061B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6AF"/>
    <w:rsid w:val="009D58BD"/>
    <w:rsid w:val="009D5AC6"/>
    <w:rsid w:val="009D5B52"/>
    <w:rsid w:val="009D5FA2"/>
    <w:rsid w:val="009D64A7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74F"/>
    <w:rsid w:val="009E1953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9D7"/>
    <w:rsid w:val="009E3B83"/>
    <w:rsid w:val="009E3C9A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6717"/>
    <w:rsid w:val="009E698F"/>
    <w:rsid w:val="009E6B41"/>
    <w:rsid w:val="009E6B61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704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438"/>
    <w:rsid w:val="00A14841"/>
    <w:rsid w:val="00A14861"/>
    <w:rsid w:val="00A14AB8"/>
    <w:rsid w:val="00A152B6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20020"/>
    <w:rsid w:val="00A2029D"/>
    <w:rsid w:val="00A20329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85"/>
    <w:rsid w:val="00A3148C"/>
    <w:rsid w:val="00A3149C"/>
    <w:rsid w:val="00A314D2"/>
    <w:rsid w:val="00A314D9"/>
    <w:rsid w:val="00A315B2"/>
    <w:rsid w:val="00A31EDE"/>
    <w:rsid w:val="00A3266A"/>
    <w:rsid w:val="00A32916"/>
    <w:rsid w:val="00A32F32"/>
    <w:rsid w:val="00A32F4C"/>
    <w:rsid w:val="00A32FF5"/>
    <w:rsid w:val="00A33024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9E"/>
    <w:rsid w:val="00A433C6"/>
    <w:rsid w:val="00A4365A"/>
    <w:rsid w:val="00A43BB3"/>
    <w:rsid w:val="00A43D81"/>
    <w:rsid w:val="00A44105"/>
    <w:rsid w:val="00A444AD"/>
    <w:rsid w:val="00A446C0"/>
    <w:rsid w:val="00A449C8"/>
    <w:rsid w:val="00A450DC"/>
    <w:rsid w:val="00A45732"/>
    <w:rsid w:val="00A45AED"/>
    <w:rsid w:val="00A45B63"/>
    <w:rsid w:val="00A45C03"/>
    <w:rsid w:val="00A45ECC"/>
    <w:rsid w:val="00A460E3"/>
    <w:rsid w:val="00A4610A"/>
    <w:rsid w:val="00A461C1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10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3C73"/>
    <w:rsid w:val="00A5441C"/>
    <w:rsid w:val="00A54768"/>
    <w:rsid w:val="00A549A9"/>
    <w:rsid w:val="00A54B1B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F3E"/>
    <w:rsid w:val="00A575E4"/>
    <w:rsid w:val="00A57635"/>
    <w:rsid w:val="00A57AF1"/>
    <w:rsid w:val="00A57C75"/>
    <w:rsid w:val="00A57CF9"/>
    <w:rsid w:val="00A602F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DFA"/>
    <w:rsid w:val="00A6326F"/>
    <w:rsid w:val="00A6348C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295"/>
    <w:rsid w:val="00A704ED"/>
    <w:rsid w:val="00A7076B"/>
    <w:rsid w:val="00A70801"/>
    <w:rsid w:val="00A7082A"/>
    <w:rsid w:val="00A7086C"/>
    <w:rsid w:val="00A708A1"/>
    <w:rsid w:val="00A70BF5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D82"/>
    <w:rsid w:val="00A72445"/>
    <w:rsid w:val="00A725C5"/>
    <w:rsid w:val="00A72800"/>
    <w:rsid w:val="00A728E0"/>
    <w:rsid w:val="00A728E1"/>
    <w:rsid w:val="00A72B10"/>
    <w:rsid w:val="00A73246"/>
    <w:rsid w:val="00A73361"/>
    <w:rsid w:val="00A733B7"/>
    <w:rsid w:val="00A733C0"/>
    <w:rsid w:val="00A733C2"/>
    <w:rsid w:val="00A7376A"/>
    <w:rsid w:val="00A73B2E"/>
    <w:rsid w:val="00A7417B"/>
    <w:rsid w:val="00A74551"/>
    <w:rsid w:val="00A7457C"/>
    <w:rsid w:val="00A74A99"/>
    <w:rsid w:val="00A74D11"/>
    <w:rsid w:val="00A74E62"/>
    <w:rsid w:val="00A75210"/>
    <w:rsid w:val="00A75669"/>
    <w:rsid w:val="00A75825"/>
    <w:rsid w:val="00A758B0"/>
    <w:rsid w:val="00A75C6D"/>
    <w:rsid w:val="00A75DD4"/>
    <w:rsid w:val="00A760D2"/>
    <w:rsid w:val="00A761A9"/>
    <w:rsid w:val="00A76456"/>
    <w:rsid w:val="00A765FC"/>
    <w:rsid w:val="00A76841"/>
    <w:rsid w:val="00A7694D"/>
    <w:rsid w:val="00A76E0F"/>
    <w:rsid w:val="00A775B3"/>
    <w:rsid w:val="00A77A28"/>
    <w:rsid w:val="00A77FA3"/>
    <w:rsid w:val="00A805CA"/>
    <w:rsid w:val="00A807BC"/>
    <w:rsid w:val="00A808EB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75F8"/>
    <w:rsid w:val="00A87803"/>
    <w:rsid w:val="00A878CB"/>
    <w:rsid w:val="00A87B03"/>
    <w:rsid w:val="00A87BC7"/>
    <w:rsid w:val="00A87C4F"/>
    <w:rsid w:val="00A87E94"/>
    <w:rsid w:val="00A87ED2"/>
    <w:rsid w:val="00A87F1D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80C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799"/>
    <w:rsid w:val="00AB2D74"/>
    <w:rsid w:val="00AB356B"/>
    <w:rsid w:val="00AB358D"/>
    <w:rsid w:val="00AB369D"/>
    <w:rsid w:val="00AB3798"/>
    <w:rsid w:val="00AB3983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3F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43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06"/>
    <w:rsid w:val="00AE2C8D"/>
    <w:rsid w:val="00AE2D4E"/>
    <w:rsid w:val="00AE2DF3"/>
    <w:rsid w:val="00AE2E3C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2553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D5C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2E4"/>
    <w:rsid w:val="00B0534D"/>
    <w:rsid w:val="00B05553"/>
    <w:rsid w:val="00B05594"/>
    <w:rsid w:val="00B06137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9C3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348"/>
    <w:rsid w:val="00B1564D"/>
    <w:rsid w:val="00B15652"/>
    <w:rsid w:val="00B15776"/>
    <w:rsid w:val="00B158E3"/>
    <w:rsid w:val="00B15B12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17E59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BA"/>
    <w:rsid w:val="00B24BCE"/>
    <w:rsid w:val="00B24FD4"/>
    <w:rsid w:val="00B25342"/>
    <w:rsid w:val="00B2539A"/>
    <w:rsid w:val="00B254CF"/>
    <w:rsid w:val="00B25B06"/>
    <w:rsid w:val="00B25B3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2D3"/>
    <w:rsid w:val="00B36BC4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C4F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24DC"/>
    <w:rsid w:val="00B62901"/>
    <w:rsid w:val="00B62C0E"/>
    <w:rsid w:val="00B62DB5"/>
    <w:rsid w:val="00B62E8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A2"/>
    <w:rsid w:val="00B806EA"/>
    <w:rsid w:val="00B80B07"/>
    <w:rsid w:val="00B80C4E"/>
    <w:rsid w:val="00B81147"/>
    <w:rsid w:val="00B81254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0C9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04E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3E8"/>
    <w:rsid w:val="00BA14A0"/>
    <w:rsid w:val="00BA14EB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7EA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8D"/>
    <w:rsid w:val="00BA6318"/>
    <w:rsid w:val="00BA647C"/>
    <w:rsid w:val="00BA67B2"/>
    <w:rsid w:val="00BA6841"/>
    <w:rsid w:val="00BA6B7F"/>
    <w:rsid w:val="00BA6C47"/>
    <w:rsid w:val="00BA6CDA"/>
    <w:rsid w:val="00BA6D38"/>
    <w:rsid w:val="00BA6DC2"/>
    <w:rsid w:val="00BA6EA1"/>
    <w:rsid w:val="00BA6F69"/>
    <w:rsid w:val="00BA6FA9"/>
    <w:rsid w:val="00BA7241"/>
    <w:rsid w:val="00BA788B"/>
    <w:rsid w:val="00BA78FF"/>
    <w:rsid w:val="00BB01A2"/>
    <w:rsid w:val="00BB058C"/>
    <w:rsid w:val="00BB065B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85"/>
    <w:rsid w:val="00BC168A"/>
    <w:rsid w:val="00BC16FD"/>
    <w:rsid w:val="00BC181D"/>
    <w:rsid w:val="00BC18FA"/>
    <w:rsid w:val="00BC2081"/>
    <w:rsid w:val="00BC239C"/>
    <w:rsid w:val="00BC2453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BC"/>
    <w:rsid w:val="00BC45E2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2C5"/>
    <w:rsid w:val="00BD3771"/>
    <w:rsid w:val="00BD3A4B"/>
    <w:rsid w:val="00BD3C60"/>
    <w:rsid w:val="00BD3E84"/>
    <w:rsid w:val="00BD424C"/>
    <w:rsid w:val="00BD4B2D"/>
    <w:rsid w:val="00BD4E82"/>
    <w:rsid w:val="00BD5130"/>
    <w:rsid w:val="00BD54F6"/>
    <w:rsid w:val="00BD5501"/>
    <w:rsid w:val="00BD599D"/>
    <w:rsid w:val="00BD5B4A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624"/>
    <w:rsid w:val="00BE1738"/>
    <w:rsid w:val="00BE1864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71B"/>
    <w:rsid w:val="00BF2883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339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83"/>
    <w:rsid w:val="00C1488F"/>
    <w:rsid w:val="00C149B7"/>
    <w:rsid w:val="00C14FB7"/>
    <w:rsid w:val="00C152C8"/>
    <w:rsid w:val="00C1540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B63"/>
    <w:rsid w:val="00C17DBC"/>
    <w:rsid w:val="00C17F8E"/>
    <w:rsid w:val="00C203D4"/>
    <w:rsid w:val="00C2066C"/>
    <w:rsid w:val="00C2082B"/>
    <w:rsid w:val="00C209E0"/>
    <w:rsid w:val="00C20A8D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90E"/>
    <w:rsid w:val="00C22CC1"/>
    <w:rsid w:val="00C22D93"/>
    <w:rsid w:val="00C22EE4"/>
    <w:rsid w:val="00C236D7"/>
    <w:rsid w:val="00C239DE"/>
    <w:rsid w:val="00C23DB7"/>
    <w:rsid w:val="00C23DF6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08BF"/>
    <w:rsid w:val="00C3097A"/>
    <w:rsid w:val="00C32102"/>
    <w:rsid w:val="00C32810"/>
    <w:rsid w:val="00C32ECA"/>
    <w:rsid w:val="00C32F54"/>
    <w:rsid w:val="00C33168"/>
    <w:rsid w:val="00C33343"/>
    <w:rsid w:val="00C3338B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716"/>
    <w:rsid w:val="00C4790A"/>
    <w:rsid w:val="00C47EC3"/>
    <w:rsid w:val="00C47EF2"/>
    <w:rsid w:val="00C500D8"/>
    <w:rsid w:val="00C501A9"/>
    <w:rsid w:val="00C5048F"/>
    <w:rsid w:val="00C5051E"/>
    <w:rsid w:val="00C508D2"/>
    <w:rsid w:val="00C50AEA"/>
    <w:rsid w:val="00C50C0A"/>
    <w:rsid w:val="00C50EC4"/>
    <w:rsid w:val="00C51287"/>
    <w:rsid w:val="00C5175C"/>
    <w:rsid w:val="00C519E7"/>
    <w:rsid w:val="00C51A17"/>
    <w:rsid w:val="00C52DD8"/>
    <w:rsid w:val="00C53276"/>
    <w:rsid w:val="00C5378A"/>
    <w:rsid w:val="00C537A2"/>
    <w:rsid w:val="00C5450A"/>
    <w:rsid w:val="00C546F8"/>
    <w:rsid w:val="00C548C9"/>
    <w:rsid w:val="00C54CCB"/>
    <w:rsid w:val="00C54E19"/>
    <w:rsid w:val="00C55233"/>
    <w:rsid w:val="00C5537D"/>
    <w:rsid w:val="00C55E65"/>
    <w:rsid w:val="00C56029"/>
    <w:rsid w:val="00C562FA"/>
    <w:rsid w:val="00C563C1"/>
    <w:rsid w:val="00C56D89"/>
    <w:rsid w:val="00C56F59"/>
    <w:rsid w:val="00C572AE"/>
    <w:rsid w:val="00C57312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52E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C8E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15E"/>
    <w:rsid w:val="00C7731B"/>
    <w:rsid w:val="00C7737C"/>
    <w:rsid w:val="00C77431"/>
    <w:rsid w:val="00C77BDA"/>
    <w:rsid w:val="00C77D31"/>
    <w:rsid w:val="00C77D64"/>
    <w:rsid w:val="00C77DEF"/>
    <w:rsid w:val="00C77E20"/>
    <w:rsid w:val="00C801C2"/>
    <w:rsid w:val="00C80574"/>
    <w:rsid w:val="00C806A1"/>
    <w:rsid w:val="00C8077A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DE0"/>
    <w:rsid w:val="00C85260"/>
    <w:rsid w:val="00C85A29"/>
    <w:rsid w:val="00C86A72"/>
    <w:rsid w:val="00C86AD6"/>
    <w:rsid w:val="00C86D1D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0B7"/>
    <w:rsid w:val="00C934EE"/>
    <w:rsid w:val="00C936EB"/>
    <w:rsid w:val="00C93A18"/>
    <w:rsid w:val="00C93D92"/>
    <w:rsid w:val="00C94583"/>
    <w:rsid w:val="00C946B3"/>
    <w:rsid w:val="00C94793"/>
    <w:rsid w:val="00C94A8A"/>
    <w:rsid w:val="00C94A9F"/>
    <w:rsid w:val="00C951BA"/>
    <w:rsid w:val="00C951FB"/>
    <w:rsid w:val="00C9524D"/>
    <w:rsid w:val="00C953BB"/>
    <w:rsid w:val="00C9575D"/>
    <w:rsid w:val="00C95925"/>
    <w:rsid w:val="00C95BAA"/>
    <w:rsid w:val="00C95D1F"/>
    <w:rsid w:val="00C95EF1"/>
    <w:rsid w:val="00C96226"/>
    <w:rsid w:val="00C96716"/>
    <w:rsid w:val="00C9694D"/>
    <w:rsid w:val="00C96FCA"/>
    <w:rsid w:val="00C971A5"/>
    <w:rsid w:val="00C97446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0FC4"/>
    <w:rsid w:val="00CB14FB"/>
    <w:rsid w:val="00CB15B0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9B0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C7DCA"/>
    <w:rsid w:val="00CD0228"/>
    <w:rsid w:val="00CD02AA"/>
    <w:rsid w:val="00CD02D7"/>
    <w:rsid w:val="00CD044A"/>
    <w:rsid w:val="00CD0580"/>
    <w:rsid w:val="00CD0CE9"/>
    <w:rsid w:val="00CD14C1"/>
    <w:rsid w:val="00CD1768"/>
    <w:rsid w:val="00CD183D"/>
    <w:rsid w:val="00CD1E99"/>
    <w:rsid w:val="00CD1F4C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10A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CA9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ACA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385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0EDA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9DE"/>
    <w:rsid w:val="00CF5CA3"/>
    <w:rsid w:val="00CF66EC"/>
    <w:rsid w:val="00CF68F6"/>
    <w:rsid w:val="00CF6D32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FD3"/>
    <w:rsid w:val="00D040E1"/>
    <w:rsid w:val="00D0433E"/>
    <w:rsid w:val="00D048EF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629"/>
    <w:rsid w:val="00D07883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4DCF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0E11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DF6"/>
    <w:rsid w:val="00D3360C"/>
    <w:rsid w:val="00D3386D"/>
    <w:rsid w:val="00D3396F"/>
    <w:rsid w:val="00D33CB5"/>
    <w:rsid w:val="00D33F94"/>
    <w:rsid w:val="00D344D3"/>
    <w:rsid w:val="00D34717"/>
    <w:rsid w:val="00D34C22"/>
    <w:rsid w:val="00D34ECB"/>
    <w:rsid w:val="00D35021"/>
    <w:rsid w:val="00D35178"/>
    <w:rsid w:val="00D351B0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B78"/>
    <w:rsid w:val="00D37CE3"/>
    <w:rsid w:val="00D37EA0"/>
    <w:rsid w:val="00D4001E"/>
    <w:rsid w:val="00D4028D"/>
    <w:rsid w:val="00D40539"/>
    <w:rsid w:val="00D406E2"/>
    <w:rsid w:val="00D40D9E"/>
    <w:rsid w:val="00D40E5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73E"/>
    <w:rsid w:val="00D44805"/>
    <w:rsid w:val="00D448BE"/>
    <w:rsid w:val="00D448FE"/>
    <w:rsid w:val="00D44C7A"/>
    <w:rsid w:val="00D44DE0"/>
    <w:rsid w:val="00D45D7A"/>
    <w:rsid w:val="00D45FDC"/>
    <w:rsid w:val="00D46057"/>
    <w:rsid w:val="00D46116"/>
    <w:rsid w:val="00D463D7"/>
    <w:rsid w:val="00D4644B"/>
    <w:rsid w:val="00D4764F"/>
    <w:rsid w:val="00D47989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0D1"/>
    <w:rsid w:val="00D551B6"/>
    <w:rsid w:val="00D55202"/>
    <w:rsid w:val="00D55271"/>
    <w:rsid w:val="00D55686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EE0"/>
    <w:rsid w:val="00D60FAD"/>
    <w:rsid w:val="00D6121C"/>
    <w:rsid w:val="00D61445"/>
    <w:rsid w:val="00D615DD"/>
    <w:rsid w:val="00D61653"/>
    <w:rsid w:val="00D616CC"/>
    <w:rsid w:val="00D618CA"/>
    <w:rsid w:val="00D61913"/>
    <w:rsid w:val="00D61CB0"/>
    <w:rsid w:val="00D61F44"/>
    <w:rsid w:val="00D62442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B21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DD"/>
    <w:rsid w:val="00D718A3"/>
    <w:rsid w:val="00D71C8F"/>
    <w:rsid w:val="00D71F13"/>
    <w:rsid w:val="00D71F4E"/>
    <w:rsid w:val="00D723FB"/>
    <w:rsid w:val="00D7243D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4FCF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4FE4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81"/>
    <w:rsid w:val="00DA6B81"/>
    <w:rsid w:val="00DA6BE0"/>
    <w:rsid w:val="00DA6C54"/>
    <w:rsid w:val="00DA6F05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568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2D38"/>
    <w:rsid w:val="00DC3289"/>
    <w:rsid w:val="00DC355F"/>
    <w:rsid w:val="00DC36C1"/>
    <w:rsid w:val="00DC39B7"/>
    <w:rsid w:val="00DC3B8A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6316"/>
    <w:rsid w:val="00DC668D"/>
    <w:rsid w:val="00DC6A4E"/>
    <w:rsid w:val="00DC6B39"/>
    <w:rsid w:val="00DC6BD8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6F9"/>
    <w:rsid w:val="00DD072E"/>
    <w:rsid w:val="00DD0798"/>
    <w:rsid w:val="00DD07E1"/>
    <w:rsid w:val="00DD082C"/>
    <w:rsid w:val="00DD0B97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BBB"/>
    <w:rsid w:val="00DD2CC2"/>
    <w:rsid w:val="00DD2DA0"/>
    <w:rsid w:val="00DD2DBD"/>
    <w:rsid w:val="00DD2E3A"/>
    <w:rsid w:val="00DD3056"/>
    <w:rsid w:val="00DD306C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32"/>
    <w:rsid w:val="00DD7650"/>
    <w:rsid w:val="00DD775A"/>
    <w:rsid w:val="00DD7A86"/>
    <w:rsid w:val="00DD7A8C"/>
    <w:rsid w:val="00DD7B1E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0E3"/>
    <w:rsid w:val="00DE73F0"/>
    <w:rsid w:val="00DE7937"/>
    <w:rsid w:val="00DE7A3A"/>
    <w:rsid w:val="00DF03BA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77"/>
    <w:rsid w:val="00DF19FE"/>
    <w:rsid w:val="00DF24CD"/>
    <w:rsid w:val="00DF27AE"/>
    <w:rsid w:val="00DF2A85"/>
    <w:rsid w:val="00DF2BCA"/>
    <w:rsid w:val="00DF2C0D"/>
    <w:rsid w:val="00DF2EFA"/>
    <w:rsid w:val="00DF32B6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AA4"/>
    <w:rsid w:val="00E02AC7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9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3C8F"/>
    <w:rsid w:val="00E1406E"/>
    <w:rsid w:val="00E14093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17E81"/>
    <w:rsid w:val="00E2029C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901"/>
    <w:rsid w:val="00E349D5"/>
    <w:rsid w:val="00E35005"/>
    <w:rsid w:val="00E358FE"/>
    <w:rsid w:val="00E3597A"/>
    <w:rsid w:val="00E35990"/>
    <w:rsid w:val="00E35B45"/>
    <w:rsid w:val="00E35F11"/>
    <w:rsid w:val="00E360BA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5296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C5F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C19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C2A"/>
    <w:rsid w:val="00E84C33"/>
    <w:rsid w:val="00E84C86"/>
    <w:rsid w:val="00E84E1E"/>
    <w:rsid w:val="00E85095"/>
    <w:rsid w:val="00E85181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3E98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49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6D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6F3"/>
    <w:rsid w:val="00EB492C"/>
    <w:rsid w:val="00EB4DED"/>
    <w:rsid w:val="00EB4E3D"/>
    <w:rsid w:val="00EB52B9"/>
    <w:rsid w:val="00EB535B"/>
    <w:rsid w:val="00EB5424"/>
    <w:rsid w:val="00EB5851"/>
    <w:rsid w:val="00EB5DDD"/>
    <w:rsid w:val="00EB637B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ED0"/>
    <w:rsid w:val="00EC00ED"/>
    <w:rsid w:val="00EC027C"/>
    <w:rsid w:val="00EC03EB"/>
    <w:rsid w:val="00EC0627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7217"/>
    <w:rsid w:val="00EC7300"/>
    <w:rsid w:val="00EC7752"/>
    <w:rsid w:val="00EC7CCE"/>
    <w:rsid w:val="00EC7FB1"/>
    <w:rsid w:val="00ED010C"/>
    <w:rsid w:val="00ED0C07"/>
    <w:rsid w:val="00ED0E7F"/>
    <w:rsid w:val="00ED1019"/>
    <w:rsid w:val="00ED1112"/>
    <w:rsid w:val="00ED14A8"/>
    <w:rsid w:val="00ED1BAA"/>
    <w:rsid w:val="00ED249F"/>
    <w:rsid w:val="00ED27ED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349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DDB"/>
    <w:rsid w:val="00F13E68"/>
    <w:rsid w:val="00F13FBE"/>
    <w:rsid w:val="00F144F9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21F"/>
    <w:rsid w:val="00F17951"/>
    <w:rsid w:val="00F17FF5"/>
    <w:rsid w:val="00F2011A"/>
    <w:rsid w:val="00F201F0"/>
    <w:rsid w:val="00F201F6"/>
    <w:rsid w:val="00F20C95"/>
    <w:rsid w:val="00F20E43"/>
    <w:rsid w:val="00F212CE"/>
    <w:rsid w:val="00F21395"/>
    <w:rsid w:val="00F2159E"/>
    <w:rsid w:val="00F216DD"/>
    <w:rsid w:val="00F2190D"/>
    <w:rsid w:val="00F21E38"/>
    <w:rsid w:val="00F21EF4"/>
    <w:rsid w:val="00F2201B"/>
    <w:rsid w:val="00F22328"/>
    <w:rsid w:val="00F225FC"/>
    <w:rsid w:val="00F2282B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304DE"/>
    <w:rsid w:val="00F305D1"/>
    <w:rsid w:val="00F30962"/>
    <w:rsid w:val="00F30C88"/>
    <w:rsid w:val="00F312E7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450E"/>
    <w:rsid w:val="00F347BA"/>
    <w:rsid w:val="00F3485C"/>
    <w:rsid w:val="00F34871"/>
    <w:rsid w:val="00F348C7"/>
    <w:rsid w:val="00F34E05"/>
    <w:rsid w:val="00F34FE2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2A5"/>
    <w:rsid w:val="00F36403"/>
    <w:rsid w:val="00F36882"/>
    <w:rsid w:val="00F36A85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18F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CC1"/>
    <w:rsid w:val="00F64D81"/>
    <w:rsid w:val="00F64FC8"/>
    <w:rsid w:val="00F65040"/>
    <w:rsid w:val="00F650BF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525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0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F17"/>
    <w:rsid w:val="00FA1087"/>
    <w:rsid w:val="00FA1163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9AA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31"/>
    <w:rsid w:val="00FC0A46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A53"/>
    <w:rsid w:val="00FD1BD7"/>
    <w:rsid w:val="00FD1BF5"/>
    <w:rsid w:val="00FD1F50"/>
    <w:rsid w:val="00FD1FB2"/>
    <w:rsid w:val="00FD2181"/>
    <w:rsid w:val="00FD2245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2D0A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0BE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BA9"/>
    <w:rsid w:val="00FE7E04"/>
    <w:rsid w:val="00FE7F37"/>
    <w:rsid w:val="00FF042B"/>
    <w:rsid w:val="00FF044D"/>
    <w:rsid w:val="00FF0483"/>
    <w:rsid w:val="00FF05EF"/>
    <w:rsid w:val="00FF074A"/>
    <w:rsid w:val="00FF08A1"/>
    <w:rsid w:val="00FF0A35"/>
    <w:rsid w:val="00FF0CBD"/>
    <w:rsid w:val="00FF0D1F"/>
    <w:rsid w:val="00FF0DEE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55A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D16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461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thaiDistribute"/>
    </w:pPr>
    <w:rPr>
      <w:rFonts w:ascii="Angsana New" w:hAnsi="Angsana New"/>
      <w:sz w:val="24"/>
      <w:szCs w:val="24"/>
    </w:rPr>
  </w:style>
  <w:style w:type="character" w:customStyle="1" w:styleId="AccPolicyHeadingChar">
    <w:name w:val="Acc Policy Heading Char"/>
    <w:link w:val="AccPolicyHeading"/>
    <w:rsid w:val="00A461C1"/>
    <w:rPr>
      <w:rFonts w:ascii="Angsana New" w:hAnsi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63</Pages>
  <Words>13612</Words>
  <Characters>77593</Characters>
  <Application>Microsoft Office Word</Application>
  <DocSecurity>0</DocSecurity>
  <Lines>646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91023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Tanyaporn, In-o-chanon</cp:lastModifiedBy>
  <cp:revision>4</cp:revision>
  <cp:lastPrinted>2023-02-25T05:05:00Z</cp:lastPrinted>
  <dcterms:created xsi:type="dcterms:W3CDTF">2023-02-27T07:10:00Z</dcterms:created>
  <dcterms:modified xsi:type="dcterms:W3CDTF">2023-02-27T09:54:00Z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